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header5.xml" ContentType="application/vnd.openxmlformats-officedocument.wordprocessingml.header+xml"/>
  <Override PartName="/word/footer15.xml" ContentType="application/vnd.openxmlformats-officedocument.wordprocessingml.footer+xml"/>
  <Override PartName="/word/header6.xml" ContentType="application/vnd.openxmlformats-officedocument.wordprocessingml.header+xml"/>
  <Override PartName="/word/footer16.xml" ContentType="application/vnd.openxmlformats-officedocument.wordprocessingml.footer+xml"/>
  <Override PartName="/word/footer1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7"/>
        <w:gridCol w:w="7920"/>
      </w:tblGrid>
      <w:tr w:rsidR="00152234" w:rsidRPr="00161E24" w14:paraId="0F363CC2" w14:textId="77777777" w:rsidTr="00FB506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08791B" w14:textId="77777777" w:rsidR="00152234" w:rsidRPr="00161E24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68267982"/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AD57A" w14:textId="77777777" w:rsidR="00152234" w:rsidRPr="00161E24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27C8CE6" w14:textId="77777777" w:rsidR="00152234" w:rsidRPr="00161E24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812C9" w:rsidRPr="00161E24" w14:paraId="7DBF77DF" w14:textId="77777777" w:rsidTr="00FB506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1278" w:type="dxa"/>
          </w:tcPr>
          <w:p w14:paraId="2EC592DA" w14:textId="77777777" w:rsidR="008812C9" w:rsidRPr="006A4283" w:rsidRDefault="008812C9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0"/>
                <w:szCs w:val="10"/>
                <w:cs/>
              </w:rPr>
            </w:pPr>
          </w:p>
        </w:tc>
        <w:tc>
          <w:tcPr>
            <w:tcW w:w="270" w:type="dxa"/>
          </w:tcPr>
          <w:p w14:paraId="6C9F8DC2" w14:textId="77777777" w:rsidR="008812C9" w:rsidRPr="006A4283" w:rsidRDefault="008812C9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0"/>
                <w:szCs w:val="10"/>
              </w:rPr>
            </w:pPr>
          </w:p>
        </w:tc>
        <w:tc>
          <w:tcPr>
            <w:tcW w:w="7920" w:type="dxa"/>
          </w:tcPr>
          <w:p w14:paraId="400E4024" w14:textId="77777777" w:rsidR="008812C9" w:rsidRPr="006A4283" w:rsidRDefault="008812C9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10"/>
                <w:szCs w:val="10"/>
                <w:cs/>
              </w:rPr>
            </w:pPr>
          </w:p>
        </w:tc>
      </w:tr>
      <w:tr w:rsidR="00152234" w:rsidRPr="00161E24" w14:paraId="418C64D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669B33" w14:textId="170B7ACE" w:rsidR="00152234" w:rsidRPr="00161E24" w:rsidRDefault="000C58DB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5CD0AA" w14:textId="77777777" w:rsidR="00152234" w:rsidRPr="00161E24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BDDB21" w14:textId="77777777" w:rsidR="00152234" w:rsidRPr="00161E24" w:rsidRDefault="003E68FC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152234"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152234" w:rsidRPr="00161E24" w14:paraId="39267D3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06775C" w14:textId="4B10AA29" w:rsidR="00152234" w:rsidRPr="00161E24" w:rsidRDefault="000C58DB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D1DCEAE" w14:textId="77777777" w:rsidR="00152234" w:rsidRPr="00161E24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8E9CE9" w14:textId="77777777" w:rsidR="00152234" w:rsidRPr="00161E24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F36107" w:rsidRPr="00161E24" w14:paraId="6F4261A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1A5A78" w14:textId="0A56FD35" w:rsidR="00F36107" w:rsidRPr="00161E24" w:rsidRDefault="000C58DB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00D8A6F" w14:textId="77777777" w:rsidR="00F36107" w:rsidRPr="00161E24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28479D3" w14:textId="3E3A8158" w:rsidR="00F36107" w:rsidRPr="00161E24" w:rsidRDefault="00821E30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นโยบายการบัญชีที่สำคัญ</w:t>
            </w:r>
          </w:p>
        </w:tc>
      </w:tr>
      <w:tr w:rsidR="00821E30" w:rsidRPr="00161E24" w14:paraId="14470CA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9EC0BC" w14:textId="1CD03B35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2954BBA6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AF907E" w14:textId="5C2AA7E6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821E30" w:rsidRPr="00161E24" w14:paraId="1AECBC3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BD95E6" w14:textId="0CEF4562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82C5E9C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368081" w14:textId="6B7805AF" w:rsidR="00821E30" w:rsidRPr="00161E24" w:rsidRDefault="00821E30" w:rsidP="008311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821E30" w:rsidRPr="00161E24" w14:paraId="08F2D44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FA21A2" w14:textId="2E1EA1E1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3E926FC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8950F0" w14:textId="767EF053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821E30" w:rsidRPr="00161E24" w14:paraId="2B42F2F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057034" w14:textId="6A58A2C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BAE5B66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F53018" w14:textId="7ED693C3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821E30" w:rsidRPr="00161E24" w14:paraId="0F70CA1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FC69CA" w14:textId="62ED3C0F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C731086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4DA99E" w14:textId="08EFAA89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สินทรัพย์ชีวภาพ</w:t>
            </w:r>
          </w:p>
        </w:tc>
      </w:tr>
      <w:tr w:rsidR="00821E30" w:rsidRPr="00161E24" w14:paraId="3A34F71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04ECCD" w14:textId="67FA429B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58FD73A0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49A469" w14:textId="6D6E05A3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821E30" w:rsidRPr="00161E24" w14:paraId="5284BDE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F8B209" w14:textId="1DBB0FFD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0BD2B3FA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4F33D8" w14:textId="30DB1D13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821E30" w:rsidRPr="00161E24" w14:paraId="631D4B2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756DD4" w14:textId="0A063AA5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390338FB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ADBC4A" w14:textId="60F73A3E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821E30" w:rsidRPr="00161E24" w14:paraId="19896EB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DA1DEB" w14:textId="5B96C213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4BBAA406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336A7F" w14:textId="07823C49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821E30" w:rsidRPr="00161E24" w14:paraId="74A6A01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58AF3A" w14:textId="1E2CB88E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214730B8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24C501" w14:textId="2A4F753E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821E30" w:rsidRPr="00161E24" w14:paraId="64E4E31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CB4F96" w14:textId="65E7B23F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2B913D8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3B241A" w14:textId="45519241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821E30" w:rsidRPr="00161E24" w14:paraId="60D0D19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684D00" w14:textId="4D047AA1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645EC487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A64C7B" w14:textId="6564B36F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821E30" w:rsidRPr="00161E24" w14:paraId="0D9BF1B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047B12" w14:textId="56A8337F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34F241BF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D11EEB" w14:textId="712C6C1A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ab/>
            </w:r>
            <w:r w:rsidR="0085087A"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</w:tr>
      <w:tr w:rsidR="00821E30" w:rsidRPr="00161E24" w14:paraId="2BC8834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EFC237" w14:textId="21D79823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5BFA99B0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E6C962" w14:textId="58993AB6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หนี้สินไม่หมุนเวียนอื่น</w:t>
            </w:r>
          </w:p>
        </w:tc>
      </w:tr>
      <w:tr w:rsidR="00821E30" w:rsidRPr="00161E24" w14:paraId="346CC14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7D4BB3" w14:textId="44D402CB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7CCE07F6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1464D4" w14:textId="096E3389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821E30" w:rsidRPr="00161E24" w14:paraId="2B0271D9" w14:textId="77777777" w:rsidTr="00394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95CDBB" w14:textId="7937B8A0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38025241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1A60DA" w14:textId="63BBB2F5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821E30" w:rsidRPr="00161E24" w14:paraId="1EFF462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D665D4" w14:textId="3806D086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170D413F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CCF72" w14:textId="32CD56F1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821E30" w:rsidRPr="00161E24" w14:paraId="42B273F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00903A" w14:textId="0F34BBE7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6DA9F9B4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DD592A" w14:textId="0A8D31A6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รายได้จากการลงทุน</w:t>
            </w:r>
          </w:p>
        </w:tc>
      </w:tr>
      <w:tr w:rsidR="00821E30" w:rsidRPr="00161E24" w14:paraId="4544CC2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BC58B8" w14:textId="2E40E494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65A4565F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9257F2" w14:textId="65B655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821E30" w:rsidRPr="00161E24" w14:paraId="039306E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32CB7D" w14:textId="7EA95DF7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31B55047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3D593C7" w14:textId="1EF99DDC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ค่าใช้จ่ายตามลักษณะ</w:t>
            </w:r>
          </w:p>
        </w:tc>
      </w:tr>
      <w:tr w:rsidR="00821E30" w:rsidRPr="00161E24" w14:paraId="24F07A6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7D461B" w14:textId="21670BAD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72F74063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6E1A37" w14:textId="6929BC6A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821E30" w:rsidRPr="00161E24" w14:paraId="630779E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56C5CB" w14:textId="3F965712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68EEC127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74EF27" w14:textId="1233474C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</w:t>
            </w:r>
            <w:r w:rsidR="0011631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</w:t>
            </w:r>
            <w:r w:rsidR="0011631A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(ขาดทุน) </w:t>
            </w: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821E30" w:rsidRPr="00161E24" w14:paraId="0DFB032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93E99A" w14:textId="780ED787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1D759748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3972EF" w14:textId="5F4AC142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821E30" w:rsidRPr="00161E24" w14:paraId="5ADE970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B3EDB0" w14:textId="45502E6E" w:rsidR="00821E30" w:rsidRPr="00161E24" w:rsidRDefault="00821E3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1EB27DF0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96238C" w14:textId="51E4F74A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821E30" w:rsidRPr="00161E24" w14:paraId="5AF8698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54302C" w14:textId="292B231F" w:rsidR="00821E30" w:rsidRPr="00161E24" w:rsidRDefault="008309C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40C8D8E8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361CB6" w14:textId="18821B8A" w:rsidR="00821E30" w:rsidRPr="00161E24" w:rsidRDefault="008309C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821E30" w:rsidRPr="00161E24" w14:paraId="7D7ED3D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F634BF" w14:textId="4FBF4EDA" w:rsidR="00821E30" w:rsidRPr="00161E24" w:rsidRDefault="008309C0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2E5233CB" w14:textId="77777777" w:rsidR="00821E30" w:rsidRPr="00161E24" w:rsidRDefault="00821E3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99B343" w14:textId="57E40671" w:rsidR="00821E30" w:rsidRPr="00161E24" w:rsidRDefault="008309C0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3147B9" w:rsidRPr="00161E24" w14:paraId="2D350C6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CDB7B70" w14:textId="773ED0C4" w:rsidR="003147B9" w:rsidRDefault="003147B9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6B1B6681" w14:textId="77777777" w:rsidR="003147B9" w:rsidRPr="00161E24" w:rsidRDefault="003147B9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385582" w14:textId="7E683D0E" w:rsidR="003147B9" w:rsidRDefault="006613BF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A4283" w:rsidRPr="00161E24" w14:paraId="18B2FD1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50D7B5" w14:textId="357B956D" w:rsidR="006A4283" w:rsidRDefault="006613BF" w:rsidP="00821E3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06FFCB1" w14:textId="77777777" w:rsidR="006A4283" w:rsidRPr="00161E24" w:rsidRDefault="006A4283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33DE626" w14:textId="64AB3F45" w:rsidR="006A4283" w:rsidRDefault="006613BF" w:rsidP="00821E3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bookmarkEnd w:id="0"/>
    <w:p w14:paraId="70BC26D4" w14:textId="08EC0149" w:rsidR="001F253B" w:rsidRPr="00161E24" w:rsidRDefault="001F253B" w:rsidP="00D27A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D2A9756" w14:textId="77777777" w:rsidR="001F253B" w:rsidRPr="00161E24" w:rsidRDefault="001F253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FCB60D" w14:textId="152754D9" w:rsidR="001F253B" w:rsidRPr="00161E24" w:rsidRDefault="001F253B" w:rsidP="00C4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EF472C" w:rsidRPr="00161E24">
        <w:rPr>
          <w:rFonts w:asciiTheme="majorBidi" w:hAnsiTheme="majorBidi" w:cstheme="majorBidi"/>
          <w:sz w:val="30"/>
          <w:szCs w:val="30"/>
          <w:cs/>
        </w:rPr>
        <w:t>นี้</w:t>
      </w:r>
      <w:r w:rsidRPr="00161E24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D0597E" w:rsidRPr="00161E24">
        <w:rPr>
          <w:rFonts w:asciiTheme="majorBidi" w:hAnsiTheme="majorBidi" w:cstheme="majorBidi"/>
          <w:sz w:val="30"/>
          <w:szCs w:val="30"/>
          <w:cs/>
        </w:rPr>
        <w:t>ติ</w:t>
      </w:r>
      <w:r w:rsidR="000D53D2" w:rsidRPr="00161E24">
        <w:rPr>
          <w:rFonts w:asciiTheme="majorBidi" w:hAnsiTheme="majorBidi" w:cstheme="majorBidi"/>
          <w:sz w:val="30"/>
          <w:szCs w:val="30"/>
          <w:cs/>
        </w:rPr>
        <w:t>ให้ออก</w:t>
      </w:r>
      <w:r w:rsidR="00DC1956" w:rsidRPr="00161E24">
        <w:rPr>
          <w:rFonts w:asciiTheme="majorBidi" w:hAnsiTheme="majorBidi" w:cstheme="majorBidi"/>
          <w:sz w:val="30"/>
          <w:szCs w:val="30"/>
          <w:cs/>
        </w:rPr>
        <w:t>งบการเงินจากคณะกรรม</w:t>
      </w:r>
      <w:r w:rsidR="006624BE" w:rsidRPr="00161E24">
        <w:rPr>
          <w:rFonts w:asciiTheme="majorBidi" w:hAnsiTheme="majorBidi" w:cstheme="majorBidi"/>
          <w:sz w:val="30"/>
          <w:szCs w:val="30"/>
          <w:cs/>
        </w:rPr>
        <w:t>การ</w:t>
      </w:r>
      <w:r w:rsidR="00335D42" w:rsidRPr="00161E24">
        <w:rPr>
          <w:rFonts w:asciiTheme="majorBidi" w:hAnsiTheme="majorBidi" w:cstheme="majorBidi"/>
          <w:sz w:val="30"/>
          <w:szCs w:val="30"/>
          <w:cs/>
        </w:rPr>
        <w:t>เมื่อวัน</w:t>
      </w:r>
      <w:r w:rsidR="002A4AA6" w:rsidRPr="00161E24">
        <w:rPr>
          <w:rFonts w:asciiTheme="majorBidi" w:hAnsiTheme="majorBidi" w:cstheme="majorBidi"/>
          <w:sz w:val="30"/>
          <w:szCs w:val="30"/>
          <w:cs/>
        </w:rPr>
        <w:t>ที</w:t>
      </w:r>
      <w:r w:rsidR="007A5B62" w:rsidRPr="00161E24">
        <w:rPr>
          <w:rFonts w:asciiTheme="majorBidi" w:hAnsiTheme="majorBidi" w:cstheme="majorBidi"/>
          <w:sz w:val="30"/>
          <w:szCs w:val="30"/>
          <w:cs/>
        </w:rPr>
        <w:t>่</w:t>
      </w:r>
      <w:r w:rsidR="00870E3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70E3F">
        <w:rPr>
          <w:rFonts w:asciiTheme="majorBidi" w:hAnsiTheme="majorBidi" w:cstheme="majorBidi"/>
          <w:sz w:val="30"/>
          <w:szCs w:val="30"/>
        </w:rPr>
        <w:t>27</w:t>
      </w:r>
      <w:r w:rsidR="00C309BA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 </w:t>
      </w:r>
      <w:r w:rsidR="00C309BA">
        <w:rPr>
          <w:rFonts w:asciiTheme="majorBidi" w:hAnsiTheme="majorBidi" w:cstheme="majorBidi"/>
          <w:sz w:val="30"/>
          <w:szCs w:val="30"/>
        </w:rPr>
        <w:t>256</w:t>
      </w:r>
      <w:r w:rsidR="00182514">
        <w:rPr>
          <w:rFonts w:asciiTheme="majorBidi" w:hAnsiTheme="majorBidi" w:cstheme="majorBidi"/>
          <w:sz w:val="30"/>
          <w:szCs w:val="30"/>
        </w:rPr>
        <w:t>7</w:t>
      </w:r>
    </w:p>
    <w:p w14:paraId="2AE0FBA6" w14:textId="77777777" w:rsidR="001F253B" w:rsidRPr="00161E24" w:rsidRDefault="001F253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22CA80" w14:textId="5B5199BA" w:rsidR="00F8482D" w:rsidRPr="00161E24" w:rsidRDefault="00F8482D" w:rsidP="00576C52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t>ข้อมูลทั่วไป</w:t>
      </w:r>
    </w:p>
    <w:p w14:paraId="15BF5703" w14:textId="77777777" w:rsidR="001F253B" w:rsidRPr="00161E24" w:rsidRDefault="001F253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B5D7AD2" w14:textId="0110E44E" w:rsidR="00AA50F4" w:rsidRPr="00161E24" w:rsidRDefault="00C2659F" w:rsidP="00AA50F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 เบทาโ</w:t>
      </w:r>
      <w:r w:rsidR="000343E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กร จำกัด (มหาชน) </w:t>
      </w:r>
      <w:r w:rsidR="0065663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(</w:t>
      </w:r>
      <w:r w:rsidR="000343E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“บริษัท”</w:t>
      </w:r>
      <w:r w:rsidR="0065663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)</w:t>
      </w:r>
      <w:r w:rsidR="000343E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เป็</w:t>
      </w:r>
      <w:r w:rsidR="00D0597E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น</w:t>
      </w:r>
      <w:r w:rsidR="000343E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นิต</w:t>
      </w:r>
      <w:r w:rsidR="000B705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ิบุคคลที่จัดตั้งขึ้นในประเทศไทย</w:t>
      </w:r>
      <w:r w:rsidR="000343E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</w:t>
      </w:r>
      <w:r w:rsidR="00460B9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จดทะเบียนกับตลาดหลักทรัพย์แห่งประเทศไทยเมื่อเดือนพฤศจิกายน </w:t>
      </w:r>
      <w:r w:rsidR="00460B9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2565 </w:t>
      </w:r>
      <w:r w:rsidR="00460B9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โดย</w:t>
      </w:r>
      <w:r w:rsidR="002545AB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</w:t>
      </w:r>
      <w:r w:rsidR="000343E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ที่อยู่จดทะเบียน</w:t>
      </w:r>
      <w:r w:rsidR="004B7ABE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ของบริษัท</w:t>
      </w:r>
      <w:r w:rsidR="00AA50F4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ตั้งอยู่ เลขที่ </w:t>
      </w:r>
      <w:r w:rsidR="000C58DB" w:rsidRPr="00161E24">
        <w:rPr>
          <w:rFonts w:asciiTheme="majorBidi" w:hAnsiTheme="majorBidi" w:cstheme="majorBidi"/>
          <w:b w:val="0"/>
          <w:bCs w:val="0"/>
          <w:sz w:val="30"/>
          <w:szCs w:val="30"/>
        </w:rPr>
        <w:t>323</w:t>
      </w:r>
      <w:r w:rsidR="00AA50F4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7E53AA">
        <w:rPr>
          <w:rFonts w:asciiTheme="majorBidi" w:hAnsiTheme="majorBidi" w:cstheme="majorBidi"/>
          <w:b w:val="0"/>
          <w:bCs w:val="0"/>
          <w:sz w:val="30"/>
          <w:szCs w:val="30"/>
          <w:cs/>
        </w:rPr>
        <w:br/>
      </w:r>
      <w:r w:rsidR="00AA50F4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อาคารเบทาโกร ทาวเวอร์ (นอร์ธปาร์ค) หมู่ที่ </w:t>
      </w:r>
      <w:r w:rsidR="000C58DB" w:rsidRPr="00161E24">
        <w:rPr>
          <w:rFonts w:asciiTheme="majorBidi" w:hAnsiTheme="majorBidi" w:cstheme="majorBidi"/>
          <w:b w:val="0"/>
          <w:bCs w:val="0"/>
          <w:sz w:val="30"/>
          <w:szCs w:val="30"/>
        </w:rPr>
        <w:t>6</w:t>
      </w:r>
      <w:r w:rsidR="00AA50F4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ถนนวิภาวดีรังสิต</w:t>
      </w:r>
      <w:r w:rsidR="002F5C82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AA50F4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แขวงทุ่งสองห้อง เขตหลักสี่ กรุงเทพมหานคร ประเทศไทย</w:t>
      </w:r>
    </w:p>
    <w:p w14:paraId="3232FA4F" w14:textId="5BE3041D" w:rsidR="005F7DEB" w:rsidRPr="00161E24" w:rsidRDefault="005F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8B9811D" w14:textId="4093211C" w:rsidR="000343E9" w:rsidRPr="00460B9C" w:rsidRDefault="00BC5212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ผู้ถือหุ้นรายใหญ่</w:t>
      </w:r>
      <w:r w:rsidR="000B7059" w:rsidRPr="00161E24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486098" w:rsidRPr="00161E24">
        <w:rPr>
          <w:rFonts w:asciiTheme="majorBidi" w:hAnsiTheme="majorBidi" w:cstheme="majorBidi"/>
          <w:sz w:val="30"/>
          <w:szCs w:val="30"/>
          <w:cs/>
        </w:rPr>
        <w:t>ในระหว่างปี</w:t>
      </w:r>
      <w:r w:rsidR="00915B31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5C82" w:rsidRPr="00161E24">
        <w:rPr>
          <w:rFonts w:asciiTheme="majorBidi" w:hAnsiTheme="majorBidi" w:cstheme="majorBidi"/>
          <w:sz w:val="30"/>
          <w:szCs w:val="30"/>
          <w:cs/>
        </w:rPr>
        <w:t>ได้แก่</w:t>
      </w:r>
      <w:r w:rsidR="00915B31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7059" w:rsidRPr="00161E24">
        <w:rPr>
          <w:rFonts w:asciiTheme="majorBidi" w:hAnsiTheme="majorBidi" w:cstheme="majorBidi"/>
          <w:sz w:val="30"/>
          <w:szCs w:val="30"/>
          <w:cs/>
        </w:rPr>
        <w:t>บริษัท เบทาโกรโฮลดิ้ง จำกัด</w:t>
      </w:r>
      <w:r w:rsidR="005126F7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7059" w:rsidRPr="00161E24">
        <w:rPr>
          <w:rFonts w:asciiTheme="majorBidi" w:hAnsiTheme="majorBidi" w:cstheme="majorBidi"/>
          <w:sz w:val="30"/>
          <w:szCs w:val="30"/>
          <w:cs/>
        </w:rPr>
        <w:t>ซึ่งเป็นนิติบุคคลที่จัดตั้งขึ้นในประเทศไทย</w:t>
      </w:r>
      <w:r w:rsidR="001C704E" w:rsidRPr="00460B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F9B1C43" w14:textId="77777777" w:rsidR="00255EA8" w:rsidRPr="00291A24" w:rsidRDefault="00255EA8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6C98114D" w14:textId="3BB0CCD1" w:rsidR="00EA03C8" w:rsidRPr="00161E24" w:rsidRDefault="004C480B" w:rsidP="00730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31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60C95" w:rsidRPr="00161E24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</w:t>
      </w:r>
      <w:r w:rsidR="00D43624" w:rsidRPr="00161E24">
        <w:rPr>
          <w:rFonts w:asciiTheme="majorBidi" w:hAnsiTheme="majorBidi" w:cstheme="majorBidi"/>
          <w:sz w:val="30"/>
          <w:szCs w:val="30"/>
        </w:rPr>
        <w:t>(</w:t>
      </w:r>
      <w:r w:rsidR="00B97A8C" w:rsidRPr="00161E24">
        <w:rPr>
          <w:rFonts w:asciiTheme="majorBidi" w:hAnsiTheme="majorBidi" w:cstheme="majorBidi"/>
          <w:sz w:val="30"/>
          <w:szCs w:val="30"/>
        </w:rPr>
        <w:t>“</w:t>
      </w:r>
      <w:r w:rsidR="00260C95" w:rsidRPr="00161E2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97A8C" w:rsidRPr="00161E24">
        <w:rPr>
          <w:rFonts w:asciiTheme="majorBidi" w:hAnsiTheme="majorBidi" w:cstheme="majorBidi"/>
          <w:sz w:val="30"/>
          <w:szCs w:val="30"/>
        </w:rPr>
        <w:t>”</w:t>
      </w:r>
      <w:r w:rsidR="00D43624" w:rsidRPr="00161E24">
        <w:rPr>
          <w:rFonts w:asciiTheme="majorBidi" w:hAnsiTheme="majorBidi" w:cstheme="majorBidi"/>
          <w:sz w:val="30"/>
          <w:szCs w:val="30"/>
        </w:rPr>
        <w:t>)</w:t>
      </w:r>
      <w:r w:rsidR="00D033A9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8161B6" w:rsidRPr="00161E24">
        <w:rPr>
          <w:rFonts w:asciiTheme="majorBidi" w:hAnsiTheme="majorBidi" w:cstheme="majorBidi"/>
          <w:sz w:val="30"/>
          <w:szCs w:val="30"/>
          <w:cs/>
        </w:rPr>
        <w:t>ดำเนินธุรกิจหลัก</w:t>
      </w:r>
      <w:r w:rsidR="00260C95" w:rsidRPr="00161E24">
        <w:rPr>
          <w:rFonts w:asciiTheme="majorBidi" w:hAnsiTheme="majorBidi" w:cstheme="majorBidi"/>
          <w:sz w:val="30"/>
          <w:szCs w:val="30"/>
          <w:cs/>
        </w:rPr>
        <w:t>ด้าน</w:t>
      </w:r>
      <w:r w:rsidR="0073012B" w:rsidRPr="00161E24">
        <w:rPr>
          <w:rFonts w:asciiTheme="majorBidi" w:hAnsiTheme="majorBidi" w:cstheme="majorBidi"/>
          <w:sz w:val="30"/>
          <w:szCs w:val="30"/>
          <w:cs/>
        </w:rPr>
        <w:t>เกษตร อาหารเพื่อการบริโภค ผลิตภัณฑ์เนื้อสัตว์ไม่มีบรรจุภัณฑ์ ผลิตภัณฑ์ร่วมและผลพลอยได้และอาหารอื่น ๆ ปศุสัตว์ สัตว์เลี้ยงและอื่น ๆ</w:t>
      </w:r>
      <w:r w:rsidR="003B389B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53D2" w:rsidRPr="00161E24">
        <w:rPr>
          <w:rFonts w:asciiTheme="majorBidi" w:hAnsiTheme="majorBidi" w:cstheme="majorBidi"/>
          <w:sz w:val="30"/>
          <w:szCs w:val="30"/>
          <w:cs/>
        </w:rPr>
        <w:t>รายละเอียดของ</w:t>
      </w:r>
      <w:r w:rsidR="003C54E3" w:rsidRPr="00161E24">
        <w:rPr>
          <w:rFonts w:asciiTheme="majorBidi" w:hAnsiTheme="majorBidi" w:cstheme="majorBidi"/>
          <w:sz w:val="30"/>
          <w:szCs w:val="30"/>
          <w:cs/>
        </w:rPr>
        <w:t xml:space="preserve">บริษัทร่วม </w:t>
      </w:r>
      <w:r w:rsidR="002545AB" w:rsidRPr="00161E24">
        <w:rPr>
          <w:rFonts w:asciiTheme="majorBidi" w:hAnsiTheme="majorBidi" w:cstheme="majorBidi"/>
          <w:sz w:val="30"/>
          <w:szCs w:val="30"/>
          <w:cs/>
        </w:rPr>
        <w:t>การ</w:t>
      </w:r>
      <w:r w:rsidR="007D27F0" w:rsidRPr="00161E24">
        <w:rPr>
          <w:rFonts w:asciiTheme="majorBidi" w:hAnsiTheme="majorBidi" w:cstheme="majorBidi"/>
          <w:sz w:val="30"/>
          <w:szCs w:val="30"/>
          <w:cs/>
        </w:rPr>
        <w:t>ร่วมค้าและบริษัท</w:t>
      </w:r>
      <w:r w:rsidR="00A229D2" w:rsidRPr="00161E24">
        <w:rPr>
          <w:rFonts w:asciiTheme="majorBidi" w:hAnsiTheme="majorBidi" w:cstheme="majorBidi"/>
          <w:sz w:val="30"/>
          <w:szCs w:val="30"/>
          <w:cs/>
        </w:rPr>
        <w:t>ย่อย</w:t>
      </w:r>
      <w:r w:rsidR="000D53D2" w:rsidRPr="00161E24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8A442B" w:rsidRPr="00161E24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0C58DB" w:rsidRPr="00161E24">
        <w:rPr>
          <w:rFonts w:asciiTheme="majorBidi" w:hAnsiTheme="majorBidi" w:cstheme="majorBidi"/>
          <w:sz w:val="30"/>
          <w:szCs w:val="30"/>
        </w:rPr>
        <w:t>31</w:t>
      </w:r>
      <w:r w:rsidR="008A442B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8A442B" w:rsidRPr="00161E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C58DB" w:rsidRPr="00161E24">
        <w:rPr>
          <w:rFonts w:asciiTheme="majorBidi" w:hAnsiTheme="majorBidi" w:cstheme="majorBidi"/>
          <w:sz w:val="30"/>
          <w:szCs w:val="30"/>
        </w:rPr>
        <w:t>256</w:t>
      </w:r>
      <w:r w:rsidR="00652771">
        <w:rPr>
          <w:rFonts w:asciiTheme="majorBidi" w:hAnsiTheme="majorBidi" w:cstheme="majorBidi"/>
          <w:sz w:val="30"/>
          <w:szCs w:val="30"/>
        </w:rPr>
        <w:t>6</w:t>
      </w:r>
      <w:r w:rsidR="00BB4EFF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3B7B" w:rsidRPr="00161E2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C58DB" w:rsidRPr="00161E24">
        <w:rPr>
          <w:rFonts w:asciiTheme="majorBidi" w:hAnsiTheme="majorBidi" w:cstheme="majorBidi"/>
          <w:sz w:val="30"/>
          <w:szCs w:val="30"/>
        </w:rPr>
        <w:t>256</w:t>
      </w:r>
      <w:r w:rsidR="00652771">
        <w:rPr>
          <w:rFonts w:asciiTheme="majorBidi" w:hAnsiTheme="majorBidi" w:cstheme="majorBidi"/>
          <w:sz w:val="30"/>
          <w:szCs w:val="30"/>
        </w:rPr>
        <w:t>5</w:t>
      </w:r>
      <w:r w:rsidR="00EA4679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087D" w:rsidRPr="00161E24">
        <w:rPr>
          <w:rFonts w:asciiTheme="majorBidi" w:hAnsiTheme="majorBidi" w:cstheme="majorBidi"/>
          <w:sz w:val="30"/>
          <w:szCs w:val="30"/>
          <w:cs/>
        </w:rPr>
        <w:t>ได้เปิดเผยไว้ในหมายเหตุประกอบ</w:t>
      </w:r>
      <w:r w:rsidR="007E53AA">
        <w:rPr>
          <w:rFonts w:asciiTheme="majorBidi" w:hAnsiTheme="majorBidi" w:cstheme="majorBidi"/>
          <w:sz w:val="30"/>
          <w:szCs w:val="30"/>
          <w:cs/>
        </w:rPr>
        <w:br/>
      </w:r>
      <w:r w:rsidR="005A087D" w:rsidRPr="00161E2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5A087D" w:rsidRPr="008920DA">
        <w:rPr>
          <w:rFonts w:asciiTheme="majorBidi" w:hAnsiTheme="majorBidi" w:cstheme="majorBidi"/>
          <w:sz w:val="30"/>
          <w:szCs w:val="30"/>
          <w:cs/>
        </w:rPr>
        <w:t>ข้อ</w:t>
      </w:r>
      <w:r w:rsidR="00831169" w:rsidRPr="008920DA">
        <w:rPr>
          <w:rFonts w:asciiTheme="majorBidi" w:hAnsiTheme="majorBidi" w:cstheme="majorBidi"/>
          <w:sz w:val="30"/>
          <w:szCs w:val="30"/>
        </w:rPr>
        <w:t xml:space="preserve"> </w:t>
      </w:r>
      <w:r w:rsidR="00296827">
        <w:rPr>
          <w:rFonts w:asciiTheme="majorBidi" w:hAnsiTheme="majorBidi" w:cstheme="majorBidi"/>
          <w:sz w:val="30"/>
          <w:szCs w:val="30"/>
        </w:rPr>
        <w:t>9</w:t>
      </w:r>
      <w:r w:rsidR="005A087D" w:rsidRPr="008920DA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5A087D" w:rsidRPr="008920DA">
        <w:rPr>
          <w:rFonts w:asciiTheme="majorBidi" w:hAnsiTheme="majorBidi" w:cstheme="majorBidi"/>
          <w:sz w:val="30"/>
          <w:szCs w:val="30"/>
        </w:rPr>
        <w:t xml:space="preserve"> </w:t>
      </w:r>
      <w:r w:rsidR="00296827">
        <w:rPr>
          <w:rFonts w:asciiTheme="majorBidi" w:hAnsiTheme="majorBidi" w:cstheme="majorBidi"/>
          <w:sz w:val="30"/>
          <w:szCs w:val="30"/>
        </w:rPr>
        <w:t>10</w:t>
      </w:r>
      <w:r w:rsidR="00C47701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0DCA472" w14:textId="77777777" w:rsidR="00BA5B80" w:rsidRPr="00161E24" w:rsidRDefault="00BA5B80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31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4CB11D" w14:textId="53542F33" w:rsidR="001F253B" w:rsidRPr="00161E24" w:rsidRDefault="001F253B" w:rsidP="00576C52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t xml:space="preserve">เกณฑ์การจัดทำงบการเงิน </w:t>
      </w:r>
    </w:p>
    <w:p w14:paraId="3EDD0FE5" w14:textId="77777777" w:rsidR="007E5536" w:rsidRPr="001A1D46" w:rsidRDefault="007E553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EA4C51" w14:textId="279699AE" w:rsidR="00250F44" w:rsidRPr="00161E24" w:rsidRDefault="007E5536" w:rsidP="008944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</w:t>
      </w:r>
      <w:r w:rsidR="002F0242" w:rsidRPr="00161E24">
        <w:rPr>
          <w:rFonts w:asciiTheme="majorBidi" w:hAnsiTheme="majorBidi" w:cstheme="majorBidi"/>
          <w:sz w:val="30"/>
          <w:szCs w:val="30"/>
          <w:cs/>
        </w:rPr>
        <w:t>ที่ประกาศใช้โดย</w:t>
      </w:r>
      <w:r w:rsidR="00D7582F" w:rsidRPr="00161E24">
        <w:rPr>
          <w:rFonts w:asciiTheme="majorBidi" w:hAnsiTheme="majorBidi" w:cstheme="majorBidi"/>
          <w:sz w:val="30"/>
          <w:szCs w:val="30"/>
        </w:rPr>
        <w:br/>
      </w:r>
      <w:r w:rsidR="002F0242" w:rsidRPr="00161E24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="00250F44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8944F9" w:rsidRPr="00161E24">
        <w:rPr>
          <w:rFonts w:asciiTheme="majorBidi" w:hAnsiTheme="majorBidi" w:cstheme="majorBidi"/>
          <w:sz w:val="30"/>
          <w:szCs w:val="30"/>
        </w:rPr>
        <w:br/>
      </w:r>
      <w:r w:rsidR="00250F44" w:rsidRPr="00161E24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 นโยบายการบัญชีได้ถือปฏิบัติโดยสม่ำเสมอสำหรับงบการเงินทุกรอบระยะเวลาที่รายงาน</w:t>
      </w:r>
      <w:r w:rsidR="007B27D4" w:rsidRPr="00161E24">
        <w:rPr>
          <w:rFonts w:asciiTheme="majorBidi" w:hAnsiTheme="majorBidi" w:cstheme="majorBidi"/>
          <w:sz w:val="30"/>
          <w:szCs w:val="30"/>
        </w:rPr>
        <w:t xml:space="preserve"> </w:t>
      </w:r>
    </w:p>
    <w:p w14:paraId="07F2638F" w14:textId="77777777" w:rsidR="007E5536" w:rsidRPr="001A1D46" w:rsidRDefault="007E5536" w:rsidP="000B1B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3304E84B" w14:textId="2C049B0C" w:rsidR="00EB1D7A" w:rsidRPr="00161E24" w:rsidRDefault="00460B9C" w:rsidP="006B3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</w:t>
      </w:r>
      <w:r>
        <w:rPr>
          <w:rFonts w:asciiTheme="majorBidi" w:hAnsiTheme="majorBidi" w:cstheme="majorBidi"/>
          <w:sz w:val="30"/>
          <w:szCs w:val="30"/>
        </w:rPr>
        <w:t>(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รวมกันเรียกว่า </w:t>
      </w:r>
      <w:r>
        <w:rPr>
          <w:rFonts w:asciiTheme="majorBidi" w:hAnsiTheme="majorBidi" w:cstheme="majorBidi"/>
          <w:sz w:val="30"/>
          <w:szCs w:val="30"/>
        </w:rPr>
        <w:t>“</w:t>
      </w:r>
      <w:r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>
        <w:rPr>
          <w:rFonts w:asciiTheme="majorBidi" w:hAnsiTheme="majorBidi" w:cstheme="majorBidi"/>
          <w:sz w:val="30"/>
          <w:szCs w:val="30"/>
        </w:rPr>
        <w:t>”)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และส่วนได้เสีย</w:t>
      </w:r>
      <w:r w:rsidR="001A5519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ของกลุ่มบริษัทในบริษัทร่วมและการร่วมค้า </w:t>
      </w:r>
      <w:r w:rsidR="00B856BF" w:rsidRPr="00161E24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</w:t>
      </w:r>
      <w:r w:rsidR="00807EAE" w:rsidRPr="00161E24">
        <w:rPr>
          <w:rFonts w:asciiTheme="majorBidi" w:hAnsiTheme="majorBidi" w:cstheme="majorBidi"/>
          <w:sz w:val="30"/>
          <w:szCs w:val="30"/>
          <w:cs/>
        </w:rPr>
        <w:t>ปฏิบัติตาม</w:t>
      </w:r>
      <w:r w:rsidR="00B856BF" w:rsidRPr="00161E24">
        <w:rPr>
          <w:rFonts w:asciiTheme="majorBidi" w:hAnsiTheme="majorBidi" w:cstheme="majorBidi"/>
          <w:sz w:val="30"/>
          <w:szCs w:val="30"/>
          <w:cs/>
        </w:rPr>
        <w:t>นโยบาย</w:t>
      </w:r>
      <w:r w:rsidR="008F0569">
        <w:rPr>
          <w:rFonts w:asciiTheme="majorBidi" w:hAnsiTheme="majorBidi" w:cstheme="majorBidi"/>
          <w:sz w:val="30"/>
          <w:szCs w:val="30"/>
        </w:rPr>
        <w:br/>
      </w:r>
      <w:r w:rsidR="00B856BF" w:rsidRPr="00161E24">
        <w:rPr>
          <w:rFonts w:asciiTheme="majorBidi" w:hAnsiTheme="majorBidi" w:cstheme="majorBidi"/>
          <w:sz w:val="30"/>
          <w:szCs w:val="30"/>
          <w:cs/>
        </w:rPr>
        <w:t>การบัญชีของกลุ่มบริษัท ทั้งนี้ ผลที่เกิดขึ้นจริงอาจแตกต่างจากที่ประมาณกา</w:t>
      </w:r>
      <w:r w:rsidR="00063469">
        <w:rPr>
          <w:rFonts w:asciiTheme="majorBidi" w:hAnsiTheme="majorBidi" w:cstheme="majorBidi" w:hint="cs"/>
          <w:sz w:val="30"/>
          <w:szCs w:val="30"/>
          <w:cs/>
        </w:rPr>
        <w:t>ร</w:t>
      </w:r>
      <w:r w:rsidR="00B856BF" w:rsidRPr="00161E24">
        <w:rPr>
          <w:rFonts w:asciiTheme="majorBidi" w:hAnsiTheme="majorBidi" w:cstheme="majorBidi"/>
          <w:sz w:val="30"/>
          <w:szCs w:val="30"/>
          <w:cs/>
        </w:rPr>
        <w:t>ไว้</w:t>
      </w:r>
      <w:r w:rsidR="00807EAE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E5536" w:rsidRPr="00161E24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</w:t>
      </w:r>
      <w:r w:rsidR="009976A2" w:rsidRPr="00161E24">
        <w:rPr>
          <w:rFonts w:asciiTheme="majorBidi" w:hAnsiTheme="majorBidi" w:cstheme="majorBidi"/>
          <w:sz w:val="30"/>
          <w:szCs w:val="30"/>
          <w:cs/>
        </w:rPr>
        <w:t>โดยวิธีเปลี่ยนทันที</w:t>
      </w:r>
      <w:r w:rsidR="001A5519">
        <w:rPr>
          <w:rFonts w:asciiTheme="majorBidi" w:hAnsiTheme="majorBidi" w:cstheme="majorBidi"/>
          <w:sz w:val="30"/>
          <w:szCs w:val="30"/>
        </w:rPr>
        <w:br/>
      </w:r>
      <w:r w:rsidR="009976A2" w:rsidRPr="00161E24">
        <w:rPr>
          <w:rFonts w:asciiTheme="majorBidi" w:hAnsiTheme="majorBidi" w:cstheme="majorBidi"/>
          <w:sz w:val="30"/>
          <w:szCs w:val="30"/>
          <w:cs/>
        </w:rPr>
        <w:t>เป็นต้นไป</w:t>
      </w:r>
    </w:p>
    <w:p w14:paraId="6B4670EC" w14:textId="2E47AA12" w:rsidR="00C70195" w:rsidRPr="00161E24" w:rsidRDefault="000940E2" w:rsidP="00565D53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  <w:r w:rsidR="00245301" w:rsidRPr="00161E24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นโ</w:t>
      </w:r>
      <w:r w:rsidR="00C70195" w:rsidRPr="00161E24">
        <w:rPr>
          <w:rFonts w:asciiTheme="majorBidi" w:hAnsiTheme="majorBidi" w:cstheme="majorBidi"/>
          <w:sz w:val="30"/>
          <w:szCs w:val="30"/>
          <w:u w:val="none"/>
          <w:cs/>
        </w:rPr>
        <w:t>ยบายการบัญชีที่สำคัญ</w:t>
      </w:r>
    </w:p>
    <w:p w14:paraId="4B5B6B46" w14:textId="095E430F" w:rsidR="00F650DF" w:rsidRPr="00161E24" w:rsidRDefault="00F650DF" w:rsidP="002B5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03F48F5" w14:textId="3C4DD24F" w:rsidR="00BA12B5" w:rsidRPr="00161E24" w:rsidRDefault="00BA12B5" w:rsidP="00BA12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14:paraId="70593060" w14:textId="77777777" w:rsidR="00BA12B5" w:rsidRPr="00161E24" w:rsidRDefault="00BA12B5" w:rsidP="002B5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0D2F4927" w14:textId="77777777" w:rsidR="008F68CB" w:rsidRPr="00161E24" w:rsidRDefault="008F68CB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6A162625" w14:textId="77777777" w:rsidR="008F68CB" w:rsidRPr="00161E24" w:rsidRDefault="008F68CB" w:rsidP="00D1440F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EC2567F" w14:textId="521F945A" w:rsidR="00301B1B" w:rsidRPr="00161E24" w:rsidRDefault="00301B1B" w:rsidP="00D1440F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</w:t>
      </w:r>
      <w:r w:rsidR="004C744C" w:rsidRPr="00161E24">
        <w:rPr>
          <w:rFonts w:asciiTheme="majorBidi" w:hAnsiTheme="majorBidi" w:cstheme="majorBidi"/>
          <w:spacing w:val="-4"/>
          <w:sz w:val="30"/>
          <w:szCs w:val="30"/>
          <w:cs/>
        </w:rPr>
        <w:t>รวมประกอบด้วยงบการเงินของบริษัทและ</w:t>
      </w: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 (รวมกันเรียกว่า “กลุ่มบริษัท”)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และส่วนได้เสีย</w:t>
      </w:r>
      <w:r w:rsidR="005574F7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ของกลุ่มบริษัทในบริษัทร่วม</w:t>
      </w:r>
      <w:r w:rsidR="002A033F" w:rsidRPr="00161E24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</w:p>
    <w:p w14:paraId="208B2973" w14:textId="77777777" w:rsidR="00681488" w:rsidRPr="00161E24" w:rsidRDefault="00681488" w:rsidP="00D1440F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CACF18F" w14:textId="2763ACD0" w:rsidR="009A5F7D" w:rsidRPr="00161E24" w:rsidRDefault="009A5F7D" w:rsidP="009A5F7D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นับแต่วันที่มีการควบคุมจนถึงวันที่การควบคุมสิ้นสุดลง</w:t>
      </w:r>
    </w:p>
    <w:p w14:paraId="170909EF" w14:textId="77777777" w:rsidR="00EB1D7A" w:rsidRPr="00161E24" w:rsidRDefault="00EB1D7A" w:rsidP="009A5F7D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2CE313" w14:textId="3843BD15" w:rsidR="009A5F7D" w:rsidRPr="00161E24" w:rsidRDefault="009A5F7D" w:rsidP="009A5F7D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 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="001363C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 ซึ่งส่วนได้เสียที่ไม่มีอำนาจควบคุมโดยอำนาจควบคุมไม่เปลี่ยนแปลงรับรู้</w:t>
      </w:r>
      <w:r w:rsidRPr="00296827">
        <w:rPr>
          <w:rFonts w:asciiTheme="majorBidi" w:hAnsiTheme="majorBidi" w:cstheme="majorBidi"/>
          <w:sz w:val="30"/>
          <w:szCs w:val="30"/>
          <w:cs/>
        </w:rPr>
        <w:t>เป็นส่วน</w:t>
      </w:r>
      <w:r w:rsidR="00296827">
        <w:rPr>
          <w:rFonts w:asciiTheme="majorBidi" w:hAnsiTheme="majorBidi" w:cstheme="majorBidi" w:hint="cs"/>
          <w:sz w:val="30"/>
          <w:szCs w:val="30"/>
          <w:cs/>
        </w:rPr>
        <w:t>ต่าง</w:t>
      </w:r>
      <w:r w:rsidRPr="00161E24">
        <w:rPr>
          <w:rFonts w:asciiTheme="majorBidi" w:hAnsiTheme="majorBidi" w:cstheme="majorBidi"/>
          <w:sz w:val="30"/>
          <w:szCs w:val="30"/>
          <w:cs/>
        </w:rPr>
        <w:t>อื่นในส่วนของเจ้าของ</w:t>
      </w:r>
    </w:p>
    <w:p w14:paraId="5E101C41" w14:textId="77777777" w:rsidR="009A5F7D" w:rsidRPr="00161E24" w:rsidRDefault="009A5F7D" w:rsidP="009A5F7D">
      <w:pPr>
        <w:pStyle w:val="BodyText2"/>
        <w:ind w:left="540" w:right="65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18DDFB" w14:textId="10396EF6" w:rsidR="009A5F7D" w:rsidRPr="00161E24" w:rsidRDefault="009A5F7D" w:rsidP="009A5F7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</w:t>
      </w:r>
      <w:r w:rsidR="00060F0B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060F0B" w:rsidRPr="00161E24">
        <w:rPr>
          <w:rFonts w:asciiTheme="majorBidi" w:hAnsiTheme="majorBidi" w:cstheme="majorBidi"/>
          <w:sz w:val="30"/>
          <w:szCs w:val="30"/>
          <w:cs/>
        </w:rPr>
        <w:t>และส่วนประกอบอื่นในส่วนของเจ้าของที่เกี่ยวข้องกับ</w:t>
      </w:r>
      <w:r w:rsidRPr="00161E24">
        <w:rPr>
          <w:rFonts w:asciiTheme="majorBidi" w:hAnsiTheme="majorBidi" w:cstheme="majorBidi"/>
          <w:sz w:val="30"/>
          <w:szCs w:val="30"/>
          <w:cs/>
        </w:rPr>
        <w:t>บริษัทย่อยนั้น</w:t>
      </w:r>
      <w:r w:rsidR="00060F0B" w:rsidRPr="00161E24">
        <w:rPr>
          <w:rFonts w:asciiTheme="majorBidi" w:hAnsiTheme="majorBidi" w:cstheme="majorBidi"/>
          <w:sz w:val="30"/>
          <w:szCs w:val="30"/>
          <w:cs/>
        </w:rPr>
        <w:t xml:space="preserve"> ผลกำไรหรือขาดทุนที่เกิดขึ้นจากการสูญเสียการควบคุม</w:t>
      </w:r>
      <w:r w:rsidRPr="00161E24">
        <w:rPr>
          <w:rFonts w:asciiTheme="majorBidi" w:hAnsiTheme="majorBidi" w:cstheme="majorBidi"/>
          <w:sz w:val="30"/>
          <w:szCs w:val="30"/>
          <w:cs/>
        </w:rPr>
        <w:t>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4089D07" w14:textId="77777777" w:rsidR="009A5F7D" w:rsidRPr="00161E24" w:rsidRDefault="009A5F7D" w:rsidP="009A5F7D">
      <w:pPr>
        <w:pStyle w:val="BodyText"/>
        <w:spacing w:after="0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97D1440" w14:textId="77777777" w:rsidR="009A5F7D" w:rsidRPr="00161E24" w:rsidRDefault="009A5F7D" w:rsidP="009A5F7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14:paraId="36F33842" w14:textId="77777777" w:rsidR="00D70DC7" w:rsidRPr="00161E24" w:rsidRDefault="00D70D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91C3CE5" w14:textId="783F7EDF" w:rsidR="009A5F7D" w:rsidRPr="00161E24" w:rsidRDefault="00573A2B" w:rsidP="009A5F7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กลุ่มบริษัทรับรู้เงินลงทุนในบริษัทร่วมและการร่วมค้าในงบการเงินรวมด้วย</w:t>
      </w:r>
      <w:r w:rsidR="006E0BBE" w:rsidRPr="00161E24">
        <w:rPr>
          <w:rFonts w:asciiTheme="majorBidi" w:hAnsiTheme="majorBidi" w:cstheme="majorBidi"/>
          <w:sz w:val="30"/>
          <w:szCs w:val="30"/>
          <w:cs/>
        </w:rPr>
        <w:t>วิธี</w:t>
      </w:r>
      <w:r w:rsidR="009A5F7D" w:rsidRPr="00161E24">
        <w:rPr>
          <w:rFonts w:asciiTheme="majorBidi" w:hAnsiTheme="majorBidi" w:cstheme="majorBidi"/>
          <w:sz w:val="30"/>
          <w:szCs w:val="30"/>
          <w:cs/>
        </w:rPr>
        <w:t>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</w:t>
      </w:r>
      <w:r w:rsidR="006E0BBE" w:rsidRPr="00161E24">
        <w:rPr>
          <w:rFonts w:asciiTheme="majorBidi" w:hAnsiTheme="majorBidi" w:cstheme="majorBidi"/>
          <w:sz w:val="30"/>
          <w:szCs w:val="30"/>
          <w:cs/>
        </w:rPr>
        <w:t xml:space="preserve"> เงินปันผลรับ</w:t>
      </w:r>
      <w:r w:rsidR="009A5F7D" w:rsidRPr="00161E24">
        <w:rPr>
          <w:rFonts w:asciiTheme="majorBidi" w:hAnsiTheme="majorBidi" w:cstheme="majorBidi"/>
          <w:sz w:val="30"/>
          <w:szCs w:val="30"/>
          <w:cs/>
        </w:rPr>
        <w:t xml:space="preserve">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</w:t>
      </w:r>
      <w:r w:rsidR="006E0BBE" w:rsidRPr="00161E24">
        <w:rPr>
          <w:rFonts w:asciiTheme="majorBidi" w:hAnsiTheme="majorBidi" w:cstheme="majorBidi"/>
          <w:sz w:val="30"/>
          <w:szCs w:val="30"/>
          <w:cs/>
        </w:rPr>
        <w:t>น</w:t>
      </w:r>
      <w:r w:rsidR="009A5F7D" w:rsidRPr="00161E24">
        <w:rPr>
          <w:rFonts w:asciiTheme="majorBidi" w:hAnsiTheme="majorBidi" w:cstheme="majorBidi"/>
          <w:sz w:val="30"/>
          <w:szCs w:val="30"/>
          <w:cs/>
        </w:rPr>
        <w:t>งบการเงินรวมจนถึงวันที่</w:t>
      </w:r>
      <w:r w:rsidR="006E0BBE" w:rsidRPr="00161E24">
        <w:rPr>
          <w:rFonts w:asciiTheme="majorBidi" w:hAnsiTheme="majorBidi" w:cstheme="majorBidi"/>
          <w:sz w:val="30"/>
          <w:szCs w:val="30"/>
          <w:cs/>
        </w:rPr>
        <w:t>มี</w:t>
      </w:r>
      <w:r w:rsidR="009A5F7D" w:rsidRPr="00161E24">
        <w:rPr>
          <w:rFonts w:asciiTheme="majorBidi" w:hAnsiTheme="majorBidi" w:cstheme="majorBidi"/>
          <w:sz w:val="30"/>
          <w:szCs w:val="30"/>
          <w:cs/>
        </w:rPr>
        <w:t>ความมีอิทธิพลอย่างมีนัยสำคัญ หรือการควบคุมร่วมสิ้นสุดลง</w:t>
      </w:r>
    </w:p>
    <w:p w14:paraId="250F6661" w14:textId="77777777" w:rsidR="00CD0551" w:rsidRPr="00161E24" w:rsidRDefault="00CD0551" w:rsidP="009A5F7D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14E6588" w14:textId="2A64C34A" w:rsidR="009A5F7D" w:rsidRPr="00161E24" w:rsidRDefault="009A5F7D" w:rsidP="009A5F7D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Pr="00161E24">
        <w:rPr>
          <w:rFonts w:asciiTheme="majorBidi" w:hAnsiTheme="majorBidi" w:cstheme="majorBidi"/>
          <w:sz w:val="30"/>
          <w:szCs w:val="30"/>
          <w:cs/>
        </w:rPr>
        <w:br/>
        <w:t>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</w:t>
      </w:r>
      <w:r w:rsidRPr="00161E24">
        <w:rPr>
          <w:rFonts w:asciiTheme="majorBidi" w:hAnsiTheme="majorBidi" w:cstheme="majorBidi"/>
          <w:sz w:val="30"/>
          <w:szCs w:val="30"/>
          <w:cs/>
        </w:rPr>
        <w:br/>
        <w:t>มาจากรายการกับบริษัทร่วมและ</w:t>
      </w:r>
      <w:r w:rsidR="006E0BBE" w:rsidRPr="00161E24">
        <w:rPr>
          <w:rFonts w:asciiTheme="majorBidi" w:hAnsiTheme="majorBidi" w:cstheme="majorBidi"/>
          <w:sz w:val="30"/>
          <w:szCs w:val="30"/>
          <w:cs/>
        </w:rPr>
        <w:t>การร่วมค้า ถูกตัดรายการกับ</w:t>
      </w:r>
      <w:r w:rsidRPr="00161E24">
        <w:rPr>
          <w:rFonts w:asciiTheme="majorBidi" w:hAnsiTheme="majorBidi" w:cstheme="majorBidi"/>
          <w:sz w:val="30"/>
          <w:szCs w:val="30"/>
          <w:cs/>
        </w:rPr>
        <w:t>เงินลงทุนเท่าที่กลุ่มบริษัทมีส่วนได้เสียในกิจการที่</w:t>
      </w:r>
      <w:r w:rsidR="001F65AE" w:rsidRPr="00161E24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ถูกลงทุนนั้น ขาดทุนที่ยังไม่เกิดขึ้นจริงถูกตัดรายการในลักษณะเดียวกับกำไรที่ยังไม่เกิดขึ้นจริงแต่เท่าที่</w:t>
      </w:r>
      <w:r w:rsidRPr="00161E24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</w:p>
    <w:p w14:paraId="706E3239" w14:textId="317A874A" w:rsidR="006E0BBE" w:rsidRPr="00161E24" w:rsidRDefault="006E0B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C296104" w14:textId="303EB338" w:rsidR="00AD120D" w:rsidRPr="00161E24" w:rsidRDefault="00AD120D" w:rsidP="00D1440F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การรวมธุรกิจ </w:t>
      </w:r>
    </w:p>
    <w:p w14:paraId="2194AF90" w14:textId="77777777" w:rsidR="006E0BBE" w:rsidRPr="00161E24" w:rsidRDefault="006E0BBE" w:rsidP="00D1440F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7CD8BE9" w14:textId="755DD030" w:rsidR="0085447F" w:rsidRPr="00161E24" w:rsidRDefault="00AD120D" w:rsidP="006B3172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</w:t>
      </w:r>
      <w:r w:rsidR="00BC2A7E" w:rsidRPr="00161E24">
        <w:rPr>
          <w:rFonts w:asciiTheme="majorBidi" w:hAnsiTheme="majorBidi" w:cstheme="majorBidi"/>
          <w:sz w:val="30"/>
          <w:szCs w:val="30"/>
          <w:cs/>
        </w:rPr>
        <w:t>ซื้อ</w:t>
      </w:r>
      <w:r w:rsidR="00211C39" w:rsidRPr="00161E24">
        <w:rPr>
          <w:rFonts w:asciiTheme="majorBidi" w:hAnsiTheme="majorBidi" w:cstheme="majorBidi"/>
          <w:sz w:val="30"/>
          <w:szCs w:val="30"/>
          <w:cs/>
        </w:rPr>
        <w:t xml:space="preserve"> เมื่อกลุ่มบริษัทประเมินว่ากลุ่มของกิจกรรมและสินทรัพย์ที่ซื้อ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</w:t>
      </w:r>
      <w:r w:rsidRPr="00161E24">
        <w:rPr>
          <w:rFonts w:asciiTheme="majorBidi" w:hAnsiTheme="majorBidi" w:cstheme="majorBidi"/>
          <w:sz w:val="30"/>
          <w:szCs w:val="30"/>
          <w:cs/>
        </w:rPr>
        <w:t>ยกเว้นกรณีที่เป็นการรวมธุรกิจภายใต้กา</w:t>
      </w:r>
      <w:r w:rsidR="006B3172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161E24">
        <w:rPr>
          <w:rFonts w:asciiTheme="majorBidi" w:hAnsiTheme="majorBidi" w:cstheme="majorBidi"/>
          <w:sz w:val="30"/>
          <w:szCs w:val="30"/>
          <w:cs/>
        </w:rPr>
        <w:t>ควบคุมเดียวกัน</w:t>
      </w:r>
      <w:r w:rsidR="00211C39" w:rsidRPr="00161E24">
        <w:rPr>
          <w:rFonts w:asciiTheme="majorBidi" w:hAnsiTheme="majorBidi" w:cstheme="majorBidi"/>
          <w:sz w:val="30"/>
          <w:szCs w:val="30"/>
          <w:cs/>
        </w:rPr>
        <w:t xml:space="preserve">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137D24B1" w14:textId="534CC16B" w:rsidR="0056104A" w:rsidRPr="00161E24" w:rsidRDefault="0056104A" w:rsidP="004A619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A5149E" w14:textId="263DC17E" w:rsidR="00285A24" w:rsidRPr="00161E24" w:rsidRDefault="00285A24" w:rsidP="004A619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161E24">
        <w:rPr>
          <w:rFonts w:asciiTheme="majorBidi" w:hAnsiTheme="majorBidi" w:cstheme="majorBidi"/>
          <w:sz w:val="30"/>
          <w:szCs w:val="30"/>
        </w:rPr>
        <w:t xml:space="preserve">concentration test) </w:t>
      </w:r>
      <w:r w:rsidRPr="00161E24">
        <w:rPr>
          <w:rFonts w:asciiTheme="majorBidi" w:hAnsiTheme="majorBidi" w:cstheme="majorBidi"/>
          <w:sz w:val="30"/>
          <w:szCs w:val="30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7FB21844" w14:textId="77777777" w:rsidR="00285A24" w:rsidRPr="001A1D46" w:rsidRDefault="00285A24" w:rsidP="004A6196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07A9B0" w14:textId="4E89AE77" w:rsidR="004F1DDB" w:rsidRPr="00161E24" w:rsidRDefault="00AD120D" w:rsidP="00D605D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ค่าควา</w:t>
      </w:r>
      <w:r w:rsidR="00BC2A7E" w:rsidRPr="00161E24">
        <w:rPr>
          <w:rFonts w:asciiTheme="majorBidi" w:hAnsiTheme="majorBidi" w:cstheme="majorBidi"/>
          <w:sz w:val="30"/>
          <w:szCs w:val="30"/>
          <w:cs/>
        </w:rPr>
        <w:t>มนิยม ถูกวัดมูลค่า ณ วันที่ซื้อ</w:t>
      </w:r>
      <w:r w:rsidRPr="00161E24">
        <w:rPr>
          <w:rFonts w:asciiTheme="majorBidi" w:hAnsiTheme="majorBidi" w:cstheme="majorBidi"/>
          <w:sz w:val="30"/>
          <w:szCs w:val="30"/>
          <w:cs/>
        </w:rPr>
        <w:t>โดยวัดจากมูลค่ายุติธรรมของสิ่งตอบแทนที่โอนให้ซึ่งรวมถึงการรับรู้จำนวนส่วนได้เสียที่ไม่มีอำนาจควบคุมในผู้ถูกซื้อ หักด้วยมูลค่ายุติธรรม</w:t>
      </w:r>
      <w:r w:rsidR="004D42F9" w:rsidRPr="00161E24">
        <w:rPr>
          <w:rFonts w:asciiTheme="majorBidi" w:hAnsiTheme="majorBidi" w:cstheme="majorBidi"/>
          <w:sz w:val="30"/>
          <w:szCs w:val="30"/>
          <w:cs/>
        </w:rPr>
        <w:t>สุทธิ</w:t>
      </w:r>
      <w:r w:rsidRPr="00161E24">
        <w:rPr>
          <w:rFonts w:asciiTheme="majorBidi" w:hAnsiTheme="majorBidi" w:cstheme="majorBidi"/>
          <w:sz w:val="30"/>
          <w:szCs w:val="30"/>
          <w:cs/>
        </w:rPr>
        <w:t>ของสินทรัพย์ที่ระบุได้ที่ได้มาและหนี้สินที่รับมา</w:t>
      </w:r>
      <w:r w:rsidR="008266B9" w:rsidRPr="00161E24">
        <w:rPr>
          <w:rFonts w:asciiTheme="majorBidi" w:hAnsiTheme="majorBidi" w:cstheme="majorBidi"/>
          <w:sz w:val="30"/>
          <w:szCs w:val="30"/>
          <w:cs/>
        </w:rPr>
        <w:t xml:space="preserve"> กำไรจากการซื้อในราคาต่ำ</w:t>
      </w:r>
      <w:r w:rsidR="008971CA" w:rsidRPr="00161E24">
        <w:rPr>
          <w:rFonts w:asciiTheme="majorBidi" w:hAnsiTheme="majorBidi" w:cstheme="majorBidi"/>
          <w:sz w:val="30"/>
          <w:szCs w:val="30"/>
          <w:cs/>
        </w:rPr>
        <w:t>ก</w:t>
      </w:r>
      <w:r w:rsidR="008266B9" w:rsidRPr="00161E24">
        <w:rPr>
          <w:rFonts w:asciiTheme="majorBidi" w:hAnsiTheme="majorBidi" w:cstheme="majorBidi"/>
          <w:sz w:val="30"/>
          <w:szCs w:val="30"/>
          <w:cs/>
        </w:rPr>
        <w:t>ว่ามูลค่ายุติธรรมรับรู้ในกำไรหรือขาดทุนทันที</w:t>
      </w:r>
    </w:p>
    <w:p w14:paraId="12F6EB84" w14:textId="77777777" w:rsidR="006E0BBE" w:rsidRPr="00161E24" w:rsidRDefault="006E0BBE" w:rsidP="00D605D8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1EFEDFE0" w14:textId="6494EDA1" w:rsidR="00AD120D" w:rsidRPr="00161E24" w:rsidRDefault="00AD120D" w:rsidP="006E4405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สิ่งตอบแทนที่โอนให้</w:t>
      </w:r>
      <w:r w:rsidR="004D42F9" w:rsidRPr="00161E24">
        <w:rPr>
          <w:rFonts w:asciiTheme="majorBidi" w:hAnsiTheme="majorBidi" w:cstheme="majorBidi"/>
          <w:sz w:val="30"/>
          <w:szCs w:val="30"/>
          <w:cs/>
        </w:rPr>
        <w:t>รวมถึงสินทรัพย์ที่โอนไป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หนี้สินที่กลุ่มบริษัทก่อขึ้นเพื่อจ่ายชำระให้แก่เจ้าของเดิม</w:t>
      </w:r>
      <w:r w:rsidR="004D42F9" w:rsidRPr="00161E24">
        <w:rPr>
          <w:rFonts w:asciiTheme="majorBidi" w:hAnsiTheme="majorBidi" w:cstheme="majorBidi"/>
          <w:sz w:val="30"/>
          <w:szCs w:val="30"/>
          <w:cs/>
        </w:rPr>
        <w:t xml:space="preserve"> หนี้สินที่อาจเกิดขึ้น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และส่วนได้เสียในส่วนของเจ้าของที่ออกโดยกลุ่มบริษัท </w:t>
      </w:r>
    </w:p>
    <w:p w14:paraId="0127580C" w14:textId="77777777" w:rsidR="00003267" w:rsidRPr="00161E24" w:rsidRDefault="00003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DB9E680" w14:textId="5B34517F" w:rsidR="00170ACD" w:rsidRPr="00161E24" w:rsidRDefault="00170ACD" w:rsidP="00D1440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 w:rsidR="005574F7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1FCCA0D5" w14:textId="77777777" w:rsidR="00170ACD" w:rsidRPr="00161E24" w:rsidRDefault="00170ACD" w:rsidP="00D1440F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9FD286" w14:textId="131D85E7" w:rsidR="00DF6D21" w:rsidRPr="00161E24" w:rsidRDefault="00AD120D" w:rsidP="00285A24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5574F7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536C813A" w14:textId="77777777" w:rsidR="002262F8" w:rsidRPr="00161E24" w:rsidRDefault="002262F8" w:rsidP="00262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B2AABAF" w14:textId="37C71D83" w:rsidR="00F036DF" w:rsidRPr="00161E24" w:rsidRDefault="00262CC1" w:rsidP="00873326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</w:t>
      </w: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</w:t>
      </w:r>
      <w:r w:rsidRPr="00161E24">
        <w:rPr>
          <w:rFonts w:asciiTheme="majorBidi" w:hAnsiTheme="majorBidi" w:cstheme="majorBidi"/>
          <w:sz w:val="30"/>
          <w:szCs w:val="30"/>
          <w:cs/>
        </w:rPr>
        <w:t>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 รายการส่วนเกินหรือส่วนขาดจะถูก</w:t>
      </w:r>
      <w:r w:rsidR="00285A24" w:rsidRPr="00161E24">
        <w:rPr>
          <w:rFonts w:asciiTheme="majorBidi" w:hAnsiTheme="majorBidi" w:cstheme="majorBidi"/>
          <w:sz w:val="30"/>
          <w:szCs w:val="30"/>
          <w:cs/>
        </w:rPr>
        <w:t>ตัดจำหน่าย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เมื่อมีการขายเงินลงทุนในธุรกิจที่ซื้อดังกล่าวไป </w:t>
      </w:r>
      <w:r w:rsidR="00DD4DA4" w:rsidRPr="00161E24">
        <w:rPr>
          <w:rFonts w:asciiTheme="majorBidi" w:hAnsiTheme="majorBidi" w:cstheme="majorBidi"/>
          <w:sz w:val="30"/>
          <w:szCs w:val="30"/>
          <w:cs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จนถึงวันที่การควบคุมสิ้นสุด</w:t>
      </w:r>
    </w:p>
    <w:p w14:paraId="175A0F64" w14:textId="556D93F6" w:rsidR="00AD120D" w:rsidRPr="00161E24" w:rsidRDefault="00AD120D" w:rsidP="00D1440F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</w:p>
    <w:p w14:paraId="16670EB5" w14:textId="5A5C3632" w:rsidR="00C23DBE" w:rsidRPr="00161E24" w:rsidRDefault="00C23DBE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 xml:space="preserve">เงินลงทุนในบริษัทย่อย บริษัทร่วมและการร่วมค้า </w:t>
      </w:r>
    </w:p>
    <w:p w14:paraId="0AABE530" w14:textId="77777777" w:rsidR="00C23DBE" w:rsidRPr="00161E24" w:rsidRDefault="00C23DBE" w:rsidP="00D1440F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841516" w14:textId="0106387B" w:rsidR="00C23DBE" w:rsidRPr="00161E24" w:rsidRDefault="00C23DBE" w:rsidP="00D1440F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เงินลงทุนในบริษัทย่อย บริษัทร่วมและการร่วมค้า </w:t>
      </w:r>
      <w:r w:rsidR="00CC1904" w:rsidRPr="00161E24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ในงบการเงินเฉพาะกิจการวัดมูลค่าด้วยราคาทุนหักค่าเผื่อ</w:t>
      </w:r>
      <w:r w:rsidR="00BC301D" w:rsidRPr="00161E24">
        <w:rPr>
          <w:rFonts w:asciiTheme="majorBidi" w:hAnsiTheme="majorBidi" w:cstheme="majorBidi"/>
          <w:sz w:val="30"/>
          <w:szCs w:val="30"/>
        </w:rPr>
        <w:br/>
      </w:r>
      <w:r w:rsidR="00CC1904" w:rsidRPr="00161E24">
        <w:rPr>
          <w:rFonts w:asciiTheme="majorBidi" w:hAnsiTheme="majorBidi" w:cstheme="majorBidi"/>
          <w:sz w:val="30"/>
          <w:szCs w:val="30"/>
          <w:cs/>
        </w:rPr>
        <w:t>การด้อยค่า</w:t>
      </w:r>
      <w:r w:rsidR="00A472A5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1904" w:rsidRPr="00161E24">
        <w:rPr>
          <w:rFonts w:asciiTheme="majorBidi" w:hAnsiTheme="majorBidi" w:cstheme="majorBidi"/>
          <w:sz w:val="30"/>
          <w:szCs w:val="30"/>
          <w:cs/>
        </w:rPr>
        <w:t xml:space="preserve">เงินปันผลรับบันทึกในกำไรหรือขาดทุนในวันที่กลุ่มบริษัทมีสิทธิได้รับเงินปันผล กรณีที่บริษัทจำหน่ายเงินลงทุนบางส่วนต้นทุนเงินลงทุนคำนวณโดยวิธีถัวเฉลี่ยถ่วงน้ำหนัก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กำไรหรือขาดทุนจากการขายเงินลงทุนบันทึกในกำไรหรือขาดทุน  </w:t>
      </w:r>
    </w:p>
    <w:p w14:paraId="05CE7C40" w14:textId="77777777" w:rsidR="002D05FD" w:rsidRPr="00161E24" w:rsidRDefault="002D05FD" w:rsidP="00D1440F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0ADCF7" w14:textId="77777777" w:rsidR="008F68CB" w:rsidRPr="00161E24" w:rsidRDefault="008F68CB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>เงินตราต่างประเทศ</w:t>
      </w:r>
    </w:p>
    <w:p w14:paraId="18DE4A29" w14:textId="77777777" w:rsidR="008F68CB" w:rsidRPr="00161E24" w:rsidRDefault="008F68C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2CFBC52" w14:textId="74DA52A4" w:rsidR="008F68CB" w:rsidRPr="00161E24" w:rsidRDefault="008F68C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CF5295" w:rsidRPr="00161E24">
        <w:rPr>
          <w:rFonts w:asciiTheme="majorBidi" w:hAnsiTheme="majorBidi" w:cstheme="majorBidi"/>
          <w:sz w:val="30"/>
          <w:szCs w:val="30"/>
          <w:cs/>
        </w:rPr>
        <w:t>บัญชี</w:t>
      </w:r>
      <w:r w:rsidRPr="00161E24">
        <w:rPr>
          <w:rFonts w:asciiTheme="majorBidi" w:hAnsiTheme="majorBidi" w:cstheme="majorBidi"/>
          <w:sz w:val="30"/>
          <w:szCs w:val="30"/>
          <w:cs/>
        </w:rPr>
        <w:t>ที่เป็นเงินตราต่</w:t>
      </w:r>
      <w:r w:rsidR="006C31A5" w:rsidRPr="00161E24">
        <w:rPr>
          <w:rFonts w:asciiTheme="majorBidi" w:hAnsiTheme="majorBidi" w:cstheme="majorBidi"/>
          <w:sz w:val="30"/>
          <w:szCs w:val="30"/>
          <w:cs/>
        </w:rPr>
        <w:t>างประเทศ</w:t>
      </w:r>
      <w:r w:rsidR="002D05FD" w:rsidRPr="00161E24">
        <w:rPr>
          <w:rFonts w:asciiTheme="majorBidi" w:hAnsiTheme="majorBidi" w:cstheme="majorBidi"/>
          <w:sz w:val="30"/>
          <w:szCs w:val="30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CF5295" w:rsidRPr="00161E24">
        <w:rPr>
          <w:rFonts w:asciiTheme="majorBidi" w:hAnsiTheme="majorBidi" w:cstheme="majorBidi"/>
          <w:sz w:val="30"/>
          <w:szCs w:val="30"/>
          <w:cs/>
        </w:rPr>
        <w:t>แปลงค่าเป็น</w:t>
      </w:r>
      <w:r w:rsidR="00145E23" w:rsidRPr="00161E24">
        <w:rPr>
          <w:rFonts w:asciiTheme="majorBidi" w:hAnsiTheme="majorBidi" w:cstheme="majorBidi"/>
          <w:sz w:val="30"/>
          <w:szCs w:val="30"/>
          <w:cs/>
        </w:rPr>
        <w:t>สกุลเงินที่ใช้ในการดำเนินงาน</w:t>
      </w:r>
      <w:r w:rsidR="000D2753" w:rsidRPr="00161E24">
        <w:rPr>
          <w:rFonts w:asciiTheme="majorBidi" w:hAnsiTheme="majorBidi" w:cstheme="majorBidi"/>
          <w:sz w:val="30"/>
          <w:szCs w:val="30"/>
          <w:cs/>
        </w:rPr>
        <w:t>ของแต่ละบริษัทในกลุ่มบริษัท</w:t>
      </w:r>
      <w:r w:rsidR="00145E23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5295" w:rsidRPr="00161E24">
        <w:rPr>
          <w:rFonts w:asciiTheme="majorBidi" w:hAnsiTheme="majorBidi" w:cstheme="majorBidi"/>
          <w:sz w:val="30"/>
          <w:szCs w:val="30"/>
          <w:cs/>
        </w:rPr>
        <w:t>โดย</w:t>
      </w:r>
      <w:r w:rsidR="00CC1431" w:rsidRPr="00161E24">
        <w:rPr>
          <w:rFonts w:asciiTheme="majorBidi" w:hAnsiTheme="majorBidi" w:cstheme="majorBidi"/>
          <w:sz w:val="30"/>
          <w:szCs w:val="30"/>
          <w:cs/>
        </w:rPr>
        <w:t>ใช้</w:t>
      </w:r>
      <w:r w:rsidR="001F253B" w:rsidRPr="00161E24">
        <w:rPr>
          <w:rFonts w:asciiTheme="majorBidi" w:hAnsiTheme="majorBidi" w:cstheme="majorBidi"/>
          <w:sz w:val="30"/>
          <w:szCs w:val="30"/>
          <w:cs/>
        </w:rPr>
        <w:t>อัตราแลกเปลี่ยน</w:t>
      </w:r>
      <w:r w:rsidR="00301B1B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ณ วันที่เกิดรายการ</w:t>
      </w:r>
      <w:r w:rsidR="002D05FD" w:rsidRPr="00161E24">
        <w:rPr>
          <w:rFonts w:asciiTheme="majorBidi" w:hAnsiTheme="majorBidi" w:cstheme="majorBidi"/>
          <w:sz w:val="30"/>
          <w:szCs w:val="30"/>
          <w:cs/>
        </w:rPr>
        <w:t xml:space="preserve">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30CE2DF0" w14:textId="77777777" w:rsidR="00003267" w:rsidRPr="00161E24" w:rsidRDefault="000032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7FCF0F6" w14:textId="5D696ED8" w:rsidR="00B417F4" w:rsidRPr="00161E24" w:rsidRDefault="00B417F4" w:rsidP="006A3BB0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</w:t>
      </w:r>
      <w:r w:rsidR="00BB1139" w:rsidRPr="00161E24">
        <w:rPr>
          <w:rFonts w:asciiTheme="majorBidi" w:hAnsiTheme="majorBidi" w:cstheme="majorBidi"/>
          <w:sz w:val="30"/>
          <w:szCs w:val="30"/>
          <w:cs/>
        </w:rPr>
        <w:t>การป้องกันความเสี่ยงในกระแสเงินสด เฉพาะส่วนที่มีประสิทธิผล</w:t>
      </w:r>
      <w:r w:rsidRPr="00161E24">
        <w:rPr>
          <w:rFonts w:asciiTheme="majorBidi" w:hAnsiTheme="majorBidi" w:cstheme="majorBidi"/>
          <w:sz w:val="30"/>
          <w:szCs w:val="30"/>
          <w:cs/>
        </w:rPr>
        <w:t>จะรับรู้เข้ากำไรขาดทุนเบ็ดเสร็จอื่น</w:t>
      </w:r>
    </w:p>
    <w:p w14:paraId="36F97A1F" w14:textId="77777777" w:rsidR="00141B99" w:rsidRPr="00BA6456" w:rsidRDefault="00141B99" w:rsidP="00D1440F">
      <w:pPr>
        <w:pStyle w:val="BodyText2"/>
        <w:ind w:left="540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A7E0E85" w14:textId="77777777" w:rsidR="006634FB" w:rsidRPr="00161E24" w:rsidRDefault="00145E23" w:rsidP="00703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</w:t>
      </w:r>
      <w:r w:rsidR="006634FB" w:rsidRPr="00161E24">
        <w:rPr>
          <w:rFonts w:asciiTheme="majorBidi" w:hAnsiTheme="majorBidi" w:cstheme="majorBidi"/>
          <w:i/>
          <w:iCs/>
          <w:sz w:val="30"/>
          <w:szCs w:val="30"/>
          <w:cs/>
        </w:rPr>
        <w:t>ในต่างประเทศ</w:t>
      </w:r>
    </w:p>
    <w:p w14:paraId="2587BC8C" w14:textId="77777777" w:rsidR="006A3BB0" w:rsidRPr="00BA6456" w:rsidRDefault="006A3BB0" w:rsidP="00D1440F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EA254" w14:textId="6244D442" w:rsidR="001D6842" w:rsidRPr="00161E24" w:rsidRDefault="00547ACB" w:rsidP="00DF4D8D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</w:t>
      </w:r>
      <w:r w:rsidR="00145E23" w:rsidRPr="00161E24">
        <w:rPr>
          <w:rFonts w:asciiTheme="majorBidi" w:hAnsiTheme="majorBidi" w:cstheme="majorBidi"/>
          <w:sz w:val="30"/>
          <w:szCs w:val="30"/>
          <w:cs/>
        </w:rPr>
        <w:t>หน่วยงาน</w:t>
      </w:r>
      <w:r w:rsidRPr="00161E24">
        <w:rPr>
          <w:rFonts w:asciiTheme="majorBidi" w:hAnsiTheme="majorBidi" w:cstheme="majorBidi"/>
          <w:sz w:val="30"/>
          <w:szCs w:val="30"/>
          <w:cs/>
        </w:rPr>
        <w:t>ในต่างประเทศ</w:t>
      </w:r>
      <w:r w:rsidR="007F2BDF" w:rsidRPr="00161E24">
        <w:rPr>
          <w:rFonts w:asciiTheme="majorBidi" w:hAnsiTheme="majorBidi" w:cstheme="majorBidi"/>
          <w:sz w:val="30"/>
          <w:szCs w:val="30"/>
          <w:cs/>
        </w:rPr>
        <w:t xml:space="preserve"> รวมถึงค่าความนิยมและรายการปรับปรุงมูลค่ายุติธรรมที่เกิดขึ้นจากการซื้อหน่วยงานในต่างประเทศ </w:t>
      </w:r>
      <w:r w:rsidRPr="00161E24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</w:t>
      </w:r>
      <w:r w:rsidR="00AA4770" w:rsidRPr="00161E24">
        <w:rPr>
          <w:rFonts w:asciiTheme="majorBidi" w:hAnsiTheme="majorBidi" w:cstheme="majorBidi"/>
          <w:sz w:val="30"/>
          <w:szCs w:val="30"/>
          <w:cs/>
        </w:rPr>
        <w:t>้อัตราแลกเปลี่ยน ณ วันที่รายงาน</w:t>
      </w:r>
      <w:r w:rsidR="00CC1904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CC1904" w:rsidRPr="00161E24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="00CC1904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DF00DE">
        <w:rPr>
          <w:rFonts w:asciiTheme="majorBidi" w:hAnsiTheme="majorBidi" w:cstheme="majorBidi" w:hint="cs"/>
          <w:sz w:val="30"/>
          <w:szCs w:val="30"/>
          <w:cs/>
        </w:rPr>
        <w:t>แ</w:t>
      </w:r>
      <w:r w:rsidR="00CC1904" w:rsidRPr="00161E24">
        <w:rPr>
          <w:rFonts w:asciiTheme="majorBidi" w:hAnsiTheme="majorBidi" w:cstheme="majorBidi"/>
          <w:sz w:val="30"/>
          <w:szCs w:val="30"/>
          <w:cs/>
        </w:rPr>
        <w:t>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="00DF00D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D6842" w:rsidRPr="00161E24">
        <w:rPr>
          <w:rFonts w:asciiTheme="majorBidi" w:hAnsiTheme="majorBidi" w:cstheme="majorBidi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285A24" w:rsidRPr="00161E24">
        <w:rPr>
          <w:rFonts w:asciiTheme="majorBidi" w:hAnsiTheme="majorBidi" w:cstheme="majorBidi"/>
          <w:sz w:val="30"/>
          <w:szCs w:val="30"/>
          <w:cs/>
        </w:rPr>
        <w:t>จะรับรู้</w:t>
      </w:r>
      <w:r w:rsidR="005126F7" w:rsidRPr="00161E24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</w:t>
      </w:r>
      <w:r w:rsidR="001D6842" w:rsidRPr="00161E24">
        <w:rPr>
          <w:rFonts w:asciiTheme="majorBidi" w:hAnsiTheme="majorBidi" w:cstheme="majorBidi"/>
          <w:sz w:val="30"/>
          <w:szCs w:val="30"/>
          <w:cs/>
        </w:rPr>
        <w:t>และแสดงเป็น</w:t>
      </w:r>
      <w:r w:rsidR="00285A24" w:rsidRPr="00161E24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="001D6842" w:rsidRPr="00161E24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  <w:r w:rsidR="000F7F60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EE65DFC" w14:textId="77777777" w:rsidR="006041C2" w:rsidRPr="00BA6456" w:rsidRDefault="006041C2" w:rsidP="00D1440F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B074D9" w14:textId="77777777" w:rsidR="000F7F60" w:rsidRPr="00161E24" w:rsidRDefault="000F7F60" w:rsidP="000F7F60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703E5D" w:rsidRPr="00161E24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ความมีอิทธิพลอย่างมีสาระสำคัญ 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</w:t>
      </w:r>
      <w:r w:rsidR="00703E5D" w:rsidRPr="00161E24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</w:t>
      </w:r>
      <w:r w:rsidR="00703E5D" w:rsidRPr="00161E24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การร่วมค้าเพียงบางส่วนโดยที่กลุ่มบริษัทยังคงมีอิทธิพลหรือการควบคุมร่วมที่มีสาระสำคัญอยู่ กลุ่มบริษัทต้อง</w:t>
      </w:r>
      <w:r w:rsidR="00703E5D" w:rsidRPr="00161E24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จัดประเภทยอดสะสมบางส่วนที่เกี่ยวข้องเป็นกำไรหรือขาดทุน</w:t>
      </w:r>
    </w:p>
    <w:p w14:paraId="1CA6D810" w14:textId="47BBAA8A" w:rsidR="009F1B3A" w:rsidRPr="00BA6456" w:rsidRDefault="009F1B3A" w:rsidP="0085447F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B1D87C" w14:textId="77777777" w:rsidR="00595784" w:rsidRPr="00161E24" w:rsidRDefault="00595784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เครื่องมือทางการเงิน </w:t>
      </w:r>
    </w:p>
    <w:p w14:paraId="5177AF4E" w14:textId="3C7E0C89" w:rsidR="00441FCD" w:rsidRPr="00BA6456" w:rsidRDefault="00441FCD" w:rsidP="006B3172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6AC315" w14:textId="4FA4EA4D" w:rsidR="00595784" w:rsidRPr="00161E24" w:rsidRDefault="00595784" w:rsidP="00A36C9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0C58DB"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="005D4619"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>การจัดประเภทและการวัดมูลค่า</w:t>
      </w:r>
    </w:p>
    <w:p w14:paraId="6A7BA89E" w14:textId="77777777" w:rsidR="00A36C9C" w:rsidRPr="00BA6456" w:rsidRDefault="00A36C9C" w:rsidP="00A36C9C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02F4B13" w14:textId="0AB97464" w:rsidR="00394288" w:rsidRDefault="00595784" w:rsidP="00A36C9C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</w:t>
      </w:r>
      <w:r w:rsidR="006B3172">
        <w:rPr>
          <w:rFonts w:asciiTheme="majorBidi" w:hAnsiTheme="majorBidi" w:cstheme="majorBidi" w:hint="cs"/>
          <w:color w:val="000000"/>
          <w:sz w:val="30"/>
          <w:szCs w:val="30"/>
          <w:cs/>
        </w:rPr>
        <w:t>ออกโดย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7114B3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รับรู้รายการเมื่อเริ่มแรกเมื่อมีการออกตราสารหนี้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สินทรัพย์ทางการเงินและหนี้สินทางการเงินอื่น ๆ </w:t>
      </w:r>
      <w:r w:rsidR="00A5016C"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(นอกเหนือจากลูกหนี้การค้า (ดูหมายเหตุข้อ </w:t>
      </w:r>
      <w:r w:rsidR="006B3172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A5016C" w:rsidRPr="00161E24">
        <w:rPr>
          <w:rFonts w:asciiTheme="majorBidi" w:hAnsiTheme="majorBidi" w:cstheme="majorBidi"/>
          <w:color w:val="000000"/>
          <w:sz w:val="30"/>
          <w:szCs w:val="30"/>
        </w:rPr>
        <w:t xml:space="preserve"> (</w:t>
      </w:r>
      <w:r w:rsidR="00A5016C"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ฉ))) 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รับรู้รายการเมื่อเริ่มแรกเมื่อกลุ่มบริษัทเป็นคู่สัญญาตามข้อกำหนดของเครื่องมือทางการเงินนั้น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394288" w:rsidRPr="00161E24">
        <w:rPr>
          <w:rFonts w:asciiTheme="majorBidi" w:eastAsia="Times New Roman" w:hAnsiTheme="majorBidi" w:cstheme="majorBidi"/>
          <w:sz w:val="30"/>
          <w:szCs w:val="30"/>
          <w:cs/>
        </w:rPr>
        <w:t>และวัดมูลค่า</w:t>
      </w:r>
      <w:r w:rsidR="006B3172">
        <w:rPr>
          <w:rFonts w:asciiTheme="majorBidi" w:eastAsia="Times New Roman" w:hAnsiTheme="majorBidi" w:cstheme="majorBidi" w:hint="cs"/>
          <w:sz w:val="30"/>
          <w:szCs w:val="30"/>
          <w:cs/>
        </w:rPr>
        <w:t>เมื่อเริ่มแรก</w:t>
      </w:r>
      <w:r w:rsidR="00394288" w:rsidRPr="00161E24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DA4FAA">
        <w:rPr>
          <w:rFonts w:asciiTheme="majorBidi" w:hAnsiTheme="majorBidi" w:cstheme="majorBidi" w:hint="cs"/>
          <w:sz w:val="30"/>
          <w:szCs w:val="30"/>
          <w:cs/>
        </w:rPr>
        <w:t xml:space="preserve"> ทั้งนี้ สินทรัพย์ทางการเงิน</w:t>
      </w:r>
      <w:r w:rsidR="00BA6456">
        <w:rPr>
          <w:rFonts w:asciiTheme="majorBidi" w:hAnsiTheme="majorBidi" w:cstheme="majorBidi" w:hint="cs"/>
          <w:sz w:val="30"/>
          <w:szCs w:val="30"/>
          <w:cs/>
        </w:rPr>
        <w:t>แ</w:t>
      </w:r>
      <w:r w:rsidR="00DA4FAA">
        <w:rPr>
          <w:rFonts w:asciiTheme="majorBidi" w:hAnsiTheme="majorBidi" w:cstheme="majorBidi" w:hint="cs"/>
          <w:sz w:val="30"/>
          <w:szCs w:val="30"/>
          <w:cs/>
        </w:rPr>
        <w:t>ละหนี้สินทางการเงินที่ไม่ได้วัดมูลค่าด้วยมูลค่ายุติธรรมผ่านกำไรหรือ</w:t>
      </w:r>
      <w:r w:rsidR="00E015F6">
        <w:rPr>
          <w:rFonts w:asciiTheme="majorBidi" w:hAnsiTheme="majorBidi" w:cstheme="majorBidi" w:hint="cs"/>
          <w:sz w:val="30"/>
          <w:szCs w:val="30"/>
          <w:cs/>
        </w:rPr>
        <w:t>ข</w:t>
      </w:r>
      <w:r w:rsidR="00DA4FAA">
        <w:rPr>
          <w:rFonts w:asciiTheme="majorBidi" w:hAnsiTheme="majorBidi" w:cstheme="majorBidi" w:hint="cs"/>
          <w:sz w:val="30"/>
          <w:szCs w:val="30"/>
          <w:cs/>
        </w:rPr>
        <w:t>าดทุนจะรวมหรือหักต้นทุน</w:t>
      </w:r>
      <w:r w:rsidR="00394288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การทำรายการที่เกี่ยวข้องโดยตรงกับการได้มา</w:t>
      </w:r>
      <w:r w:rsidR="00394288" w:rsidRPr="00161E24">
        <w:rPr>
          <w:rFonts w:asciiTheme="majorBidi" w:hAnsiTheme="majorBidi" w:cstheme="majorBidi"/>
          <w:sz w:val="30"/>
          <w:szCs w:val="30"/>
          <w:cs/>
        </w:rPr>
        <w:t>หรือการออกตราสาร</w:t>
      </w:r>
      <w:r w:rsidR="00DA4FAA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0D6A2415" w14:textId="77777777" w:rsidR="00BA6456" w:rsidRPr="00161E24" w:rsidRDefault="00BA6456" w:rsidP="00A36C9C">
      <w:pPr>
        <w:pStyle w:val="BodyText"/>
        <w:shd w:val="clear" w:color="auto" w:fill="FFFFFF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10D07AC" w14:textId="77777777" w:rsidR="00416806" w:rsidRDefault="0041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25637A1A" w14:textId="046C77B0" w:rsidR="00595784" w:rsidRPr="00161E24" w:rsidRDefault="00595784" w:rsidP="00A36C9C">
      <w:pPr>
        <w:tabs>
          <w:tab w:val="clear" w:pos="907"/>
          <w:tab w:val="left" w:pos="126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161E24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002A619" w14:textId="77777777" w:rsidR="00F67DA6" w:rsidRPr="00161E24" w:rsidRDefault="00F67DA6" w:rsidP="00595784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F20100" w14:textId="3B94B284" w:rsidR="00394288" w:rsidRDefault="00A5016C" w:rsidP="00937144">
      <w:pPr>
        <w:tabs>
          <w:tab w:val="clear" w:pos="907"/>
          <w:tab w:val="left" w:pos="126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</w:t>
      </w:r>
      <w:r w:rsidR="00394288" w:rsidRPr="00161E24">
        <w:rPr>
          <w:rFonts w:asciiTheme="majorBidi" w:hAnsiTheme="majorBidi" w:cstheme="majorBidi"/>
          <w:sz w:val="30"/>
          <w:szCs w:val="30"/>
          <w:cs/>
        </w:rPr>
        <w:t>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="00394288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394288" w:rsidRPr="00161E24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="00E44181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394288" w:rsidRPr="00161E24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</w:t>
      </w:r>
      <w:r w:rsidR="00E44181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E44181" w:rsidRPr="00161E24">
        <w:rPr>
          <w:rFonts w:asciiTheme="majorBidi" w:hAnsiTheme="majorBidi" w:cstheme="majorBidi"/>
          <w:sz w:val="30"/>
          <w:szCs w:val="30"/>
          <w:cs/>
        </w:rPr>
        <w:t>และกำไรหรือขาดทุนที่เกิดจากการ</w:t>
      </w:r>
      <w:r w:rsidR="00394288" w:rsidRPr="00161E24">
        <w:rPr>
          <w:rFonts w:asciiTheme="majorBidi" w:hAnsiTheme="majorBidi" w:cstheme="majorBidi"/>
          <w:sz w:val="30"/>
          <w:szCs w:val="30"/>
          <w:cs/>
        </w:rPr>
        <w:t xml:space="preserve">ตัดรายการออกจากบัญชีรับรู้ในกำไรหรือขาดทุน </w:t>
      </w:r>
    </w:p>
    <w:p w14:paraId="671B7449" w14:textId="391D120D" w:rsidR="00A5016C" w:rsidRPr="00161E24" w:rsidRDefault="00A5016C" w:rsidP="00937144">
      <w:pPr>
        <w:tabs>
          <w:tab w:val="clear" w:pos="907"/>
          <w:tab w:val="left" w:pos="126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3261D6" w14:textId="246E8658" w:rsidR="00CC1904" w:rsidRPr="00161E24" w:rsidRDefault="00CC1904" w:rsidP="00937144">
      <w:pPr>
        <w:tabs>
          <w:tab w:val="clear" w:pos="907"/>
          <w:tab w:val="left" w:pos="126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</w:t>
      </w:r>
      <w:r w:rsidR="00BC301D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</w:p>
    <w:p w14:paraId="59A34A13" w14:textId="6A81F7B4" w:rsidR="00161E24" w:rsidRPr="00161E24" w:rsidRDefault="00161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</w:p>
    <w:p w14:paraId="0DF5774D" w14:textId="7958AAF4" w:rsidR="00595784" w:rsidRPr="00161E24" w:rsidRDefault="00595784" w:rsidP="0093714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0C58DB"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="00A5016C"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="00141B99"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A5016C"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และการหักกลบ</w:t>
      </w:r>
    </w:p>
    <w:p w14:paraId="230B261D" w14:textId="77777777" w:rsidR="00937144" w:rsidRPr="00194B5D" w:rsidRDefault="00937144" w:rsidP="000D0C19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87703C3" w14:textId="001C9BC7" w:rsidR="00595784" w:rsidRPr="00161E24" w:rsidRDefault="00595784" w:rsidP="00937144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6490D01F" w14:textId="77777777" w:rsidR="004D6D87" w:rsidRPr="00194B5D" w:rsidRDefault="004D6D87" w:rsidP="00595784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E7C68F1" w14:textId="3F65BBB2" w:rsidR="00595784" w:rsidRPr="00161E24" w:rsidRDefault="00595784" w:rsidP="00937144">
      <w:pPr>
        <w:pStyle w:val="BodyText"/>
        <w:tabs>
          <w:tab w:val="clear" w:pos="907"/>
          <w:tab w:val="left" w:pos="117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4E5662"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   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35D2C9BB" w14:textId="77777777" w:rsidR="00595784" w:rsidRPr="00194B5D" w:rsidRDefault="00595784" w:rsidP="00595784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91DF3A" w14:textId="52CBAE62" w:rsidR="00595784" w:rsidRPr="00161E24" w:rsidRDefault="00595784" w:rsidP="009078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ผลต่างระหว่างมูลค่าตามบัญชีที่ตัดรายการและสิ่งตอบแทนที่ต้องจ่ายรับรู้ในกำไรหรือขาดทุน </w:t>
      </w:r>
    </w:p>
    <w:p w14:paraId="70E43476" w14:textId="77777777" w:rsidR="00595784" w:rsidRPr="00194B5D" w:rsidRDefault="00595784" w:rsidP="00595784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BD7D0A" w14:textId="05A08FEF" w:rsidR="00595784" w:rsidRPr="00161E24" w:rsidRDefault="00595784" w:rsidP="009078CB">
      <w:pPr>
        <w:tabs>
          <w:tab w:val="clear" w:pos="907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ินทรัพย์ทางการเงินและหนี้สินทางการเงินจะหักกลบกันเพื่อรายงานในงบแสดงฐานะการเงิน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7ECA9568" w14:textId="77777777" w:rsidR="00961979" w:rsidRPr="00194B5D" w:rsidRDefault="00961979" w:rsidP="00595784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4D49418" w14:textId="43173700" w:rsidR="00595784" w:rsidRPr="00161E24" w:rsidRDefault="00595784" w:rsidP="00DB6C9C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0C58DB"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 อนุพันธ์</w:t>
      </w:r>
    </w:p>
    <w:p w14:paraId="09A2AFEE" w14:textId="77777777" w:rsidR="00DB6C9C" w:rsidRPr="00194B5D" w:rsidRDefault="00DB6C9C" w:rsidP="00DB6C9C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E610200" w14:textId="2B185C4A" w:rsidR="00595784" w:rsidRPr="00161E24" w:rsidRDefault="00595784" w:rsidP="00DB6C9C">
      <w:pPr>
        <w:tabs>
          <w:tab w:val="clear" w:pos="907"/>
          <w:tab w:val="clear" w:pos="1644"/>
          <w:tab w:val="left" w:pos="162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เว้นแต่อนุพันธ์นั้นมีไว้เพื่อป้องกันความเสี่ยงในกระแสเงินสด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E015F6">
        <w:rPr>
          <w:rFonts w:asciiTheme="majorBidi" w:hAnsiTheme="majorBidi" w:cstheme="majorBidi"/>
          <w:sz w:val="30"/>
          <w:szCs w:val="30"/>
        </w:rPr>
        <w:t>3</w:t>
      </w:r>
      <w:r w:rsidRPr="00161E24">
        <w:rPr>
          <w:rFonts w:asciiTheme="majorBidi" w:hAnsiTheme="majorBidi" w:cstheme="majorBidi"/>
          <w:sz w:val="30"/>
          <w:szCs w:val="30"/>
          <w:cs/>
        </w:rPr>
        <w:t>(ง.</w:t>
      </w:r>
      <w:r w:rsidR="000C58DB" w:rsidRPr="00161E24">
        <w:rPr>
          <w:rFonts w:asciiTheme="majorBidi" w:hAnsiTheme="majorBidi" w:cstheme="majorBidi"/>
          <w:sz w:val="30"/>
          <w:szCs w:val="30"/>
        </w:rPr>
        <w:t>4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)) </w:t>
      </w:r>
    </w:p>
    <w:p w14:paraId="7B7F44C7" w14:textId="6FB753EC" w:rsidR="008C52C6" w:rsidRPr="00F861A3" w:rsidRDefault="008C52C6" w:rsidP="00F861A3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617205" w14:textId="296DFC92" w:rsidR="00595784" w:rsidRPr="00161E24" w:rsidRDefault="00595784" w:rsidP="0059578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(ง.</w:t>
      </w:r>
      <w:r w:rsidR="000C58DB"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 การป้องกันความเสี่ยง</w:t>
      </w:r>
    </w:p>
    <w:p w14:paraId="3E00FA89" w14:textId="77777777" w:rsidR="00DB6C9C" w:rsidRPr="00194B5D" w:rsidRDefault="00DB6C9C" w:rsidP="0059578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730DC6D" w14:textId="73E056AB" w:rsidR="00595784" w:rsidRDefault="00595784" w:rsidP="00DB6C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</w:t>
      </w:r>
      <w:r w:rsidR="00A5016C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ความมีประสิทธิผลของการป้องกันความเสี่ยง ณ วันเริ่มต้นของความสัมพันธ์ป้องกันความเสี่ยง และตลอด</w:t>
      </w:r>
      <w:r w:rsidR="00DB6C9C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ระยะ</w:t>
      </w:r>
      <w:r w:rsidR="00A5016C" w:rsidRPr="00161E24">
        <w:rPr>
          <w:rFonts w:asciiTheme="majorBidi" w:hAnsiTheme="majorBidi" w:cstheme="majorBidi"/>
          <w:color w:val="000000"/>
          <w:sz w:val="30"/>
          <w:szCs w:val="30"/>
          <w:cs/>
        </w:rPr>
        <w:t>เวลาที่เหลืออยู่</w:t>
      </w:r>
      <w:r w:rsidR="00DB6C9C"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A5016C" w:rsidRPr="00161E24">
        <w:rPr>
          <w:rFonts w:asciiTheme="majorBidi" w:hAnsiTheme="majorBidi" w:cstheme="majorBidi"/>
          <w:color w:val="000000"/>
          <w:sz w:val="30"/>
          <w:szCs w:val="30"/>
          <w:cs/>
        </w:rPr>
        <w:t>เพื่อพิจารณาถึง</w:t>
      </w:r>
      <w:r w:rsidR="00075047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ความคงอยู่ในความสัมพันธ์เชิงเศรษฐกิจระหว่างรายการที่มีการป้องกันความเสี่ยงและเครื่องมือป้องกันความเสี่ยง</w:t>
      </w:r>
    </w:p>
    <w:p w14:paraId="76743642" w14:textId="77777777" w:rsidR="00BA6456" w:rsidRPr="00161E24" w:rsidRDefault="00BA6456" w:rsidP="00DF0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17"/>
        <w:rPr>
          <w:rFonts w:asciiTheme="majorBidi" w:hAnsiTheme="majorBidi" w:cstheme="majorBidi"/>
          <w:color w:val="000000"/>
          <w:sz w:val="30"/>
          <w:szCs w:val="30"/>
        </w:rPr>
      </w:pPr>
    </w:p>
    <w:p w14:paraId="355A740F" w14:textId="347F81A1" w:rsidR="00595784" w:rsidRPr="00161E24" w:rsidRDefault="00595784" w:rsidP="00686A50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5A3B875C" w14:textId="77777777" w:rsidR="00DB6C9C" w:rsidRPr="00161E24" w:rsidRDefault="00DB6C9C" w:rsidP="00287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</w:pPr>
    </w:p>
    <w:p w14:paraId="6A232E27" w14:textId="7B678988" w:rsidR="00595784" w:rsidRPr="00161E24" w:rsidRDefault="00595784" w:rsidP="00686A50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62AE6BAD" w14:textId="77777777" w:rsidR="00595784" w:rsidRPr="00161E24" w:rsidRDefault="00595784" w:rsidP="00287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865C00F" w14:textId="5C7E7B08" w:rsidR="00595784" w:rsidRDefault="00595784" w:rsidP="00686A50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กลุ่มบริษัทกำหนดให้การเปลี่ยนแปลงในมูลค่ายุติธรรมของราคาปัจจุบัน (</w:t>
      </w:r>
      <w:r w:rsidRPr="00161E24">
        <w:rPr>
          <w:rFonts w:asciiTheme="majorBidi" w:hAnsiTheme="majorBidi" w:cstheme="majorBidi"/>
          <w:color w:val="000000"/>
          <w:sz w:val="30"/>
          <w:szCs w:val="30"/>
        </w:rPr>
        <w:t>Spot element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) 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</w:t>
      </w:r>
      <w:r w:rsidR="001F1664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ในส่วนของเจ้าของ</w:t>
      </w:r>
    </w:p>
    <w:p w14:paraId="7B42BBBE" w14:textId="292FB57F" w:rsidR="00E0168E" w:rsidRDefault="00E01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/>
          <w:color w:val="000000"/>
          <w:sz w:val="30"/>
          <w:szCs w:val="30"/>
        </w:rPr>
        <w:br w:type="page"/>
      </w:r>
    </w:p>
    <w:p w14:paraId="27AB1FCF" w14:textId="77777777" w:rsidR="008C52C6" w:rsidRPr="008C52C6" w:rsidRDefault="008C52C6" w:rsidP="008C52C6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C52C6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78182D92" w14:textId="77777777" w:rsidR="00595784" w:rsidRPr="00161E24" w:rsidRDefault="00595784" w:rsidP="00287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2993F69" w14:textId="4DB54102" w:rsidR="00595784" w:rsidRPr="00161E24" w:rsidRDefault="00595784" w:rsidP="00686A50">
      <w:pPr>
        <w:tabs>
          <w:tab w:val="clear" w:pos="907"/>
          <w:tab w:val="left" w:pos="990"/>
          <w:tab w:val="left" w:pos="135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</w:t>
      </w:r>
      <w:r w:rsidR="006954FA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256E822F" w14:textId="671B77D2" w:rsidR="00BB6F14" w:rsidRPr="00F861A3" w:rsidRDefault="00BB6F14" w:rsidP="00F86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35F9803" w14:textId="6E1E8F5B" w:rsidR="00595784" w:rsidRPr="00161E24" w:rsidRDefault="00595784" w:rsidP="00686A50">
      <w:pPr>
        <w:tabs>
          <w:tab w:val="clear" w:pos="907"/>
          <w:tab w:val="left" w:pos="126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161E24">
        <w:rPr>
          <w:rFonts w:asciiTheme="majorBidi" w:eastAsia="Calibri" w:hAnsiTheme="majorBidi" w:cstheme="majorBidi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6954FA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75576CCD" w14:textId="77777777" w:rsidR="00595784" w:rsidRPr="00161E24" w:rsidRDefault="00595784" w:rsidP="00287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5F5D9C7" w14:textId="7D74A8CE" w:rsidR="00595784" w:rsidRPr="00161E24" w:rsidRDefault="00595784" w:rsidP="00DF0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</w:t>
      </w:r>
      <w:r w:rsidR="00DF0B3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ที่สะสมไว้ในสำรองการป้องกันความเสี่ยง</w:t>
      </w:r>
      <w:r w:rsidR="00A36B41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กระแสเงินสดจ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ะได้รับการจัดประเภทรายการใหม่ไปยังกำไรหรือขาดทุนทันที</w:t>
      </w:r>
    </w:p>
    <w:p w14:paraId="02028C9D" w14:textId="36D9250C" w:rsidR="00BF23AE" w:rsidRPr="00161E24" w:rsidRDefault="00BF23AE" w:rsidP="00287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2B6675AB" w14:textId="1C044078" w:rsidR="00BF23AE" w:rsidRPr="00161E24" w:rsidRDefault="00BF23AE" w:rsidP="00BF23A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ง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0C58DB"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AB7170C" w14:textId="77777777" w:rsidR="00A36B41" w:rsidRPr="00161E24" w:rsidRDefault="00A36B41" w:rsidP="00BF23A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4BCE47C" w14:textId="00AF45A4" w:rsidR="00BF23AE" w:rsidRPr="00161E24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2D9627D7" w14:textId="77777777" w:rsidR="00BF23AE" w:rsidRPr="00161E24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74831ED2" w14:textId="14915595" w:rsidR="00BF23AE" w:rsidRPr="00161E24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A30CFA" w:rsidRPr="00161E24">
        <w:rPr>
          <w:rFonts w:asciiTheme="majorBidi" w:hAnsiTheme="majorBidi" w:cstheme="majorBidi"/>
          <w:sz w:val="30"/>
          <w:szCs w:val="30"/>
        </w:rPr>
        <w:t>1</w:t>
      </w:r>
      <w:r w:rsidR="00A30CFA">
        <w:rPr>
          <w:rFonts w:asciiTheme="majorBidi" w:hAnsiTheme="majorBidi" w:cstheme="majorBidi"/>
          <w:sz w:val="30"/>
          <w:szCs w:val="30"/>
        </w:rPr>
        <w:t>2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5425593" w14:textId="01870358" w:rsidR="00E0168E" w:rsidRDefault="00E01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CD9C8D6" w14:textId="569D3E22" w:rsidR="00BF23AE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9658F91" w14:textId="77777777" w:rsidR="00BB6F14" w:rsidRPr="00161E24" w:rsidRDefault="00BB6F14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432F0CD" w14:textId="546FFA99" w:rsidR="00BB6F14" w:rsidRPr="00BB6F14" w:rsidRDefault="00BB6F14" w:rsidP="00BB6F1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B6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A30CFA" w:rsidRPr="00161E24">
        <w:rPr>
          <w:rFonts w:asciiTheme="majorBidi" w:hAnsiTheme="majorBidi" w:cstheme="majorBidi"/>
          <w:sz w:val="30"/>
          <w:szCs w:val="30"/>
        </w:rPr>
        <w:t>1</w:t>
      </w:r>
      <w:r w:rsidR="00A30CFA">
        <w:rPr>
          <w:rFonts w:asciiTheme="majorBidi" w:hAnsiTheme="majorBidi" w:cstheme="majorBidi"/>
          <w:sz w:val="30"/>
          <w:szCs w:val="30"/>
        </w:rPr>
        <w:t>2</w:t>
      </w:r>
      <w:r w:rsidRPr="00BB6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</w:t>
      </w:r>
    </w:p>
    <w:p w14:paraId="414CC3BC" w14:textId="77777777" w:rsidR="00BB6F14" w:rsidRPr="00BB6F14" w:rsidRDefault="00BB6F14" w:rsidP="00BB6F14">
      <w:pPr>
        <w:ind w:left="990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38FDE647" w14:textId="65B4EBA8" w:rsidR="00BB6F14" w:rsidRPr="001F61A5" w:rsidRDefault="00BB6F14" w:rsidP="00BB6F1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B6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1438F0">
        <w:rPr>
          <w:rFonts w:asciiTheme="majorBidi" w:hAnsiTheme="majorBidi" w:cstheme="majorBidi"/>
          <w:sz w:val="30"/>
          <w:szCs w:val="30"/>
        </w:rPr>
        <w:t>90</w:t>
      </w:r>
      <w:r w:rsidRPr="00BB6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มีการเปลี่ยนแปลงของการดำเนินงานที่ถดถอยอย่างมีนัยสำคัญของลูกหนี้ หรือมีการ</w:t>
      </w: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>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F78099B" w14:textId="77777777" w:rsidR="00BB6F14" w:rsidRPr="001F61A5" w:rsidRDefault="00BB6F14" w:rsidP="001F61A5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157B04" w14:textId="77777777" w:rsidR="00BB6F14" w:rsidRPr="001F61A5" w:rsidRDefault="00BB6F14" w:rsidP="00BB6F1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421D1E19" w14:textId="77777777" w:rsidR="00BB6F14" w:rsidRPr="001F61A5" w:rsidRDefault="00BB6F14" w:rsidP="001F61A5">
      <w:pPr>
        <w:tabs>
          <w:tab w:val="clear" w:pos="907"/>
          <w:tab w:val="clear" w:pos="2807"/>
          <w:tab w:val="left" w:pos="2790"/>
        </w:tabs>
        <w:ind w:left="117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1F61A5">
        <w:rPr>
          <w:rFonts w:asciiTheme="majorBidi" w:hAnsiTheme="majorBidi" w:cstheme="majorBidi"/>
          <w:color w:val="000000"/>
          <w:sz w:val="30"/>
          <w:szCs w:val="30"/>
        </w:rPr>
        <w:t> </w:t>
      </w:r>
      <w:r w:rsidRPr="001F61A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72187028" w14:textId="61A128D3" w:rsidR="00BB6F14" w:rsidRPr="001F61A5" w:rsidRDefault="00BB6F14" w:rsidP="001F61A5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1F61A5">
        <w:rPr>
          <w:rFonts w:asciiTheme="majorBidi" w:hAnsiTheme="majorBidi" w:cstheme="majorBidi"/>
          <w:color w:val="000000"/>
          <w:sz w:val="30"/>
          <w:szCs w:val="30"/>
        </w:rPr>
        <w:t> </w:t>
      </w:r>
      <w:r w:rsidRPr="001F61A5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1438F0">
        <w:rPr>
          <w:rFonts w:asciiTheme="majorBidi" w:hAnsiTheme="majorBidi" w:cstheme="majorBidi"/>
          <w:sz w:val="30"/>
          <w:szCs w:val="30"/>
        </w:rPr>
        <w:t>365</w:t>
      </w:r>
      <w:r w:rsidRPr="001F61A5">
        <w:rPr>
          <w:rFonts w:asciiTheme="majorBidi" w:hAnsiTheme="majorBidi" w:cstheme="majorBidi"/>
          <w:sz w:val="30"/>
          <w:szCs w:val="30"/>
          <w:cs/>
        </w:rPr>
        <w:t xml:space="preserve"> วั</w:t>
      </w: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>น</w:t>
      </w:r>
    </w:p>
    <w:p w14:paraId="02E591F8" w14:textId="60F846FD" w:rsidR="00D05A1C" w:rsidRPr="00161E24" w:rsidRDefault="00D05A1C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25CB68CF" w14:textId="6C1662AF" w:rsidR="00BF23AE" w:rsidRPr="00161E24" w:rsidRDefault="000D0C19" w:rsidP="000D0C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ง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BF23AE" w:rsidRPr="00161E24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5A4FAB95" w14:textId="77777777" w:rsidR="00D05A1C" w:rsidRPr="00161E24" w:rsidRDefault="00D05A1C" w:rsidP="000D0C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80943C" w14:textId="17552860" w:rsidR="00BF23AE" w:rsidRPr="00161E24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AC37CC3" w14:textId="77777777" w:rsidR="00BF23AE" w:rsidRPr="00161E24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896432B" w14:textId="7495BB2D" w:rsidR="00BF23AE" w:rsidRPr="00161E24" w:rsidRDefault="000D0C19" w:rsidP="000D0C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</w:rPr>
        <w:t>(</w:t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ง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BF23AE" w:rsidRPr="00161E24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</w:t>
      </w:r>
    </w:p>
    <w:p w14:paraId="0EDBE232" w14:textId="77777777" w:rsidR="00E34179" w:rsidRPr="00161E24" w:rsidRDefault="00E34179" w:rsidP="000D0C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679BABE6" w14:textId="09FC2E41" w:rsidR="00BF23AE" w:rsidRPr="00161E24" w:rsidRDefault="00BF23AE" w:rsidP="000D0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8251B41" w14:textId="5564AD40" w:rsidR="00E0168E" w:rsidRDefault="00E01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0293572C" w14:textId="77777777" w:rsidR="00922992" w:rsidRPr="00161E24" w:rsidRDefault="00922992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เงินสดและรายการเทียบเท่าเงินสด</w:t>
      </w:r>
    </w:p>
    <w:p w14:paraId="6983DC31" w14:textId="77777777" w:rsidR="00922992" w:rsidRPr="00161E24" w:rsidRDefault="00922992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2A34043" w14:textId="200D79A7" w:rsidR="00430605" w:rsidRDefault="0017353E" w:rsidP="00F03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val="en-GB"/>
        </w:rPr>
      </w:pPr>
      <w:r w:rsidRPr="00161E24">
        <w:rPr>
          <w:rFonts w:asciiTheme="majorBidi" w:eastAsia="Times New Roman" w:hAnsiTheme="majorBidi" w:cstheme="majorBidi"/>
          <w:spacing w:val="-2"/>
          <w:sz w:val="30"/>
          <w:szCs w:val="30"/>
          <w:cs/>
          <w:lang w:val="en-GB"/>
        </w:rPr>
        <w:t>เงินสดและรายการเทียบเท่าเงินสดประกอบด้วย</w:t>
      </w:r>
      <w:r w:rsidR="00F038B2" w:rsidRPr="00161E24">
        <w:rPr>
          <w:rFonts w:asciiTheme="majorBidi" w:eastAsia="Times New Roman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161E24">
        <w:rPr>
          <w:rFonts w:asciiTheme="majorBidi" w:eastAsia="Times New Roman" w:hAnsiTheme="majorBidi" w:cstheme="majorBidi"/>
          <w:spacing w:val="-2"/>
          <w:sz w:val="30"/>
          <w:szCs w:val="30"/>
          <w:cs/>
          <w:lang w:val="en-GB"/>
        </w:rPr>
        <w:t>ยอดเงินสด</w:t>
      </w:r>
      <w:r w:rsidR="008C7EDF">
        <w:rPr>
          <w:rFonts w:asciiTheme="majorBidi" w:eastAsia="Times New Roman" w:hAnsiTheme="majorBidi" w:cstheme="majorBidi" w:hint="cs"/>
          <w:spacing w:val="-2"/>
          <w:sz w:val="30"/>
          <w:szCs w:val="30"/>
          <w:cs/>
        </w:rPr>
        <w:t>และ</w:t>
      </w:r>
      <w:r w:rsidRPr="00161E24">
        <w:rPr>
          <w:rFonts w:asciiTheme="majorBidi" w:eastAsia="Times New Roman" w:hAnsiTheme="majorBidi" w:cstheme="majorBidi"/>
          <w:spacing w:val="-2"/>
          <w:sz w:val="30"/>
          <w:szCs w:val="30"/>
          <w:cs/>
          <w:lang w:val="en-GB"/>
        </w:rPr>
        <w:t>ยอดเงินฝากธนาคาร</w:t>
      </w:r>
      <w:r w:rsidR="00F038B2" w:rsidRPr="00161E24">
        <w:rPr>
          <w:rFonts w:asciiTheme="majorBidi" w:eastAsia="Times New Roman" w:hAnsiTheme="majorBidi" w:cstheme="majorBidi"/>
          <w:spacing w:val="-2"/>
          <w:sz w:val="30"/>
          <w:szCs w:val="30"/>
          <w:cs/>
          <w:lang w:val="en-GB"/>
        </w:rPr>
        <w:t xml:space="preserve"> </w:t>
      </w:r>
    </w:p>
    <w:p w14:paraId="4000BE21" w14:textId="778AD63F" w:rsidR="008C7EDF" w:rsidRDefault="008C7EDF" w:rsidP="00F03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pacing w:val="-2"/>
          <w:sz w:val="30"/>
          <w:szCs w:val="30"/>
          <w:lang w:val="en-GB"/>
        </w:rPr>
      </w:pPr>
    </w:p>
    <w:p w14:paraId="4BE50981" w14:textId="1F74959B" w:rsidR="002344C5" w:rsidRPr="00161E24" w:rsidRDefault="002344C5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 xml:space="preserve">ลูกหนี้การค้า </w:t>
      </w:r>
    </w:p>
    <w:p w14:paraId="2CAA786D" w14:textId="77777777" w:rsidR="002344C5" w:rsidRPr="00161E24" w:rsidRDefault="002344C5" w:rsidP="00D1440F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B7AD753" w14:textId="5231B27D" w:rsidR="00A67B45" w:rsidRPr="00161E24" w:rsidRDefault="0034402C" w:rsidP="00851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6367B6" w:rsidRPr="00161E24">
        <w:rPr>
          <w:rFonts w:asciiTheme="majorBidi" w:hAnsiTheme="majorBidi" w:cstheme="majorBidi"/>
          <w:sz w:val="30"/>
          <w:szCs w:val="30"/>
          <w:cs/>
        </w:rPr>
        <w:t>การค้า</w:t>
      </w:r>
      <w:r w:rsidR="003E4C9B" w:rsidRPr="00161E24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="001E02BC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123723" w:rsidRPr="00161E24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BB3DF8">
        <w:rPr>
          <w:rFonts w:asciiTheme="majorBidi" w:hAnsiTheme="majorBidi" w:cstheme="majorBidi"/>
          <w:sz w:val="30"/>
          <w:szCs w:val="30"/>
          <w:cs/>
        </w:rPr>
        <w:br/>
      </w:r>
      <w:r w:rsidR="00123723" w:rsidRPr="00161E24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</w:t>
      </w:r>
      <w:r w:rsidR="00851973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123723" w:rsidRPr="00161E24">
        <w:rPr>
          <w:rFonts w:asciiTheme="majorBidi" w:hAnsiTheme="majorBidi" w:cstheme="majorBidi"/>
          <w:sz w:val="30"/>
          <w:szCs w:val="30"/>
          <w:cs/>
        </w:rPr>
        <w:t>หนี้สูญจะถูกตัดจำหน่ายเมื่อเกิดขึ้น</w:t>
      </w:r>
    </w:p>
    <w:p w14:paraId="76A1E014" w14:textId="3B1E60AB" w:rsidR="009016E8" w:rsidRPr="00161E24" w:rsidRDefault="009016E8" w:rsidP="0000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6F4E46" w14:textId="57995547" w:rsidR="009016E8" w:rsidRPr="00161E24" w:rsidRDefault="009016E8" w:rsidP="0000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BB3DF8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94E45F7" w14:textId="77777777" w:rsidR="004D184C" w:rsidRPr="00161E24" w:rsidRDefault="004D184C" w:rsidP="0000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  <w:lang w:val="th-TH"/>
        </w:rPr>
      </w:pPr>
    </w:p>
    <w:p w14:paraId="00860009" w14:textId="29849A89" w:rsidR="00206D6A" w:rsidRPr="00161E24" w:rsidRDefault="00206D6A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>สินค้าคงเหลือ</w:t>
      </w:r>
    </w:p>
    <w:p w14:paraId="2FBC1AD5" w14:textId="77777777" w:rsidR="00206D6A" w:rsidRPr="00161E24" w:rsidRDefault="00206D6A" w:rsidP="00123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68B52D" w14:textId="79EB915A" w:rsidR="00123723" w:rsidRPr="00161E24" w:rsidRDefault="00206D6A" w:rsidP="00901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สินค้าคงเหลือ</w:t>
      </w:r>
      <w:r w:rsidR="001D3CB0" w:rsidRPr="00161E24">
        <w:rPr>
          <w:rFonts w:asciiTheme="majorBidi" w:hAnsiTheme="majorBidi" w:cstheme="majorBidi"/>
          <w:sz w:val="30"/>
          <w:szCs w:val="30"/>
          <w:cs/>
          <w:lang w:val="th-TH"/>
        </w:rPr>
        <w:t>วัดมูลค่าด้วย</w:t>
      </w: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ราคาทุน</w:t>
      </w:r>
      <w:r w:rsidR="001D3CB0" w:rsidRPr="00161E24">
        <w:rPr>
          <w:rFonts w:asciiTheme="majorBidi" w:hAnsiTheme="majorBidi" w:cstheme="majorBidi"/>
          <w:sz w:val="30"/>
          <w:szCs w:val="30"/>
          <w:cs/>
          <w:lang w:val="th-TH"/>
        </w:rPr>
        <w:t>ถัวเฉลี่ย</w:t>
      </w: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หรือมูลค่าสุทธิที่จะได้รับแล้วแต่ราคาใดจะต่ำกว่า </w:t>
      </w:r>
      <w:r w:rsidR="00123723" w:rsidRPr="00161E24">
        <w:rPr>
          <w:rFonts w:asciiTheme="majorBidi" w:hAnsiTheme="majorBidi" w:cstheme="majorBidi"/>
          <w:sz w:val="30"/>
          <w:szCs w:val="30"/>
          <w:cs/>
          <w:lang w:val="th-TH"/>
        </w:rPr>
        <w:t>ต้นทุนของสินค้าคำนวณโดยใช้วิธี</w:t>
      </w:r>
      <w:r w:rsidR="005F2410" w:rsidRPr="00161E24">
        <w:rPr>
          <w:rFonts w:asciiTheme="majorBidi" w:hAnsiTheme="majorBidi" w:cstheme="majorBidi"/>
          <w:sz w:val="30"/>
          <w:szCs w:val="30"/>
          <w:cs/>
          <w:lang w:val="th-TH"/>
        </w:rPr>
        <w:t xml:space="preserve">ต้นทุนมาตรฐานซึ่งได้รับการปรับปรุงให้ใกล้เคียงกับราคาทุนถัวเฉลี่ย </w:t>
      </w:r>
      <w:bookmarkStart w:id="1" w:name="_Hlk87562734"/>
      <w:r w:rsidR="00123723" w:rsidRPr="00161E24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1"/>
      <w:r w:rsidR="00123723" w:rsidRPr="00161E24">
        <w:rPr>
          <w:rFonts w:asciiTheme="majorBidi" w:hAnsiTheme="majorBidi" w:cstheme="majorBidi"/>
          <w:sz w:val="30"/>
          <w:szCs w:val="30"/>
          <w:cs/>
          <w:lang w:val="th-TH"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123723" w:rsidRPr="00161E24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123723" w:rsidRPr="00161E24">
        <w:rPr>
          <w:rFonts w:asciiTheme="majorBidi" w:hAnsiTheme="majorBidi" w:cstheme="majorBidi"/>
          <w:sz w:val="30"/>
          <w:szCs w:val="30"/>
          <w:cs/>
          <w:lang w:val="th-TH"/>
        </w:rPr>
        <w:t xml:space="preserve"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 </w:t>
      </w:r>
    </w:p>
    <w:p w14:paraId="4C234E06" w14:textId="77777777" w:rsidR="00123723" w:rsidRPr="00161E24" w:rsidRDefault="00123723" w:rsidP="00FF5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F0B184" w14:textId="35FB85FF" w:rsidR="001F00A5" w:rsidRPr="00161E24" w:rsidRDefault="001F00A5" w:rsidP="00123723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สินทรัพย์ชีวภาพ</w:t>
      </w:r>
    </w:p>
    <w:p w14:paraId="02D6EB93" w14:textId="77777777" w:rsidR="001F00A5" w:rsidRPr="00161E24" w:rsidRDefault="001F00A5" w:rsidP="001F0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AB2FF3" w14:textId="2B5FDBA0" w:rsidR="00606EE0" w:rsidRDefault="006A59A3" w:rsidP="00606E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สินทรัพย์ชีวภาพวัดมูลค่าด้วยมูลค่า</w:t>
      </w:r>
      <w:r w:rsidRPr="00161E24">
        <w:rPr>
          <w:rFonts w:asciiTheme="majorBidi" w:hAnsiTheme="majorBidi" w:cstheme="majorBidi"/>
          <w:spacing w:val="-6"/>
          <w:sz w:val="30"/>
          <w:szCs w:val="30"/>
          <w:cs/>
        </w:rPr>
        <w:t xml:space="preserve">ยุติธรรมหักต้นทุนในการขาย (ต้นทุนส่วนเพิ่มที่เกี่ยวข้องโดยตรงกับการจำหน่ายสินทรัพย์ชีวภาพ) เว้นแต่กรณีที่ไม่สามารถวัดมูลค่ายุติธรรมได้อย่างน่าเชื่อถือ </w:t>
      </w:r>
      <w:r w:rsidR="00606EE0" w:rsidRPr="00161E24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ให้วัดมูลค่าด้วยราคาทุนสุทธิจากค่าเสื่อมราคาสะสมและค่าเผื่อการด้อยค่าสะสม </w:t>
      </w:r>
      <w:r w:rsidR="00606EE0" w:rsidRPr="00161E24">
        <w:rPr>
          <w:rFonts w:asciiTheme="majorBidi" w:hAnsiTheme="majorBidi" w:cstheme="majorBidi"/>
          <w:sz w:val="30"/>
          <w:szCs w:val="30"/>
          <w:cs/>
        </w:rPr>
        <w:t>ผลกำไรหรือขาดทุนที่เกิดจากการเปลี่ยนแปลงในมูลค่ายุติธรรมหักต้นทุนในการขายบันทึกในกำไรหรือขาดทุน</w:t>
      </w:r>
    </w:p>
    <w:p w14:paraId="177964EA" w14:textId="0B5BF4F3" w:rsidR="00E0168E" w:rsidRDefault="00E01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66E1BD8" w14:textId="7A77565A" w:rsidR="00F40F16" w:rsidRPr="0068046F" w:rsidRDefault="001F00A5" w:rsidP="00CC40F1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161E24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>สินทรัพย์ชีวภาพไม่หมุนเวียนส่วนใหญ่ประกอบด้วย</w:t>
      </w:r>
      <w:r w:rsidR="00E70C9A" w:rsidRPr="00161E24">
        <w:rPr>
          <w:rFonts w:asciiTheme="majorBidi" w:hAnsiTheme="majorBidi" w:cstheme="majorBidi"/>
          <w:spacing w:val="-6"/>
          <w:sz w:val="30"/>
          <w:szCs w:val="30"/>
          <w:cs/>
        </w:rPr>
        <w:t>พ่อแม่พันธุ์</w:t>
      </w:r>
      <w:r w:rsidR="00CC40F1" w:rsidRPr="00161E24">
        <w:rPr>
          <w:rFonts w:asciiTheme="majorBidi" w:hAnsiTheme="majorBidi" w:cstheme="majorBidi"/>
          <w:spacing w:val="-6"/>
          <w:sz w:val="30"/>
          <w:szCs w:val="30"/>
          <w:cs/>
        </w:rPr>
        <w:t>สุกร</w:t>
      </w:r>
      <w:r w:rsidR="003A13F5" w:rsidRPr="00161E2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pacing w:val="-6"/>
          <w:sz w:val="30"/>
          <w:szCs w:val="30"/>
          <w:cs/>
        </w:rPr>
        <w:t>ซึ่งได้แยกแสดงรายการไว้ภายใต้หมวด “สินทรัพย์ไม่หมุนเวียน” ส่วนสินทรัพย์ชีวภาพอื่น ๆ แสดงไว้ภายใต้หมวด “สินทรัพย์หมุนเวียน” ในงบแสดงฐานะการเงิน</w:t>
      </w:r>
      <w:r w:rsidR="005F22E0" w:rsidRPr="00161E24">
        <w:rPr>
          <w:rFonts w:asciiTheme="majorBidi" w:hAnsiTheme="majorBidi" w:cstheme="majorBidi"/>
          <w:sz w:val="30"/>
          <w:szCs w:val="30"/>
          <w:cs/>
        </w:rPr>
        <w:br/>
      </w:r>
    </w:p>
    <w:p w14:paraId="192EDED9" w14:textId="306965E7" w:rsidR="00F239CC" w:rsidRPr="00161E24" w:rsidRDefault="003A13F5" w:rsidP="00EC18D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ค่าเสื่อมราคาของสินทรัพย์ชีวภาพ </w:t>
      </w:r>
      <w:r w:rsidR="00DD039E" w:rsidRPr="00161E24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r w:rsidR="00FE15EC" w:rsidRPr="00161E24">
        <w:rPr>
          <w:rFonts w:asciiTheme="majorBidi" w:hAnsiTheme="majorBidi" w:cstheme="majorBidi"/>
          <w:sz w:val="30"/>
          <w:szCs w:val="30"/>
          <w:cs/>
        </w:rPr>
        <w:t>พ่อแม่พันธุ์สุกรคำนวณโดยใช้วิธีเส้นตรงจากราคาทุนหักด้วยมูลค่าคงเหลือโดยประมาณ ตามเกณฑ์อายุการให้ประโยชน์ของพ่อแม่พันธุ์</w:t>
      </w:r>
      <w:r w:rsidR="00CC40F1" w:rsidRPr="00161E24">
        <w:rPr>
          <w:rFonts w:asciiTheme="majorBidi" w:hAnsiTheme="majorBidi" w:cstheme="majorBidi"/>
          <w:sz w:val="30"/>
          <w:szCs w:val="30"/>
          <w:cs/>
        </w:rPr>
        <w:t>สุกร</w:t>
      </w:r>
      <w:r w:rsidR="00FE15EC" w:rsidRPr="00161E24">
        <w:rPr>
          <w:rFonts w:asciiTheme="majorBidi" w:hAnsiTheme="majorBidi" w:cstheme="majorBidi"/>
          <w:sz w:val="30"/>
          <w:szCs w:val="30"/>
          <w:cs/>
        </w:rPr>
        <w:t>เป็นระยะเวลา</w:t>
      </w:r>
      <w:r w:rsidR="00DC2C4D" w:rsidRPr="00161E24">
        <w:rPr>
          <w:rFonts w:asciiTheme="majorBidi" w:hAnsiTheme="majorBidi" w:cstheme="majorBidi"/>
          <w:sz w:val="30"/>
          <w:szCs w:val="30"/>
          <w:cs/>
        </w:rPr>
        <w:t>ประมาณ</w:t>
      </w:r>
      <w:r w:rsidR="00FE15EC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58DB" w:rsidRPr="00161E24">
        <w:rPr>
          <w:rFonts w:asciiTheme="majorBidi" w:hAnsiTheme="majorBidi" w:cstheme="majorBidi"/>
          <w:sz w:val="30"/>
          <w:szCs w:val="30"/>
        </w:rPr>
        <w:t>2</w:t>
      </w:r>
      <w:r w:rsidR="003D4C75" w:rsidRPr="00161E24">
        <w:rPr>
          <w:rFonts w:asciiTheme="majorBidi" w:hAnsiTheme="majorBidi" w:cstheme="majorBidi"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</w:rPr>
        <w:t>5</w:t>
      </w:r>
      <w:r w:rsidR="003D4C75" w:rsidRPr="00161E24">
        <w:rPr>
          <w:rFonts w:asciiTheme="majorBidi" w:hAnsiTheme="majorBidi" w:cstheme="majorBidi"/>
          <w:sz w:val="30"/>
          <w:szCs w:val="30"/>
        </w:rPr>
        <w:t xml:space="preserve"> - </w:t>
      </w:r>
      <w:r w:rsidR="000C58DB" w:rsidRPr="00161E24">
        <w:rPr>
          <w:rFonts w:asciiTheme="majorBidi" w:hAnsiTheme="majorBidi" w:cstheme="majorBidi"/>
          <w:sz w:val="30"/>
          <w:szCs w:val="30"/>
        </w:rPr>
        <w:t>4</w:t>
      </w:r>
      <w:r w:rsidR="003D4C75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3D4C75" w:rsidRPr="00161E24">
        <w:rPr>
          <w:rFonts w:asciiTheme="majorBidi" w:hAnsiTheme="majorBidi" w:cstheme="majorBidi"/>
          <w:sz w:val="30"/>
          <w:szCs w:val="30"/>
          <w:cs/>
        </w:rPr>
        <w:t>ปี</w:t>
      </w:r>
      <w:r w:rsidR="00FE15EC" w:rsidRPr="00161E24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BB3DF8">
        <w:rPr>
          <w:rFonts w:asciiTheme="majorBidi" w:hAnsiTheme="majorBidi" w:cstheme="majorBidi"/>
          <w:sz w:val="30"/>
          <w:szCs w:val="30"/>
          <w:cs/>
        </w:rPr>
        <w:br/>
      </w:r>
      <w:r w:rsidR="00FE15EC" w:rsidRPr="00161E24">
        <w:rPr>
          <w:rFonts w:asciiTheme="majorBidi" w:hAnsiTheme="majorBidi" w:cstheme="majorBidi"/>
          <w:sz w:val="30"/>
          <w:szCs w:val="30"/>
          <w:cs/>
        </w:rPr>
        <w:t xml:space="preserve">พ่อแม่พันธุ์ไก่คำนวณตามจำนวณหน่วยที่ผลิตได้ซึ่งเป็นระยะเวลาประมาณ </w:t>
      </w:r>
      <w:r w:rsidR="000C58DB" w:rsidRPr="00161E24">
        <w:rPr>
          <w:rFonts w:asciiTheme="majorBidi" w:hAnsiTheme="majorBidi" w:cstheme="majorBidi"/>
          <w:sz w:val="30"/>
          <w:szCs w:val="30"/>
        </w:rPr>
        <w:t>10</w:t>
      </w:r>
      <w:r w:rsidR="00FE15EC" w:rsidRPr="00161E24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</w:p>
    <w:p w14:paraId="0F92FD1E" w14:textId="77777777" w:rsidR="00B007E3" w:rsidRPr="0068046F" w:rsidRDefault="00B007E3" w:rsidP="00EC18D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26ECBE2" w14:textId="77777777" w:rsidR="00206D6A" w:rsidRPr="00161E24" w:rsidRDefault="00206D6A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 xml:space="preserve">ที่ดิน อาคารและอุปกรณ์ </w:t>
      </w:r>
    </w:p>
    <w:p w14:paraId="4F909583" w14:textId="77777777" w:rsidR="00206D6A" w:rsidRPr="0068046F" w:rsidRDefault="00206D6A" w:rsidP="00D1440F">
      <w:pPr>
        <w:pStyle w:val="a1"/>
        <w:tabs>
          <w:tab w:val="clear" w:pos="360"/>
          <w:tab w:val="clear" w:pos="720"/>
          <w:tab w:val="clear" w:pos="1080"/>
        </w:tabs>
        <w:ind w:left="540"/>
        <w:rPr>
          <w:rFonts w:asciiTheme="majorBidi" w:hAnsiTheme="majorBidi" w:cstheme="majorBidi"/>
          <w:sz w:val="26"/>
          <w:szCs w:val="26"/>
          <w:lang w:val="en-US"/>
        </w:rPr>
      </w:pPr>
    </w:p>
    <w:p w14:paraId="55260500" w14:textId="4260A5A4" w:rsidR="00101666" w:rsidRPr="00161E24" w:rsidRDefault="00CF7204" w:rsidP="00D1440F">
      <w:pPr>
        <w:pStyle w:val="a1"/>
        <w:tabs>
          <w:tab w:val="clear" w:pos="360"/>
          <w:tab w:val="clear" w:pos="720"/>
          <w:tab w:val="clear" w:pos="1080"/>
        </w:tabs>
        <w:ind w:left="540"/>
        <w:rPr>
          <w:rFonts w:asciiTheme="majorBidi" w:hAnsiTheme="majorBidi" w:cs="Angsana New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10BF543B" w14:textId="77777777" w:rsidR="00CF7204" w:rsidRPr="0068046F" w:rsidRDefault="00CF7204" w:rsidP="00D1440F">
      <w:pPr>
        <w:pStyle w:val="a1"/>
        <w:tabs>
          <w:tab w:val="clear" w:pos="360"/>
          <w:tab w:val="clear" w:pos="720"/>
          <w:tab w:val="clear" w:pos="1080"/>
        </w:tabs>
        <w:ind w:left="540"/>
        <w:rPr>
          <w:rFonts w:asciiTheme="majorBidi" w:hAnsiTheme="majorBidi" w:cstheme="majorBidi"/>
          <w:sz w:val="26"/>
          <w:szCs w:val="26"/>
          <w:cs/>
        </w:rPr>
      </w:pPr>
    </w:p>
    <w:p w14:paraId="2E9ABE52" w14:textId="56EC5C0C" w:rsidR="00101666" w:rsidRPr="00161E24" w:rsidRDefault="0010166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ราคาทุนรวมถึงต้นทุนทางตรง ที่เกี่ยวข้องกับการได้มาของสินทรัพย์ ต้นทุนของการก่อสร้างสินทรัพย์ที่กิจการก่อสร้างเอง รวมถึง</w:t>
      </w:r>
      <w:r w:rsidR="00241217" w:rsidRPr="00161E24">
        <w:rPr>
          <w:rFonts w:asciiTheme="majorBidi" w:hAnsiTheme="majorBidi" w:cstheme="majorBidi"/>
          <w:sz w:val="30"/>
          <w:szCs w:val="30"/>
          <w:cs/>
        </w:rPr>
        <w:t xml:space="preserve">ต้นทุนการกู้ยืม และต้นทุนในการรื้อถอน การขนย้าย การบูรณะสถานที่ตั้งของสินทรัพย์ </w:t>
      </w:r>
      <w:r w:rsidRPr="00161E24">
        <w:rPr>
          <w:rFonts w:asciiTheme="majorBidi" w:hAnsiTheme="majorBidi" w:cstheme="majorBidi"/>
          <w:sz w:val="30"/>
          <w:szCs w:val="30"/>
          <w:cs/>
        </w:rPr>
        <w:t>สำหรับเครื่องมือที่ควบคุมโดยลิขสิทธิ์ซอฟ</w:t>
      </w:r>
      <w:r w:rsidR="00D60625" w:rsidRPr="00161E24">
        <w:rPr>
          <w:rFonts w:asciiTheme="majorBidi" w:hAnsiTheme="majorBidi" w:cstheme="majorBidi"/>
          <w:sz w:val="30"/>
          <w:szCs w:val="30"/>
          <w:cs/>
        </w:rPr>
        <w:t>ต์</w:t>
      </w:r>
      <w:r w:rsidRPr="00161E24">
        <w:rPr>
          <w:rFonts w:asciiTheme="majorBidi" w:hAnsiTheme="majorBidi" w:cstheme="majorBidi"/>
          <w:sz w:val="30"/>
          <w:szCs w:val="30"/>
          <w:cs/>
        </w:rPr>
        <w:t>แวร์ซึ่งไม่สามารถทำงานได้โดยปราศจากลิขสิทธิ์ซอฟ</w:t>
      </w:r>
      <w:r w:rsidR="00D60625" w:rsidRPr="00161E24">
        <w:rPr>
          <w:rFonts w:asciiTheme="majorBidi" w:hAnsiTheme="majorBidi" w:cstheme="majorBidi"/>
          <w:sz w:val="30"/>
          <w:szCs w:val="30"/>
          <w:cs/>
        </w:rPr>
        <w:t>ต์</w:t>
      </w:r>
      <w:r w:rsidR="00E548E6" w:rsidRPr="00161E24">
        <w:rPr>
          <w:rFonts w:asciiTheme="majorBidi" w:hAnsiTheme="majorBidi" w:cstheme="majorBidi"/>
          <w:sz w:val="30"/>
          <w:szCs w:val="30"/>
          <w:cs/>
        </w:rPr>
        <w:t>แวร์นั้นให้ถือว่า</w:t>
      </w:r>
      <w:r w:rsidRPr="00161E24">
        <w:rPr>
          <w:rFonts w:asciiTheme="majorBidi" w:hAnsiTheme="majorBidi" w:cstheme="majorBidi"/>
          <w:sz w:val="30"/>
          <w:szCs w:val="30"/>
          <w:cs/>
        </w:rPr>
        <w:t>ลิขสิทธิ์ซอฟ</w:t>
      </w:r>
      <w:r w:rsidR="00D60625" w:rsidRPr="00161E24">
        <w:rPr>
          <w:rFonts w:asciiTheme="majorBidi" w:hAnsiTheme="majorBidi" w:cstheme="majorBidi"/>
          <w:sz w:val="30"/>
          <w:szCs w:val="30"/>
          <w:cs/>
        </w:rPr>
        <w:t>ต์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แวร์ดังกล่าวเป็นส่วนหนึ่งของอุปกรณ์ </w:t>
      </w:r>
    </w:p>
    <w:p w14:paraId="54B509F4" w14:textId="77777777" w:rsidR="00462B50" w:rsidRPr="0068046F" w:rsidRDefault="00462B50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4651F641" w14:textId="6D588ABD" w:rsidR="00232C9A" w:rsidRPr="00161E24" w:rsidRDefault="00241217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560B0E85" w14:textId="03D46239" w:rsidR="00194B5D" w:rsidRDefault="00194B5D" w:rsidP="00224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6B7C1EF" w14:textId="115070FB" w:rsidR="00101666" w:rsidRPr="00161E24" w:rsidRDefault="0010166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230919FD" w14:textId="77777777" w:rsidR="009450A8" w:rsidRPr="00161E24" w:rsidRDefault="009450A8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6601912" w14:textId="3FC85A08" w:rsidR="00A50A58" w:rsidRPr="00161E24" w:rsidRDefault="0010166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="00C00615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279F" w:rsidRPr="00161E24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0739" w:rsidRPr="00161E24">
        <w:rPr>
          <w:rFonts w:asciiTheme="majorBidi" w:hAnsiTheme="majorBidi" w:cstheme="majorBidi"/>
          <w:sz w:val="30"/>
          <w:szCs w:val="30"/>
          <w:cs/>
        </w:rPr>
        <w:t>เมื่อกลุ่ม</w:t>
      </w:r>
      <w:r w:rsidRPr="00161E24">
        <w:rPr>
          <w:rFonts w:asciiTheme="majorBidi" w:hAnsiTheme="majorBidi" w:cstheme="majorBidi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</w:t>
      </w:r>
      <w:r w:rsidR="00C6279F" w:rsidRPr="00161E24">
        <w:rPr>
          <w:rFonts w:asciiTheme="majorBidi" w:hAnsiTheme="majorBidi" w:cstheme="majorBidi"/>
          <w:sz w:val="30"/>
          <w:szCs w:val="30"/>
          <w:cs/>
        </w:rPr>
        <w:t xml:space="preserve">งรายการนั้นได้อย่างน่าเชื่อถือ </w:t>
      </w:r>
      <w:r w:rsidRPr="00161E24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</w:t>
      </w:r>
      <w:r w:rsidR="00DA23E6" w:rsidRPr="00161E24">
        <w:rPr>
          <w:rFonts w:asciiTheme="majorBidi" w:hAnsiTheme="majorBidi" w:cstheme="majorBidi"/>
          <w:sz w:val="30"/>
          <w:szCs w:val="30"/>
          <w:cs/>
        </w:rPr>
        <w:t xml:space="preserve">ตามบัญชี </w:t>
      </w:r>
      <w:r w:rsidRPr="00161E24">
        <w:rPr>
          <w:rFonts w:asciiTheme="majorBidi" w:hAnsiTheme="majorBidi" w:cstheme="majorBidi"/>
          <w:sz w:val="30"/>
          <w:szCs w:val="30"/>
          <w:cs/>
        </w:rPr>
        <w:t>ต้นทุนที่เกิดขึ้นในการซ่อมบำรุงที่ดิน อาคารและอุปกรณ์ที่เกิดขึ้นเป็นประจำจะรับรู้ในกำไรหรือ</w:t>
      </w:r>
      <w:r w:rsidR="00EC5164" w:rsidRPr="00161E24">
        <w:rPr>
          <w:rFonts w:asciiTheme="majorBidi" w:hAnsiTheme="majorBidi" w:cstheme="majorBidi"/>
          <w:sz w:val="30"/>
          <w:szCs w:val="30"/>
          <w:cs/>
        </w:rPr>
        <w:t>ขาดทุนเมื่อเกิดขึ้น</w:t>
      </w:r>
    </w:p>
    <w:p w14:paraId="18A237FC" w14:textId="224A79BE" w:rsidR="005B2841" w:rsidRPr="00161E24" w:rsidRDefault="005B284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CEA0FF3" w14:textId="7B85FF9C" w:rsidR="00101666" w:rsidRPr="00161E24" w:rsidRDefault="0010166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5EAC0752" w14:textId="77777777" w:rsidR="00474AAE" w:rsidRPr="00161E24" w:rsidRDefault="00474AAE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0317CAC" w14:textId="5C51AF53" w:rsidR="005061D8" w:rsidRPr="00161E24" w:rsidRDefault="00101666" w:rsidP="002A2ED6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ค่าเสื่อม</w:t>
      </w:r>
      <w:r w:rsidR="005061D8" w:rsidRPr="00161E24">
        <w:rPr>
          <w:rFonts w:asciiTheme="majorBidi" w:hAnsiTheme="majorBidi" w:cstheme="majorBidi"/>
          <w:sz w:val="30"/>
          <w:szCs w:val="30"/>
          <w:cs/>
        </w:rPr>
        <w:t>ราคา</w:t>
      </w:r>
      <w:r w:rsidRPr="00161E24">
        <w:rPr>
          <w:rFonts w:asciiTheme="majorBidi" w:hAnsiTheme="majorBidi" w:cstheme="majorBidi"/>
          <w:sz w:val="30"/>
          <w:szCs w:val="30"/>
          <w:cs/>
        </w:rPr>
        <w:t>คำนวณโดยวิธีเส้นตรงตามเกณฑ์อายุการ</w:t>
      </w:r>
      <w:r w:rsidR="00622860" w:rsidRPr="00161E24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161E24">
        <w:rPr>
          <w:rFonts w:asciiTheme="majorBidi" w:hAnsiTheme="majorBidi" w:cstheme="majorBidi"/>
          <w:sz w:val="30"/>
          <w:szCs w:val="30"/>
          <w:cs/>
        </w:rPr>
        <w:t>โดยประมาณของส่ว</w:t>
      </w:r>
      <w:r w:rsidR="00E548E6" w:rsidRPr="00161E24">
        <w:rPr>
          <w:rFonts w:asciiTheme="majorBidi" w:hAnsiTheme="majorBidi" w:cstheme="majorBidi"/>
          <w:sz w:val="30"/>
          <w:szCs w:val="30"/>
          <w:cs/>
        </w:rPr>
        <w:t>นประกอบของสินทรัพย์</w:t>
      </w:r>
      <w:r w:rsidR="00241217" w:rsidRPr="00161E24">
        <w:rPr>
          <w:rFonts w:asciiTheme="majorBidi" w:hAnsiTheme="majorBidi" w:cstheme="majorBidi"/>
          <w:sz w:val="30"/>
          <w:szCs w:val="30"/>
          <w:cs/>
        </w:rPr>
        <w:t>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147B9582" w14:textId="77777777" w:rsidR="00474AAE" w:rsidRPr="00161E24" w:rsidRDefault="00474AAE" w:rsidP="002A2ED6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41B3374" w14:textId="77777777" w:rsidR="00CA1CC6" w:rsidRDefault="00CA1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color w:val="000000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4E759E5" w14:textId="67160DC5" w:rsidR="00C70195" w:rsidRPr="00161E24" w:rsidRDefault="00101666" w:rsidP="00D76FA9">
      <w:pPr>
        <w:pStyle w:val="Default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ประมาณการอายุการใ</w:t>
      </w:r>
      <w:r w:rsidR="00622860" w:rsidRPr="00161E24">
        <w:rPr>
          <w:rFonts w:asciiTheme="majorBidi" w:hAnsiTheme="majorBidi" w:cstheme="majorBidi"/>
          <w:sz w:val="30"/>
          <w:szCs w:val="30"/>
          <w:cs/>
        </w:rPr>
        <w:t>ห้ประโยชน์</w:t>
      </w:r>
      <w:r w:rsidRPr="00161E24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</w:p>
    <w:p w14:paraId="40859BC0" w14:textId="77777777" w:rsidR="00474AAE" w:rsidRPr="00161E24" w:rsidRDefault="00474AAE" w:rsidP="002A2ED6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6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38"/>
        <w:gridCol w:w="900"/>
        <w:gridCol w:w="720"/>
      </w:tblGrid>
      <w:tr w:rsidR="00D102C2" w:rsidRPr="00161E24" w14:paraId="5EA5D4E3" w14:textId="77777777" w:rsidTr="00516440">
        <w:tc>
          <w:tcPr>
            <w:tcW w:w="7038" w:type="dxa"/>
          </w:tcPr>
          <w:p w14:paraId="6A7EF278" w14:textId="77777777" w:rsidR="00D102C2" w:rsidRPr="00161E24" w:rsidRDefault="00D102C2" w:rsidP="008B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900" w:type="dxa"/>
            <w:vAlign w:val="bottom"/>
          </w:tcPr>
          <w:p w14:paraId="2328E3DA" w14:textId="67D22971" w:rsidR="00D102C2" w:rsidRPr="00161E24" w:rsidRDefault="000C58DB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102C2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82DE0" w:rsidRPr="00161E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20" w:type="dxa"/>
            <w:vAlign w:val="bottom"/>
          </w:tcPr>
          <w:p w14:paraId="72B9D824" w14:textId="77777777" w:rsidR="00D102C2" w:rsidRPr="00161E24" w:rsidRDefault="00D102C2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575CF" w:rsidRPr="00161E24" w14:paraId="4BB4055B" w14:textId="77777777" w:rsidTr="00516440">
        <w:tc>
          <w:tcPr>
            <w:tcW w:w="7038" w:type="dxa"/>
          </w:tcPr>
          <w:p w14:paraId="1AE4F364" w14:textId="77777777" w:rsidR="00E575CF" w:rsidRPr="00161E24" w:rsidRDefault="00E575CF" w:rsidP="008B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ส่วนปรับปรุงที่ดินเช่า</w:t>
            </w:r>
          </w:p>
        </w:tc>
        <w:tc>
          <w:tcPr>
            <w:tcW w:w="900" w:type="dxa"/>
            <w:vAlign w:val="bottom"/>
          </w:tcPr>
          <w:p w14:paraId="5C59FE85" w14:textId="5DF8C28B" w:rsidR="00E575CF" w:rsidRPr="00161E24" w:rsidRDefault="000C58DB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223A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7584E"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223A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82DE0"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20" w:type="dxa"/>
            <w:vAlign w:val="bottom"/>
          </w:tcPr>
          <w:p w14:paraId="03862131" w14:textId="77777777" w:rsidR="00E575CF" w:rsidRPr="00161E24" w:rsidRDefault="00AF56AF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161E24" w14:paraId="2F82D259" w14:textId="77777777" w:rsidTr="00516440">
        <w:tc>
          <w:tcPr>
            <w:tcW w:w="7038" w:type="dxa"/>
          </w:tcPr>
          <w:p w14:paraId="543E4282" w14:textId="26AB9F75" w:rsidR="00D102C2" w:rsidRPr="00161E24" w:rsidRDefault="00292CE4" w:rsidP="008B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ส่วนปรับปรุงโรงงานและส่วนปรับปรุงอาคารเช่า</w:t>
            </w:r>
          </w:p>
        </w:tc>
        <w:tc>
          <w:tcPr>
            <w:tcW w:w="900" w:type="dxa"/>
            <w:vAlign w:val="bottom"/>
          </w:tcPr>
          <w:p w14:paraId="738A55E2" w14:textId="2407992A" w:rsidR="00D102C2" w:rsidRPr="00161E24" w:rsidRDefault="000C58DB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7584E"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82DE0"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20" w:type="dxa"/>
            <w:vAlign w:val="bottom"/>
          </w:tcPr>
          <w:p w14:paraId="1D0DA515" w14:textId="77777777" w:rsidR="00D102C2" w:rsidRPr="00161E24" w:rsidRDefault="00D102C2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161E24" w14:paraId="3B68B655" w14:textId="77777777" w:rsidTr="00516440">
        <w:tc>
          <w:tcPr>
            <w:tcW w:w="7038" w:type="dxa"/>
          </w:tcPr>
          <w:p w14:paraId="48CC7141" w14:textId="77777777" w:rsidR="00D102C2" w:rsidRPr="00161E24" w:rsidRDefault="008C7609" w:rsidP="008B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เครื่องจักร </w:t>
            </w:r>
            <w:r w:rsidR="00D102C2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ไซโลและอุปกรณ์</w:t>
            </w:r>
          </w:p>
        </w:tc>
        <w:tc>
          <w:tcPr>
            <w:tcW w:w="900" w:type="dxa"/>
            <w:vAlign w:val="bottom"/>
          </w:tcPr>
          <w:p w14:paraId="6621AB0B" w14:textId="040C1823" w:rsidR="00D102C2" w:rsidRPr="00161E24" w:rsidRDefault="00182DE0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102C2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20" w:type="dxa"/>
            <w:vAlign w:val="bottom"/>
          </w:tcPr>
          <w:p w14:paraId="34ABBC6F" w14:textId="77777777" w:rsidR="00D102C2" w:rsidRPr="00161E24" w:rsidRDefault="00D102C2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161E24" w14:paraId="2A206551" w14:textId="77777777" w:rsidTr="00516440">
        <w:tc>
          <w:tcPr>
            <w:tcW w:w="7038" w:type="dxa"/>
          </w:tcPr>
          <w:p w14:paraId="3B27A3B6" w14:textId="77777777" w:rsidR="00D102C2" w:rsidRPr="00161E24" w:rsidRDefault="00D102C2" w:rsidP="008B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</w:t>
            </w:r>
            <w:r w:rsidR="008C7609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  <w:r w:rsidR="0007003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900" w:type="dxa"/>
            <w:vAlign w:val="bottom"/>
          </w:tcPr>
          <w:p w14:paraId="7AC045DF" w14:textId="007C9333" w:rsidR="00D102C2" w:rsidRPr="00161E24" w:rsidRDefault="00182DE0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3 - </w:t>
            </w:r>
            <w:r w:rsidR="00D156BE" w:rsidRPr="00161E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20" w:type="dxa"/>
            <w:vAlign w:val="bottom"/>
          </w:tcPr>
          <w:p w14:paraId="3D45642A" w14:textId="77777777" w:rsidR="00D102C2" w:rsidRPr="00161E24" w:rsidRDefault="00D102C2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161E24" w14:paraId="475221B2" w14:textId="77777777" w:rsidTr="00516440">
        <w:tc>
          <w:tcPr>
            <w:tcW w:w="7038" w:type="dxa"/>
          </w:tcPr>
          <w:p w14:paraId="37DBA7E6" w14:textId="77777777" w:rsidR="00D102C2" w:rsidRPr="00161E24" w:rsidRDefault="00D102C2" w:rsidP="008B6F92">
            <w:pPr>
              <w:pStyle w:val="a"/>
              <w:tabs>
                <w:tab w:val="clear" w:pos="1080"/>
              </w:tabs>
              <w:ind w:left="89" w:firstLine="8"/>
              <w:rPr>
                <w:rFonts w:asciiTheme="majorBidi" w:hAnsiTheme="majorBidi" w:cstheme="majorBidi"/>
                <w:lang w:val="en-US"/>
              </w:rPr>
            </w:pPr>
            <w:r w:rsidRPr="00161E24">
              <w:rPr>
                <w:rFonts w:asciiTheme="majorBidi" w:hAnsiTheme="majorBidi" w:cstheme="majorBidi"/>
                <w:cs/>
                <w:lang w:val="en-US"/>
              </w:rPr>
              <w:t>ยานพาหนะ</w:t>
            </w:r>
          </w:p>
        </w:tc>
        <w:tc>
          <w:tcPr>
            <w:tcW w:w="900" w:type="dxa"/>
            <w:vAlign w:val="bottom"/>
          </w:tcPr>
          <w:p w14:paraId="00C4E35F" w14:textId="75D1B20C" w:rsidR="00D102C2" w:rsidRPr="00161E24" w:rsidRDefault="000C58DB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82DE0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- 10</w:t>
            </w:r>
          </w:p>
        </w:tc>
        <w:tc>
          <w:tcPr>
            <w:tcW w:w="720" w:type="dxa"/>
            <w:vAlign w:val="bottom"/>
          </w:tcPr>
          <w:p w14:paraId="1C536B90" w14:textId="77777777" w:rsidR="00D102C2" w:rsidRPr="00161E24" w:rsidRDefault="00D102C2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161E24" w14:paraId="56A6ECB3" w14:textId="77777777" w:rsidTr="00516440">
        <w:tc>
          <w:tcPr>
            <w:tcW w:w="7038" w:type="dxa"/>
          </w:tcPr>
          <w:p w14:paraId="34E3795A" w14:textId="77777777" w:rsidR="00D102C2" w:rsidRPr="00161E24" w:rsidRDefault="00D102C2" w:rsidP="008B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900" w:type="dxa"/>
            <w:vAlign w:val="bottom"/>
          </w:tcPr>
          <w:p w14:paraId="15B33F06" w14:textId="737FFF48" w:rsidR="00D102C2" w:rsidRPr="00161E24" w:rsidRDefault="000C58DB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102C2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20" w:type="dxa"/>
            <w:vAlign w:val="bottom"/>
          </w:tcPr>
          <w:p w14:paraId="18858E0B" w14:textId="77777777" w:rsidR="00D102C2" w:rsidRPr="00161E24" w:rsidRDefault="00D102C2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7585ED5" w14:textId="77777777" w:rsidR="001D3CB0" w:rsidRPr="00161E24" w:rsidRDefault="001D3CB0" w:rsidP="008031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AD87D" w14:textId="558BDA40" w:rsidR="00D102C2" w:rsidRPr="00161E24" w:rsidRDefault="00D102C2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="0093443A"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508FF559" w14:textId="77777777" w:rsidR="00D102C2" w:rsidRPr="00161E24" w:rsidRDefault="00D102C2" w:rsidP="00D14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C42B2D" w14:textId="77777777" w:rsidR="00101666" w:rsidRPr="00161E24" w:rsidRDefault="00101666" w:rsidP="00D14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14:paraId="29B94101" w14:textId="77777777" w:rsidR="00803157" w:rsidRPr="00161E24" w:rsidRDefault="00803157" w:rsidP="008031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2FF8D2B" w14:textId="72AC3743" w:rsidR="00101666" w:rsidRPr="00161E24" w:rsidRDefault="00101666" w:rsidP="00D14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</w:t>
      </w:r>
      <w:r w:rsidR="00DE0646" w:rsidRPr="00161E24">
        <w:rPr>
          <w:rFonts w:asciiTheme="majorBidi" w:hAnsiTheme="majorBidi" w:cstheme="majorBidi"/>
          <w:sz w:val="30"/>
          <w:szCs w:val="30"/>
          <w:cs/>
        </w:rPr>
        <w:t>ราคาทุนหักขาดทุนจากการด้อยค่า</w:t>
      </w:r>
      <w:r w:rsidR="00622860" w:rsidRPr="00161E24">
        <w:rPr>
          <w:rFonts w:asciiTheme="majorBidi" w:hAnsiTheme="majorBidi" w:cstheme="majorBidi"/>
          <w:sz w:val="30"/>
          <w:szCs w:val="30"/>
          <w:cs/>
        </w:rPr>
        <w:t>สะสม</w:t>
      </w:r>
      <w:r w:rsidR="00DE0646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4AAE" w:rsidRPr="00161E24">
        <w:rPr>
          <w:rFonts w:asciiTheme="majorBidi" w:hAnsiTheme="majorBidi" w:cstheme="majorBidi"/>
          <w:sz w:val="30"/>
          <w:szCs w:val="30"/>
          <w:cs/>
        </w:rPr>
        <w:t>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  <w:r w:rsidR="00474AAE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474AAE" w:rsidRPr="00161E24">
        <w:rPr>
          <w:rFonts w:asciiTheme="majorBidi" w:hAnsiTheme="majorBidi" w:cstheme="majorBidi"/>
          <w:sz w:val="30"/>
          <w:szCs w:val="30"/>
          <w:cs/>
        </w:rPr>
        <w:t>ค่าความนิยมและตราผลิตภัณฑ์ที่เกิดขึ้นภายในรับรู้ในกำไรหรือขาดทุนเมื่อเกิดขึ้น</w:t>
      </w:r>
      <w:r w:rsidR="00474AAE" w:rsidRPr="00161E24">
        <w:rPr>
          <w:rFonts w:asciiTheme="majorBidi" w:hAnsiTheme="majorBidi" w:cstheme="majorBidi"/>
          <w:sz w:val="30"/>
          <w:szCs w:val="30"/>
        </w:rPr>
        <w:t xml:space="preserve"> </w:t>
      </w:r>
    </w:p>
    <w:p w14:paraId="7FEE5C56" w14:textId="05C8E706" w:rsidR="00194B5D" w:rsidRPr="00F861A3" w:rsidRDefault="00194B5D" w:rsidP="00F861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F2F0146" w14:textId="0138ED25" w:rsidR="00101666" w:rsidRPr="00161E24" w:rsidRDefault="00101666" w:rsidP="00D14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สินทรัพย์ไม่มีตัวตนอื่น ๆ</w:t>
      </w:r>
    </w:p>
    <w:p w14:paraId="69509120" w14:textId="77777777" w:rsidR="00803157" w:rsidRPr="00161E24" w:rsidRDefault="00803157" w:rsidP="008031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A99079E" w14:textId="4F7C8023" w:rsidR="00474AAE" w:rsidRPr="00161E24" w:rsidRDefault="005061D8" w:rsidP="00474A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สินทรัพย์ไม่มีตัวตนที่มีอายุการใช้งานไม่จำกัดวัดมูลค่าด้วยวิธีราคาทุนหักขาดทุนจากการด้อยค่า </w:t>
      </w:r>
      <w:r w:rsidR="00101666" w:rsidRPr="00161E24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</w:t>
      </w:r>
      <w:r w:rsidR="00DD47D0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01666" w:rsidRPr="00161E24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622E5C" w:rsidRPr="00161E24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101666" w:rsidRPr="00161E24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ราคาทุนหักค่าตัดจำหน่ายสะสมและขาดทุนจากการด้อยค่</w:t>
      </w:r>
      <w:r w:rsidR="00A955A3" w:rsidRPr="00161E24">
        <w:rPr>
          <w:rFonts w:asciiTheme="majorBidi" w:hAnsiTheme="majorBidi" w:cstheme="majorBidi"/>
          <w:sz w:val="30"/>
          <w:szCs w:val="30"/>
          <w:cs/>
        </w:rPr>
        <w:t>า</w:t>
      </w:r>
      <w:r w:rsidR="008B60CA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101666" w:rsidRPr="00161E24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</w:t>
      </w:r>
      <w:r w:rsidR="00E548E6" w:rsidRPr="00161E24">
        <w:rPr>
          <w:rFonts w:asciiTheme="majorBidi" w:hAnsiTheme="majorBidi" w:cstheme="majorBidi"/>
          <w:sz w:val="30"/>
          <w:szCs w:val="30"/>
          <w:cs/>
        </w:rPr>
        <w:t>เกิดประโยชน์เชิงเศรษฐกิจในอนาคต</w:t>
      </w:r>
      <w:r w:rsidR="00101666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4AAE" w:rsidRPr="00161E24">
        <w:rPr>
          <w:rFonts w:asciiTheme="majorBidi" w:hAnsiTheme="majorBidi" w:cstheme="majorBidi"/>
          <w:sz w:val="30"/>
          <w:szCs w:val="30"/>
          <w:cs/>
        </w:rPr>
        <w:t>ค่า</w:t>
      </w:r>
      <w:r w:rsidR="00A955A3" w:rsidRPr="00161E24">
        <w:rPr>
          <w:rFonts w:asciiTheme="majorBidi" w:hAnsiTheme="majorBidi" w:cstheme="majorBidi"/>
          <w:sz w:val="30"/>
          <w:szCs w:val="30"/>
          <w:cs/>
        </w:rPr>
        <w:t>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015B40" w:rsidRPr="00161E24">
        <w:rPr>
          <w:rFonts w:asciiTheme="majorBidi" w:hAnsiTheme="majorBidi" w:cstheme="majorBidi"/>
          <w:sz w:val="30"/>
          <w:szCs w:val="30"/>
        </w:rPr>
        <w:t xml:space="preserve"> </w:t>
      </w:r>
    </w:p>
    <w:p w14:paraId="77520FDE" w14:textId="77777777" w:rsidR="00474AAE" w:rsidRPr="00161E24" w:rsidRDefault="00474AAE" w:rsidP="00474A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83F9C4D" w14:textId="23271F66" w:rsidR="00101666" w:rsidRPr="00161E24" w:rsidRDefault="00A955A3" w:rsidP="00474A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ประมาณการ</w:t>
      </w:r>
      <w:r w:rsidR="00101666" w:rsidRPr="00161E24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2EEC4560" w14:textId="7FA8E562" w:rsidR="00474AAE" w:rsidRDefault="00474AAE" w:rsidP="00474A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86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38"/>
        <w:gridCol w:w="900"/>
        <w:gridCol w:w="720"/>
      </w:tblGrid>
      <w:tr w:rsidR="009A54B5" w:rsidRPr="00161E24" w14:paraId="1BCF12A2" w14:textId="77777777" w:rsidTr="00516440">
        <w:tc>
          <w:tcPr>
            <w:tcW w:w="7038" w:type="dxa"/>
          </w:tcPr>
          <w:p w14:paraId="0B18D2DA" w14:textId="3E41472B" w:rsidR="009A54B5" w:rsidRPr="00161E24" w:rsidRDefault="009A54B5" w:rsidP="0012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900" w:type="dxa"/>
            <w:vAlign w:val="bottom"/>
          </w:tcPr>
          <w:p w14:paraId="525DB8A1" w14:textId="38F96AB8" w:rsidR="009A54B5" w:rsidRPr="00161E24" w:rsidRDefault="009A54B5" w:rsidP="0012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20" w:type="dxa"/>
            <w:vAlign w:val="bottom"/>
          </w:tcPr>
          <w:p w14:paraId="7080E49B" w14:textId="77777777" w:rsidR="009A54B5" w:rsidRPr="00161E24" w:rsidRDefault="009A54B5" w:rsidP="0012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A54B5" w:rsidRPr="00161E24" w14:paraId="70428216" w14:textId="77777777" w:rsidTr="00516440">
        <w:tc>
          <w:tcPr>
            <w:tcW w:w="7038" w:type="dxa"/>
          </w:tcPr>
          <w:p w14:paraId="720AA24C" w14:textId="345C66A3" w:rsidR="009A54B5" w:rsidRPr="00161E24" w:rsidRDefault="009A54B5" w:rsidP="0012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ค่าสิทธิ์ ค่าสิทธิบัตรและเครื่องหมายการค้า</w:t>
            </w:r>
          </w:p>
        </w:tc>
        <w:tc>
          <w:tcPr>
            <w:tcW w:w="900" w:type="dxa"/>
            <w:vAlign w:val="bottom"/>
          </w:tcPr>
          <w:p w14:paraId="1D012876" w14:textId="61325679" w:rsidR="009A54B5" w:rsidRPr="00161E24" w:rsidRDefault="009A54B5" w:rsidP="0012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20" w:type="dxa"/>
            <w:vAlign w:val="bottom"/>
          </w:tcPr>
          <w:p w14:paraId="5079EB3E" w14:textId="77777777" w:rsidR="009A54B5" w:rsidRPr="00161E24" w:rsidRDefault="009A54B5" w:rsidP="0012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55CF8D6" w14:textId="3D5702C5" w:rsidR="00CA1CC6" w:rsidRDefault="00CA1CC6" w:rsidP="00FC6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E1208FF" w14:textId="77777777" w:rsidR="00CA1CC6" w:rsidRDefault="00CA1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DCC1A9B" w14:textId="07537B25" w:rsidR="00DE1915" w:rsidRPr="00F861A3" w:rsidRDefault="00382A11" w:rsidP="000632C6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สัญญาเช่า</w:t>
      </w:r>
    </w:p>
    <w:p w14:paraId="1E78F79C" w14:textId="77777777" w:rsidR="00DE1915" w:rsidRPr="00161E24" w:rsidRDefault="00DE1915" w:rsidP="00382A1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221EE8FA" w14:textId="597F3986" w:rsidR="00382A11" w:rsidRPr="00161E24" w:rsidRDefault="00382A11" w:rsidP="00382A11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075047" w:rsidRPr="00161E24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161E24">
        <w:rPr>
          <w:rFonts w:asciiTheme="majorBidi" w:hAnsiTheme="majorBidi" w:cstheme="majorBidi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075047" w:rsidRPr="00161E24">
        <w:rPr>
          <w:rFonts w:asciiTheme="majorBidi" w:hAnsiTheme="majorBidi" w:cstheme="majorBidi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16DC7AB1" w14:textId="77777777" w:rsidR="00382A11" w:rsidRPr="00161E24" w:rsidRDefault="00382A11" w:rsidP="00382A1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161E24" w:rsidDel="005868E9">
        <w:rPr>
          <w:rFonts w:asciiTheme="majorBidi" w:hAnsiTheme="majorBidi" w:cstheme="majorBidi"/>
          <w:sz w:val="24"/>
          <w:szCs w:val="24"/>
          <w:shd w:val="clear" w:color="auto" w:fill="CCCCCC"/>
          <w:cs/>
        </w:rPr>
        <w:t xml:space="preserve"> </w:t>
      </w:r>
    </w:p>
    <w:p w14:paraId="12A622E8" w14:textId="2BB5A2FB" w:rsidR="00350F4E" w:rsidRPr="00161E24" w:rsidRDefault="00350F4E" w:rsidP="00BD7DC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2FFEB843" w14:textId="77777777" w:rsidR="00350F4E" w:rsidRPr="00161E24" w:rsidRDefault="00350F4E" w:rsidP="00BD7DC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D90250" w14:textId="56DFBEAD" w:rsidR="00BD7DC2" w:rsidRPr="00161E24" w:rsidRDefault="00BD7DC2" w:rsidP="00BD7DC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  <w:r w:rsidR="009A54B5">
        <w:rPr>
          <w:rFonts w:asciiTheme="majorBidi" w:hAnsiTheme="majorBidi" w:cstheme="majorBidi"/>
          <w:sz w:val="30"/>
          <w:szCs w:val="30"/>
          <w:cs/>
        </w:rPr>
        <w:br/>
      </w:r>
      <w:r w:rsidR="00350F4E" w:rsidRPr="00161E24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</w:t>
      </w:r>
      <w:r w:rsidR="008B60CA" w:rsidRPr="00161E24">
        <w:rPr>
          <w:rFonts w:asciiTheme="majorBidi" w:hAnsiTheme="majorBidi" w:cstheme="majorBidi"/>
          <w:sz w:val="30"/>
          <w:szCs w:val="30"/>
          <w:cs/>
        </w:rPr>
        <w:t>บ</w:t>
      </w:r>
      <w:r w:rsidR="00350F4E" w:rsidRPr="00161E24">
        <w:rPr>
          <w:rFonts w:asciiTheme="majorBidi" w:hAnsiTheme="majorBidi" w:cstheme="majorBidi"/>
          <w:sz w:val="30"/>
          <w:szCs w:val="30"/>
          <w:cs/>
        </w:rPr>
        <w:t>ที่ไม่เป็นการเช่าเป็นสัญญาเช่าทั้งหมด</w:t>
      </w:r>
    </w:p>
    <w:p w14:paraId="413A71CE" w14:textId="77777777" w:rsidR="00BD7DC2" w:rsidRPr="00161E24" w:rsidRDefault="00BD7DC2" w:rsidP="00BD7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A2CD542" w14:textId="3F190116" w:rsidR="00BD7DC2" w:rsidRPr="00161E24" w:rsidRDefault="00BD7DC2" w:rsidP="00BD7DC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485B733" w14:textId="3A02925D" w:rsidR="00BA44B3" w:rsidRPr="00161E24" w:rsidRDefault="00BA44B3" w:rsidP="003E017D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2C68C4" w14:textId="0F3FFDD3" w:rsidR="00382A11" w:rsidRDefault="00382A11" w:rsidP="00382A1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AD632F" w:rsidRPr="00161E24">
        <w:rPr>
          <w:rFonts w:asciiTheme="majorBidi" w:hAnsiTheme="majorBidi" w:cstheme="majorBidi"/>
          <w:sz w:val="30"/>
          <w:szCs w:val="30"/>
          <w:cs/>
        </w:rPr>
        <w:t>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="00AD632F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AD632F" w:rsidRPr="00161E24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="00756B9A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4F94638" w14:textId="77777777" w:rsidR="00602290" w:rsidRPr="00161E24" w:rsidRDefault="00602290" w:rsidP="00382A1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069444" w14:textId="46BD1A7B" w:rsidR="00021905" w:rsidRPr="00161E24" w:rsidRDefault="00021905" w:rsidP="00382A1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161E24">
        <w:rPr>
          <w:rFonts w:asciiTheme="majorBidi" w:eastAsia="MS Mincho" w:hAnsiTheme="majorBidi" w:cstheme="majorBidi"/>
          <w:sz w:val="30"/>
          <w:szCs w:val="30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161E2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161E24">
        <w:rPr>
          <w:rFonts w:asciiTheme="majorBidi" w:eastAsia="MS Mincho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</w:t>
      </w:r>
      <w:r w:rsidR="00E560D7" w:rsidRPr="00161E24">
        <w:rPr>
          <w:rFonts w:asciiTheme="majorBidi" w:eastAsia="MS Mincho" w:hAnsiTheme="majorBidi" w:cstheme="majorBidi"/>
          <w:sz w:val="30"/>
          <w:szCs w:val="30"/>
          <w:cs/>
        </w:rPr>
        <w:t xml:space="preserve"> โดยนำอัตราดอกเบี้ยจากแหล่งข้อมูลทางการเงิน</w:t>
      </w:r>
      <w:r w:rsidR="009769B6" w:rsidRPr="00161E24">
        <w:rPr>
          <w:rFonts w:asciiTheme="majorBidi" w:eastAsia="MS Mincho" w:hAnsiTheme="majorBidi" w:cstheme="majorBidi"/>
          <w:sz w:val="30"/>
          <w:szCs w:val="30"/>
          <w:cs/>
        </w:rPr>
        <w:t>ของบริษัท</w:t>
      </w:r>
      <w:r w:rsidR="00E560D7" w:rsidRPr="00161E24">
        <w:rPr>
          <w:rFonts w:asciiTheme="majorBidi" w:eastAsia="MS Mincho" w:hAnsiTheme="majorBidi" w:cstheme="majorBidi"/>
          <w:sz w:val="30"/>
          <w:szCs w:val="30"/>
          <w:cs/>
        </w:rPr>
        <w:t>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42F0F25" w14:textId="77777777" w:rsidR="00021905" w:rsidRPr="00161E24" w:rsidRDefault="00021905" w:rsidP="00382A1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0CF42269" w14:textId="0FB5D5CD" w:rsidR="00382A11" w:rsidRPr="00161E24" w:rsidRDefault="001771D8" w:rsidP="00382A1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1E24">
        <w:rPr>
          <w:rFonts w:asciiTheme="majorBidi" w:eastAsia="MS Mincho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</w:t>
      </w:r>
      <w:r w:rsidR="000F55D6">
        <w:rPr>
          <w:rFonts w:asciiTheme="majorBidi" w:eastAsia="MS Mincho" w:hAnsiTheme="majorBidi" w:cstheme="majorBidi"/>
          <w:sz w:val="30"/>
          <w:szCs w:val="30"/>
          <w:cs/>
        </w:rPr>
        <w:br/>
      </w:r>
      <w:r w:rsidRPr="00161E24">
        <w:rPr>
          <w:rFonts w:asciiTheme="majorBidi" w:eastAsia="MS Mincho" w:hAnsiTheme="majorBidi" w:cstheme="majorBidi"/>
          <w:sz w:val="30"/>
          <w:szCs w:val="30"/>
          <w:cs/>
        </w:rPr>
        <w:t>ลดมูลค่าลงจนเป็นศูนย์แล้ว</w:t>
      </w:r>
    </w:p>
    <w:p w14:paraId="059439EA" w14:textId="77777777" w:rsidR="000632C6" w:rsidRDefault="000632C6" w:rsidP="00507A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3BA4970C" w14:textId="77777777" w:rsidR="00CA1CC6" w:rsidRDefault="00CA1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i/>
          <w:iCs/>
          <w:sz w:val="30"/>
          <w:szCs w:val="30"/>
          <w:cs/>
        </w:rPr>
        <w:br w:type="page"/>
      </w:r>
    </w:p>
    <w:p w14:paraId="32A98F22" w14:textId="70A66CB0" w:rsidR="00507AF9" w:rsidRPr="00161E24" w:rsidRDefault="00507AF9" w:rsidP="00507A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i/>
          <w:iCs/>
          <w:sz w:val="30"/>
          <w:szCs w:val="30"/>
          <w:cs/>
        </w:rPr>
        <w:lastRenderedPageBreak/>
        <w:t>ในฐานะผู้ให้เช่า</w:t>
      </w:r>
    </w:p>
    <w:p w14:paraId="2DE4E4F8" w14:textId="77777777" w:rsidR="00507AF9" w:rsidRPr="00161E24" w:rsidRDefault="00507AF9" w:rsidP="00507A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130BADC" w14:textId="0B3BCD13" w:rsidR="00507AF9" w:rsidRPr="00161E24" w:rsidRDefault="00507AF9" w:rsidP="00507A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1E24">
        <w:rPr>
          <w:rFonts w:asciiTheme="majorBidi" w:hAnsiTheme="majorBidi" w:cstheme="majorBidi"/>
          <w:b/>
          <w:sz w:val="30"/>
          <w:szCs w:val="30"/>
          <w:cs/>
        </w:rPr>
        <w:t>ณ วันที่เริ่มต้นของสัญญาเช่าหรือวันที่มีการเปลี่ยนแปลงสัญญาเช่า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</w:t>
      </w:r>
      <w:r w:rsidR="00E47B28">
        <w:rPr>
          <w:rFonts w:asciiTheme="majorBidi" w:hAnsiTheme="majorBidi" w:cstheme="majorBidi" w:hint="cs"/>
          <w:b/>
          <w:sz w:val="30"/>
          <w:szCs w:val="30"/>
          <w:cs/>
        </w:rPr>
        <w:t>ของสัญญา</w:t>
      </w:r>
      <w:r w:rsidRPr="00161E24">
        <w:rPr>
          <w:rFonts w:asciiTheme="majorBidi" w:hAnsiTheme="majorBidi" w:cstheme="majorBidi"/>
          <w:b/>
          <w:sz w:val="30"/>
          <w:szCs w:val="30"/>
          <w:cs/>
        </w:rPr>
        <w:t xml:space="preserve">ตามเกณฑ์ราคาขายที่เป็นเอกเทศ </w:t>
      </w:r>
    </w:p>
    <w:p w14:paraId="057D6FAE" w14:textId="77777777" w:rsidR="00507AF9" w:rsidRPr="00161E24" w:rsidRDefault="00507AF9" w:rsidP="00507AF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38320CF3" w14:textId="1AD5ED63" w:rsidR="00507AF9" w:rsidRPr="00161E24" w:rsidRDefault="00507AF9" w:rsidP="00507AF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  <w:r w:rsidRPr="00161E24">
        <w:rPr>
          <w:rFonts w:asciiTheme="majorBidi" w:eastAsia="MS Mincho" w:hAnsiTheme="majorBidi" w:cstheme="majorBidi"/>
          <w:b/>
          <w:sz w:val="30"/>
          <w:szCs w:val="30"/>
          <w:cs/>
        </w:rPr>
        <w:t>ณ วันเริ่มต้นของสัญญา</w:t>
      </w:r>
      <w:r w:rsidR="00D8294D" w:rsidRPr="00161E24">
        <w:rPr>
          <w:rFonts w:asciiTheme="majorBidi" w:eastAsia="MS Mincho" w:hAnsiTheme="majorBidi" w:cstheme="majorBidi"/>
          <w:b/>
          <w:sz w:val="30"/>
          <w:szCs w:val="30"/>
          <w:cs/>
        </w:rPr>
        <w:t>ให้เช่า</w:t>
      </w:r>
      <w:r w:rsidR="001D2055" w:rsidRPr="00161E24">
        <w:rPr>
          <w:rFonts w:asciiTheme="majorBidi" w:eastAsia="MS Mincho" w:hAnsiTheme="majorBidi" w:cstheme="majorBidi"/>
          <w:b/>
          <w:sz w:val="30"/>
          <w:szCs w:val="30"/>
          <w:cs/>
        </w:rPr>
        <w:t xml:space="preserve"> กลุ่มบริษัทพิจารณาจัดประเภทสัญญาเช่าที่</w:t>
      </w:r>
      <w:r w:rsidRPr="00161E24">
        <w:rPr>
          <w:rFonts w:asciiTheme="majorBidi" w:eastAsia="MS Mincho" w:hAnsiTheme="majorBidi" w:cstheme="majorBidi"/>
          <w:b/>
          <w:sz w:val="30"/>
          <w:szCs w:val="30"/>
          <w:cs/>
        </w:rPr>
        <w:t xml:space="preserve">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</w:t>
      </w:r>
      <w:r w:rsidR="001D2055" w:rsidRPr="00161E24">
        <w:rPr>
          <w:rFonts w:asciiTheme="majorBidi" w:eastAsia="MS Mincho" w:hAnsiTheme="majorBidi" w:cstheme="majorBidi"/>
          <w:b/>
          <w:sz w:val="30"/>
          <w:szCs w:val="30"/>
          <w:cs/>
        </w:rPr>
        <w:t>สัญญาที่ไม่เข้าเงื่อนไข</w:t>
      </w:r>
      <w:r w:rsidRPr="00161E24">
        <w:rPr>
          <w:rFonts w:asciiTheme="majorBidi" w:eastAsia="MS Mincho" w:hAnsiTheme="majorBidi" w:cstheme="majorBidi"/>
          <w:b/>
          <w:sz w:val="30"/>
          <w:szCs w:val="30"/>
          <w:cs/>
        </w:rPr>
        <w:t>ดังกล่าวจะจัดประเภทเป็นสัญญาเช่าดำเนินงาน</w:t>
      </w:r>
    </w:p>
    <w:p w14:paraId="681EC153" w14:textId="09E97F9B" w:rsidR="00BA44B3" w:rsidRPr="00161E24" w:rsidRDefault="00BA44B3" w:rsidP="00F861A3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  <w:cs/>
        </w:rPr>
      </w:pPr>
    </w:p>
    <w:p w14:paraId="57AF2A57" w14:textId="2D4EF4F5" w:rsidR="00E874D5" w:rsidRPr="00161E24" w:rsidRDefault="00E874D5" w:rsidP="00E874D5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  <w:r w:rsidRPr="00161E24">
        <w:rPr>
          <w:rFonts w:asciiTheme="majorBidi" w:eastAsia="MS Mincho" w:hAnsiTheme="majorBidi" w:cstheme="majorBidi"/>
          <w:b/>
          <w:sz w:val="30"/>
          <w:szCs w:val="30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119C5064" w14:textId="77777777" w:rsidR="003F3BFD" w:rsidRPr="00161E24" w:rsidRDefault="003F3BFD" w:rsidP="00507AF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</w:p>
    <w:p w14:paraId="50C4F287" w14:textId="64788847" w:rsidR="00507AF9" w:rsidRPr="00161E24" w:rsidRDefault="00507AF9" w:rsidP="00507AF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eastAsia="MS Mincho" w:hAnsiTheme="majorBidi" w:cstheme="majorBidi"/>
          <w:b/>
          <w:sz w:val="30"/>
          <w:szCs w:val="30"/>
        </w:rPr>
      </w:pPr>
      <w:r w:rsidRPr="00161E24">
        <w:rPr>
          <w:rFonts w:asciiTheme="majorBidi" w:eastAsia="MS Mincho" w:hAnsiTheme="majorBidi" w:cstheme="majorBidi"/>
          <w:b/>
          <w:sz w:val="30"/>
          <w:szCs w:val="30"/>
          <w:cs/>
        </w:rPr>
        <w:t>กลุ่มบริษัทรับรู้ค่าเช่าที่ได้รับจากสัญญาเช่าดำเนินงาน</w:t>
      </w:r>
      <w:r w:rsidR="000632C6">
        <w:rPr>
          <w:rFonts w:asciiTheme="majorBidi" w:eastAsia="MS Mincho" w:hAnsiTheme="majorBidi" w:cstheme="majorBidi" w:hint="cs"/>
          <w:b/>
          <w:sz w:val="30"/>
          <w:szCs w:val="30"/>
          <w:cs/>
        </w:rPr>
        <w:t>ในกำไรหรือขาดทุน</w:t>
      </w:r>
      <w:r w:rsidRPr="00161E24">
        <w:rPr>
          <w:rFonts w:asciiTheme="majorBidi" w:eastAsia="MS Mincho" w:hAnsiTheme="majorBidi" w:cstheme="majorBidi"/>
          <w:b/>
          <w:sz w:val="30"/>
          <w:szCs w:val="30"/>
          <w:cs/>
        </w:rPr>
        <w:t xml:space="preserve">ด้วยวิธีเส้นตรงตลอดอายุสัญญาเช่า และแสดงเป็นส่วนหนึ่งของรายได้ค่าเช่า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 ค่าเช่าที่อาจเกิดขึ้นรับรู้เป็นรายได้ในรอบระยะเวลาบัญชีที่ได้รับ </w:t>
      </w:r>
    </w:p>
    <w:p w14:paraId="7BA3CC8D" w14:textId="77777777" w:rsidR="00F21090" w:rsidRPr="009A7021" w:rsidRDefault="00F21090" w:rsidP="00507AF9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44556DBF" w14:textId="0968E6E2" w:rsidR="00B9517A" w:rsidRPr="00161E24" w:rsidRDefault="00B9517A" w:rsidP="00224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1E24">
        <w:rPr>
          <w:rFonts w:asciiTheme="majorBidi" w:hAnsiTheme="majorBidi" w:cstheme="majorBidi"/>
          <w:b/>
          <w:sz w:val="30"/>
          <w:szCs w:val="30"/>
          <w:cs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</w:t>
      </w:r>
      <w:r w:rsidR="00CA1CC6">
        <w:rPr>
          <w:rFonts w:asciiTheme="majorBidi" w:hAnsiTheme="majorBidi" w:cstheme="majorBidi"/>
          <w:b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b/>
          <w:sz w:val="30"/>
          <w:szCs w:val="30"/>
          <w:cs/>
        </w:rPr>
        <w:t>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</w:t>
      </w:r>
      <w:r w:rsidR="00CA1CC6">
        <w:rPr>
          <w:rFonts w:asciiTheme="majorBidi" w:hAnsiTheme="majorBidi" w:cstheme="majorBidi"/>
          <w:b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b/>
          <w:sz w:val="30"/>
          <w:szCs w:val="30"/>
          <w:cs/>
        </w:rPr>
        <w:t>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 ๆ ตลอดจนการประเมินข้อมูลสภาวการณ์เศรษฐกิจ</w:t>
      </w:r>
      <w:r w:rsidR="00CA1CC6">
        <w:rPr>
          <w:rFonts w:asciiTheme="majorBidi" w:hAnsiTheme="majorBidi" w:cstheme="majorBidi"/>
          <w:b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b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  <w:r w:rsidR="00225E36" w:rsidRPr="00161E24">
        <w:rPr>
          <w:rFonts w:asciiTheme="majorBidi" w:hAnsiTheme="majorBidi" w:cstheme="majorBidi"/>
          <w:b/>
          <w:sz w:val="30"/>
          <w:szCs w:val="30"/>
          <w:cs/>
        </w:rPr>
        <w:t xml:space="preserve"> กลุ่มบริษัทตัดรายการลูกหนี้สัญญาเช่าตามที่เปิดเผยในหมายเหตุข้อ </w:t>
      </w:r>
      <w:r w:rsidR="000632C6" w:rsidRPr="000F55D6">
        <w:rPr>
          <w:rFonts w:asciiTheme="majorBidi" w:hAnsiTheme="majorBidi" w:cstheme="majorBidi"/>
          <w:bCs/>
          <w:sz w:val="30"/>
          <w:szCs w:val="30"/>
        </w:rPr>
        <w:t>3</w:t>
      </w:r>
      <w:r w:rsidR="00225E36" w:rsidRPr="00161E24">
        <w:rPr>
          <w:rFonts w:asciiTheme="majorBidi" w:hAnsiTheme="majorBidi" w:cstheme="majorBidi"/>
          <w:bCs/>
          <w:sz w:val="30"/>
          <w:szCs w:val="30"/>
          <w:cs/>
        </w:rPr>
        <w:t xml:space="preserve"> </w:t>
      </w:r>
      <w:r w:rsidR="00225E36" w:rsidRPr="00161E24">
        <w:rPr>
          <w:rFonts w:asciiTheme="majorBidi" w:hAnsiTheme="majorBidi" w:cstheme="majorBidi"/>
          <w:bCs/>
          <w:sz w:val="30"/>
          <w:szCs w:val="30"/>
        </w:rPr>
        <w:t>(</w:t>
      </w:r>
      <w:r w:rsidR="00225E36" w:rsidRPr="00161E24">
        <w:rPr>
          <w:rFonts w:asciiTheme="majorBidi" w:hAnsiTheme="majorBidi" w:cstheme="majorBidi"/>
          <w:b/>
          <w:sz w:val="30"/>
          <w:szCs w:val="30"/>
          <w:cs/>
        </w:rPr>
        <w:t>ง)</w:t>
      </w:r>
    </w:p>
    <w:p w14:paraId="35BE1EC7" w14:textId="79ECB8F4" w:rsidR="001D2055" w:rsidRPr="00161E24" w:rsidRDefault="001D20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</w:p>
    <w:p w14:paraId="4DF319E6" w14:textId="77777777" w:rsidR="002A2AA4" w:rsidRPr="00161E24" w:rsidRDefault="002A2AA4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02355876" w14:textId="77777777" w:rsidR="002A2AA4" w:rsidRPr="00161E24" w:rsidRDefault="002A2AA4" w:rsidP="002A2AA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123B9F" w14:textId="3D655462" w:rsidR="00602290" w:rsidRDefault="002A2AA4" w:rsidP="00F861A3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9A7021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  <w:r w:rsidR="00602290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503F4DC" w14:textId="482FFECE" w:rsidR="002A2AA4" w:rsidRPr="00161E24" w:rsidRDefault="002A2AA4" w:rsidP="00F9483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ขาดทุนจากการด้อยค่ารับรู้</w:t>
      </w:r>
      <w:r w:rsidR="00506F00" w:rsidRPr="00161E24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161E24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</w:t>
      </w:r>
      <w:r w:rsidR="00682FE7" w:rsidRPr="00161E24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161E24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</w:p>
    <w:p w14:paraId="7C25A9A0" w14:textId="77777777" w:rsidR="002A2AA4" w:rsidRPr="00161E24" w:rsidRDefault="002A2AA4" w:rsidP="002A2AA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4BE96147" w14:textId="71F1EBBE" w:rsidR="002A2AA4" w:rsidRPr="00161E24" w:rsidRDefault="002A2AA4" w:rsidP="002A2AA4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 ในการประเมินมูลค่าจากการใช้ของสินทรัพย์ 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3AA2D9F2" w14:textId="77777777" w:rsidR="002A2AA4" w:rsidRPr="00161E24" w:rsidRDefault="002A2AA4" w:rsidP="002A2AA4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1253850" w14:textId="314442AE" w:rsidR="001D2055" w:rsidRPr="00161E24" w:rsidRDefault="002A2AA4" w:rsidP="00337B3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</w:t>
      </w:r>
      <w:r w:rsidR="00F9483C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F9483C" w:rsidRPr="00161E24">
        <w:rPr>
          <w:rFonts w:asciiTheme="majorBidi" w:hAnsiTheme="majorBidi" w:cstheme="majorBidi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="00F9483C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2ED1EAD" w14:textId="4BC134AA" w:rsidR="00BA188F" w:rsidRPr="00161E24" w:rsidRDefault="00BA188F" w:rsidP="00224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7288D6C3" w14:textId="01FC9BAE" w:rsidR="00527A7A" w:rsidRPr="00161E24" w:rsidRDefault="0053308C" w:rsidP="00516440">
      <w:pPr>
        <w:pStyle w:val="ListParagraph"/>
        <w:numPr>
          <w:ilvl w:val="1"/>
          <w:numId w:val="6"/>
        </w:numPr>
        <w:tabs>
          <w:tab w:val="clear" w:pos="454"/>
          <w:tab w:val="clear" w:pos="518"/>
          <w:tab w:val="left" w:pos="540"/>
        </w:tabs>
        <w:rPr>
          <w:rFonts w:asciiTheme="majorBidi" w:eastAsia="MS Mincho" w:hAnsiTheme="majorBidi"/>
          <w:b/>
          <w:bCs/>
          <w:i/>
          <w:iCs/>
          <w:sz w:val="30"/>
          <w:szCs w:val="30"/>
          <w:cs/>
          <w:lang w:val="th-TH"/>
        </w:rPr>
      </w:pPr>
      <w:r w:rsidRPr="00161E24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ผลประโยชน์ของพนักงาน </w:t>
      </w:r>
    </w:p>
    <w:p w14:paraId="322E10D5" w14:textId="77777777" w:rsidR="00527A7A" w:rsidRPr="00161E24" w:rsidRDefault="00527A7A" w:rsidP="00527A7A">
      <w:pPr>
        <w:pStyle w:val="ListParagraph"/>
        <w:ind w:left="518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</w:p>
    <w:p w14:paraId="34D04261" w14:textId="0BD59516" w:rsidR="00B00CAB" w:rsidRPr="00161E24" w:rsidRDefault="00B00CAB" w:rsidP="00E04E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line="240" w:lineRule="auto"/>
        <w:ind w:left="549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โครงการสมทบเงิน</w:t>
      </w:r>
    </w:p>
    <w:p w14:paraId="0074C818" w14:textId="77777777" w:rsidR="00A65F4A" w:rsidRPr="00161E24" w:rsidRDefault="00A65F4A" w:rsidP="0062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71E6609" w14:textId="07346020" w:rsidR="0018275E" w:rsidRPr="00161E24" w:rsidRDefault="00CD63C2" w:rsidP="00E84C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ภาระผูกพันในการสมทบเข้า</w:t>
      </w:r>
      <w:r w:rsidR="00F9483C" w:rsidRPr="00161E24">
        <w:rPr>
          <w:rFonts w:asciiTheme="majorBidi" w:hAnsiTheme="majorBidi" w:cstheme="majorBidi"/>
          <w:sz w:val="30"/>
          <w:szCs w:val="30"/>
          <w:cs/>
        </w:rPr>
        <w:t>กองทุนสำรองเลี้ยงชีพสำหรับพนักงานของ</w:t>
      </w:r>
      <w:r w:rsidR="00A83CDC" w:rsidRPr="00161E2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161E24">
        <w:rPr>
          <w:rFonts w:asciiTheme="majorBidi" w:hAnsiTheme="majorBidi" w:cstheme="majorBidi"/>
          <w:sz w:val="30"/>
          <w:szCs w:val="30"/>
          <w:cs/>
        </w:rPr>
        <w:t>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76D9325" w14:textId="77777777" w:rsidR="005D7698" w:rsidRPr="00161E24" w:rsidRDefault="005D7698" w:rsidP="0062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8E33B7D" w14:textId="176AD293" w:rsidR="00BA44B3" w:rsidRPr="00161E24" w:rsidRDefault="00B00CAB" w:rsidP="00527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781D1266" w14:textId="77777777" w:rsidR="00A65F4A" w:rsidRPr="00161E24" w:rsidRDefault="00A65F4A" w:rsidP="00527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04A253A" w14:textId="610CD9E0" w:rsidR="00BA44B3" w:rsidRPr="00161E24" w:rsidRDefault="00527A7A" w:rsidP="0062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0632C6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</w:t>
      </w:r>
      <w:r w:rsidR="00551454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ที่ประมาณการไว้</w:t>
      </w:r>
    </w:p>
    <w:p w14:paraId="7BDCD839" w14:textId="4002BA78" w:rsidR="00CD4E92" w:rsidRDefault="00CD4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B76350A" w14:textId="793F4ADC" w:rsidR="00CD63C2" w:rsidRPr="00161E24" w:rsidRDefault="00CD63C2" w:rsidP="0062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</w:t>
      </w:r>
      <w:r w:rsidR="009923EE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9923EE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ณ ต้นปีโดยคำนึงถึงการเปลี่ยนแปลงใด</w:t>
      </w:r>
      <w:r w:rsidR="00995469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624581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2E72CE20" w14:textId="4E68FFEB" w:rsidR="00BA44B3" w:rsidRPr="00161E24" w:rsidRDefault="00BA4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0DD6A4B" w14:textId="4CD48FDC" w:rsidR="00306C8D" w:rsidRPr="00161E24" w:rsidRDefault="00CD63C2" w:rsidP="0062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924D93" w:rsidRPr="00161E24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403D5596" w14:textId="77777777" w:rsidR="00755475" w:rsidRPr="00161E24" w:rsidRDefault="00755475" w:rsidP="00D1440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0C092839" w14:textId="77777777" w:rsidR="00043DB1" w:rsidRPr="00161E24" w:rsidRDefault="00CD63C2" w:rsidP="00D1440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5658C62F" w14:textId="4E0E4921" w:rsidR="00BA188F" w:rsidRPr="00161E24" w:rsidRDefault="00BA188F" w:rsidP="00224BF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</w:pPr>
    </w:p>
    <w:p w14:paraId="26B7CABF" w14:textId="77777777" w:rsidR="00AC0F1F" w:rsidRPr="00161E24" w:rsidRDefault="00AC0F1F" w:rsidP="007A3F82">
      <w:pPr>
        <w:pStyle w:val="Heading8"/>
        <w:numPr>
          <w:ilvl w:val="1"/>
          <w:numId w:val="6"/>
        </w:numPr>
        <w:tabs>
          <w:tab w:val="left" w:pos="1350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ประมาณการหนี้สิน</w:t>
      </w:r>
    </w:p>
    <w:p w14:paraId="73E9DAC6" w14:textId="77777777" w:rsidR="00AC0F1F" w:rsidRPr="00161E24" w:rsidRDefault="00AC0F1F" w:rsidP="00FC67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D7AD284" w14:textId="18733F6B" w:rsidR="00973CF1" w:rsidRPr="00161E24" w:rsidRDefault="000B307C" w:rsidP="000B307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</w:t>
      </w:r>
      <w:r w:rsidR="002A1C28" w:rsidRPr="00161E24">
        <w:rPr>
          <w:rFonts w:asciiTheme="majorBidi" w:hAnsiTheme="majorBidi" w:cstheme="majorBidi"/>
          <w:i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i/>
          <w:sz w:val="30"/>
          <w:szCs w:val="30"/>
          <w:cs/>
        </w:rPr>
        <w:t>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B23105" w:rsidRPr="00161E24">
        <w:rPr>
          <w:rFonts w:asciiTheme="majorBidi" w:hAnsiTheme="majorBidi" w:cstheme="majorBidi"/>
          <w:i/>
          <w:sz w:val="30"/>
          <w:szCs w:val="30"/>
          <w:cs/>
        </w:rPr>
        <w:t>ผูกพัน</w:t>
      </w:r>
      <w:r w:rsidRPr="00161E24">
        <w:rPr>
          <w:rFonts w:asciiTheme="majorBidi" w:hAnsiTheme="majorBidi" w:cstheme="majorBidi"/>
          <w:i/>
          <w:sz w:val="30"/>
          <w:szCs w:val="30"/>
          <w:cs/>
        </w:rPr>
        <w:t>ดังกล่าว</w:t>
      </w:r>
      <w:bookmarkStart w:id="2" w:name="_Hlk37163182"/>
      <w:r w:rsidR="00D312CB" w:rsidRPr="00161E24">
        <w:rPr>
          <w:rFonts w:asciiTheme="majorBidi" w:hAnsiTheme="majorBidi" w:cstheme="majorBidi"/>
          <w:i/>
          <w:sz w:val="30"/>
          <w:szCs w:val="30"/>
          <w:cs/>
        </w:rPr>
        <w:br/>
      </w:r>
      <w:bookmarkEnd w:id="2"/>
      <w:r w:rsidRPr="00161E24">
        <w:rPr>
          <w:rFonts w:asciiTheme="majorBidi" w:hAnsiTheme="majorBidi" w:cstheme="majorBidi"/>
          <w:i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D188730" w14:textId="77777777" w:rsidR="00527A7A" w:rsidRPr="00161E24" w:rsidRDefault="00527A7A" w:rsidP="000B307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07F298" w14:textId="77777777" w:rsidR="00D64682" w:rsidRPr="00161E24" w:rsidRDefault="00D64682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25F272B5" w14:textId="77777777" w:rsidR="00D64682" w:rsidRPr="00161E24" w:rsidRDefault="00D64682" w:rsidP="00D6468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1275A26" w14:textId="6274D8DF" w:rsidR="003D1B66" w:rsidRPr="00161E24" w:rsidRDefault="003D1B66" w:rsidP="003D1B6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5179DC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ที่กลุ่มบริษัท สามารถเข้าถึงได้ในวันดังกล่าว มูลค่ายุติธรรมของหนี้สินสะท้อนผลกระทบของความเสี่ยงที่</w:t>
      </w:r>
      <w:r w:rsidR="005179DC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ไม่สามารถปฏิบัติตามข้อกำหนดของภาระผูกพัน</w:t>
      </w:r>
    </w:p>
    <w:p w14:paraId="74DB712F" w14:textId="2B646E4D" w:rsidR="00CD4E92" w:rsidRDefault="00CD4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1921AC0" w14:textId="65D8A988" w:rsidR="00D64682" w:rsidRPr="00161E24" w:rsidRDefault="00D64682" w:rsidP="00D6468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</w:t>
      </w:r>
      <w:r w:rsidR="00DA68FE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43ECA44B" w14:textId="77777777" w:rsidR="00C36BF8" w:rsidRPr="00161E24" w:rsidRDefault="00C36BF8" w:rsidP="00D6468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190932" w14:textId="412AAD1A" w:rsidR="00D64682" w:rsidRPr="00161E24" w:rsidRDefault="00D64682" w:rsidP="000632C6">
      <w:pPr>
        <w:pStyle w:val="block"/>
        <w:numPr>
          <w:ilvl w:val="0"/>
          <w:numId w:val="32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47B2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0C58DB" w:rsidRPr="00E47B2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E47B2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482AE03" w14:textId="12BAA0B6" w:rsidR="00D64682" w:rsidRPr="00161E24" w:rsidRDefault="00D64682" w:rsidP="000632C6">
      <w:pPr>
        <w:pStyle w:val="block"/>
        <w:numPr>
          <w:ilvl w:val="0"/>
          <w:numId w:val="32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47B2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47B2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C58DB" w:rsidRPr="00E47B2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161E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0C58DB" w:rsidRPr="00161E24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645A83D3" w14:textId="4F309DF8" w:rsidR="00D64682" w:rsidRPr="00161E24" w:rsidRDefault="00D64682" w:rsidP="000632C6">
      <w:pPr>
        <w:pStyle w:val="block"/>
        <w:numPr>
          <w:ilvl w:val="0"/>
          <w:numId w:val="32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47B2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47B2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C58DB" w:rsidRPr="00E47B28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E47B2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F803494" w14:textId="77777777" w:rsidR="003862D8" w:rsidRPr="00161E24" w:rsidRDefault="003862D8" w:rsidP="00947AD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0C6F80" w14:textId="571E6DDF" w:rsidR="00C36BF8" w:rsidRPr="00161E24" w:rsidRDefault="00C36BF8" w:rsidP="00C36B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5D7698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 w:rsidDel="001A6CC8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35A3409" w14:textId="77777777" w:rsidR="00C36BF8" w:rsidRPr="00161E24" w:rsidRDefault="00C36BF8" w:rsidP="00C36B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9B3D6B" w14:textId="3CE67A7D" w:rsidR="00C36BF8" w:rsidRPr="00161E24" w:rsidRDefault="00C36BF8" w:rsidP="00C36B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6B17FA1C" w14:textId="15185BFF" w:rsidR="00161E24" w:rsidRPr="00161E24" w:rsidRDefault="00161E24" w:rsidP="00224BF6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673CED6F" w14:textId="4804615D" w:rsidR="00133731" w:rsidRPr="00161E24" w:rsidRDefault="008D3752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="00133731"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  <w:r w:rsidR="00B9517A"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7706C5AF" w14:textId="244C0134" w:rsidR="00BA44B3" w:rsidRPr="00161E24" w:rsidRDefault="00BA44B3" w:rsidP="00803157">
      <w:pPr>
        <w:tabs>
          <w:tab w:val="clear" w:pos="227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3ED1560" w14:textId="2605A4CB" w:rsidR="00B9517A" w:rsidRPr="00161E24" w:rsidRDefault="00B9517A" w:rsidP="00002F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7452D3D2" w14:textId="77777777" w:rsidR="00C36BF8" w:rsidRPr="00002F8D" w:rsidRDefault="00C36BF8" w:rsidP="00002F8D">
      <w:pPr>
        <w:tabs>
          <w:tab w:val="clear" w:pos="227"/>
        </w:tabs>
        <w:ind w:left="540" w:right="72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3392ABD3" w14:textId="78031947" w:rsidR="00E30B22" w:rsidRPr="00161E24" w:rsidRDefault="00E30B22" w:rsidP="009B0891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002F8D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ภาษีมูลค่าเพิ่มและแสดงสุทธิจากส่วนลดการค้าและส่วนลดตามปริมาณ</w:t>
      </w:r>
    </w:p>
    <w:p w14:paraId="663D8B44" w14:textId="2D2EC931" w:rsidR="00BA44B3" w:rsidRPr="00161E24" w:rsidRDefault="00BA44B3" w:rsidP="00002F8D">
      <w:pPr>
        <w:tabs>
          <w:tab w:val="clear" w:pos="227"/>
        </w:tabs>
        <w:ind w:left="540" w:right="72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0ECA04E7" w14:textId="4BB1D2AB" w:rsidR="00BA44B3" w:rsidRPr="00161E24" w:rsidRDefault="00E15C53" w:rsidP="009B0891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</w:p>
    <w:p w14:paraId="11674024" w14:textId="77777777" w:rsidR="00356D2F" w:rsidRPr="00161E24" w:rsidRDefault="00356D2F" w:rsidP="00002F8D">
      <w:pPr>
        <w:tabs>
          <w:tab w:val="clear" w:pos="227"/>
        </w:tabs>
        <w:ind w:left="540" w:right="72"/>
        <w:jc w:val="thaiDistribute"/>
        <w:rPr>
          <w:rFonts w:asciiTheme="majorBidi" w:hAnsiTheme="majorBidi" w:cstheme="majorBidi"/>
          <w:sz w:val="28"/>
          <w:szCs w:val="28"/>
          <w:shd w:val="clear" w:color="auto" w:fill="D9D9D9" w:themeFill="background1" w:themeFillShade="D9"/>
        </w:rPr>
      </w:pPr>
    </w:p>
    <w:p w14:paraId="655BE988" w14:textId="333BA0F0" w:rsidR="0036314A" w:rsidRPr="00161E24" w:rsidRDefault="0036314A" w:rsidP="00F54A3C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 ได้แก่ รายได้จากการวิจัยส่วนผสมในอาหาร และการตรวจสอบสิ่งปนเปื้อนในอาหาร</w:t>
      </w:r>
      <w:r w:rsidR="00093D18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23DC834E" w14:textId="77777777" w:rsidR="00BA44B3" w:rsidRPr="00161E24" w:rsidRDefault="00BA44B3" w:rsidP="00002F8D">
      <w:pPr>
        <w:tabs>
          <w:tab w:val="clear" w:pos="227"/>
        </w:tabs>
        <w:ind w:left="540" w:right="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C210651" w14:textId="6553B224" w:rsidR="00CD4E92" w:rsidRDefault="00E15C53" w:rsidP="00F861A3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</w:t>
      </w:r>
      <w:r w:rsidR="00C36BF8" w:rsidRPr="00161E24">
        <w:rPr>
          <w:rFonts w:asciiTheme="majorBidi" w:hAnsiTheme="majorBidi" w:cstheme="majorBidi"/>
          <w:sz w:val="30"/>
          <w:szCs w:val="30"/>
          <w:cs/>
        </w:rPr>
        <w:t>รั</w:t>
      </w:r>
      <w:r w:rsidRPr="00161E24">
        <w:rPr>
          <w:rFonts w:asciiTheme="majorBidi" w:hAnsiTheme="majorBidi" w:cstheme="majorBidi"/>
          <w:sz w:val="30"/>
          <w:szCs w:val="30"/>
          <w:cs/>
        </w:rPr>
        <w:t>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หรือมีการให้บริการหลาย</w:t>
      </w:r>
      <w:r w:rsidR="00002F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 ประเภทในรอบระยะเวลารายงานที่แตกต่างกัน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BA188F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</w:t>
      </w:r>
      <w:r w:rsidR="00CD4E92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0456C9B" w14:textId="24B82EC0" w:rsidR="005B3F34" w:rsidRPr="00161E24" w:rsidRDefault="006F52D2" w:rsidP="00A5736C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ab/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="005B3F34"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12646295" w14:textId="77777777" w:rsidR="005B3F34" w:rsidRPr="00161E24" w:rsidRDefault="005B3F34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26B3AA" w14:textId="7AE9D4B9" w:rsidR="00384876" w:rsidRPr="00161E24" w:rsidRDefault="00384876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 </w:t>
      </w:r>
      <w:r w:rsidR="00C17164" w:rsidRPr="00161E24">
        <w:rPr>
          <w:rFonts w:asciiTheme="majorBidi" w:hAnsiTheme="majorBidi" w:cstheme="majorBidi"/>
          <w:sz w:val="30"/>
          <w:szCs w:val="30"/>
          <w:cs/>
        </w:rPr>
        <w:t>ซึ่ง</w:t>
      </w:r>
      <w:r w:rsidRPr="00161E24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57C749D0" w14:textId="77777777" w:rsidR="00950204" w:rsidRPr="00161E24" w:rsidRDefault="00950204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3678E3A" w14:textId="6C237F59" w:rsidR="00384876" w:rsidRPr="00161E24" w:rsidRDefault="00384876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</w:t>
      </w:r>
      <w:r w:rsidR="00FD03AD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ED0E26" w:rsidRPr="00161E24">
        <w:rPr>
          <w:rFonts w:asciiTheme="majorBidi" w:hAnsiTheme="majorBidi" w:cstheme="majorBidi"/>
          <w:sz w:val="30"/>
          <w:szCs w:val="30"/>
          <w:cs/>
        </w:rPr>
        <w:t>บันทึ</w:t>
      </w:r>
      <w:r w:rsidR="00FD03AD" w:rsidRPr="00161E24">
        <w:rPr>
          <w:rFonts w:asciiTheme="majorBidi" w:hAnsiTheme="majorBidi" w:cstheme="majorBidi"/>
          <w:sz w:val="30"/>
          <w:szCs w:val="30"/>
          <w:cs/>
        </w:rPr>
        <w:t>ก</w:t>
      </w:r>
      <w:r w:rsidRPr="00161E24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995469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</w:t>
      </w:r>
    </w:p>
    <w:p w14:paraId="1D5D6869" w14:textId="77777777" w:rsidR="00ED0E26" w:rsidRPr="00161E24" w:rsidRDefault="00ED0E26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6C61F4" w14:textId="166A272C" w:rsidR="00384876" w:rsidRDefault="00384876" w:rsidP="00112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</w:t>
      </w:r>
      <w:r w:rsidR="00E548E6" w:rsidRPr="00161E24">
        <w:rPr>
          <w:rFonts w:asciiTheme="majorBidi" w:hAnsiTheme="majorBidi" w:cstheme="majorBidi"/>
          <w:sz w:val="30"/>
          <w:szCs w:val="30"/>
          <w:cs/>
        </w:rPr>
        <w:t>นที่ใช้เพื่อความมุ่งหมายทางภาษี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ภาษีเงินได้รอการตัดบัญชีจะไม่ถูกรับรู้เมื่อเก</w:t>
      </w:r>
      <w:r w:rsidR="00E548E6" w:rsidRPr="00161E24">
        <w:rPr>
          <w:rFonts w:asciiTheme="majorBidi" w:hAnsiTheme="majorBidi" w:cstheme="majorBidi"/>
          <w:sz w:val="30"/>
          <w:szCs w:val="30"/>
          <w:cs/>
        </w:rPr>
        <w:t>ิดจากผลแตกต่างชั่วคราว</w:t>
      </w:r>
      <w:r w:rsidR="00112CC1" w:rsidRPr="00161E24">
        <w:rPr>
          <w:rFonts w:asciiTheme="majorBidi" w:hAnsiTheme="majorBidi" w:cstheme="majorBidi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สำหรับการรับรู้สินทรัพย์หรือหนี้สินในครั้งแรกซึ่งเป็นรายการที่ไม่ใช่การรวมธุรกิจและรายการนั้น</w:t>
      </w:r>
      <w:r w:rsidR="00660576">
        <w:rPr>
          <w:rFonts w:asciiTheme="majorBidi" w:hAnsiTheme="majorBidi" w:cstheme="majorBidi"/>
          <w:sz w:val="30"/>
          <w:szCs w:val="30"/>
        </w:rPr>
        <w:br/>
      </w:r>
      <w:r w:rsidR="00112CC1" w:rsidRPr="00161E24">
        <w:rPr>
          <w:rFonts w:asciiTheme="majorBidi" w:hAnsiTheme="majorBidi" w:cstheme="majorBidi"/>
          <w:sz w:val="30"/>
          <w:szCs w:val="30"/>
          <w:cs/>
        </w:rPr>
        <w:t xml:space="preserve">ไม่มีผลกระทบต่อกำไรขาดทุนทางบัญชีหรือทางภาษี </w:t>
      </w:r>
      <w:r w:rsidR="00112CC1" w:rsidRPr="00161E24">
        <w:rPr>
          <w:rFonts w:asciiTheme="majorBidi" w:eastAsia="Times New Roman" w:hAnsiTheme="majorBidi" w:cstheme="majorBidi"/>
          <w:sz w:val="30"/>
          <w:szCs w:val="30"/>
          <w:cs/>
        </w:rPr>
        <w:t>และผลแตกต่างที่เกี่ยวข้องกับเงินลงทุนในบริษัทย่อยและ</w:t>
      </w:r>
      <w:r w:rsidR="00660576">
        <w:rPr>
          <w:rFonts w:asciiTheme="majorBidi" w:eastAsia="Times New Roman" w:hAnsiTheme="majorBidi" w:cstheme="majorBidi"/>
          <w:sz w:val="30"/>
          <w:szCs w:val="30"/>
        </w:rPr>
        <w:br/>
      </w:r>
      <w:r w:rsidR="00112CC1" w:rsidRPr="00161E24">
        <w:rPr>
          <w:rFonts w:asciiTheme="majorBidi" w:eastAsia="Times New Roman" w:hAnsiTheme="majorBidi" w:cstheme="majorBidi"/>
          <w:sz w:val="30"/>
          <w:szCs w:val="30"/>
          <w:cs/>
        </w:rPr>
        <w:t>การร่วมค้าหากเป็นไปได้ว่าจะไม่มีการกลับรายการในอนาคตอันใกล้</w:t>
      </w:r>
    </w:p>
    <w:p w14:paraId="016D75B7" w14:textId="77777777" w:rsidR="000F5527" w:rsidRDefault="000F5527" w:rsidP="00112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6DC353C" w14:textId="48F75080" w:rsidR="00112CC1" w:rsidRPr="00161E24" w:rsidRDefault="00112CC1" w:rsidP="00112CC1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660576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ทั้งนี้ สินทรัพย์</w:t>
      </w:r>
      <w:r w:rsidR="00660576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8F324A0" w14:textId="77777777" w:rsidR="00112CC1" w:rsidRPr="00161E24" w:rsidRDefault="00112CC1" w:rsidP="00112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52FD3C6" w14:textId="02D0E233" w:rsidR="00112CC1" w:rsidRPr="00161E24" w:rsidRDefault="00112CC1" w:rsidP="00CC5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D37A062" w14:textId="77777777" w:rsidR="00F40D6A" w:rsidRPr="00161E24" w:rsidRDefault="00F40D6A" w:rsidP="00C54765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FCB1E3" w14:textId="0AEBF878" w:rsidR="009A7AEA" w:rsidRPr="00161E24" w:rsidRDefault="009A7AEA" w:rsidP="007A3F82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224135A5" w14:textId="77777777" w:rsidR="009A7AEA" w:rsidRPr="00161E24" w:rsidRDefault="009A7AEA" w:rsidP="00C5476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D0A5CBF" w14:textId="3B291444" w:rsidR="00F40D6A" w:rsidRPr="00161E24" w:rsidRDefault="00112CC1" w:rsidP="0005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1E24">
        <w:rPr>
          <w:rFonts w:asciiTheme="majorBidi" w:hAnsiTheme="majorBidi" w:cstheme="majorBidi"/>
          <w:b/>
          <w:sz w:val="30"/>
          <w:szCs w:val="30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</w:t>
      </w:r>
      <w:r w:rsidR="00E15CB3">
        <w:rPr>
          <w:rFonts w:asciiTheme="majorBidi" w:hAnsiTheme="majorBidi" w:cstheme="majorBidi"/>
          <w:b/>
          <w:sz w:val="30"/>
          <w:szCs w:val="30"/>
        </w:rPr>
        <w:br/>
      </w:r>
      <w:r w:rsidRPr="00161E24">
        <w:rPr>
          <w:rFonts w:asciiTheme="majorBidi" w:hAnsiTheme="majorBidi" w:cstheme="majorBidi"/>
          <w:b/>
          <w:sz w:val="30"/>
          <w:szCs w:val="30"/>
          <w:cs/>
        </w:rPr>
        <w:t>ถัวเฉลี่ยถ่วงน้ำหนักที่ออกจำหน่ายระหว่างปี</w:t>
      </w:r>
    </w:p>
    <w:p w14:paraId="689AA731" w14:textId="470C289A" w:rsidR="00783E76" w:rsidRPr="00161E24" w:rsidRDefault="00783E76" w:rsidP="00055D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05C9909C" w14:textId="77777777" w:rsidR="00CA1CC6" w:rsidRDefault="00CA1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4AE70855" w14:textId="76B12AF3" w:rsidR="005D131F" w:rsidRPr="00161E24" w:rsidRDefault="005D131F" w:rsidP="00093D18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4369244D" w14:textId="77777777" w:rsidR="00F9148B" w:rsidRPr="00161E24" w:rsidRDefault="00F9148B" w:rsidP="00F91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7815382D" w14:textId="5C31F27A" w:rsidR="004B30F2" w:rsidRPr="00161E24" w:rsidRDefault="00F9148B" w:rsidP="00AE2F0E">
      <w:pPr>
        <w:spacing w:line="240" w:lineRule="auto"/>
        <w:ind w:left="540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1E2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</w:t>
      </w:r>
      <w:r w:rsidR="0093649D" w:rsidRPr="00161E24">
        <w:rPr>
          <w:rFonts w:asciiTheme="majorBidi" w:hAnsiTheme="majorBidi" w:cstheme="majorBidi"/>
          <w:b/>
          <w:sz w:val="30"/>
          <w:szCs w:val="30"/>
        </w:rPr>
        <w:br/>
      </w:r>
      <w:r w:rsidRPr="00161E24">
        <w:rPr>
          <w:rFonts w:asciiTheme="majorBidi" w:hAnsiTheme="majorBidi" w:cstheme="majorBidi"/>
          <w:b/>
          <w:sz w:val="30"/>
          <w:szCs w:val="30"/>
          <w:cs/>
        </w:rPr>
        <w:t>กลุ่มบริษัทมีอำนาจควบคุมหรือควบคุมร่วมกันทั้งทางตรงและทางอ้อม หรือมีอิทธิพลอย่างมีสาระสำคัญ</w:t>
      </w:r>
      <w:r w:rsidR="0093649D" w:rsidRPr="00161E24">
        <w:rPr>
          <w:rFonts w:asciiTheme="majorBidi" w:hAnsiTheme="majorBidi" w:cstheme="majorBidi"/>
          <w:b/>
          <w:sz w:val="30"/>
          <w:szCs w:val="30"/>
        </w:rPr>
        <w:br/>
      </w:r>
      <w:r w:rsidRPr="00161E24">
        <w:rPr>
          <w:rFonts w:asciiTheme="majorBidi" w:hAnsiTheme="majorBidi" w:cstheme="majorBidi"/>
          <w:b/>
          <w:sz w:val="30"/>
          <w:szCs w:val="30"/>
          <w:cs/>
        </w:rPr>
        <w:t xml:space="preserve">ในการตัดสินใจทางการเงินและการบริหารต่อบุคคลหรือกิจการนั้น </w:t>
      </w:r>
    </w:p>
    <w:p w14:paraId="46CF8F05" w14:textId="77777777" w:rsidR="00AC7CD1" w:rsidRPr="00F861A3" w:rsidRDefault="00AC7CD1" w:rsidP="00F86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61190431" w14:textId="002AE603" w:rsidR="00CA1DD0" w:rsidRPr="00161E24" w:rsidRDefault="00CA1DD0" w:rsidP="00093D18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รายงานทางการเงินจำแนกตามส่วนงาน</w:t>
      </w:r>
    </w:p>
    <w:p w14:paraId="17C2B0BB" w14:textId="77777777" w:rsidR="00CA1DD0" w:rsidRPr="00161E24" w:rsidRDefault="00CA1DD0" w:rsidP="00093D18">
      <w:pPr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302C31D" w14:textId="77777777" w:rsidR="00831D5C" w:rsidRPr="00161E24" w:rsidRDefault="00CA1DD0" w:rsidP="00831D5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 w:right="-2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1E24">
        <w:rPr>
          <w:rFonts w:asciiTheme="majorBidi" w:hAnsiTheme="majorBidi" w:cstheme="majorBidi"/>
          <w:b/>
          <w:sz w:val="30"/>
          <w:szCs w:val="30"/>
          <w:cs/>
        </w:rPr>
        <w:t>ผลการดำเนินงานของส่วนงานที่รายงานต่อประธานเจ้าหน้าที่บริหารของกลุ่มบริษัท (ผู้มีอำนาจตัดสินใจสูงสุด</w:t>
      </w:r>
      <w:r w:rsidR="00D312CB" w:rsidRPr="00161E24">
        <w:rPr>
          <w:rFonts w:asciiTheme="majorBidi" w:hAnsiTheme="majorBidi" w:cstheme="majorBidi"/>
          <w:b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b/>
          <w:sz w:val="30"/>
          <w:szCs w:val="30"/>
          <w:cs/>
        </w:rPr>
        <w:t>ด้านการดำเนินงาน) จะแสดงถึงรายการที่เกิดขึ้นจากส่วนงานดำเนินงานนั้นโดยตรงรวมถึงรายการที่ได้รับ</w:t>
      </w:r>
      <w:r w:rsidR="0093649D" w:rsidRPr="00161E24">
        <w:rPr>
          <w:rFonts w:asciiTheme="majorBidi" w:hAnsiTheme="majorBidi" w:cstheme="majorBidi"/>
          <w:b/>
          <w:sz w:val="30"/>
          <w:szCs w:val="30"/>
        </w:rPr>
        <w:br/>
      </w:r>
      <w:r w:rsidRPr="00161E24">
        <w:rPr>
          <w:rFonts w:asciiTheme="majorBidi" w:hAnsiTheme="majorBidi" w:cstheme="majorBidi"/>
          <w:b/>
          <w:sz w:val="30"/>
          <w:szCs w:val="30"/>
          <w:cs/>
        </w:rPr>
        <w:t>การปันส่วนอย่างสมเหตุสมผล</w:t>
      </w:r>
    </w:p>
    <w:p w14:paraId="4A06CCD5" w14:textId="628DF36B" w:rsidR="00161E24" w:rsidRPr="00161E24" w:rsidRDefault="00161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54C28AA" w14:textId="5D3C2F43" w:rsidR="00C70195" w:rsidRPr="00161E24" w:rsidRDefault="000026FF" w:rsidP="00E42A8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t>บุคคลหรือกิจการที่เกี่ยวข้องกัน</w:t>
      </w:r>
    </w:p>
    <w:p w14:paraId="24D4096E" w14:textId="77777777" w:rsidR="00250F44" w:rsidRPr="00E50445" w:rsidRDefault="00250F44" w:rsidP="00C54765">
      <w:pPr>
        <w:spacing w:line="240" w:lineRule="auto"/>
        <w:ind w:left="540" w:right="-108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59A5BE67" w14:textId="5040A87C" w:rsidR="004165B4" w:rsidRPr="00161E24" w:rsidRDefault="00AF26F7" w:rsidP="00452EB0">
      <w:pPr>
        <w:pStyle w:val="BodyText2"/>
        <w:ind w:left="518" w:right="18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1E2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565D53">
        <w:rPr>
          <w:rFonts w:asciiTheme="majorBidi" w:hAnsiTheme="majorBidi" w:cstheme="majorBidi" w:hint="cs"/>
          <w:b/>
          <w:sz w:val="30"/>
          <w:szCs w:val="30"/>
          <w:cs/>
        </w:rPr>
        <w:t xml:space="preserve">บริษัทใหญ่ </w:t>
      </w:r>
      <w:r w:rsidR="00B70A89" w:rsidRPr="00161E24">
        <w:rPr>
          <w:rFonts w:asciiTheme="majorBidi" w:hAnsiTheme="majorBidi" w:cstheme="majorBidi"/>
          <w:b/>
          <w:sz w:val="30"/>
          <w:szCs w:val="30"/>
          <w:cs/>
        </w:rPr>
        <w:t>บริษัทย่อย บริษัทร่วมและการร่วมค้า</w:t>
      </w:r>
      <w:r w:rsidR="00ED1EC3" w:rsidRPr="00161E24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="000632C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BD7DF0" w:rsidRPr="00161E24">
        <w:rPr>
          <w:rFonts w:asciiTheme="majorBidi" w:hAnsiTheme="majorBidi" w:cstheme="majorBidi"/>
          <w:bCs/>
          <w:sz w:val="30"/>
          <w:szCs w:val="30"/>
        </w:rPr>
        <w:t>1</w:t>
      </w:r>
      <w:r w:rsidR="00452EB0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920DA">
        <w:rPr>
          <w:rFonts w:asciiTheme="majorBidi" w:hAnsiTheme="majorBidi" w:cstheme="majorBidi"/>
          <w:bCs/>
          <w:sz w:val="30"/>
          <w:szCs w:val="30"/>
        </w:rPr>
        <w:t>9</w:t>
      </w:r>
      <w:r w:rsidR="00ED1EC3" w:rsidRPr="00161E2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ED1EC3" w:rsidRPr="00161E24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0C58DB" w:rsidRPr="00161E24">
        <w:rPr>
          <w:rFonts w:asciiTheme="majorBidi" w:hAnsiTheme="majorBidi" w:cstheme="majorBidi"/>
          <w:bCs/>
          <w:sz w:val="30"/>
          <w:szCs w:val="30"/>
        </w:rPr>
        <w:t>1</w:t>
      </w:r>
      <w:r w:rsidR="008920DA">
        <w:rPr>
          <w:rFonts w:asciiTheme="majorBidi" w:hAnsiTheme="majorBidi" w:cstheme="majorBidi"/>
          <w:bCs/>
          <w:sz w:val="30"/>
          <w:szCs w:val="30"/>
        </w:rPr>
        <w:t>0</w:t>
      </w:r>
      <w:r w:rsidRPr="00161E2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250F44" w:rsidRPr="00161E24">
        <w:rPr>
          <w:rFonts w:asciiTheme="majorBidi" w:hAnsiTheme="majorBidi" w:cstheme="majorBidi"/>
          <w:sz w:val="30"/>
          <w:szCs w:val="30"/>
          <w:cs/>
        </w:rPr>
        <w:t>สำหรั</w:t>
      </w:r>
      <w:r w:rsidR="00452EB0">
        <w:rPr>
          <w:rFonts w:asciiTheme="majorBidi" w:hAnsiTheme="majorBidi" w:cstheme="majorBidi" w:hint="cs"/>
          <w:sz w:val="30"/>
          <w:szCs w:val="30"/>
          <w:cs/>
        </w:rPr>
        <w:t>บ</w:t>
      </w:r>
      <w:r w:rsidR="000E4709" w:rsidRPr="00161E24">
        <w:rPr>
          <w:rFonts w:asciiTheme="majorBidi" w:hAnsiTheme="majorBidi" w:cstheme="majorBidi"/>
          <w:b/>
          <w:sz w:val="30"/>
          <w:szCs w:val="30"/>
          <w:cs/>
        </w:rPr>
        <w:t>บุคคลหรือกิจการอื่นที่เกี่ยวข้องกันที่มีรายการระหว่างกันที่มีนัยสำคัญกับกลุ่มบริษัท ในระหว่างปีมีดังต่อไปนี้</w:t>
      </w:r>
    </w:p>
    <w:p w14:paraId="46866D4E" w14:textId="77777777" w:rsidR="002B66E9" w:rsidRPr="00E50445" w:rsidRDefault="002B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53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440"/>
        <w:gridCol w:w="4221"/>
      </w:tblGrid>
      <w:tr w:rsidR="00C661AC" w:rsidRPr="00161E24" w14:paraId="590FEC8C" w14:textId="77777777" w:rsidTr="00516440">
        <w:trPr>
          <w:trHeight w:val="20"/>
          <w:tblHeader/>
        </w:trPr>
        <w:tc>
          <w:tcPr>
            <w:tcW w:w="3870" w:type="dxa"/>
            <w:shd w:val="clear" w:color="auto" w:fill="auto"/>
          </w:tcPr>
          <w:p w14:paraId="2E1C14CA" w14:textId="77777777" w:rsidR="00C661AC" w:rsidRPr="00161E24" w:rsidRDefault="00C661AC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6565FDB" w14:textId="77777777" w:rsidR="00C661AC" w:rsidRPr="00161E24" w:rsidRDefault="00C661AC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221" w:type="dxa"/>
            <w:shd w:val="clear" w:color="auto" w:fill="auto"/>
          </w:tcPr>
          <w:p w14:paraId="3AA7F933" w14:textId="77777777" w:rsidR="00C661AC" w:rsidRPr="00161E24" w:rsidRDefault="00C661AC" w:rsidP="00D1440F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55488" w:rsidRPr="00161E24" w14:paraId="50D841DC" w14:textId="77777777" w:rsidTr="00516440">
        <w:trPr>
          <w:trHeight w:val="20"/>
          <w:tblHeader/>
        </w:trPr>
        <w:tc>
          <w:tcPr>
            <w:tcW w:w="3870" w:type="dxa"/>
            <w:shd w:val="clear" w:color="auto" w:fill="auto"/>
          </w:tcPr>
          <w:p w14:paraId="52F29A97" w14:textId="77777777" w:rsidR="00A55488" w:rsidRPr="00161E24" w:rsidRDefault="00A50A58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  <w:r w:rsidR="00A55488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  <w:shd w:val="clear" w:color="auto" w:fill="auto"/>
          </w:tcPr>
          <w:p w14:paraId="402163A1" w14:textId="77777777" w:rsidR="00A55488" w:rsidRPr="00161E24" w:rsidRDefault="00A55488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221" w:type="dxa"/>
            <w:shd w:val="clear" w:color="auto" w:fill="auto"/>
          </w:tcPr>
          <w:p w14:paraId="5BF7E9FC" w14:textId="77777777" w:rsidR="00A55488" w:rsidRPr="00161E24" w:rsidRDefault="00A55488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F221D" w:rsidRPr="00161E24" w14:paraId="35F3F044" w14:textId="77777777" w:rsidTr="00516440">
        <w:trPr>
          <w:trHeight w:val="20"/>
        </w:trPr>
        <w:tc>
          <w:tcPr>
            <w:tcW w:w="3870" w:type="dxa"/>
            <w:shd w:val="clear" w:color="auto" w:fill="auto"/>
          </w:tcPr>
          <w:p w14:paraId="331867EA" w14:textId="77777777" w:rsidR="000F221D" w:rsidRPr="00161E24" w:rsidRDefault="000F221D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auto"/>
          </w:tcPr>
          <w:p w14:paraId="4A574CEE" w14:textId="6DA0A911" w:rsidR="000F221D" w:rsidRPr="00161E24" w:rsidRDefault="000F221D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21" w:type="dxa"/>
            <w:shd w:val="clear" w:color="auto" w:fill="auto"/>
          </w:tcPr>
          <w:p w14:paraId="122F26E6" w14:textId="308A91EA" w:rsidR="005A3CF8" w:rsidRPr="00161E24" w:rsidRDefault="000F221D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</w:t>
            </w:r>
          </w:p>
        </w:tc>
      </w:tr>
      <w:tr w:rsidR="00867246" w:rsidRPr="00161E24" w14:paraId="0EBAD5DC" w14:textId="77777777" w:rsidTr="00516440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1CB10D44" w14:textId="4C8EC8FF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 xml:space="preserve">บริษัท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บี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แอนด์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ที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เรียลตี้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4F56A57F" w14:textId="21DF94D5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3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21" w:type="dxa"/>
            <w:shd w:val="clear" w:color="auto" w:fill="auto"/>
          </w:tcPr>
          <w:p w14:paraId="4A17D107" w14:textId="4566BAE2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867246" w:rsidRPr="00161E24" w14:paraId="6863D39D" w14:textId="77777777" w:rsidTr="00516440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14303059" w14:textId="1CC1B39C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 เบทาโกร เรสเทอรองท์ จำกัด</w:t>
            </w:r>
          </w:p>
        </w:tc>
        <w:tc>
          <w:tcPr>
            <w:tcW w:w="1440" w:type="dxa"/>
            <w:shd w:val="clear" w:color="auto" w:fill="auto"/>
          </w:tcPr>
          <w:p w14:paraId="17BB90F7" w14:textId="195D846D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3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21" w:type="dxa"/>
            <w:shd w:val="clear" w:color="auto" w:fill="auto"/>
          </w:tcPr>
          <w:p w14:paraId="11B503EA" w14:textId="6BF87B57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C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867246" w:rsidRPr="00161E24" w14:paraId="3D15BC0B" w14:textId="77777777" w:rsidTr="00516440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527D60FA" w14:textId="2C42C8CE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เบทาโกร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เมอร์เมด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จำกัด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EFE4019" w14:textId="33AE034B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3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21" w:type="dxa"/>
            <w:shd w:val="clear" w:color="auto" w:fill="auto"/>
          </w:tcPr>
          <w:p w14:paraId="6AEDBA6C" w14:textId="36A0A062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C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C7258E" w:rsidRPr="00161E24" w14:paraId="3B5AF24E" w14:textId="77777777" w:rsidTr="00516440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0CC5E373" w14:textId="6E938715" w:rsidR="00C7258E" w:rsidRPr="005F5485" w:rsidRDefault="00C7258E" w:rsidP="00C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both"/>
              <w:rPr>
                <w:rFonts w:asciiTheme="majorBidi" w:hAnsi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 เบทาโกร แลนด์ จำกัด</w:t>
            </w:r>
          </w:p>
        </w:tc>
        <w:tc>
          <w:tcPr>
            <w:tcW w:w="1440" w:type="dxa"/>
            <w:shd w:val="clear" w:color="auto" w:fill="auto"/>
          </w:tcPr>
          <w:p w14:paraId="1EB36D86" w14:textId="5AA35A9C" w:rsidR="00C7258E" w:rsidRPr="0020313E" w:rsidRDefault="00C7258E" w:rsidP="00C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3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21" w:type="dxa"/>
            <w:shd w:val="clear" w:color="auto" w:fill="auto"/>
          </w:tcPr>
          <w:p w14:paraId="647D70BD" w14:textId="47D803AA" w:rsidR="00C7258E" w:rsidRPr="00C20C24" w:rsidRDefault="00C7258E" w:rsidP="00C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C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C7258E" w:rsidRPr="00161E24" w14:paraId="15149558" w14:textId="77777777" w:rsidTr="00516440">
        <w:trPr>
          <w:trHeight w:val="20"/>
        </w:trPr>
        <w:tc>
          <w:tcPr>
            <w:tcW w:w="3870" w:type="dxa"/>
            <w:shd w:val="clear" w:color="auto" w:fill="auto"/>
            <w:vAlign w:val="bottom"/>
          </w:tcPr>
          <w:p w14:paraId="5DCB946D" w14:textId="3499BB47" w:rsidR="00C7258E" w:rsidRPr="009733B9" w:rsidRDefault="00C7258E" w:rsidP="00C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both"/>
              <w:rPr>
                <w:rFonts w:asciiTheme="majorBidi" w:hAnsiTheme="majorBidi"/>
                <w:spacing w:val="-6"/>
                <w:sz w:val="30"/>
                <w:szCs w:val="30"/>
                <w:cs/>
              </w:rPr>
            </w:pPr>
            <w:r w:rsidRPr="009733B9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 xml:space="preserve">บริษัท โพลาร์ แบร์ มิชชั่น จำกัด </w:t>
            </w:r>
          </w:p>
        </w:tc>
        <w:tc>
          <w:tcPr>
            <w:tcW w:w="1440" w:type="dxa"/>
            <w:shd w:val="clear" w:color="auto" w:fill="auto"/>
          </w:tcPr>
          <w:p w14:paraId="6609F263" w14:textId="35C128D7" w:rsidR="00C7258E" w:rsidRPr="009733B9" w:rsidRDefault="00C7258E" w:rsidP="00C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3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21" w:type="dxa"/>
            <w:shd w:val="clear" w:color="auto" w:fill="auto"/>
          </w:tcPr>
          <w:p w14:paraId="26A4A32C" w14:textId="697D382E" w:rsidR="00C7258E" w:rsidRPr="00161E24" w:rsidRDefault="005F7561" w:rsidP="00C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3B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บริษัทใหญ่ถือเงินลงทุน</w:t>
            </w:r>
          </w:p>
        </w:tc>
      </w:tr>
    </w:tbl>
    <w:p w14:paraId="1C083A61" w14:textId="77777777" w:rsidR="00E334B8" w:rsidRPr="00E50445" w:rsidRDefault="00E3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  <w:lang w:val="en-GB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4"/>
        <w:gridCol w:w="1098"/>
        <w:gridCol w:w="273"/>
        <w:gridCol w:w="1057"/>
        <w:gridCol w:w="269"/>
        <w:gridCol w:w="1077"/>
        <w:gridCol w:w="275"/>
        <w:gridCol w:w="1165"/>
      </w:tblGrid>
      <w:tr w:rsidR="000E11B1" w:rsidRPr="00C57846" w14:paraId="2406E2B7" w14:textId="77777777" w:rsidTr="00E50445">
        <w:trPr>
          <w:tblHeader/>
        </w:trPr>
        <w:tc>
          <w:tcPr>
            <w:tcW w:w="2247" w:type="pct"/>
          </w:tcPr>
          <w:p w14:paraId="2337F9D5" w14:textId="7B94987A" w:rsidR="0022480B" w:rsidRPr="000E11B1" w:rsidRDefault="0022480B" w:rsidP="000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2" w:type="pct"/>
            <w:gridSpan w:val="3"/>
          </w:tcPr>
          <w:p w14:paraId="35782FE1" w14:textId="77777777" w:rsidR="0022480B" w:rsidRPr="00B056C3" w:rsidRDefault="0022480B" w:rsidP="0022480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5ED199DC" w14:textId="77777777" w:rsidR="0022480B" w:rsidRPr="00B056C3" w:rsidRDefault="0022480B" w:rsidP="0022480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2A0885EF" w14:textId="2546D562" w:rsidR="0022480B" w:rsidRPr="00B056C3" w:rsidRDefault="0022480B" w:rsidP="0022480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445" w:rsidRPr="00C57846" w14:paraId="7ED80FAE" w14:textId="77777777" w:rsidTr="00B63F82">
        <w:trPr>
          <w:tblHeader/>
        </w:trPr>
        <w:tc>
          <w:tcPr>
            <w:tcW w:w="2247" w:type="pct"/>
          </w:tcPr>
          <w:p w14:paraId="3734457F" w14:textId="77777777" w:rsidR="00AD7F6D" w:rsidRPr="00B056C3" w:rsidRDefault="00AD7F6D" w:rsidP="00AD7F6D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56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056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056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0" w:type="pct"/>
            <w:shd w:val="clear" w:color="auto" w:fill="auto"/>
          </w:tcPr>
          <w:p w14:paraId="6B5AE9C2" w14:textId="38FE1C65" w:rsidR="00AD7F6D" w:rsidRPr="00B056C3" w:rsidRDefault="00AD7F6D" w:rsidP="000F2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63F8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19C6A267" w14:textId="77777777" w:rsidR="00AD7F6D" w:rsidRPr="00B056C3" w:rsidRDefault="00AD7F6D" w:rsidP="000F2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745104AF" w14:textId="5A84B3D6" w:rsidR="00AD7F6D" w:rsidRPr="00B056C3" w:rsidRDefault="00AD7F6D" w:rsidP="000F2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63F8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632DA169" w14:textId="77777777" w:rsidR="00AD7F6D" w:rsidRPr="00B056C3" w:rsidRDefault="00AD7F6D" w:rsidP="000F2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68963274" w14:textId="1A17FDAD" w:rsidR="00AD7F6D" w:rsidRPr="00B056C3" w:rsidRDefault="00AD7F6D" w:rsidP="000F2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63F8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651A68E6" w14:textId="77777777" w:rsidR="00AD7F6D" w:rsidRPr="00B056C3" w:rsidRDefault="00AD7F6D" w:rsidP="000F2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1373AD0" w14:textId="290D0C00" w:rsidR="00AD7F6D" w:rsidRPr="00B056C3" w:rsidRDefault="00AD7F6D" w:rsidP="000F22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B63F8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D7F6D" w:rsidRPr="00C57846" w14:paraId="6CE1C398" w14:textId="77777777" w:rsidTr="00E50445">
        <w:trPr>
          <w:trHeight w:val="434"/>
          <w:tblHeader/>
        </w:trPr>
        <w:tc>
          <w:tcPr>
            <w:tcW w:w="2247" w:type="pct"/>
          </w:tcPr>
          <w:p w14:paraId="41DE8969" w14:textId="77777777" w:rsidR="00AD7F6D" w:rsidRPr="00B056C3" w:rsidRDefault="00AD7F6D" w:rsidP="00AD7F6D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3" w:type="pct"/>
            <w:gridSpan w:val="7"/>
          </w:tcPr>
          <w:p w14:paraId="114A5D16" w14:textId="22455632" w:rsidR="00AD7F6D" w:rsidRPr="00B056C3" w:rsidRDefault="00AD7F6D" w:rsidP="00121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50445" w:rsidRPr="00C57846" w14:paraId="46CD394A" w14:textId="77777777" w:rsidTr="00B63F82">
        <w:tc>
          <w:tcPr>
            <w:tcW w:w="2247" w:type="pct"/>
          </w:tcPr>
          <w:p w14:paraId="2C199DAC" w14:textId="224E424C" w:rsidR="00AD7F6D" w:rsidRPr="00B056C3" w:rsidRDefault="00AD7F6D" w:rsidP="00AD7F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80" w:type="pct"/>
          </w:tcPr>
          <w:p w14:paraId="6DC2A846" w14:textId="77777777" w:rsidR="00AD7F6D" w:rsidRPr="00B056C3" w:rsidRDefault="00AD7F6D" w:rsidP="00BA0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FBE68A2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26C0FB93" w14:textId="77777777" w:rsidR="00AD7F6D" w:rsidRPr="00B056C3" w:rsidRDefault="00AD7F6D" w:rsidP="00965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547FFF62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D75294B" w14:textId="77777777" w:rsidR="00AD7F6D" w:rsidRPr="00B056C3" w:rsidRDefault="00AD7F6D" w:rsidP="00BA0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2BE0228" w14:textId="77777777" w:rsidR="00AD7F6D" w:rsidRPr="00B056C3" w:rsidRDefault="00AD7F6D" w:rsidP="00AD7F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E657F30" w14:textId="77777777" w:rsidR="00AD7F6D" w:rsidRPr="00B056C3" w:rsidRDefault="00AD7F6D" w:rsidP="00BA0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C0FF7" w:rsidRPr="00C57846" w14:paraId="24682787" w14:textId="77777777" w:rsidTr="00B63F82">
        <w:tc>
          <w:tcPr>
            <w:tcW w:w="2247" w:type="pct"/>
            <w:shd w:val="clear" w:color="auto" w:fill="auto"/>
          </w:tcPr>
          <w:p w14:paraId="18C676F1" w14:textId="3CBDC39A" w:rsidR="001C0FF7" w:rsidRPr="00DD4388" w:rsidRDefault="001C0FF7" w:rsidP="001C0FF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D4388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กำไรจากการ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จำหน่ายเงิน</w:t>
            </w:r>
            <w:r w:rsidRPr="00DD438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</w:t>
            </w:r>
          </w:p>
        </w:tc>
        <w:tc>
          <w:tcPr>
            <w:tcW w:w="580" w:type="pct"/>
            <w:shd w:val="clear" w:color="auto" w:fill="auto"/>
          </w:tcPr>
          <w:p w14:paraId="10CDC3EF" w14:textId="235D5398" w:rsidR="001C0FF7" w:rsidRPr="00B056C3" w:rsidRDefault="001208FE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0E26D22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49818BDD" w14:textId="0D0282B7" w:rsidR="001C0FF7" w:rsidRPr="00B056C3" w:rsidRDefault="001C0FF7" w:rsidP="00965C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42" w:type="pct"/>
            <w:shd w:val="clear" w:color="auto" w:fill="auto"/>
          </w:tcPr>
          <w:p w14:paraId="09DF8750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5F56BC5C" w14:textId="50F6D23A" w:rsidR="001C0FF7" w:rsidRPr="00B056C3" w:rsidRDefault="006F3198" w:rsidP="006F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D850D62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145F3B07" w14:textId="49B9BE00" w:rsidR="001C0FF7" w:rsidRPr="00B056C3" w:rsidRDefault="001C0FF7" w:rsidP="00BA0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</w:tr>
      <w:tr w:rsidR="001C0FF7" w:rsidRPr="00C57846" w14:paraId="1E0D0313" w14:textId="77777777" w:rsidTr="001208FE">
        <w:tc>
          <w:tcPr>
            <w:tcW w:w="2247" w:type="pct"/>
          </w:tcPr>
          <w:p w14:paraId="2F145FD0" w14:textId="7AF04474" w:rsidR="001C0FF7" w:rsidRPr="00B056C3" w:rsidRDefault="001C0FF7" w:rsidP="001C0FF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80" w:type="pct"/>
          </w:tcPr>
          <w:p w14:paraId="3BAC7C44" w14:textId="558378FE" w:rsidR="001C0FF7" w:rsidRPr="00B056C3" w:rsidRDefault="001208FE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327FE0A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1049AE76" w14:textId="345D6D83" w:rsidR="001C0FF7" w:rsidRPr="00B056C3" w:rsidRDefault="001C0FF7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2" w:type="pct"/>
          </w:tcPr>
          <w:p w14:paraId="75B69CC3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9A8D202" w14:textId="27EBDC67" w:rsidR="001C0FF7" w:rsidRPr="00B056C3" w:rsidRDefault="006F3198" w:rsidP="006F31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C8D8997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CE4513A" w14:textId="203AC979" w:rsidR="001C0FF7" w:rsidRPr="00B056C3" w:rsidRDefault="001C0FF7" w:rsidP="00BA0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C0FF7" w:rsidRPr="00C7258E" w14:paraId="0EA5EF63" w14:textId="77777777" w:rsidTr="001208FE">
        <w:tc>
          <w:tcPr>
            <w:tcW w:w="2247" w:type="pct"/>
          </w:tcPr>
          <w:p w14:paraId="2A594C3C" w14:textId="77777777" w:rsidR="001C0FF7" w:rsidRPr="00E50445" w:rsidRDefault="001C0FF7" w:rsidP="001C0FF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580" w:type="pct"/>
          </w:tcPr>
          <w:p w14:paraId="3ECE5F8E" w14:textId="77777777" w:rsidR="001C0FF7" w:rsidRPr="00C7258E" w:rsidRDefault="001C0FF7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" w:type="pct"/>
          </w:tcPr>
          <w:p w14:paraId="0E34A88D" w14:textId="77777777" w:rsidR="001C0FF7" w:rsidRPr="00C7258E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8" w:type="pct"/>
          </w:tcPr>
          <w:p w14:paraId="1532D429" w14:textId="77777777" w:rsidR="001C0FF7" w:rsidRPr="00C7258E" w:rsidRDefault="001C0FF7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" w:type="pct"/>
          </w:tcPr>
          <w:p w14:paraId="5A01DF71" w14:textId="77777777" w:rsidR="001C0FF7" w:rsidRPr="00C7258E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9" w:type="pct"/>
          </w:tcPr>
          <w:p w14:paraId="14E5D4E2" w14:textId="77777777" w:rsidR="001C0FF7" w:rsidRPr="00C7258E" w:rsidRDefault="001C0FF7" w:rsidP="00BA0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" w:type="pct"/>
          </w:tcPr>
          <w:p w14:paraId="5024ABFB" w14:textId="77777777" w:rsidR="001C0FF7" w:rsidRPr="00C7258E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5" w:type="pct"/>
          </w:tcPr>
          <w:p w14:paraId="29E699C5" w14:textId="77777777" w:rsidR="001C0FF7" w:rsidRPr="00C7258E" w:rsidRDefault="001C0FF7" w:rsidP="00BA0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C0FF7" w:rsidRPr="00C57846" w14:paraId="78AC9A22" w14:textId="77777777" w:rsidTr="001208FE">
        <w:tc>
          <w:tcPr>
            <w:tcW w:w="2247" w:type="pct"/>
          </w:tcPr>
          <w:p w14:paraId="7235E79A" w14:textId="10A207A3" w:rsidR="001C0FF7" w:rsidRPr="00161E24" w:rsidRDefault="001C0FF7" w:rsidP="001C0FF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0" w:type="pct"/>
          </w:tcPr>
          <w:p w14:paraId="1902F616" w14:textId="77777777" w:rsidR="001C0FF7" w:rsidRPr="00B056C3" w:rsidRDefault="001C0FF7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21A75647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2BA5A2AF" w14:textId="77777777" w:rsidR="001C0FF7" w:rsidRPr="00B056C3" w:rsidRDefault="001C0FF7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C5ED298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CC1BB7B" w14:textId="77777777" w:rsidR="001C0FF7" w:rsidRPr="00B056C3" w:rsidRDefault="001C0FF7" w:rsidP="00BA0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F42223F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7288614" w14:textId="77777777" w:rsidR="001C0FF7" w:rsidRPr="00B056C3" w:rsidRDefault="001C0FF7" w:rsidP="00BA0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0FF7" w:rsidRPr="00C57846" w14:paraId="72B65A9B" w14:textId="77777777" w:rsidTr="001208FE">
        <w:tc>
          <w:tcPr>
            <w:tcW w:w="2247" w:type="pct"/>
          </w:tcPr>
          <w:p w14:paraId="662C7940" w14:textId="58BED881" w:rsidR="001C0FF7" w:rsidRPr="00161E24" w:rsidRDefault="001C0FF7" w:rsidP="001C0FF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80" w:type="pct"/>
          </w:tcPr>
          <w:p w14:paraId="53347A3E" w14:textId="212D7BCA" w:rsidR="001C0FF7" w:rsidRPr="00B056C3" w:rsidRDefault="00025E57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F428F3E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577DF485" w14:textId="7F3F1BEB" w:rsidR="001C0FF7" w:rsidRPr="00B056C3" w:rsidRDefault="001C0FF7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61A7899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09136BD" w14:textId="7CB6B1C3" w:rsidR="001C0FF7" w:rsidRPr="00B056C3" w:rsidRDefault="003A0BB9" w:rsidP="00BA0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7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,207</w:t>
            </w:r>
          </w:p>
        </w:tc>
        <w:tc>
          <w:tcPr>
            <w:tcW w:w="145" w:type="pct"/>
          </w:tcPr>
          <w:p w14:paraId="2DEDAA22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1A49A0B" w14:textId="384CFA07" w:rsidR="001C0FF7" w:rsidRPr="00B056C3" w:rsidRDefault="001C0FF7" w:rsidP="00BA0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36,579</w:t>
            </w:r>
          </w:p>
        </w:tc>
      </w:tr>
      <w:tr w:rsidR="001C0FF7" w:rsidRPr="00C57846" w14:paraId="769EBD6A" w14:textId="77777777" w:rsidTr="001208FE">
        <w:tc>
          <w:tcPr>
            <w:tcW w:w="2247" w:type="pct"/>
          </w:tcPr>
          <w:p w14:paraId="2D7888CF" w14:textId="29BBB7A5" w:rsidR="001C0FF7" w:rsidRPr="004807E9" w:rsidRDefault="001C0FF7" w:rsidP="001C0FF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ขายที่ดิน อาคารและอุปกรณ์</w:t>
            </w:r>
          </w:p>
        </w:tc>
        <w:tc>
          <w:tcPr>
            <w:tcW w:w="580" w:type="pct"/>
          </w:tcPr>
          <w:p w14:paraId="04253536" w14:textId="24122311" w:rsidR="001C0FF7" w:rsidRDefault="00025E57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276FB16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498B43BF" w14:textId="331F04B4" w:rsidR="001C0FF7" w:rsidRPr="00161E24" w:rsidRDefault="001C0FF7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EB2DE89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F101A0B" w14:textId="39E7502B" w:rsidR="001C0FF7" w:rsidRDefault="003A0BB9" w:rsidP="00BA0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45" w:type="pct"/>
          </w:tcPr>
          <w:p w14:paraId="17C3DD9B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50195355" w14:textId="0B3ABCB6" w:rsidR="001C0FF7" w:rsidRPr="00161E24" w:rsidRDefault="001C0FF7" w:rsidP="00BA0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</w:tr>
      <w:tr w:rsidR="001C0FF7" w:rsidRPr="00C57846" w14:paraId="540CB9CE" w14:textId="77777777" w:rsidTr="001208FE">
        <w:tc>
          <w:tcPr>
            <w:tcW w:w="2247" w:type="pct"/>
          </w:tcPr>
          <w:p w14:paraId="78CE989D" w14:textId="0740FE8A" w:rsidR="001C0FF7" w:rsidRPr="00161E24" w:rsidRDefault="001C0FF7" w:rsidP="001C0FF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80" w:type="pct"/>
          </w:tcPr>
          <w:p w14:paraId="28C1A814" w14:textId="727FF654" w:rsidR="001C0FF7" w:rsidRPr="00B056C3" w:rsidRDefault="00025E57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859C4EF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16E4CB1C" w14:textId="48042A75" w:rsidR="001C0FF7" w:rsidRPr="00B056C3" w:rsidRDefault="001C0FF7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250B32F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CF6ECE3" w14:textId="3433786F" w:rsidR="001C0FF7" w:rsidRPr="00B056C3" w:rsidRDefault="003A0BB9" w:rsidP="00BA0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488</w:t>
            </w:r>
          </w:p>
        </w:tc>
        <w:tc>
          <w:tcPr>
            <w:tcW w:w="145" w:type="pct"/>
          </w:tcPr>
          <w:p w14:paraId="37EAA000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F08EA2E" w14:textId="5BF58DF4" w:rsidR="001C0FF7" w:rsidRPr="00B056C3" w:rsidRDefault="001C0FF7" w:rsidP="00BA0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</w:tr>
      <w:tr w:rsidR="001C0FF7" w:rsidRPr="00C57846" w14:paraId="0012F5D5" w14:textId="77777777" w:rsidTr="001208FE">
        <w:tc>
          <w:tcPr>
            <w:tcW w:w="2247" w:type="pct"/>
          </w:tcPr>
          <w:p w14:paraId="474ED11E" w14:textId="726D9EE1" w:rsidR="001C0FF7" w:rsidRPr="00161E24" w:rsidRDefault="001C0FF7" w:rsidP="001C0FF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80" w:type="pct"/>
          </w:tcPr>
          <w:p w14:paraId="35B9382D" w14:textId="60D99823" w:rsidR="001C0FF7" w:rsidRPr="00B056C3" w:rsidRDefault="00025E57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DACECBE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0E02F910" w14:textId="62DDA5C4" w:rsidR="001C0FF7" w:rsidRPr="00B056C3" w:rsidRDefault="001C0FF7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3198B98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60D0336" w14:textId="5F81399A" w:rsidR="001C0FF7" w:rsidRPr="00B056C3" w:rsidRDefault="003A0BB9" w:rsidP="00BA0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</w:p>
        </w:tc>
        <w:tc>
          <w:tcPr>
            <w:tcW w:w="145" w:type="pct"/>
          </w:tcPr>
          <w:p w14:paraId="5C4102E9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5198BBF" w14:textId="0637035F" w:rsidR="001C0FF7" w:rsidRPr="00B056C3" w:rsidRDefault="001C0FF7" w:rsidP="00BA0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5,736</w:t>
            </w:r>
          </w:p>
        </w:tc>
      </w:tr>
      <w:tr w:rsidR="001C0FF7" w:rsidRPr="00C57846" w14:paraId="2B79FBB5" w14:textId="77777777" w:rsidTr="001208FE">
        <w:tc>
          <w:tcPr>
            <w:tcW w:w="2247" w:type="pct"/>
          </w:tcPr>
          <w:p w14:paraId="7B5B4561" w14:textId="01BA1D5C" w:rsidR="001C0FF7" w:rsidRPr="00161E24" w:rsidRDefault="001C0FF7" w:rsidP="001C0FF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80" w:type="pct"/>
          </w:tcPr>
          <w:p w14:paraId="77819365" w14:textId="1E23E4A1" w:rsidR="001C0FF7" w:rsidRPr="00B056C3" w:rsidRDefault="00025E57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1007EF4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4B133AD2" w14:textId="6C2D332E" w:rsidR="001C0FF7" w:rsidRPr="00B056C3" w:rsidRDefault="001C0FF7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BC45E82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76A815B" w14:textId="5567BB31" w:rsidR="001C0FF7" w:rsidRPr="00B056C3" w:rsidRDefault="003A0BB9" w:rsidP="00BA0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229</w:t>
            </w:r>
          </w:p>
        </w:tc>
        <w:tc>
          <w:tcPr>
            <w:tcW w:w="145" w:type="pct"/>
          </w:tcPr>
          <w:p w14:paraId="4BF181FC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B147931" w14:textId="2DBE7684" w:rsidR="001C0FF7" w:rsidRPr="00B056C3" w:rsidRDefault="001C0FF7" w:rsidP="00BA0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</w:tr>
      <w:tr w:rsidR="001C0FF7" w:rsidRPr="00C57846" w14:paraId="693B64E5" w14:textId="77777777" w:rsidTr="001208FE">
        <w:tc>
          <w:tcPr>
            <w:tcW w:w="2247" w:type="pct"/>
          </w:tcPr>
          <w:p w14:paraId="2DBF0701" w14:textId="269A8F5E" w:rsidR="001C0FF7" w:rsidRPr="00161E24" w:rsidRDefault="001C0FF7" w:rsidP="001C0FF7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80" w:type="pct"/>
          </w:tcPr>
          <w:p w14:paraId="147C71A8" w14:textId="3AD3D7B3" w:rsidR="001C0FF7" w:rsidRPr="00B056C3" w:rsidRDefault="00025E57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520E7AB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5A642FFC" w14:textId="1D1169E5" w:rsidR="001C0FF7" w:rsidRPr="00B056C3" w:rsidRDefault="001C0FF7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091BE79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244FF54" w14:textId="687EB886" w:rsidR="001C0FF7" w:rsidRPr="00B056C3" w:rsidRDefault="003A0BB9" w:rsidP="00BA0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15" w:right="-72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,578</w:t>
            </w:r>
          </w:p>
        </w:tc>
        <w:tc>
          <w:tcPr>
            <w:tcW w:w="145" w:type="pct"/>
          </w:tcPr>
          <w:p w14:paraId="2C03E50D" w14:textId="77777777" w:rsidR="001C0FF7" w:rsidRPr="00B056C3" w:rsidRDefault="001C0FF7" w:rsidP="001C0F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C76EBA8" w14:textId="5E07B243" w:rsidR="001C0FF7" w:rsidRPr="00B056C3" w:rsidRDefault="001C0FF7" w:rsidP="00BA08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3,044</w:t>
            </w:r>
          </w:p>
        </w:tc>
      </w:tr>
      <w:tr w:rsidR="00906E88" w:rsidRPr="00C57846" w14:paraId="5F61EAD7" w14:textId="77777777" w:rsidTr="00B63F82">
        <w:tc>
          <w:tcPr>
            <w:tcW w:w="2247" w:type="pct"/>
          </w:tcPr>
          <w:p w14:paraId="4F7F3B39" w14:textId="4A7B2FAB" w:rsidR="00906E88" w:rsidRPr="00161E24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80" w:type="pct"/>
          </w:tcPr>
          <w:p w14:paraId="5F0FC875" w14:textId="36E72A39" w:rsidR="00906E88" w:rsidRPr="00B056C3" w:rsidRDefault="00025E57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B8A06AB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792EC9F9" w14:textId="07B8AC5A" w:rsidR="00906E88" w:rsidRPr="00B056C3" w:rsidRDefault="00906E88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13075F67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CE3B555" w14:textId="4F3C6E33" w:rsidR="00906E88" w:rsidRPr="00B056C3" w:rsidRDefault="003A0BB9" w:rsidP="003A0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</w:tcPr>
          <w:p w14:paraId="66B03938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1901428" w14:textId="207CAA0E" w:rsidR="00906E88" w:rsidRPr="00B056C3" w:rsidRDefault="00906E88" w:rsidP="0012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906E88" w:rsidRPr="00C57846" w14:paraId="4431A3AB" w14:textId="77777777" w:rsidTr="00801B8E">
        <w:tc>
          <w:tcPr>
            <w:tcW w:w="2247" w:type="pct"/>
          </w:tcPr>
          <w:p w14:paraId="27CD81BD" w14:textId="3F60B741" w:rsidR="00906E88" w:rsidRPr="00161E24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580" w:type="pct"/>
          </w:tcPr>
          <w:p w14:paraId="11F6F738" w14:textId="3C6C51A2" w:rsidR="00906E88" w:rsidRPr="00B056C3" w:rsidRDefault="00025E57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4A76E4BA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center"/>
          </w:tcPr>
          <w:p w14:paraId="4E31950D" w14:textId="13611243" w:rsidR="00906E88" w:rsidRPr="00B056C3" w:rsidRDefault="00906E88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5F2FF9A0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E884A2A" w14:textId="1047A9E5" w:rsidR="00906E88" w:rsidRPr="00B056C3" w:rsidRDefault="003A0BB9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45" w:type="pct"/>
          </w:tcPr>
          <w:p w14:paraId="5D91FB55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4463D00F" w14:textId="7200A37B" w:rsidR="00906E88" w:rsidRPr="00B056C3" w:rsidRDefault="00801B8E" w:rsidP="0012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906E88" w:rsidRPr="00E50445" w14:paraId="76FA34F2" w14:textId="77777777" w:rsidTr="00B63F82">
        <w:tc>
          <w:tcPr>
            <w:tcW w:w="2247" w:type="pct"/>
          </w:tcPr>
          <w:p w14:paraId="6DCC904B" w14:textId="77777777" w:rsidR="00906E88" w:rsidRPr="004B7BF8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14"/>
                <w:szCs w:val="14"/>
                <w:rtl/>
                <w:cs/>
                <w:lang w:val="en-US"/>
              </w:rPr>
            </w:pPr>
          </w:p>
        </w:tc>
        <w:tc>
          <w:tcPr>
            <w:tcW w:w="580" w:type="pct"/>
          </w:tcPr>
          <w:p w14:paraId="5BC88368" w14:textId="77777777" w:rsidR="00906E88" w:rsidRPr="004B7BF8" w:rsidRDefault="00906E88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" w:type="pct"/>
          </w:tcPr>
          <w:p w14:paraId="366617DB" w14:textId="77777777" w:rsidR="00906E88" w:rsidRPr="004B7BF8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58" w:type="pct"/>
            <w:vAlign w:val="center"/>
          </w:tcPr>
          <w:p w14:paraId="05ADF5B1" w14:textId="77777777" w:rsidR="00906E88" w:rsidRPr="004B7BF8" w:rsidRDefault="00906E88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2" w:type="pct"/>
          </w:tcPr>
          <w:p w14:paraId="7DB74590" w14:textId="77777777" w:rsidR="00906E88" w:rsidRPr="004B7BF8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9" w:type="pct"/>
          </w:tcPr>
          <w:p w14:paraId="7AF4A357" w14:textId="77777777" w:rsidR="00906E88" w:rsidRPr="004B7BF8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5" w:type="pct"/>
          </w:tcPr>
          <w:p w14:paraId="162B2E87" w14:textId="77777777" w:rsidR="00906E88" w:rsidRPr="004B7BF8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5" w:type="pct"/>
          </w:tcPr>
          <w:p w14:paraId="11A4B681" w14:textId="77777777" w:rsidR="00906E88" w:rsidRPr="004B7BF8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906E88" w:rsidRPr="00C57846" w14:paraId="529865F3" w14:textId="77777777" w:rsidTr="00B63F82">
        <w:tc>
          <w:tcPr>
            <w:tcW w:w="2247" w:type="pct"/>
            <w:shd w:val="clear" w:color="auto" w:fill="auto"/>
          </w:tcPr>
          <w:p w14:paraId="06B6A072" w14:textId="0E3F16BE" w:rsidR="00906E88" w:rsidRPr="00E06D03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E06D0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580" w:type="pct"/>
          </w:tcPr>
          <w:p w14:paraId="2735DE54" w14:textId="77777777" w:rsidR="00906E88" w:rsidRPr="00B056C3" w:rsidRDefault="00906E88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89EF6BC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656C694E" w14:textId="77777777" w:rsidR="00906E88" w:rsidRPr="00B056C3" w:rsidRDefault="00906E88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B10BB77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BF48DD0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FF12647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15630BC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6E88" w:rsidRPr="00C57846" w14:paraId="212874CE" w14:textId="77777777" w:rsidTr="00B63F82">
        <w:tc>
          <w:tcPr>
            <w:tcW w:w="2247" w:type="pct"/>
            <w:shd w:val="clear" w:color="auto" w:fill="auto"/>
          </w:tcPr>
          <w:p w14:paraId="00F26DEB" w14:textId="7E5687B6" w:rsidR="00906E88" w:rsidRPr="00E06D03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6D0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80" w:type="pct"/>
          </w:tcPr>
          <w:p w14:paraId="6F6F8BA3" w14:textId="69F5A249" w:rsidR="00906E88" w:rsidRPr="00B056C3" w:rsidRDefault="00025E57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,330</w:t>
            </w:r>
          </w:p>
        </w:tc>
        <w:tc>
          <w:tcPr>
            <w:tcW w:w="144" w:type="pct"/>
          </w:tcPr>
          <w:p w14:paraId="254CE00F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113C576D" w14:textId="7A79E81A" w:rsidR="00906E88" w:rsidRPr="00B056C3" w:rsidRDefault="00906E88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1,529</w:t>
            </w:r>
          </w:p>
        </w:tc>
        <w:tc>
          <w:tcPr>
            <w:tcW w:w="142" w:type="pct"/>
          </w:tcPr>
          <w:p w14:paraId="52F29802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FBE7365" w14:textId="349EA7BD" w:rsidR="00906E88" w:rsidRPr="00B056C3" w:rsidRDefault="00D1530D" w:rsidP="0090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85DCE66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1C3D754" w14:textId="3B8408A9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6E88" w:rsidRPr="00C57846" w14:paraId="04DA33CC" w14:textId="77777777" w:rsidTr="00B63F82">
        <w:tc>
          <w:tcPr>
            <w:tcW w:w="2247" w:type="pct"/>
            <w:shd w:val="clear" w:color="auto" w:fill="auto"/>
          </w:tcPr>
          <w:p w14:paraId="00858168" w14:textId="739D35B7" w:rsidR="00906E88" w:rsidRPr="00E06D03" w:rsidRDefault="002F1974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80" w:type="pct"/>
          </w:tcPr>
          <w:p w14:paraId="1CC22343" w14:textId="7929A249" w:rsidR="00906E88" w:rsidRPr="00B056C3" w:rsidRDefault="00025E57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5ECF88D2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5AC0D091" w14:textId="331838B5" w:rsidR="00906E88" w:rsidRPr="00B056C3" w:rsidRDefault="00906E88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20E3EF7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7925FF9" w14:textId="1329AD55" w:rsidR="00906E88" w:rsidRPr="00B056C3" w:rsidRDefault="005565C8" w:rsidP="0090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7578AFEA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201A9C2" w14:textId="5AC6D0FA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6E88" w:rsidRPr="00C57846" w14:paraId="7A24FFE6" w14:textId="77777777" w:rsidTr="00B63F82">
        <w:tc>
          <w:tcPr>
            <w:tcW w:w="2247" w:type="pct"/>
            <w:shd w:val="clear" w:color="auto" w:fill="auto"/>
          </w:tcPr>
          <w:p w14:paraId="62A7D48F" w14:textId="5D6CE9C2" w:rsidR="00906E88" w:rsidRPr="00E06D03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6D0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80" w:type="pct"/>
          </w:tcPr>
          <w:p w14:paraId="5B925694" w14:textId="7E858F47" w:rsidR="00906E88" w:rsidRPr="00B056C3" w:rsidRDefault="00025E57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44" w:type="pct"/>
          </w:tcPr>
          <w:p w14:paraId="1810436F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42F7C0BB" w14:textId="7155593C" w:rsidR="00906E88" w:rsidRPr="00B056C3" w:rsidRDefault="005F4CF1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35A9A3BF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7FB99BF" w14:textId="2170500D" w:rsidR="00906E88" w:rsidRPr="00B056C3" w:rsidRDefault="00D1530D" w:rsidP="0090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A46198B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E4EA538" w14:textId="184BEED3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6E88" w:rsidRPr="00C57846" w14:paraId="07EAD662" w14:textId="77777777" w:rsidTr="00B40D5C">
        <w:tc>
          <w:tcPr>
            <w:tcW w:w="2247" w:type="pct"/>
            <w:shd w:val="clear" w:color="auto" w:fill="auto"/>
          </w:tcPr>
          <w:p w14:paraId="43F27DE6" w14:textId="2AA98FDA" w:rsidR="00906E88" w:rsidRPr="00E06D03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6D0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580" w:type="pct"/>
            <w:shd w:val="clear" w:color="auto" w:fill="auto"/>
          </w:tcPr>
          <w:p w14:paraId="48D4AB1C" w14:textId="28DE50B4" w:rsidR="00906E88" w:rsidRPr="00B056C3" w:rsidRDefault="00BC7258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21B520BF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3CB6157B" w14:textId="77325D3E" w:rsidR="00906E88" w:rsidRPr="00B056C3" w:rsidRDefault="00906E88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3062DE36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BF37EE1" w14:textId="6CBBD2F8" w:rsidR="00906E88" w:rsidRPr="00B056C3" w:rsidRDefault="00D1530D" w:rsidP="0090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27575F99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5DFB2C99" w14:textId="3415CCA0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6E88" w:rsidRPr="00E50445" w14:paraId="31C62890" w14:textId="77777777" w:rsidTr="00B63F82">
        <w:tc>
          <w:tcPr>
            <w:tcW w:w="2247" w:type="pct"/>
          </w:tcPr>
          <w:p w14:paraId="155406DC" w14:textId="77777777" w:rsidR="00906E88" w:rsidRPr="004B7BF8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580" w:type="pct"/>
          </w:tcPr>
          <w:p w14:paraId="5397D7E6" w14:textId="77777777" w:rsidR="00906E88" w:rsidRPr="004B7BF8" w:rsidRDefault="00906E88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" w:type="pct"/>
          </w:tcPr>
          <w:p w14:paraId="03427251" w14:textId="77777777" w:rsidR="00906E88" w:rsidRPr="004B7BF8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58" w:type="pct"/>
          </w:tcPr>
          <w:p w14:paraId="27284626" w14:textId="77777777" w:rsidR="00906E88" w:rsidRPr="004B7BF8" w:rsidRDefault="00906E88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2" w:type="pct"/>
          </w:tcPr>
          <w:p w14:paraId="4F17E68A" w14:textId="77777777" w:rsidR="00906E88" w:rsidRPr="004B7BF8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9" w:type="pct"/>
          </w:tcPr>
          <w:p w14:paraId="62F41898" w14:textId="77777777" w:rsidR="00906E88" w:rsidRPr="004B7BF8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5" w:type="pct"/>
          </w:tcPr>
          <w:p w14:paraId="49605E9A" w14:textId="77777777" w:rsidR="00906E88" w:rsidRPr="004B7BF8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5" w:type="pct"/>
          </w:tcPr>
          <w:p w14:paraId="111A1C8E" w14:textId="77777777" w:rsidR="00906E88" w:rsidRPr="004B7BF8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906E88" w:rsidRPr="00C57846" w14:paraId="7B1BB925" w14:textId="77777777" w:rsidTr="00B63F82">
        <w:tc>
          <w:tcPr>
            <w:tcW w:w="2247" w:type="pct"/>
          </w:tcPr>
          <w:p w14:paraId="2411DDFD" w14:textId="3FEE5593" w:rsidR="00906E88" w:rsidRPr="00161E24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580" w:type="pct"/>
          </w:tcPr>
          <w:p w14:paraId="5C7DF55F" w14:textId="77777777" w:rsidR="00906E88" w:rsidRPr="00B056C3" w:rsidRDefault="00906E88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3B1BC5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61A541BC" w14:textId="77777777" w:rsidR="00906E88" w:rsidRPr="00B056C3" w:rsidRDefault="00906E88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BD7BC17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E577C52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3D4937F2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CF416CE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6E88" w:rsidRPr="00C57846" w14:paraId="472DE376" w14:textId="77777777" w:rsidTr="001208FE">
        <w:tc>
          <w:tcPr>
            <w:tcW w:w="2247" w:type="pct"/>
          </w:tcPr>
          <w:p w14:paraId="19058D9B" w14:textId="467BF5AA" w:rsidR="00906E88" w:rsidRPr="00161E24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80" w:type="pct"/>
          </w:tcPr>
          <w:p w14:paraId="051638B2" w14:textId="141F4D6E" w:rsidR="00906E88" w:rsidRPr="00B056C3" w:rsidRDefault="001208FE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1,470</w:t>
            </w:r>
          </w:p>
        </w:tc>
        <w:tc>
          <w:tcPr>
            <w:tcW w:w="144" w:type="pct"/>
          </w:tcPr>
          <w:p w14:paraId="4089BFC8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7F8F418E" w14:textId="331B9BCC" w:rsidR="00906E88" w:rsidRPr="00B056C3" w:rsidRDefault="00906E88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1,600</w:t>
            </w:r>
          </w:p>
        </w:tc>
        <w:tc>
          <w:tcPr>
            <w:tcW w:w="142" w:type="pct"/>
          </w:tcPr>
          <w:p w14:paraId="35D2E5FD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6CDE90F" w14:textId="52BAC2C6" w:rsidR="00906E88" w:rsidRPr="00B056C3" w:rsidRDefault="003A0BB9" w:rsidP="009A6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472CF99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5392F0D4" w14:textId="40DCD774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6E88" w:rsidRPr="00C57846" w14:paraId="384247D2" w14:textId="77777777" w:rsidTr="001208FE">
        <w:tc>
          <w:tcPr>
            <w:tcW w:w="2247" w:type="pct"/>
          </w:tcPr>
          <w:p w14:paraId="04FD602C" w14:textId="61CA19FB" w:rsidR="00906E88" w:rsidRPr="00161E24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80" w:type="pct"/>
          </w:tcPr>
          <w:p w14:paraId="075F17FC" w14:textId="13892746" w:rsidR="00906E88" w:rsidRPr="00B056C3" w:rsidRDefault="001208FE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4" w:type="pct"/>
          </w:tcPr>
          <w:p w14:paraId="6627C129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1E2A3EF4" w14:textId="0FCFF22A" w:rsidR="00906E88" w:rsidRPr="00B056C3" w:rsidRDefault="00906E88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142" w:type="pct"/>
          </w:tcPr>
          <w:p w14:paraId="55BDD02F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DE88818" w14:textId="2026CEB1" w:rsidR="00906E88" w:rsidRPr="00B056C3" w:rsidRDefault="003A0BB9" w:rsidP="003A0B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0CB9E593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52A8FEC2" w14:textId="73425A93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6E88" w:rsidRPr="00C57846" w14:paraId="00C852B4" w14:textId="77777777" w:rsidTr="001208FE">
        <w:tc>
          <w:tcPr>
            <w:tcW w:w="2247" w:type="pct"/>
          </w:tcPr>
          <w:p w14:paraId="6CD2EC30" w14:textId="201976DE" w:rsidR="00906E88" w:rsidRPr="00161E24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80" w:type="pct"/>
          </w:tcPr>
          <w:p w14:paraId="72BBCF11" w14:textId="7F8DC758" w:rsidR="00906E88" w:rsidRPr="00B056C3" w:rsidRDefault="001208FE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2A03B317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6AFA5331" w14:textId="41140192" w:rsidR="00906E88" w:rsidRPr="00B056C3" w:rsidRDefault="00906E88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05676D7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019C948" w14:textId="3C2D42C1" w:rsidR="00906E88" w:rsidRPr="00B056C3" w:rsidRDefault="003A0BB9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145" w:type="pct"/>
          </w:tcPr>
          <w:p w14:paraId="684BAB51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9F82C4D" w14:textId="6174561E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906E88" w:rsidRPr="00C57846" w14:paraId="16F893B6" w14:textId="77777777" w:rsidTr="001208FE">
        <w:tc>
          <w:tcPr>
            <w:tcW w:w="2247" w:type="pct"/>
          </w:tcPr>
          <w:p w14:paraId="3068EBB4" w14:textId="59476E3B" w:rsidR="00906E88" w:rsidRPr="00161E24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3B0EB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80" w:type="pct"/>
          </w:tcPr>
          <w:p w14:paraId="442735AD" w14:textId="1F0D7A19" w:rsidR="00906E88" w:rsidRPr="00B056C3" w:rsidRDefault="001208FE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2F430D28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3A5C932B" w14:textId="3CC84E2B" w:rsidR="00906E88" w:rsidRPr="00B056C3" w:rsidRDefault="00906E88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C86B815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750C0D7" w14:textId="4FB8B47C" w:rsidR="00906E88" w:rsidRPr="00B056C3" w:rsidRDefault="003A0BB9" w:rsidP="009A6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002CF52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6D8671C" w14:textId="6A11841B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6E88" w:rsidRPr="00C57846" w14:paraId="544B0FEB" w14:textId="77777777" w:rsidTr="00B63F82">
        <w:tc>
          <w:tcPr>
            <w:tcW w:w="2247" w:type="pct"/>
          </w:tcPr>
          <w:p w14:paraId="1CBEF4CA" w14:textId="5EAE869B" w:rsidR="00906E88" w:rsidRPr="00161E24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80" w:type="pct"/>
          </w:tcPr>
          <w:p w14:paraId="64C1BB34" w14:textId="716B7511" w:rsidR="00906E88" w:rsidRPr="00B056C3" w:rsidRDefault="001208FE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144" w:type="pct"/>
          </w:tcPr>
          <w:p w14:paraId="7737A137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2C30A754" w14:textId="184F5DE0" w:rsidR="00906E88" w:rsidRPr="00B056C3" w:rsidRDefault="00906E88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760</w:t>
            </w:r>
          </w:p>
        </w:tc>
        <w:tc>
          <w:tcPr>
            <w:tcW w:w="142" w:type="pct"/>
          </w:tcPr>
          <w:p w14:paraId="61900E2A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E7C5A7D" w14:textId="5B2793DC" w:rsidR="00906E88" w:rsidRPr="00B056C3" w:rsidRDefault="003A0BB9" w:rsidP="009A6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3A86991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5EE6B8C4" w14:textId="3D05FB5E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6E88" w:rsidRPr="00C57846" w14:paraId="7207B871" w14:textId="77777777" w:rsidTr="001208FE">
        <w:tc>
          <w:tcPr>
            <w:tcW w:w="2247" w:type="pct"/>
          </w:tcPr>
          <w:p w14:paraId="66C159A0" w14:textId="2D3BC6E2" w:rsidR="00906E88" w:rsidRPr="00161E24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580" w:type="pct"/>
          </w:tcPr>
          <w:p w14:paraId="22982A17" w14:textId="2946E177" w:rsidR="00906E88" w:rsidRPr="00B056C3" w:rsidRDefault="001208FE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</w:tcPr>
          <w:p w14:paraId="42937B76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2EF4462B" w14:textId="69274036" w:rsidR="00906E88" w:rsidRPr="00B056C3" w:rsidRDefault="00906E88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6C34B377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CD5BFE3" w14:textId="44E5500E" w:rsidR="00906E88" w:rsidRPr="00B056C3" w:rsidRDefault="003A0BB9" w:rsidP="009A6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F2F316B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087BA6E" w14:textId="29890CC8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6E88" w:rsidRPr="00E50445" w14:paraId="7E63E04D" w14:textId="77777777" w:rsidTr="001208FE">
        <w:tc>
          <w:tcPr>
            <w:tcW w:w="2247" w:type="pct"/>
          </w:tcPr>
          <w:p w14:paraId="5B585A5D" w14:textId="77777777" w:rsidR="00906E88" w:rsidRPr="004B7BF8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14"/>
                <w:szCs w:val="14"/>
                <w:rtl/>
                <w:cs/>
              </w:rPr>
            </w:pPr>
          </w:p>
        </w:tc>
        <w:tc>
          <w:tcPr>
            <w:tcW w:w="580" w:type="pct"/>
          </w:tcPr>
          <w:p w14:paraId="678F8882" w14:textId="77777777" w:rsidR="00906E88" w:rsidRPr="004B7BF8" w:rsidRDefault="00906E88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4" w:type="pct"/>
          </w:tcPr>
          <w:p w14:paraId="0874E48E" w14:textId="77777777" w:rsidR="00906E88" w:rsidRPr="004B7BF8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58" w:type="pct"/>
          </w:tcPr>
          <w:p w14:paraId="0770E2B2" w14:textId="77777777" w:rsidR="00906E88" w:rsidRPr="004B7BF8" w:rsidRDefault="00906E88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2" w:type="pct"/>
          </w:tcPr>
          <w:p w14:paraId="10B5889B" w14:textId="77777777" w:rsidR="00906E88" w:rsidRPr="004B7BF8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69" w:type="pct"/>
          </w:tcPr>
          <w:p w14:paraId="1F464FCB" w14:textId="77777777" w:rsidR="00906E88" w:rsidRPr="004B7BF8" w:rsidRDefault="00906E88" w:rsidP="0090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5" w:type="pct"/>
          </w:tcPr>
          <w:p w14:paraId="676FDC09" w14:textId="77777777" w:rsidR="00906E88" w:rsidRPr="004B7BF8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15" w:type="pct"/>
          </w:tcPr>
          <w:p w14:paraId="49593570" w14:textId="77777777" w:rsidR="00906E88" w:rsidRPr="004B7BF8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A838A3" w:rsidRPr="00C57846" w14:paraId="291245CB" w14:textId="77777777" w:rsidTr="00B63F82">
        <w:tc>
          <w:tcPr>
            <w:tcW w:w="2247" w:type="pct"/>
          </w:tcPr>
          <w:p w14:paraId="6F7700EB" w14:textId="77777777" w:rsidR="00A838A3" w:rsidRPr="00161E24" w:rsidRDefault="00A838A3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 w:bidi="th-TH"/>
              </w:rPr>
            </w:pPr>
          </w:p>
        </w:tc>
        <w:tc>
          <w:tcPr>
            <w:tcW w:w="580" w:type="pct"/>
          </w:tcPr>
          <w:p w14:paraId="436B2A03" w14:textId="77777777" w:rsidR="00A838A3" w:rsidRPr="00B056C3" w:rsidRDefault="00A838A3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" w:type="pct"/>
          </w:tcPr>
          <w:p w14:paraId="01378BA3" w14:textId="77777777" w:rsidR="00A838A3" w:rsidRPr="00B056C3" w:rsidRDefault="00A838A3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4AF497D3" w14:textId="77777777" w:rsidR="00A838A3" w:rsidRPr="00B056C3" w:rsidRDefault="00A838A3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471488E" w14:textId="77777777" w:rsidR="00A838A3" w:rsidRPr="00B056C3" w:rsidRDefault="00A838A3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8F938CB" w14:textId="77777777" w:rsidR="00A838A3" w:rsidRPr="00B056C3" w:rsidRDefault="00A838A3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C0488FA" w14:textId="77777777" w:rsidR="00A838A3" w:rsidRPr="00B056C3" w:rsidRDefault="00A838A3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5507D8BA" w14:textId="77777777" w:rsidR="00A838A3" w:rsidRPr="00B056C3" w:rsidRDefault="00A838A3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838A3" w:rsidRPr="00C57846" w14:paraId="1EE9D2A9" w14:textId="77777777" w:rsidTr="00B63F82">
        <w:tc>
          <w:tcPr>
            <w:tcW w:w="2247" w:type="pct"/>
          </w:tcPr>
          <w:p w14:paraId="311E3DE4" w14:textId="77777777" w:rsidR="00A838A3" w:rsidRPr="00161E24" w:rsidRDefault="00A838A3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 w:bidi="th-TH"/>
              </w:rPr>
            </w:pPr>
          </w:p>
        </w:tc>
        <w:tc>
          <w:tcPr>
            <w:tcW w:w="580" w:type="pct"/>
          </w:tcPr>
          <w:p w14:paraId="70391AEF" w14:textId="77777777" w:rsidR="00A838A3" w:rsidRPr="00B056C3" w:rsidRDefault="00A838A3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" w:type="pct"/>
          </w:tcPr>
          <w:p w14:paraId="59CB2B20" w14:textId="77777777" w:rsidR="00A838A3" w:rsidRPr="00B056C3" w:rsidRDefault="00A838A3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62423E78" w14:textId="77777777" w:rsidR="00A838A3" w:rsidRPr="00B056C3" w:rsidRDefault="00A838A3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2636540" w14:textId="77777777" w:rsidR="00A838A3" w:rsidRPr="00B056C3" w:rsidRDefault="00A838A3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A30120E" w14:textId="77777777" w:rsidR="00A838A3" w:rsidRPr="00B056C3" w:rsidRDefault="00A838A3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013179B5" w14:textId="77777777" w:rsidR="00A838A3" w:rsidRPr="00B056C3" w:rsidRDefault="00A838A3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216C754" w14:textId="77777777" w:rsidR="00A838A3" w:rsidRPr="00B056C3" w:rsidRDefault="00A838A3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6E88" w:rsidRPr="00C57846" w14:paraId="66800D9D" w14:textId="77777777" w:rsidTr="00B63F82">
        <w:tc>
          <w:tcPr>
            <w:tcW w:w="2247" w:type="pct"/>
          </w:tcPr>
          <w:p w14:paraId="3DC56DEE" w14:textId="59972DCE" w:rsidR="00906E88" w:rsidRPr="00161E24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 w:bidi="th-TH"/>
              </w:rPr>
              <w:lastRenderedPageBreak/>
              <w:t>กิจการอื่นที่เกี่ยวข้องกัน</w:t>
            </w:r>
          </w:p>
        </w:tc>
        <w:tc>
          <w:tcPr>
            <w:tcW w:w="580" w:type="pct"/>
          </w:tcPr>
          <w:p w14:paraId="5A17174E" w14:textId="77777777" w:rsidR="00906E88" w:rsidRPr="00B056C3" w:rsidRDefault="00906E88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44" w:type="pct"/>
          </w:tcPr>
          <w:p w14:paraId="42E5EEFE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0A0E5015" w14:textId="77777777" w:rsidR="00906E88" w:rsidRPr="00B056C3" w:rsidRDefault="00906E88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6222E5E2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FD9E80A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15A7B8C7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5E68688F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6E88" w:rsidRPr="00C57846" w14:paraId="355EABF3" w14:textId="77777777" w:rsidTr="00B63F82">
        <w:tc>
          <w:tcPr>
            <w:tcW w:w="2247" w:type="pct"/>
          </w:tcPr>
          <w:p w14:paraId="01AD60C0" w14:textId="561763FC" w:rsidR="00906E88" w:rsidRPr="00161E24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80" w:type="pct"/>
          </w:tcPr>
          <w:p w14:paraId="73656164" w14:textId="7E4B8F31" w:rsidR="00906E88" w:rsidRPr="00B056C3" w:rsidRDefault="001208FE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96</w:t>
            </w:r>
          </w:p>
        </w:tc>
        <w:tc>
          <w:tcPr>
            <w:tcW w:w="144" w:type="pct"/>
          </w:tcPr>
          <w:p w14:paraId="135629A7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6B889A7F" w14:textId="5AE9C0A3" w:rsidR="00906E88" w:rsidRPr="00B056C3" w:rsidRDefault="00906E88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142" w:type="pct"/>
          </w:tcPr>
          <w:p w14:paraId="729BE821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2252CB4" w14:textId="7CD8E943" w:rsidR="00906E88" w:rsidRPr="00B056C3" w:rsidRDefault="003A0BB9" w:rsidP="009A6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730D2D3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3714D5E6" w14:textId="32BDCF66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6E88" w:rsidRPr="00C57846" w14:paraId="3C40407E" w14:textId="77777777" w:rsidTr="00B63F82">
        <w:tc>
          <w:tcPr>
            <w:tcW w:w="2247" w:type="pct"/>
          </w:tcPr>
          <w:p w14:paraId="03AD8982" w14:textId="0C107C57" w:rsidR="00906E88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80" w:type="pct"/>
          </w:tcPr>
          <w:p w14:paraId="3380F13B" w14:textId="26545AF0" w:rsidR="00906E88" w:rsidRDefault="00524758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</w:tcPr>
          <w:p w14:paraId="74B33654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1A3822D0" w14:textId="3448F750" w:rsidR="00906E88" w:rsidRDefault="00906E88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2" w:type="pct"/>
          </w:tcPr>
          <w:p w14:paraId="769C476C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46CED79" w14:textId="378A3440" w:rsidR="00906E88" w:rsidRDefault="003A0BB9" w:rsidP="009A6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41DF22E2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84A0F78" w14:textId="203A5ED7" w:rsidR="00906E88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6E88" w:rsidRPr="00C57846" w14:paraId="31EBB615" w14:textId="77777777" w:rsidTr="00B63F82">
        <w:tc>
          <w:tcPr>
            <w:tcW w:w="2247" w:type="pct"/>
          </w:tcPr>
          <w:p w14:paraId="7D694D66" w14:textId="3A64902D" w:rsidR="00906E88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ขายที่ดิน อาคารและอุปกรณ์</w:t>
            </w:r>
          </w:p>
        </w:tc>
        <w:tc>
          <w:tcPr>
            <w:tcW w:w="580" w:type="pct"/>
          </w:tcPr>
          <w:p w14:paraId="4BCB35E5" w14:textId="5456CC33" w:rsidR="00906E88" w:rsidRDefault="001208FE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4DDF7C11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11A764E8" w14:textId="53768C71" w:rsidR="00906E88" w:rsidRDefault="00906E88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142" w:type="pct"/>
          </w:tcPr>
          <w:p w14:paraId="5DD6CBC1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453A327" w14:textId="353AB434" w:rsidR="00906E88" w:rsidRDefault="003A0BB9" w:rsidP="009A6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7A6C231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374C665" w14:textId="49923834" w:rsidR="00906E88" w:rsidRDefault="00906E88" w:rsidP="0012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</w:tr>
      <w:tr w:rsidR="00906E88" w:rsidRPr="00C57846" w14:paraId="277B1E0F" w14:textId="77777777" w:rsidTr="00B63F82">
        <w:tc>
          <w:tcPr>
            <w:tcW w:w="2247" w:type="pct"/>
          </w:tcPr>
          <w:p w14:paraId="37E3BDC3" w14:textId="777402B9" w:rsidR="00906E88" w:rsidRPr="00161E24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80" w:type="pct"/>
          </w:tcPr>
          <w:p w14:paraId="36F3B78F" w14:textId="3E6C1252" w:rsidR="00906E88" w:rsidRDefault="001208FE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64</w:t>
            </w:r>
          </w:p>
        </w:tc>
        <w:tc>
          <w:tcPr>
            <w:tcW w:w="144" w:type="pct"/>
          </w:tcPr>
          <w:p w14:paraId="3ED5BAFF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shd w:val="clear" w:color="auto" w:fill="auto"/>
          </w:tcPr>
          <w:p w14:paraId="28739E82" w14:textId="7C31F879" w:rsidR="00906E88" w:rsidRPr="00161E24" w:rsidRDefault="00906E88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2" w:type="pct"/>
          </w:tcPr>
          <w:p w14:paraId="76949AD8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E054475" w14:textId="45664C26" w:rsidR="00906E88" w:rsidRDefault="003A0BB9" w:rsidP="009A6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6B201D3C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A0E73BE" w14:textId="6A5D568D" w:rsidR="00906E88" w:rsidRPr="00161E24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6E88" w:rsidRPr="00C57846" w14:paraId="70E2CEC8" w14:textId="77777777" w:rsidTr="00B63F82">
        <w:tc>
          <w:tcPr>
            <w:tcW w:w="2247" w:type="pct"/>
          </w:tcPr>
          <w:p w14:paraId="1C35C35A" w14:textId="1EE5BC8C" w:rsidR="00906E88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ซื้อที่ดิน อาคารและอุปกรณ์</w:t>
            </w:r>
          </w:p>
        </w:tc>
        <w:tc>
          <w:tcPr>
            <w:tcW w:w="580" w:type="pct"/>
          </w:tcPr>
          <w:p w14:paraId="55940572" w14:textId="099F1BC6" w:rsidR="00906E88" w:rsidRDefault="001208FE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</w:tcPr>
          <w:p w14:paraId="2AA1D7A2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1DDA26F0" w14:textId="046E8C6D" w:rsidR="00906E88" w:rsidRDefault="00906E88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350</w:t>
            </w:r>
          </w:p>
        </w:tc>
        <w:tc>
          <w:tcPr>
            <w:tcW w:w="142" w:type="pct"/>
          </w:tcPr>
          <w:p w14:paraId="55148ACC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01D8423" w14:textId="5EC4FB00" w:rsidR="00906E88" w:rsidRDefault="003A0BB9" w:rsidP="009A6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762E5E4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81A37FE" w14:textId="7EA29E22" w:rsidR="00906E88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6E88" w:rsidRPr="00C57846" w14:paraId="4791AB94" w14:textId="77777777" w:rsidTr="00F5705F">
        <w:tc>
          <w:tcPr>
            <w:tcW w:w="2247" w:type="pct"/>
          </w:tcPr>
          <w:p w14:paraId="62B96301" w14:textId="3A703524" w:rsidR="00906E88" w:rsidRPr="00161E24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580" w:type="pct"/>
          </w:tcPr>
          <w:p w14:paraId="7D17FC12" w14:textId="25109864" w:rsidR="00906E88" w:rsidRPr="00B056C3" w:rsidRDefault="001208FE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122</w:t>
            </w:r>
          </w:p>
        </w:tc>
        <w:tc>
          <w:tcPr>
            <w:tcW w:w="144" w:type="pct"/>
          </w:tcPr>
          <w:p w14:paraId="1C2E2F29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32D3EBAC" w14:textId="4E5C4F9F" w:rsidR="00906E88" w:rsidRPr="00B056C3" w:rsidRDefault="00906E88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142" w:type="pct"/>
          </w:tcPr>
          <w:p w14:paraId="0704ECAC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2F82506" w14:textId="50CCFA9F" w:rsidR="00906E88" w:rsidRPr="00B056C3" w:rsidRDefault="003A0BB9" w:rsidP="003A0B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5" w:type="pct"/>
          </w:tcPr>
          <w:p w14:paraId="64B14D44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00EE0DBD" w14:textId="4A79BA77" w:rsidR="00906E88" w:rsidRPr="00B056C3" w:rsidRDefault="00F5705F" w:rsidP="001208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906E88" w:rsidRPr="00E50445" w14:paraId="16715550" w14:textId="77777777" w:rsidTr="00B63F82">
        <w:tc>
          <w:tcPr>
            <w:tcW w:w="2247" w:type="pct"/>
          </w:tcPr>
          <w:p w14:paraId="162A3DAA" w14:textId="77777777" w:rsidR="00906E88" w:rsidRPr="00E50445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20"/>
                <w:rtl/>
                <w:cs/>
              </w:rPr>
            </w:pPr>
          </w:p>
        </w:tc>
        <w:tc>
          <w:tcPr>
            <w:tcW w:w="580" w:type="pct"/>
          </w:tcPr>
          <w:p w14:paraId="6D8C648B" w14:textId="77777777" w:rsidR="00906E88" w:rsidRPr="00E50445" w:rsidRDefault="00906E88" w:rsidP="00BA08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4" w:type="pct"/>
          </w:tcPr>
          <w:p w14:paraId="3DFA14C5" w14:textId="77777777" w:rsidR="00906E88" w:rsidRPr="00E50445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58" w:type="pct"/>
          </w:tcPr>
          <w:p w14:paraId="3DFB8F2D" w14:textId="77777777" w:rsidR="00906E88" w:rsidRPr="00E50445" w:rsidRDefault="00906E88" w:rsidP="00965C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2" w:type="pct"/>
          </w:tcPr>
          <w:p w14:paraId="76B0815E" w14:textId="77777777" w:rsidR="00906E88" w:rsidRPr="00E50445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569" w:type="pct"/>
          </w:tcPr>
          <w:p w14:paraId="6C5FF30C" w14:textId="77777777" w:rsidR="00906E88" w:rsidRPr="00E50445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5" w:type="pct"/>
          </w:tcPr>
          <w:p w14:paraId="37FC15F6" w14:textId="77777777" w:rsidR="00906E88" w:rsidRPr="00E50445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15" w:type="pct"/>
          </w:tcPr>
          <w:p w14:paraId="5CE348EB" w14:textId="77777777" w:rsidR="00906E88" w:rsidRPr="00E50445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06E88" w:rsidRPr="00C57846" w14:paraId="203242E8" w14:textId="77777777" w:rsidTr="00FF21F9">
        <w:tc>
          <w:tcPr>
            <w:tcW w:w="2247" w:type="pct"/>
          </w:tcPr>
          <w:p w14:paraId="04E96654" w14:textId="433D8444" w:rsidR="00906E88" w:rsidRPr="00161E24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580" w:type="pct"/>
          </w:tcPr>
          <w:p w14:paraId="09075BF7" w14:textId="77777777" w:rsidR="00906E88" w:rsidRPr="00B056C3" w:rsidRDefault="00906E88" w:rsidP="0090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A5FD616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</w:tcPr>
          <w:p w14:paraId="49A51582" w14:textId="77777777" w:rsidR="00906E88" w:rsidRPr="00B056C3" w:rsidRDefault="00906E88" w:rsidP="0090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5D36FE75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1CCAD5E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4423A0FA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5E368A5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6E88" w:rsidRPr="00C57846" w14:paraId="31879122" w14:textId="77777777" w:rsidTr="00B63F82">
        <w:tc>
          <w:tcPr>
            <w:tcW w:w="2247" w:type="pct"/>
          </w:tcPr>
          <w:p w14:paraId="678F67EF" w14:textId="78951956" w:rsidR="00906E88" w:rsidRPr="00161E24" w:rsidRDefault="00906E88" w:rsidP="00906E88">
            <w:pPr>
              <w:pStyle w:val="block"/>
              <w:spacing w:after="0" w:line="240" w:lineRule="auto"/>
              <w:ind w:left="280" w:hanging="28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580" w:type="pct"/>
            <w:vAlign w:val="bottom"/>
          </w:tcPr>
          <w:p w14:paraId="039338F5" w14:textId="0D3454A9" w:rsidR="00906E88" w:rsidRPr="00FF21F9" w:rsidRDefault="00025E57" w:rsidP="0090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F21F9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 w:rsidR="00E4639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  <w:vAlign w:val="bottom"/>
          </w:tcPr>
          <w:p w14:paraId="41FCCF84" w14:textId="77777777" w:rsidR="00906E88" w:rsidRPr="00FF21F9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8" w:type="pct"/>
            <w:vAlign w:val="bottom"/>
          </w:tcPr>
          <w:p w14:paraId="1AB1E3DB" w14:textId="650F5432" w:rsidR="00906E88" w:rsidRPr="00FF21F9" w:rsidRDefault="00906E88" w:rsidP="0090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F21F9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42" w:type="pct"/>
            <w:vAlign w:val="bottom"/>
          </w:tcPr>
          <w:p w14:paraId="357F076D" w14:textId="77777777" w:rsidR="00906E88" w:rsidRPr="00FF21F9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54CA348" w14:textId="4C88B5D1" w:rsidR="00906E88" w:rsidRPr="00FF21F9" w:rsidRDefault="003A0BB9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F21F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4639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5" w:type="pct"/>
            <w:vAlign w:val="bottom"/>
          </w:tcPr>
          <w:p w14:paraId="4820F452" w14:textId="77777777" w:rsidR="00906E88" w:rsidRPr="00FF21F9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3349CE99" w14:textId="4EC14AB0" w:rsidR="00906E88" w:rsidRPr="00FF21F9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F21F9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</w:tr>
    </w:tbl>
    <w:p w14:paraId="20C005DA" w14:textId="77777777" w:rsidR="000F3EF8" w:rsidRDefault="000F3EF8"/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55"/>
        <w:gridCol w:w="1076"/>
        <w:gridCol w:w="269"/>
        <w:gridCol w:w="1083"/>
        <w:gridCol w:w="269"/>
        <w:gridCol w:w="1077"/>
        <w:gridCol w:w="254"/>
        <w:gridCol w:w="1185"/>
      </w:tblGrid>
      <w:tr w:rsidR="00906E88" w:rsidRPr="00C57846" w14:paraId="5272619C" w14:textId="77777777" w:rsidTr="00E50445">
        <w:trPr>
          <w:tblHeader/>
        </w:trPr>
        <w:tc>
          <w:tcPr>
            <w:tcW w:w="2247" w:type="pct"/>
          </w:tcPr>
          <w:p w14:paraId="00F4E24A" w14:textId="017631A3" w:rsidR="00906E88" w:rsidRPr="0063485F" w:rsidRDefault="00906E88" w:rsidP="00906E8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48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282" w:type="pct"/>
            <w:gridSpan w:val="3"/>
          </w:tcPr>
          <w:p w14:paraId="4D99D419" w14:textId="77777777" w:rsidR="00906E88" w:rsidRPr="00B056C3" w:rsidRDefault="00906E88" w:rsidP="00906E8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216AAB29" w14:textId="77777777" w:rsidR="00906E88" w:rsidRPr="00B056C3" w:rsidRDefault="00906E88" w:rsidP="00906E8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9" w:type="pct"/>
            <w:gridSpan w:val="3"/>
          </w:tcPr>
          <w:p w14:paraId="14350E4D" w14:textId="77777777" w:rsidR="00906E88" w:rsidRPr="00B056C3" w:rsidRDefault="00906E88" w:rsidP="00906E8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906E88" w:rsidRPr="00C57846" w14:paraId="11F731A1" w14:textId="77777777" w:rsidTr="00B63F82">
        <w:trPr>
          <w:tblHeader/>
        </w:trPr>
        <w:tc>
          <w:tcPr>
            <w:tcW w:w="2247" w:type="pct"/>
          </w:tcPr>
          <w:p w14:paraId="09177C03" w14:textId="443B32BB" w:rsidR="00906E88" w:rsidRPr="0063485F" w:rsidRDefault="00906E88" w:rsidP="00906E8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48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348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348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68" w:type="pct"/>
            <w:shd w:val="clear" w:color="auto" w:fill="auto"/>
          </w:tcPr>
          <w:p w14:paraId="64FD2680" w14:textId="57FF86C0" w:rsidR="00906E88" w:rsidRPr="00B056C3" w:rsidRDefault="00906E88" w:rsidP="00906E8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5EBAEB2B" w14:textId="77777777" w:rsidR="00906E88" w:rsidRPr="00B056C3" w:rsidRDefault="00906E88" w:rsidP="00906E8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shd w:val="clear" w:color="auto" w:fill="auto"/>
          </w:tcPr>
          <w:p w14:paraId="43DCB553" w14:textId="5E816A7E" w:rsidR="00906E88" w:rsidRPr="00B056C3" w:rsidRDefault="00906E88" w:rsidP="00906E8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05250FCA" w14:textId="77777777" w:rsidR="00906E88" w:rsidRPr="00B056C3" w:rsidRDefault="00906E88" w:rsidP="00906E8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79DB7BAA" w14:textId="010944A4" w:rsidR="00906E88" w:rsidRPr="00B056C3" w:rsidRDefault="00906E88" w:rsidP="00906E8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" w:type="pct"/>
          </w:tcPr>
          <w:p w14:paraId="74242D4E" w14:textId="77777777" w:rsidR="00906E88" w:rsidRPr="00B056C3" w:rsidRDefault="00906E88" w:rsidP="00906E8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2AEAEF9D" w14:textId="61D50E52" w:rsidR="00906E88" w:rsidRPr="00B056C3" w:rsidRDefault="00906E88" w:rsidP="00906E8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06E88" w:rsidRPr="00C57846" w14:paraId="2F36D8E5" w14:textId="77777777" w:rsidTr="00E50445">
        <w:trPr>
          <w:trHeight w:val="434"/>
          <w:tblHeader/>
        </w:trPr>
        <w:tc>
          <w:tcPr>
            <w:tcW w:w="2247" w:type="pct"/>
          </w:tcPr>
          <w:p w14:paraId="5337ADED" w14:textId="77777777" w:rsidR="00906E88" w:rsidRPr="00B056C3" w:rsidRDefault="00906E88" w:rsidP="00906E8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53" w:type="pct"/>
            <w:gridSpan w:val="7"/>
          </w:tcPr>
          <w:p w14:paraId="1A183F08" w14:textId="152F10D9" w:rsidR="00906E88" w:rsidRPr="00B056C3" w:rsidRDefault="00906E88" w:rsidP="00906E8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06E88" w:rsidRPr="00C57846" w14:paraId="44E12FF0" w14:textId="77777777" w:rsidTr="00B63F82">
        <w:tc>
          <w:tcPr>
            <w:tcW w:w="2247" w:type="pct"/>
          </w:tcPr>
          <w:p w14:paraId="662B8B80" w14:textId="291DC798" w:rsidR="00906E88" w:rsidRPr="00B056C3" w:rsidRDefault="00906E88" w:rsidP="00906E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68" w:type="pct"/>
          </w:tcPr>
          <w:p w14:paraId="2F93A430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4E0E947C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20634B17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1C44765E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97DB2CB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3640C387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6D99EB35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06E88" w:rsidRPr="00C57846" w14:paraId="3F6B5546" w14:textId="77777777" w:rsidTr="00B63F82">
        <w:tc>
          <w:tcPr>
            <w:tcW w:w="2247" w:type="pct"/>
          </w:tcPr>
          <w:p w14:paraId="0DF8E262" w14:textId="7C332423" w:rsidR="00906E88" w:rsidRPr="00B056C3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68" w:type="pct"/>
          </w:tcPr>
          <w:p w14:paraId="20117510" w14:textId="5059C9D1" w:rsidR="00906E88" w:rsidRPr="00B056C3" w:rsidRDefault="00025E57" w:rsidP="0065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8C4A7C6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0B654348" w14:textId="57E26AEE" w:rsidR="00906E88" w:rsidRPr="00B056C3" w:rsidRDefault="00906E88" w:rsidP="0065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6D2C74B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1F34738C" w14:textId="22D40F6A" w:rsidR="00906E88" w:rsidRPr="00B056C3" w:rsidRDefault="003A0BB9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3,026</w:t>
            </w:r>
          </w:p>
        </w:tc>
        <w:tc>
          <w:tcPr>
            <w:tcW w:w="134" w:type="pct"/>
          </w:tcPr>
          <w:p w14:paraId="3A417988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7CE02EAB" w14:textId="79F68C5E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3,540</w:t>
            </w:r>
          </w:p>
        </w:tc>
      </w:tr>
      <w:tr w:rsidR="00906E88" w:rsidRPr="00C57846" w14:paraId="35F2CE9D" w14:textId="77777777" w:rsidTr="00B63F82">
        <w:tc>
          <w:tcPr>
            <w:tcW w:w="2247" w:type="pct"/>
          </w:tcPr>
          <w:p w14:paraId="0F034AF2" w14:textId="4B4E2CB6" w:rsidR="00906E88" w:rsidRPr="00161E24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568" w:type="pct"/>
          </w:tcPr>
          <w:p w14:paraId="0C5EE708" w14:textId="02E52297" w:rsidR="00906E88" w:rsidRDefault="00025E57" w:rsidP="0090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42" w:type="pct"/>
          </w:tcPr>
          <w:p w14:paraId="2FD1CB77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1E77587E" w14:textId="7C3E5C95" w:rsidR="00906E88" w:rsidRPr="00161E24" w:rsidRDefault="00906E88" w:rsidP="0090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42" w:type="pct"/>
          </w:tcPr>
          <w:p w14:paraId="638A9F74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814227F" w14:textId="41A80471" w:rsidR="00906E88" w:rsidRDefault="0016326C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177C378F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136C1F20" w14:textId="0AA6B751" w:rsidR="00906E88" w:rsidRPr="00161E24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6E88" w:rsidRPr="00C57846" w14:paraId="1CD86FB6" w14:textId="77777777" w:rsidTr="001820C0">
        <w:tc>
          <w:tcPr>
            <w:tcW w:w="2247" w:type="pct"/>
          </w:tcPr>
          <w:p w14:paraId="2BEE9CEC" w14:textId="6FF201FE" w:rsidR="00906E88" w:rsidRPr="00161E24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568" w:type="pct"/>
            <w:shd w:val="clear" w:color="auto" w:fill="auto"/>
          </w:tcPr>
          <w:p w14:paraId="7C06CC58" w14:textId="373C55FE" w:rsidR="00906E88" w:rsidRDefault="00025E57" w:rsidP="0090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A381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2" w:type="pct"/>
          </w:tcPr>
          <w:p w14:paraId="2BDA382B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6DA9882F" w14:textId="70774C8E" w:rsidR="00906E88" w:rsidRPr="00161E24" w:rsidRDefault="00906E88" w:rsidP="0090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132</w:t>
            </w:r>
          </w:p>
        </w:tc>
        <w:tc>
          <w:tcPr>
            <w:tcW w:w="142" w:type="pct"/>
          </w:tcPr>
          <w:p w14:paraId="1BDA669E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49F7279" w14:textId="766152C5" w:rsidR="00906E88" w:rsidRDefault="0016326C" w:rsidP="00C32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" w:type="pct"/>
          </w:tcPr>
          <w:p w14:paraId="13F752D8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1231D581" w14:textId="568493BD" w:rsidR="00906E88" w:rsidRPr="00161E24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06E88" w:rsidRPr="00C57846" w14:paraId="753DCA8C" w14:textId="77777777" w:rsidTr="00B63F82">
        <w:tc>
          <w:tcPr>
            <w:tcW w:w="2247" w:type="pct"/>
          </w:tcPr>
          <w:p w14:paraId="13B341B6" w14:textId="5DE8E3C7" w:rsidR="00906E88" w:rsidRPr="00B056C3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2D36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5EECB071" w14:textId="69D72F3D" w:rsidR="00906E88" w:rsidRPr="00B056C3" w:rsidRDefault="00025E57" w:rsidP="0090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</w:tcPr>
          <w:p w14:paraId="3939CA46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</w:tcPr>
          <w:p w14:paraId="7911B67E" w14:textId="1ECAB258" w:rsidR="00906E88" w:rsidRPr="00D97FB1" w:rsidRDefault="00906E88" w:rsidP="0090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37930286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1DD4A72C" w14:textId="3B42321E" w:rsidR="00906E88" w:rsidRPr="00B056C3" w:rsidRDefault="0016326C" w:rsidP="0065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021E0A52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57E9C44" w14:textId="364A6B40" w:rsidR="00906E88" w:rsidRPr="00B056C3" w:rsidRDefault="00906E88" w:rsidP="00C32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906E88" w:rsidRPr="00C57846" w14:paraId="7BA56F38" w14:textId="77777777" w:rsidTr="00B63F82">
        <w:tc>
          <w:tcPr>
            <w:tcW w:w="2247" w:type="pct"/>
          </w:tcPr>
          <w:p w14:paraId="555FCC2F" w14:textId="5BE77A34" w:rsidR="00906E88" w:rsidRPr="00DB1602" w:rsidRDefault="00DF5DAE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90C00" w14:textId="38EF8962" w:rsidR="00906E88" w:rsidRPr="003B0EB2" w:rsidRDefault="00025E57" w:rsidP="0090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E36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142" w:type="pct"/>
          </w:tcPr>
          <w:p w14:paraId="5CBE4F8A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E3E6C" w14:textId="6D342FA9" w:rsidR="00906E88" w:rsidRPr="00D97FB1" w:rsidRDefault="00906E88" w:rsidP="0090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B0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33AD6E2E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1F68B65A" w14:textId="1EC2CEA8" w:rsidR="00906E88" w:rsidRPr="003B0EB2" w:rsidRDefault="0016326C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3,027</w:t>
            </w:r>
          </w:p>
        </w:tc>
        <w:tc>
          <w:tcPr>
            <w:tcW w:w="134" w:type="pct"/>
          </w:tcPr>
          <w:p w14:paraId="0F2853CB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92355F6" w14:textId="79A9E695" w:rsidR="00906E88" w:rsidRPr="00161E24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B0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3,541</w:t>
            </w:r>
          </w:p>
        </w:tc>
      </w:tr>
      <w:tr w:rsidR="00906E88" w:rsidRPr="00C57846" w14:paraId="4AEDF667" w14:textId="77777777" w:rsidTr="00B63F82">
        <w:tc>
          <w:tcPr>
            <w:tcW w:w="2247" w:type="pct"/>
          </w:tcPr>
          <w:p w14:paraId="4E09054B" w14:textId="77777777" w:rsidR="00906E88" w:rsidRPr="00161E24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</w:tcPr>
          <w:p w14:paraId="4B1CFA38" w14:textId="77777777" w:rsidR="00906E88" w:rsidRPr="00B056C3" w:rsidRDefault="00906E88" w:rsidP="0090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31B814C1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double" w:sz="4" w:space="0" w:color="auto"/>
            </w:tcBorders>
          </w:tcPr>
          <w:p w14:paraId="7E0104DB" w14:textId="77777777" w:rsidR="00906E88" w:rsidRPr="00161E24" w:rsidRDefault="00906E88" w:rsidP="0090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824301C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6F566109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5FD57F51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</w:tcPr>
          <w:p w14:paraId="1C8239BE" w14:textId="77777777" w:rsidR="00906E88" w:rsidRPr="00161E24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6E88" w:rsidRPr="00C57846" w14:paraId="1DCED9BB" w14:textId="77777777" w:rsidTr="00B63F82">
        <w:tc>
          <w:tcPr>
            <w:tcW w:w="2247" w:type="pct"/>
          </w:tcPr>
          <w:p w14:paraId="673548F7" w14:textId="23838DBD" w:rsidR="00906E88" w:rsidRPr="00161E24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568" w:type="pct"/>
          </w:tcPr>
          <w:p w14:paraId="023D08CC" w14:textId="77777777" w:rsidR="00906E88" w:rsidRPr="00B056C3" w:rsidRDefault="00906E88" w:rsidP="0090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7A871E26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</w:tcPr>
          <w:p w14:paraId="2C9C7FCF" w14:textId="77777777" w:rsidR="00906E88" w:rsidRPr="00161E24" w:rsidRDefault="00906E88" w:rsidP="00906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ADFF741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D1D1DED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" w:type="pct"/>
          </w:tcPr>
          <w:p w14:paraId="7111F878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5975F899" w14:textId="77777777" w:rsidR="00906E88" w:rsidRPr="00161E24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06E88" w:rsidRPr="00C57846" w14:paraId="4B10B9D4" w14:textId="77777777" w:rsidTr="00B63F82">
        <w:tc>
          <w:tcPr>
            <w:tcW w:w="2247" w:type="pct"/>
          </w:tcPr>
          <w:p w14:paraId="3AB3B468" w14:textId="5BB5D08E" w:rsidR="00906E88" w:rsidRPr="00161E24" w:rsidRDefault="00906E88" w:rsidP="00906E88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68" w:type="pct"/>
            <w:tcBorders>
              <w:bottom w:val="double" w:sz="4" w:space="0" w:color="auto"/>
            </w:tcBorders>
          </w:tcPr>
          <w:p w14:paraId="1B1CC3AA" w14:textId="2E829C9B" w:rsidR="00906E88" w:rsidRPr="008C689F" w:rsidRDefault="00025E57" w:rsidP="0065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98B07FB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</w:tcPr>
          <w:p w14:paraId="25BDFD01" w14:textId="2229ABC6" w:rsidR="00906E88" w:rsidRPr="00161E24" w:rsidRDefault="00906E88" w:rsidP="006564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49FDA85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double" w:sz="4" w:space="0" w:color="auto"/>
            </w:tcBorders>
          </w:tcPr>
          <w:p w14:paraId="038EDAEA" w14:textId="178AB844" w:rsidR="00906E88" w:rsidRPr="003B0EB2" w:rsidRDefault="0016326C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56</w:t>
            </w:r>
          </w:p>
        </w:tc>
        <w:tc>
          <w:tcPr>
            <w:tcW w:w="134" w:type="pct"/>
          </w:tcPr>
          <w:p w14:paraId="1A70F822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7AEC01DF" w14:textId="64A286E2" w:rsidR="00906E88" w:rsidRPr="00161E24" w:rsidRDefault="00906E88" w:rsidP="006564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</w:t>
            </w:r>
          </w:p>
        </w:tc>
      </w:tr>
    </w:tbl>
    <w:p w14:paraId="74BA161E" w14:textId="76DF1602" w:rsidR="0011134C" w:rsidRPr="00572967" w:rsidRDefault="001113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B479C7B" w14:textId="77777777" w:rsidR="00CA1CC6" w:rsidRDefault="00CA1C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AB17992" w14:textId="7674D621" w:rsidR="001E0310" w:rsidRPr="00161E24" w:rsidRDefault="001E0310" w:rsidP="00516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รายการเคลื่อนไหวของเงินให้กู้ยืมระยะสั้น</w:t>
      </w:r>
      <w:r w:rsidR="00786C0D"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กับ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6591B2A6" w14:textId="77777777" w:rsidR="001E0310" w:rsidRPr="00161E24" w:rsidRDefault="001E0310" w:rsidP="001E0310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3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440"/>
        <w:gridCol w:w="236"/>
        <w:gridCol w:w="1204"/>
        <w:gridCol w:w="236"/>
        <w:gridCol w:w="1108"/>
        <w:gridCol w:w="236"/>
        <w:gridCol w:w="1240"/>
        <w:gridCol w:w="236"/>
        <w:gridCol w:w="1285"/>
      </w:tblGrid>
      <w:tr w:rsidR="00263935" w:rsidRPr="00161E24" w14:paraId="4F7E65CC" w14:textId="77777777" w:rsidTr="00E50445">
        <w:trPr>
          <w:tblHeader/>
        </w:trPr>
        <w:tc>
          <w:tcPr>
            <w:tcW w:w="2088" w:type="dxa"/>
          </w:tcPr>
          <w:p w14:paraId="37ABA5FA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F0B397E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CA97029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5" w:type="dxa"/>
            <w:gridSpan w:val="7"/>
          </w:tcPr>
          <w:p w14:paraId="0B40C97D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935" w:rsidRPr="00161E24" w14:paraId="4B3C9004" w14:textId="77777777" w:rsidTr="003810EE">
        <w:trPr>
          <w:tblHeader/>
        </w:trPr>
        <w:tc>
          <w:tcPr>
            <w:tcW w:w="2088" w:type="dxa"/>
          </w:tcPr>
          <w:p w14:paraId="3F143573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535DAA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6A3CF0E9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EF316A7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0EB8CFC0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306AC60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0FBE7D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10B6C33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428924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993EECA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263935" w:rsidRPr="00161E24" w14:paraId="63A0983D" w14:textId="77777777" w:rsidTr="003810EE">
        <w:trPr>
          <w:tblHeader/>
        </w:trPr>
        <w:tc>
          <w:tcPr>
            <w:tcW w:w="2088" w:type="dxa"/>
          </w:tcPr>
          <w:p w14:paraId="6D6DB654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4F89C4B" w14:textId="5FE9E94F" w:rsidR="0016253B" w:rsidRPr="00161E24" w:rsidRDefault="000C58D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6253B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253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7090B2C0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A2650DB" w14:textId="3178492C" w:rsidR="0016253B" w:rsidRPr="00161E24" w:rsidRDefault="000C58D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6253B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253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2AF8CAFC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58FEEE7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DCCE717" w14:textId="466A5D13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58CA28A8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5E86A3EC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E4B8E57" w14:textId="74CF3654" w:rsidR="0016253B" w:rsidRPr="00161E24" w:rsidRDefault="000C58D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6253B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253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63935" w:rsidRPr="00161E24" w14:paraId="390734D4" w14:textId="77777777" w:rsidTr="00E50445">
        <w:trPr>
          <w:tblHeader/>
        </w:trPr>
        <w:tc>
          <w:tcPr>
            <w:tcW w:w="2088" w:type="dxa"/>
          </w:tcPr>
          <w:p w14:paraId="22FD4716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99CD22F" w14:textId="77777777" w:rsidR="0016253B" w:rsidRPr="00161E24" w:rsidRDefault="0016253B" w:rsidP="0030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03841F2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5" w:type="dxa"/>
            <w:gridSpan w:val="7"/>
          </w:tcPr>
          <w:p w14:paraId="4946B7D5" w14:textId="143D539A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57A22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63935" w:rsidRPr="00161E24" w14:paraId="26A97B4C" w14:textId="77777777" w:rsidTr="003810EE">
        <w:tc>
          <w:tcPr>
            <w:tcW w:w="2088" w:type="dxa"/>
            <w:vAlign w:val="bottom"/>
          </w:tcPr>
          <w:p w14:paraId="648289AC" w14:textId="0C9F408E" w:rsidR="0016253B" w:rsidRPr="00161E24" w:rsidRDefault="000C58D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41C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7EE87175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6559DE0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966455" w14:textId="77777777" w:rsidR="0016253B" w:rsidRPr="00161E24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93CF11" w14:textId="77777777" w:rsidR="0016253B" w:rsidRPr="00161E24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A7BB63E" w14:textId="77777777" w:rsidR="0016253B" w:rsidRPr="00161E24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0B0DB0" w14:textId="77777777" w:rsidR="0016253B" w:rsidRPr="00161E24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E18F660" w14:textId="77777777" w:rsidR="0016253B" w:rsidRPr="00161E24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087C1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554F0E0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25C8" w:rsidRPr="00161E24" w14:paraId="38DE4284" w14:textId="77777777" w:rsidTr="00BA1B3B">
        <w:tc>
          <w:tcPr>
            <w:tcW w:w="2088" w:type="dxa"/>
          </w:tcPr>
          <w:p w14:paraId="7B1339C8" w14:textId="77777777" w:rsidR="007725C8" w:rsidRPr="00161E24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2B9CACE3" w14:textId="38F31DF4" w:rsidR="007725C8" w:rsidRPr="00161E24" w:rsidRDefault="00E95E2B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="00AC3673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="00BA1B3B">
              <w:rPr>
                <w:rFonts w:asciiTheme="majorBidi" w:hAnsiTheme="majorBidi" w:cstheme="majorBidi"/>
                <w:sz w:val="30"/>
                <w:szCs w:val="30"/>
              </w:rPr>
              <w:t xml:space="preserve"> 3.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34A1446D" w14:textId="77777777" w:rsidR="007725C8" w:rsidRPr="00161E24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9CAD9C6" w14:textId="16612393" w:rsidR="007725C8" w:rsidRPr="00161E24" w:rsidRDefault="0052450B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15,946</w:t>
            </w:r>
          </w:p>
        </w:tc>
        <w:tc>
          <w:tcPr>
            <w:tcW w:w="236" w:type="dxa"/>
          </w:tcPr>
          <w:p w14:paraId="6611420A" w14:textId="77777777" w:rsidR="007725C8" w:rsidRPr="00161E24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</w:tcPr>
          <w:p w14:paraId="3F1F73EB" w14:textId="7998CFDC" w:rsidR="007725C8" w:rsidRPr="00161E24" w:rsidRDefault="00BA1B3B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84,714</w:t>
            </w:r>
          </w:p>
        </w:tc>
        <w:tc>
          <w:tcPr>
            <w:tcW w:w="236" w:type="dxa"/>
            <w:shd w:val="clear" w:color="auto" w:fill="auto"/>
          </w:tcPr>
          <w:p w14:paraId="34AEC2A2" w14:textId="77777777" w:rsidR="007725C8" w:rsidRPr="00161E24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2F6D8689" w14:textId="3483526F" w:rsidR="007725C8" w:rsidRPr="00161E24" w:rsidRDefault="00BA1B3B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(80,166)</w:t>
            </w:r>
          </w:p>
        </w:tc>
        <w:tc>
          <w:tcPr>
            <w:tcW w:w="236" w:type="dxa"/>
          </w:tcPr>
          <w:p w14:paraId="17CF0CC4" w14:textId="77777777" w:rsidR="007725C8" w:rsidRPr="00161E24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14:paraId="7D296A41" w14:textId="2C9645A2" w:rsidR="007725C8" w:rsidRPr="00161E24" w:rsidRDefault="00766B8D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20,494</w:t>
            </w:r>
          </w:p>
        </w:tc>
      </w:tr>
      <w:tr w:rsidR="0022480B" w:rsidRPr="00161E24" w14:paraId="04220628" w14:textId="77777777" w:rsidTr="003810EE">
        <w:tc>
          <w:tcPr>
            <w:tcW w:w="2088" w:type="dxa"/>
            <w:vAlign w:val="bottom"/>
          </w:tcPr>
          <w:p w14:paraId="5C5828D6" w14:textId="54E224FC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D238484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69F8F93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253C928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58B355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CE4BFBC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9C89CE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65F7D00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4B48AE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7B3039B0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445" w:rsidRPr="00161E24" w14:paraId="7AE21F29" w14:textId="77777777" w:rsidTr="00FC4A71">
        <w:tc>
          <w:tcPr>
            <w:tcW w:w="2088" w:type="dxa"/>
            <w:vAlign w:val="bottom"/>
          </w:tcPr>
          <w:p w14:paraId="76AD0093" w14:textId="3F8AA89C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41C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65FC1158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32463F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DBD9A3B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D29DE0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3FF8F69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2DA4B5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8148D72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831226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A5C1D70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C81" w:rsidRPr="00161E24" w14:paraId="1618CF33" w14:textId="77777777" w:rsidTr="00FC4A71">
        <w:tc>
          <w:tcPr>
            <w:tcW w:w="2088" w:type="dxa"/>
          </w:tcPr>
          <w:p w14:paraId="071061A9" w14:textId="3753CF1E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A7F3C15" w14:textId="01860A8D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0.9 - 2.6</w:t>
            </w:r>
          </w:p>
        </w:tc>
        <w:tc>
          <w:tcPr>
            <w:tcW w:w="236" w:type="dxa"/>
          </w:tcPr>
          <w:p w14:paraId="1E30A123" w14:textId="77777777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AA27556" w14:textId="1789D9B9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17,656</w:t>
            </w:r>
          </w:p>
        </w:tc>
        <w:tc>
          <w:tcPr>
            <w:tcW w:w="236" w:type="dxa"/>
          </w:tcPr>
          <w:p w14:paraId="557C31DE" w14:textId="77777777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1891F262" w14:textId="22A8DD28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90,637</w:t>
            </w:r>
          </w:p>
        </w:tc>
        <w:tc>
          <w:tcPr>
            <w:tcW w:w="236" w:type="dxa"/>
          </w:tcPr>
          <w:p w14:paraId="320C602F" w14:textId="77777777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FD2C8F6" w14:textId="7BE9DE7F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(92,347)</w:t>
            </w:r>
          </w:p>
        </w:tc>
        <w:tc>
          <w:tcPr>
            <w:tcW w:w="236" w:type="dxa"/>
          </w:tcPr>
          <w:p w14:paraId="74744FB1" w14:textId="77777777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14:paraId="2D2240B3" w14:textId="48FF98FB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15,946</w:t>
            </w:r>
          </w:p>
        </w:tc>
      </w:tr>
    </w:tbl>
    <w:p w14:paraId="43670B92" w14:textId="61D0F1D4" w:rsidR="00AC3673" w:rsidRDefault="00AC36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0AB2DB5" w14:textId="109BC87D" w:rsidR="00307222" w:rsidRPr="00161E24" w:rsidRDefault="00307222" w:rsidP="00516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รายการเคลื่อนไหวของเงินให้กู้ยืมระยะ</w:t>
      </w:r>
      <w:r w:rsidR="00E660A7"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ยาว</w:t>
      </w:r>
      <w:r w:rsidR="00C7258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กับ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52055118" w14:textId="77777777" w:rsidR="00307222" w:rsidRPr="00572967" w:rsidRDefault="00307222" w:rsidP="00257CE5">
      <w:pPr>
        <w:pStyle w:val="NoSpacing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0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4"/>
        <w:gridCol w:w="1444"/>
        <w:gridCol w:w="240"/>
        <w:gridCol w:w="1200"/>
        <w:gridCol w:w="240"/>
        <w:gridCol w:w="1110"/>
        <w:gridCol w:w="240"/>
        <w:gridCol w:w="1227"/>
        <w:gridCol w:w="243"/>
        <w:gridCol w:w="1278"/>
      </w:tblGrid>
      <w:tr w:rsidR="00EC580E" w:rsidRPr="00161E24" w14:paraId="4843D198" w14:textId="77777777" w:rsidTr="00006F9B">
        <w:trPr>
          <w:tblHeader/>
        </w:trPr>
        <w:tc>
          <w:tcPr>
            <w:tcW w:w="2084" w:type="dxa"/>
          </w:tcPr>
          <w:p w14:paraId="3104E57A" w14:textId="77777777" w:rsidR="00EC580E" w:rsidRPr="00161E24" w:rsidRDefault="00EC580E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23E45868" w14:textId="77777777" w:rsidR="00EC580E" w:rsidRPr="00161E24" w:rsidRDefault="00EC580E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</w:tcPr>
          <w:p w14:paraId="0A205484" w14:textId="77777777" w:rsidR="00EC580E" w:rsidRPr="00161E24" w:rsidRDefault="00EC580E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0" w:type="dxa"/>
            <w:gridSpan w:val="7"/>
          </w:tcPr>
          <w:p w14:paraId="1557116A" w14:textId="52FAF18C" w:rsidR="00EC580E" w:rsidRPr="00161E24" w:rsidRDefault="00EC580E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445" w:rsidRPr="00161E24" w14:paraId="5068D960" w14:textId="77777777" w:rsidTr="00006F9B">
        <w:trPr>
          <w:tblHeader/>
        </w:trPr>
        <w:tc>
          <w:tcPr>
            <w:tcW w:w="2084" w:type="dxa"/>
          </w:tcPr>
          <w:p w14:paraId="6CCC95FF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7FA35969" w14:textId="77777777" w:rsidR="00E50445" w:rsidRPr="00161E24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0" w:type="dxa"/>
          </w:tcPr>
          <w:p w14:paraId="38AA0210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D1DEF75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0" w:type="dxa"/>
          </w:tcPr>
          <w:p w14:paraId="30785EEE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4DE9B04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AEDB807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4CB9BAA3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C39CDBE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96B34A" w14:textId="389F91FD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E50445" w:rsidRPr="00161E24" w14:paraId="2EB89398" w14:textId="77777777" w:rsidTr="00006F9B">
        <w:trPr>
          <w:tblHeader/>
        </w:trPr>
        <w:tc>
          <w:tcPr>
            <w:tcW w:w="2084" w:type="dxa"/>
          </w:tcPr>
          <w:p w14:paraId="61681A41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4" w:type="dxa"/>
            <w:vAlign w:val="bottom"/>
          </w:tcPr>
          <w:p w14:paraId="71C41C68" w14:textId="5CE6AA03" w:rsidR="00E50445" w:rsidRPr="00161E24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</w:tcPr>
          <w:p w14:paraId="0B82B819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0DD435E" w14:textId="2181EAC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0" w:type="dxa"/>
          </w:tcPr>
          <w:p w14:paraId="336E2E0A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24E8F4A6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17FE54EE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30CF306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3" w:type="dxa"/>
          </w:tcPr>
          <w:p w14:paraId="72D3E85F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867162" w14:textId="76332874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C580E" w:rsidRPr="00161E24" w14:paraId="4DA0B310" w14:textId="77777777" w:rsidTr="00006F9B">
        <w:trPr>
          <w:tblHeader/>
        </w:trPr>
        <w:tc>
          <w:tcPr>
            <w:tcW w:w="2084" w:type="dxa"/>
          </w:tcPr>
          <w:p w14:paraId="7A0303A2" w14:textId="77777777" w:rsidR="00EC580E" w:rsidRPr="00161E24" w:rsidRDefault="00EC580E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60AF60C0" w14:textId="77777777" w:rsidR="00EC580E" w:rsidRPr="00161E24" w:rsidRDefault="00EC580E" w:rsidP="005F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431F8C2D" w14:textId="77777777" w:rsidR="00EC580E" w:rsidRPr="00161E24" w:rsidRDefault="00EC580E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38" w:type="dxa"/>
            <w:gridSpan w:val="7"/>
          </w:tcPr>
          <w:p w14:paraId="2C517FCD" w14:textId="634DB91C" w:rsidR="00EC580E" w:rsidRPr="00161E24" w:rsidRDefault="00EC580E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0445" w:rsidRPr="00161E24" w14:paraId="17C45A4A" w14:textId="77777777" w:rsidTr="00006F9B">
        <w:tc>
          <w:tcPr>
            <w:tcW w:w="2084" w:type="dxa"/>
            <w:vAlign w:val="bottom"/>
          </w:tcPr>
          <w:p w14:paraId="2902539E" w14:textId="290EC7A6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41C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44" w:type="dxa"/>
            <w:vAlign w:val="bottom"/>
          </w:tcPr>
          <w:p w14:paraId="594E8FF7" w14:textId="77777777" w:rsidR="00E50445" w:rsidRPr="00161E24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5F5E015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4A247F1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0AEB8E0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9F7386C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C3C7946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7055DCE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3EC668D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270A55" w14:textId="5AB5A9D6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445" w:rsidRPr="00161E24" w14:paraId="33A483D3" w14:textId="77777777" w:rsidTr="00F861A3">
        <w:tc>
          <w:tcPr>
            <w:tcW w:w="2084" w:type="dxa"/>
          </w:tcPr>
          <w:p w14:paraId="62C882A7" w14:textId="072747CE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4" w:type="dxa"/>
            <w:shd w:val="clear" w:color="auto" w:fill="auto"/>
          </w:tcPr>
          <w:p w14:paraId="41491C3B" w14:textId="30EF1126" w:rsidR="00E50445" w:rsidRPr="00161E24" w:rsidRDefault="003C2C50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</w:t>
            </w:r>
            <w:r w:rsidR="00F75D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75D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3.7</w:t>
            </w:r>
          </w:p>
        </w:tc>
        <w:tc>
          <w:tcPr>
            <w:tcW w:w="240" w:type="dxa"/>
            <w:shd w:val="clear" w:color="auto" w:fill="auto"/>
          </w:tcPr>
          <w:p w14:paraId="2CCCDBED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</w:tcPr>
          <w:p w14:paraId="4A1DDA6E" w14:textId="793397CA" w:rsidR="00E50445" w:rsidRPr="00161E24" w:rsidRDefault="007C2186" w:rsidP="0023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1,387</w:t>
            </w:r>
          </w:p>
        </w:tc>
        <w:tc>
          <w:tcPr>
            <w:tcW w:w="240" w:type="dxa"/>
            <w:shd w:val="clear" w:color="auto" w:fill="auto"/>
          </w:tcPr>
          <w:p w14:paraId="765184CD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0609A52" w14:textId="5DFC0CDF" w:rsidR="00E50445" w:rsidRPr="00161E24" w:rsidRDefault="002655D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40" w:type="dxa"/>
            <w:shd w:val="clear" w:color="auto" w:fill="auto"/>
          </w:tcPr>
          <w:p w14:paraId="050CFA5C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5DED423C" w14:textId="1D8E5181" w:rsidR="00E50445" w:rsidRPr="00161E24" w:rsidRDefault="002655D5" w:rsidP="002D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</w:t>
            </w:r>
            <w:r w:rsidR="00E63AB1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  <w:shd w:val="clear" w:color="auto" w:fill="auto"/>
          </w:tcPr>
          <w:p w14:paraId="7212D514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8565F0" w14:textId="77D976C2" w:rsidR="00E50445" w:rsidRPr="00161E24" w:rsidRDefault="00766B8D" w:rsidP="0023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</w:t>
            </w:r>
            <w:r w:rsidR="00E63A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E50445" w:rsidRPr="00161E24" w14:paraId="588EBE22" w14:textId="77777777" w:rsidTr="00006F9B">
        <w:tc>
          <w:tcPr>
            <w:tcW w:w="2084" w:type="dxa"/>
          </w:tcPr>
          <w:p w14:paraId="3DF10A3B" w14:textId="2140D0FE" w:rsidR="00E50445" w:rsidRPr="00161E24" w:rsidRDefault="00E50445" w:rsidP="00EC58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75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444" w:type="dxa"/>
          </w:tcPr>
          <w:p w14:paraId="632253F2" w14:textId="77777777" w:rsidR="00E50445" w:rsidRPr="00161E24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6FB54F0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2F655D9" w14:textId="09B90C85" w:rsidR="00E50445" w:rsidRPr="00161E24" w:rsidRDefault="007C2186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(348)</w:t>
            </w:r>
          </w:p>
        </w:tc>
        <w:tc>
          <w:tcPr>
            <w:tcW w:w="240" w:type="dxa"/>
          </w:tcPr>
          <w:p w14:paraId="1F485DCB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643072B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476CEF8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CEECB79" w14:textId="77777777" w:rsidR="00E50445" w:rsidRPr="00161E24" w:rsidRDefault="00E50445" w:rsidP="00C2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000B076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7E47A2" w14:textId="333F6083" w:rsidR="00E50445" w:rsidRPr="00161E24" w:rsidRDefault="00766B8D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(343)</w:t>
            </w:r>
          </w:p>
        </w:tc>
      </w:tr>
      <w:tr w:rsidR="00E50445" w:rsidRPr="00161E24" w14:paraId="383B7C0A" w14:textId="77777777" w:rsidTr="00006F9B">
        <w:tc>
          <w:tcPr>
            <w:tcW w:w="2084" w:type="dxa"/>
          </w:tcPr>
          <w:p w14:paraId="6620F435" w14:textId="61F6E864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</w:tcPr>
          <w:p w14:paraId="19457251" w14:textId="77777777" w:rsidR="00E50445" w:rsidRPr="00161E24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83F57D5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51194804" w14:textId="4183E6D3" w:rsidR="00E50445" w:rsidRPr="00161E24" w:rsidRDefault="007C2186" w:rsidP="00EF67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1,039</w:t>
            </w:r>
          </w:p>
        </w:tc>
        <w:tc>
          <w:tcPr>
            <w:tcW w:w="240" w:type="dxa"/>
          </w:tcPr>
          <w:p w14:paraId="51EC9FC9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DBAD628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3B6AB34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1D2A84F" w14:textId="77777777" w:rsidR="00E50445" w:rsidRPr="00161E24" w:rsidRDefault="00E50445" w:rsidP="00C274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98F9DF0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AE5B6" w14:textId="6CADF9D1" w:rsidR="00E50445" w:rsidRPr="00161E24" w:rsidRDefault="00766B8D" w:rsidP="002340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  <w:r w:rsidR="00E63AB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E50445" w:rsidRPr="00307E6A" w14:paraId="3548941E" w14:textId="77777777" w:rsidTr="00006F9B">
        <w:tc>
          <w:tcPr>
            <w:tcW w:w="2084" w:type="dxa"/>
            <w:vAlign w:val="bottom"/>
          </w:tcPr>
          <w:p w14:paraId="1DFD8691" w14:textId="77777777" w:rsidR="00E50445" w:rsidRPr="003810EE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22203AA6" w14:textId="77777777" w:rsidR="00E50445" w:rsidRPr="00F9636C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40" w:type="dxa"/>
          </w:tcPr>
          <w:p w14:paraId="4976C134" w14:textId="77777777" w:rsidR="00E50445" w:rsidRPr="00F963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00" w:type="dxa"/>
          </w:tcPr>
          <w:p w14:paraId="6BDECBFE" w14:textId="77777777" w:rsidR="00E50445" w:rsidRPr="00F963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40" w:type="dxa"/>
          </w:tcPr>
          <w:p w14:paraId="5D44C2E3" w14:textId="77777777" w:rsidR="00E50445" w:rsidRPr="00F963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0" w:type="dxa"/>
          </w:tcPr>
          <w:p w14:paraId="31F562CC" w14:textId="77777777" w:rsidR="00E50445" w:rsidRPr="00F963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0" w:type="dxa"/>
          </w:tcPr>
          <w:p w14:paraId="2DDBE7E7" w14:textId="77777777" w:rsidR="00E50445" w:rsidRPr="00F963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27" w:type="dxa"/>
          </w:tcPr>
          <w:p w14:paraId="685C60CF" w14:textId="77777777" w:rsidR="00E50445" w:rsidRPr="00F963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3" w:type="dxa"/>
          </w:tcPr>
          <w:p w14:paraId="3AFAC183" w14:textId="77777777" w:rsidR="00E50445" w:rsidRPr="00F963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</w:tcPr>
          <w:p w14:paraId="40DE900A" w14:textId="79469F17" w:rsidR="00E50445" w:rsidRPr="00F963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E50445" w:rsidRPr="00161E24" w14:paraId="6DE924FA" w14:textId="77777777" w:rsidTr="00006F9B">
        <w:tc>
          <w:tcPr>
            <w:tcW w:w="2084" w:type="dxa"/>
            <w:vAlign w:val="bottom"/>
          </w:tcPr>
          <w:p w14:paraId="220CC458" w14:textId="2F72536B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741C8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4" w:type="dxa"/>
            <w:vAlign w:val="bottom"/>
          </w:tcPr>
          <w:p w14:paraId="5ED51EA3" w14:textId="77777777" w:rsidR="00E50445" w:rsidRPr="00161E24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10535AC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FE8D4E3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123BD44C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C4C1432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DAF7890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FB10135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4882061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4EDFB5" w14:textId="5AAA45A1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41C81" w:rsidRPr="00161E24" w14:paraId="1D9C5DE6" w14:textId="77777777" w:rsidTr="001208FE">
        <w:tc>
          <w:tcPr>
            <w:tcW w:w="2084" w:type="dxa"/>
          </w:tcPr>
          <w:p w14:paraId="0A870CC2" w14:textId="42875067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4" w:type="dxa"/>
          </w:tcPr>
          <w:p w14:paraId="7A011EF4" w14:textId="507ED823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0.9 - 3.7</w:t>
            </w:r>
          </w:p>
        </w:tc>
        <w:tc>
          <w:tcPr>
            <w:tcW w:w="240" w:type="dxa"/>
          </w:tcPr>
          <w:p w14:paraId="180D647D" w14:textId="77777777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4D4CDF9" w14:textId="2203C15F" w:rsidR="00741C81" w:rsidRPr="00161E24" w:rsidRDefault="00741C81" w:rsidP="00CB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1,365</w:t>
            </w:r>
          </w:p>
        </w:tc>
        <w:tc>
          <w:tcPr>
            <w:tcW w:w="240" w:type="dxa"/>
          </w:tcPr>
          <w:p w14:paraId="02EEBD00" w14:textId="77777777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BD55FED" w14:textId="6F661ABD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3,372</w:t>
            </w:r>
          </w:p>
        </w:tc>
        <w:tc>
          <w:tcPr>
            <w:tcW w:w="240" w:type="dxa"/>
          </w:tcPr>
          <w:p w14:paraId="63CDC00B" w14:textId="77777777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74D58A2" w14:textId="59EA01C2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(3,350)</w:t>
            </w:r>
          </w:p>
        </w:tc>
        <w:tc>
          <w:tcPr>
            <w:tcW w:w="243" w:type="dxa"/>
          </w:tcPr>
          <w:p w14:paraId="1D4E3B9C" w14:textId="77777777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5193B5" w14:textId="4DC20F5D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1,387</w:t>
            </w:r>
          </w:p>
        </w:tc>
      </w:tr>
      <w:tr w:rsidR="00741C81" w:rsidRPr="00161E24" w14:paraId="60B6B5CC" w14:textId="77777777" w:rsidTr="00006F9B">
        <w:tc>
          <w:tcPr>
            <w:tcW w:w="2084" w:type="dxa"/>
          </w:tcPr>
          <w:p w14:paraId="74954C7F" w14:textId="2DC9EF99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75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444" w:type="dxa"/>
          </w:tcPr>
          <w:p w14:paraId="1EA4A7F0" w14:textId="77777777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DCB6925" w14:textId="77777777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F8D8ACD" w14:textId="69BA2218" w:rsidR="00741C81" w:rsidRPr="00161E24" w:rsidRDefault="00741C81" w:rsidP="0080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(344)</w:t>
            </w:r>
          </w:p>
        </w:tc>
        <w:tc>
          <w:tcPr>
            <w:tcW w:w="240" w:type="dxa"/>
            <w:vAlign w:val="bottom"/>
          </w:tcPr>
          <w:p w14:paraId="2412DCED" w14:textId="77777777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02B22CB8" w14:textId="77777777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  <w:vAlign w:val="bottom"/>
          </w:tcPr>
          <w:p w14:paraId="086A404D" w14:textId="77777777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6F3178F4" w14:textId="77777777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vAlign w:val="bottom"/>
          </w:tcPr>
          <w:p w14:paraId="57FA1534" w14:textId="77777777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0C3E17" w14:textId="3918F4FE" w:rsidR="00741C81" w:rsidRPr="00161E24" w:rsidRDefault="00741C81" w:rsidP="008031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(348)</w:t>
            </w:r>
          </w:p>
        </w:tc>
      </w:tr>
      <w:tr w:rsidR="00741C81" w:rsidRPr="00161E24" w14:paraId="604DA84F" w14:textId="77777777" w:rsidTr="001208FE">
        <w:tc>
          <w:tcPr>
            <w:tcW w:w="2084" w:type="dxa"/>
          </w:tcPr>
          <w:p w14:paraId="6DF29E17" w14:textId="45ABD655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</w:tcPr>
          <w:p w14:paraId="0FA7D244" w14:textId="77777777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43A428F" w14:textId="77777777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3A184935" w14:textId="33313778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1,021</w:t>
            </w:r>
          </w:p>
        </w:tc>
        <w:tc>
          <w:tcPr>
            <w:tcW w:w="240" w:type="dxa"/>
          </w:tcPr>
          <w:p w14:paraId="50BD4740" w14:textId="77777777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86349A8" w14:textId="77777777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40D589E" w14:textId="77777777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F0D9424" w14:textId="77777777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6F914BF" w14:textId="77777777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DE456" w14:textId="59553134" w:rsidR="00741C81" w:rsidRPr="00161E24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1,039</w:t>
            </w:r>
          </w:p>
        </w:tc>
      </w:tr>
    </w:tbl>
    <w:p w14:paraId="28CBB8B1" w14:textId="16C4F30A" w:rsidR="002340C7" w:rsidRDefault="002340C7" w:rsidP="00257CE5">
      <w:pPr>
        <w:pStyle w:val="NoSpacing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71"/>
        <w:gridCol w:w="260"/>
        <w:gridCol w:w="1090"/>
        <w:gridCol w:w="260"/>
        <w:gridCol w:w="1103"/>
        <w:gridCol w:w="258"/>
        <w:gridCol w:w="1107"/>
      </w:tblGrid>
      <w:tr w:rsidR="00DB1602" w:rsidRPr="00C57846" w14:paraId="2886066B" w14:textId="77777777" w:rsidTr="00DB1602">
        <w:trPr>
          <w:tblHeader/>
        </w:trPr>
        <w:tc>
          <w:tcPr>
            <w:tcW w:w="2150" w:type="pct"/>
          </w:tcPr>
          <w:p w14:paraId="729D5D61" w14:textId="583A875C" w:rsidR="003C57E4" w:rsidRPr="00DB1602" w:rsidRDefault="002340C7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  <w:cs/>
              </w:rPr>
              <w:lastRenderedPageBreak/>
              <w:br w:type="page"/>
            </w:r>
            <w:r w:rsidR="00DB1602" w:rsidRPr="00DB16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69" w:type="pct"/>
            <w:gridSpan w:val="3"/>
          </w:tcPr>
          <w:p w14:paraId="1A144568" w14:textId="77777777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6B7614E" w14:textId="77777777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141C9B7F" w14:textId="77777777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B1602" w:rsidRPr="00C57846" w14:paraId="154900B7" w14:textId="77777777" w:rsidTr="00DB1602">
        <w:trPr>
          <w:tblHeader/>
        </w:trPr>
        <w:tc>
          <w:tcPr>
            <w:tcW w:w="2150" w:type="pct"/>
          </w:tcPr>
          <w:p w14:paraId="38B101F3" w14:textId="4B6BA1F8" w:rsidR="003C57E4" w:rsidRPr="00DB1602" w:rsidRDefault="00DB1602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16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B1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B16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636" w:type="pct"/>
            <w:shd w:val="clear" w:color="auto" w:fill="auto"/>
          </w:tcPr>
          <w:p w14:paraId="79A4A143" w14:textId="7BE9FCBD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1C8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3BCB8D50" w14:textId="77777777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AF90737" w14:textId="264856D4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1C8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0E967198" w14:textId="77777777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C9098EE" w14:textId="376BCE66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1C81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1247AB98" w14:textId="77777777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shd w:val="clear" w:color="auto" w:fill="auto"/>
          </w:tcPr>
          <w:p w14:paraId="628EA47B" w14:textId="6D792302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41C8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C57E4" w:rsidRPr="00C57846" w14:paraId="704F8C27" w14:textId="77777777" w:rsidTr="00516440">
        <w:trPr>
          <w:trHeight w:hRule="exact" w:val="374"/>
          <w:tblHeader/>
        </w:trPr>
        <w:tc>
          <w:tcPr>
            <w:tcW w:w="2150" w:type="pct"/>
          </w:tcPr>
          <w:p w14:paraId="2CAD33E3" w14:textId="77777777" w:rsidR="003C57E4" w:rsidRPr="00B056C3" w:rsidRDefault="003C57E4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5" w:type="pct"/>
            <w:gridSpan w:val="7"/>
          </w:tcPr>
          <w:p w14:paraId="0BAC6947" w14:textId="0F432237" w:rsidR="003C57E4" w:rsidRPr="00B056C3" w:rsidRDefault="003C57E4" w:rsidP="00502B4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B1602" w:rsidRPr="00C57846" w14:paraId="6692A900" w14:textId="77777777" w:rsidTr="00DB1602">
        <w:tc>
          <w:tcPr>
            <w:tcW w:w="2150" w:type="pct"/>
          </w:tcPr>
          <w:p w14:paraId="36C09952" w14:textId="00CFE602" w:rsidR="003C57E4" w:rsidRPr="00B056C3" w:rsidRDefault="003C57E4" w:rsidP="003C57E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6" w:type="pct"/>
          </w:tcPr>
          <w:p w14:paraId="15C6C106" w14:textId="77777777" w:rsidR="003C57E4" w:rsidRPr="00B056C3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04E7BBAE" w14:textId="77777777" w:rsidR="003C57E4" w:rsidRPr="00B056C3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917B40A" w14:textId="77777777" w:rsidR="003C57E4" w:rsidRPr="00B056C3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2D62B575" w14:textId="77777777" w:rsidR="003C57E4" w:rsidRPr="00B056C3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ED80A78" w14:textId="77777777" w:rsidR="003C57E4" w:rsidRPr="00B056C3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01166395" w14:textId="77777777" w:rsidR="003C57E4" w:rsidRPr="00B056C3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52F6F144" w14:textId="77777777" w:rsidR="003C57E4" w:rsidRPr="00B056C3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41C81" w:rsidRPr="00C57846" w14:paraId="21314DBF" w14:textId="77777777" w:rsidTr="00DB1602">
        <w:tc>
          <w:tcPr>
            <w:tcW w:w="2150" w:type="pct"/>
          </w:tcPr>
          <w:p w14:paraId="0E961A54" w14:textId="42B788BC" w:rsidR="00741C81" w:rsidRPr="00B056C3" w:rsidRDefault="00741C81" w:rsidP="00741C8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6" w:type="pct"/>
          </w:tcPr>
          <w:p w14:paraId="2F7CB58D" w14:textId="49CFC51A" w:rsidR="00741C81" w:rsidRPr="001B3F5B" w:rsidRDefault="00F609FE" w:rsidP="004D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E4D9C11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2691AB4" w14:textId="677DEE57" w:rsidR="00741C81" w:rsidRPr="001B3F5B" w:rsidRDefault="00741C81" w:rsidP="004D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532661F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984A155" w14:textId="40B6389F" w:rsidR="00741C81" w:rsidRPr="001B3F5B" w:rsidRDefault="0016326C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636</w:t>
            </w:r>
          </w:p>
        </w:tc>
        <w:tc>
          <w:tcPr>
            <w:tcW w:w="140" w:type="pct"/>
          </w:tcPr>
          <w:p w14:paraId="602E0D46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61C016A3" w14:textId="219AF08A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</w:tr>
      <w:tr w:rsidR="00741C81" w:rsidRPr="00C57846" w14:paraId="7B05F101" w14:textId="77777777" w:rsidTr="00DB1602">
        <w:tc>
          <w:tcPr>
            <w:tcW w:w="2150" w:type="pct"/>
          </w:tcPr>
          <w:p w14:paraId="0CE78C2C" w14:textId="6E9EB472" w:rsidR="00741C81" w:rsidRPr="00161E24" w:rsidRDefault="00741C81" w:rsidP="00741C8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6" w:type="pct"/>
          </w:tcPr>
          <w:p w14:paraId="29F92597" w14:textId="0FAF4126" w:rsidR="00741C81" w:rsidRPr="001B3F5B" w:rsidRDefault="00F609FE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1" w:type="pct"/>
          </w:tcPr>
          <w:p w14:paraId="5623CEC5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6C04F42" w14:textId="314B4183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0AAD5BD7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7A8F7CF" w14:textId="14AA786D" w:rsidR="00741C81" w:rsidRPr="001B3F5B" w:rsidRDefault="0016326C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68379C95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87EFEE9" w14:textId="4207CDC1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1C81" w:rsidRPr="00C57846" w14:paraId="215F3B97" w14:textId="77777777" w:rsidTr="002340C7">
        <w:tc>
          <w:tcPr>
            <w:tcW w:w="2150" w:type="pct"/>
          </w:tcPr>
          <w:p w14:paraId="2CD75129" w14:textId="16055C02" w:rsidR="00741C81" w:rsidRPr="00B056C3" w:rsidRDefault="00741C81" w:rsidP="00741C8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6" w:type="pct"/>
            <w:shd w:val="clear" w:color="auto" w:fill="auto"/>
          </w:tcPr>
          <w:p w14:paraId="5B515C72" w14:textId="67999B2A" w:rsidR="00741C81" w:rsidRPr="001B3F5B" w:rsidRDefault="00FF2E42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1" w:type="pct"/>
          </w:tcPr>
          <w:p w14:paraId="5B54775A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738DCA" w14:textId="09BDAB75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41" w:type="pct"/>
          </w:tcPr>
          <w:p w14:paraId="36134CE9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1D7A47E9" w14:textId="2A14859B" w:rsidR="00741C81" w:rsidRPr="001B3F5B" w:rsidRDefault="0016326C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</w:tcPr>
          <w:p w14:paraId="77257122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2722E18" w14:textId="3C428F39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41C81" w:rsidRPr="00C57846" w14:paraId="2A9E1D6B" w14:textId="77777777" w:rsidTr="00DB1602">
        <w:tc>
          <w:tcPr>
            <w:tcW w:w="2150" w:type="pct"/>
          </w:tcPr>
          <w:p w14:paraId="0BCEE7CF" w14:textId="40AC9007" w:rsidR="00741C81" w:rsidRPr="00B056C3" w:rsidRDefault="00741C81" w:rsidP="00741C8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1B9FAF5E" w14:textId="7A245835" w:rsidR="00741C81" w:rsidRPr="001B3F5B" w:rsidRDefault="00FF2E42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141" w:type="pct"/>
          </w:tcPr>
          <w:p w14:paraId="58176158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3FE4FA7" w14:textId="2806980D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</w:t>
            </w:r>
          </w:p>
        </w:tc>
        <w:tc>
          <w:tcPr>
            <w:tcW w:w="141" w:type="pct"/>
          </w:tcPr>
          <w:p w14:paraId="1E42759D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76A6C77F" w14:textId="7E9B44FA" w:rsidR="00741C81" w:rsidRPr="001B3F5B" w:rsidRDefault="0016326C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636</w:t>
            </w:r>
          </w:p>
        </w:tc>
        <w:tc>
          <w:tcPr>
            <w:tcW w:w="140" w:type="pct"/>
          </w:tcPr>
          <w:p w14:paraId="77404D91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78ECAC62" w14:textId="581120BE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</w:t>
            </w:r>
          </w:p>
        </w:tc>
      </w:tr>
      <w:tr w:rsidR="00741C81" w:rsidRPr="009F13AB" w14:paraId="1E784D63" w14:textId="77777777" w:rsidTr="00224BF6">
        <w:trPr>
          <w:trHeight w:val="29"/>
        </w:trPr>
        <w:tc>
          <w:tcPr>
            <w:tcW w:w="2150" w:type="pct"/>
          </w:tcPr>
          <w:p w14:paraId="236A4E80" w14:textId="3202FDBD" w:rsidR="00741C81" w:rsidRPr="00224BF6" w:rsidRDefault="00741C81" w:rsidP="00741C8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405254C0" w14:textId="77777777" w:rsidR="00741C81" w:rsidRPr="00224BF6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318A11D5" w14:textId="77777777" w:rsidR="00741C81" w:rsidRPr="00224BF6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18DAE82E" w14:textId="7C35AB8B" w:rsidR="00741C81" w:rsidRPr="00224BF6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2109F159" w14:textId="77777777" w:rsidR="00741C81" w:rsidRPr="00224BF6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157CA57F" w14:textId="77777777" w:rsidR="00741C81" w:rsidRPr="00224BF6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69E5BB85" w14:textId="77777777" w:rsidR="00741C81" w:rsidRPr="00224BF6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2D57DAF9" w14:textId="18FEA611" w:rsidR="00741C81" w:rsidRPr="00224BF6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C81" w:rsidRPr="00C57846" w14:paraId="4218932E" w14:textId="77777777" w:rsidTr="00DB1602">
        <w:tc>
          <w:tcPr>
            <w:tcW w:w="2150" w:type="pct"/>
          </w:tcPr>
          <w:p w14:paraId="083D9B05" w14:textId="371E327D" w:rsidR="00741C81" w:rsidRPr="00B056C3" w:rsidRDefault="00741C81" w:rsidP="00741C8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เจ้าหนี้อื่น</w:t>
            </w:r>
          </w:p>
        </w:tc>
        <w:tc>
          <w:tcPr>
            <w:tcW w:w="636" w:type="pct"/>
          </w:tcPr>
          <w:p w14:paraId="3E70D04E" w14:textId="77777777" w:rsidR="00741C81" w:rsidRPr="001B3F5B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8F410BD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1632D251" w14:textId="527C58A3" w:rsidR="00741C81" w:rsidRPr="001B3F5B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36BB34FC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46EC6CEE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71BC7F1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7FD24E73" w14:textId="37CD1A72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C81" w:rsidRPr="00C57846" w14:paraId="76777B41" w14:textId="77777777" w:rsidTr="002340C7">
        <w:tc>
          <w:tcPr>
            <w:tcW w:w="2150" w:type="pct"/>
          </w:tcPr>
          <w:p w14:paraId="6E990767" w14:textId="18F93532" w:rsidR="00741C81" w:rsidRPr="00161E24" w:rsidRDefault="00741C81" w:rsidP="00741C8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6" w:type="pct"/>
            <w:shd w:val="clear" w:color="auto" w:fill="auto"/>
          </w:tcPr>
          <w:p w14:paraId="7FBDDBD2" w14:textId="50FE0202" w:rsidR="00741C81" w:rsidRPr="001B3F5B" w:rsidRDefault="00F609FE" w:rsidP="00AC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1A70C96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09AB5B9" w14:textId="551BBAE3" w:rsidR="00741C81" w:rsidRPr="001B3F5B" w:rsidRDefault="00741C81" w:rsidP="00AC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A3A753C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2FB088E4" w14:textId="703F76DA" w:rsidR="00741C81" w:rsidRPr="001B3F5B" w:rsidRDefault="0016326C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40" w:type="pct"/>
          </w:tcPr>
          <w:p w14:paraId="228063AE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</w:tcPr>
          <w:p w14:paraId="327CBD50" w14:textId="4934AE81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41C81" w:rsidRPr="00C57846" w14:paraId="5DA82DDB" w14:textId="77777777" w:rsidTr="002340C7">
        <w:tc>
          <w:tcPr>
            <w:tcW w:w="2150" w:type="pct"/>
          </w:tcPr>
          <w:p w14:paraId="4AD9E5BF" w14:textId="4EE7A755" w:rsidR="00741C81" w:rsidRPr="00C739AC" w:rsidRDefault="00741C81" w:rsidP="00741C8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739A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244FA894" w14:textId="6FC0404C" w:rsidR="00741C81" w:rsidRPr="001B3F5B" w:rsidRDefault="00F609FE" w:rsidP="00F609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1" w:type="pct"/>
          </w:tcPr>
          <w:p w14:paraId="1F030797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246ECD1" w14:textId="056BA0FF" w:rsidR="00741C81" w:rsidRPr="001B3F5B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1" w:type="pct"/>
          </w:tcPr>
          <w:p w14:paraId="05F7FA47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15491BEF" w14:textId="04C8D974" w:rsidR="00741C81" w:rsidRPr="001B3F5B" w:rsidRDefault="0016326C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  <w:tc>
          <w:tcPr>
            <w:tcW w:w="140" w:type="pct"/>
          </w:tcPr>
          <w:p w14:paraId="30C164C2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</w:tcPr>
          <w:p w14:paraId="06434484" w14:textId="6CE3E60B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41C81" w:rsidRPr="00C57846" w14:paraId="3C139E2A" w14:textId="77777777" w:rsidTr="00516440">
        <w:trPr>
          <w:trHeight w:hRule="exact" w:val="403"/>
        </w:trPr>
        <w:tc>
          <w:tcPr>
            <w:tcW w:w="2150" w:type="pct"/>
          </w:tcPr>
          <w:p w14:paraId="661F4407" w14:textId="166B47C1" w:rsidR="00741C81" w:rsidRPr="00D27475" w:rsidRDefault="00741C81" w:rsidP="00741C8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274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1AE63" w14:textId="0C9FE0E8" w:rsidR="00741C81" w:rsidRPr="001B3F5B" w:rsidRDefault="00F609FE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1" w:type="pct"/>
          </w:tcPr>
          <w:p w14:paraId="020BF0BF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F1F8EA1" w14:textId="238219F9" w:rsidR="00741C81" w:rsidRPr="001B3F5B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1" w:type="pct"/>
          </w:tcPr>
          <w:p w14:paraId="18AF75A8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17D3C" w14:textId="3FDDBC7F" w:rsidR="00741C81" w:rsidRPr="001B3F5B" w:rsidRDefault="0016326C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</w:t>
            </w:r>
          </w:p>
        </w:tc>
        <w:tc>
          <w:tcPr>
            <w:tcW w:w="140" w:type="pct"/>
          </w:tcPr>
          <w:p w14:paraId="516E1A0C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07EA217E" w14:textId="7491E83D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</w:tr>
      <w:tr w:rsidR="00741C81" w:rsidRPr="009F13AB" w14:paraId="264D6003" w14:textId="77777777" w:rsidTr="00516440">
        <w:trPr>
          <w:trHeight w:val="224"/>
        </w:trPr>
        <w:tc>
          <w:tcPr>
            <w:tcW w:w="2150" w:type="pct"/>
          </w:tcPr>
          <w:p w14:paraId="39029D7C" w14:textId="77777777" w:rsidR="00741C81" w:rsidRPr="00224BF6" w:rsidRDefault="00741C81" w:rsidP="00741C8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636" w:type="pct"/>
            <w:shd w:val="clear" w:color="auto" w:fill="auto"/>
          </w:tcPr>
          <w:p w14:paraId="34607364" w14:textId="77777777" w:rsidR="00741C81" w:rsidRPr="00224BF6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733798E5" w14:textId="77777777" w:rsidR="00741C81" w:rsidRPr="00224BF6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36F173AA" w14:textId="77777777" w:rsidR="00741C81" w:rsidRPr="00224BF6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67EF1EF1" w14:textId="77777777" w:rsidR="00741C81" w:rsidRPr="00224BF6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B82E9C0" w14:textId="77777777" w:rsidR="00741C81" w:rsidRPr="00224BF6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84E61A9" w14:textId="77777777" w:rsidR="00741C81" w:rsidRPr="00224BF6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double" w:sz="4" w:space="0" w:color="auto"/>
            </w:tcBorders>
          </w:tcPr>
          <w:p w14:paraId="0205745A" w14:textId="77777777" w:rsidR="00741C81" w:rsidRPr="00224BF6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41C81" w:rsidRPr="00C57846" w14:paraId="55D06114" w14:textId="77777777" w:rsidTr="00BA6551">
        <w:trPr>
          <w:trHeight w:val="299"/>
        </w:trPr>
        <w:tc>
          <w:tcPr>
            <w:tcW w:w="2150" w:type="pct"/>
          </w:tcPr>
          <w:p w14:paraId="0C369B6C" w14:textId="029FAE66" w:rsidR="00741C81" w:rsidRPr="00D27475" w:rsidRDefault="00741C81" w:rsidP="00741C8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274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36" w:type="pct"/>
            <w:shd w:val="clear" w:color="auto" w:fill="auto"/>
          </w:tcPr>
          <w:p w14:paraId="25F53CE0" w14:textId="77777777" w:rsidR="00741C81" w:rsidRPr="00B056C3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4C2D3185" w14:textId="77777777" w:rsidR="00741C81" w:rsidRPr="001E56D6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  <w:shd w:val="clear" w:color="auto" w:fill="auto"/>
          </w:tcPr>
          <w:p w14:paraId="7CD1947A" w14:textId="77777777" w:rsidR="00741C81" w:rsidRPr="001E56D6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1" w:type="pct"/>
            <w:shd w:val="clear" w:color="auto" w:fill="auto"/>
          </w:tcPr>
          <w:p w14:paraId="0F3A125F" w14:textId="77777777" w:rsidR="00741C81" w:rsidRPr="001E56D6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  <w:shd w:val="clear" w:color="auto" w:fill="auto"/>
          </w:tcPr>
          <w:p w14:paraId="41DF7857" w14:textId="77777777" w:rsidR="00741C81" w:rsidRPr="001E56D6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  <w:shd w:val="clear" w:color="auto" w:fill="auto"/>
          </w:tcPr>
          <w:p w14:paraId="3518736E" w14:textId="77777777" w:rsidR="00741C81" w:rsidRPr="001E56D6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shd w:val="clear" w:color="auto" w:fill="auto"/>
          </w:tcPr>
          <w:p w14:paraId="061103ED" w14:textId="77777777" w:rsidR="00741C81" w:rsidRPr="001E56D6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741C81" w:rsidRPr="00C57846" w14:paraId="742A11AB" w14:textId="77777777" w:rsidTr="008802A8">
        <w:tc>
          <w:tcPr>
            <w:tcW w:w="2150" w:type="pct"/>
          </w:tcPr>
          <w:p w14:paraId="35BFEA0C" w14:textId="604FE4F8" w:rsidR="00741C81" w:rsidRPr="00C739AC" w:rsidRDefault="00741C81" w:rsidP="00741C8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6" w:type="pct"/>
            <w:shd w:val="clear" w:color="auto" w:fill="auto"/>
          </w:tcPr>
          <w:p w14:paraId="1E82B0E4" w14:textId="355B45D0" w:rsidR="00741C81" w:rsidRPr="00B056C3" w:rsidRDefault="00F609FE" w:rsidP="00AC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6C8EF33" w14:textId="77777777" w:rsidR="00741C81" w:rsidRPr="001E56D6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  <w:shd w:val="clear" w:color="auto" w:fill="auto"/>
          </w:tcPr>
          <w:p w14:paraId="358D3F3C" w14:textId="023F42C3" w:rsidR="00741C81" w:rsidRPr="008802A8" w:rsidRDefault="00741C81" w:rsidP="00AC36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6BFB41F" w14:textId="77777777" w:rsidR="00741C81" w:rsidRPr="001E56D6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  <w:shd w:val="clear" w:color="auto" w:fill="auto"/>
          </w:tcPr>
          <w:p w14:paraId="036DBC24" w14:textId="1187E77D" w:rsidR="00741C81" w:rsidRPr="008802A8" w:rsidRDefault="0016326C" w:rsidP="00AC3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23D7715E" w14:textId="77777777" w:rsidR="00741C81" w:rsidRPr="001E56D6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shd w:val="clear" w:color="auto" w:fill="auto"/>
          </w:tcPr>
          <w:p w14:paraId="1B24F725" w14:textId="11078C89" w:rsidR="00741C81" w:rsidRPr="008802A8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41C81" w:rsidRPr="00C57846" w14:paraId="7C5D36EA" w14:textId="77777777" w:rsidTr="008802A8">
        <w:tc>
          <w:tcPr>
            <w:tcW w:w="2150" w:type="pct"/>
          </w:tcPr>
          <w:p w14:paraId="101839CA" w14:textId="740FECE9" w:rsidR="00741C81" w:rsidRPr="00C739AC" w:rsidRDefault="00741C81" w:rsidP="00741C8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739A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0C6DBB0D" w14:textId="5BD91067" w:rsidR="00741C81" w:rsidRPr="00B056C3" w:rsidRDefault="00FF2E42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1" w:type="pct"/>
            <w:shd w:val="clear" w:color="auto" w:fill="auto"/>
          </w:tcPr>
          <w:p w14:paraId="68AD8BD5" w14:textId="77777777" w:rsidR="00741C81" w:rsidRPr="001E56D6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64DA475D" w14:textId="65F777A9" w:rsidR="00741C81" w:rsidRPr="008802A8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</w:t>
            </w:r>
          </w:p>
        </w:tc>
        <w:tc>
          <w:tcPr>
            <w:tcW w:w="141" w:type="pct"/>
            <w:shd w:val="clear" w:color="auto" w:fill="auto"/>
          </w:tcPr>
          <w:p w14:paraId="24F0A496" w14:textId="77777777" w:rsidR="00741C81" w:rsidRPr="001E56D6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3EE6D440" w14:textId="2E9A744F" w:rsidR="00741C81" w:rsidRPr="008802A8" w:rsidRDefault="0016326C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</w:p>
        </w:tc>
        <w:tc>
          <w:tcPr>
            <w:tcW w:w="140" w:type="pct"/>
            <w:shd w:val="clear" w:color="auto" w:fill="auto"/>
          </w:tcPr>
          <w:p w14:paraId="38697936" w14:textId="77777777" w:rsidR="00741C81" w:rsidRPr="001E56D6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415BDDEA" w14:textId="4DD413C9" w:rsidR="00741C81" w:rsidRPr="008802A8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802A8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741C81" w:rsidRPr="00C57846" w14:paraId="05F03183" w14:textId="77777777" w:rsidTr="00516440">
        <w:trPr>
          <w:trHeight w:hRule="exact" w:val="403"/>
        </w:trPr>
        <w:tc>
          <w:tcPr>
            <w:tcW w:w="2150" w:type="pct"/>
          </w:tcPr>
          <w:p w14:paraId="43D319DC" w14:textId="20E5DE2E" w:rsidR="00741C81" w:rsidRPr="00D27475" w:rsidRDefault="00741C81" w:rsidP="00741C8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274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93F813" w14:textId="27F45B69" w:rsidR="00741C81" w:rsidRPr="00D008B1" w:rsidRDefault="00FF2E42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141" w:type="pct"/>
            <w:shd w:val="clear" w:color="auto" w:fill="auto"/>
          </w:tcPr>
          <w:p w14:paraId="0BA09AA4" w14:textId="77777777" w:rsidR="00741C81" w:rsidRPr="00D008B1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593FB9" w14:textId="31A0AB3E" w:rsidR="00741C81" w:rsidRPr="00D008B1" w:rsidRDefault="00741C81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</w:t>
            </w:r>
          </w:p>
        </w:tc>
        <w:tc>
          <w:tcPr>
            <w:tcW w:w="141" w:type="pct"/>
            <w:shd w:val="clear" w:color="auto" w:fill="auto"/>
          </w:tcPr>
          <w:p w14:paraId="19EE7440" w14:textId="77777777" w:rsidR="00741C81" w:rsidRPr="00D008B1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EE7F22" w14:textId="5C06DEC2" w:rsidR="00741C81" w:rsidRPr="00D008B1" w:rsidRDefault="0016326C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25</w:t>
            </w:r>
          </w:p>
        </w:tc>
        <w:tc>
          <w:tcPr>
            <w:tcW w:w="140" w:type="pct"/>
            <w:shd w:val="clear" w:color="auto" w:fill="auto"/>
          </w:tcPr>
          <w:p w14:paraId="37902AEC" w14:textId="77777777" w:rsidR="00741C81" w:rsidRPr="00D008B1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B650B" w14:textId="36D01953" w:rsidR="00741C81" w:rsidRPr="00D008B1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</w:p>
        </w:tc>
      </w:tr>
    </w:tbl>
    <w:p w14:paraId="0EE8BAF5" w14:textId="4436D302" w:rsidR="00D27475" w:rsidRPr="00224BF6" w:rsidRDefault="00D27475" w:rsidP="001E56D6">
      <w:pPr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right="-20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96AC2D9" w14:textId="26B1D297" w:rsidR="003233D2" w:rsidRPr="00161E24" w:rsidRDefault="00DC51BF" w:rsidP="00307E6A">
      <w:pPr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รายการเคลื่อนไหวของเงินกู้ยืมระยะสั้น</w:t>
      </w:r>
      <w:r w:rsidR="00140E6E"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กับ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251C642B" w14:textId="77777777" w:rsidR="008A22EF" w:rsidRPr="00224BF6" w:rsidRDefault="008A22EF" w:rsidP="00516440">
      <w:pPr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right="-20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14"/>
        <w:gridCol w:w="1414"/>
        <w:gridCol w:w="277"/>
        <w:gridCol w:w="1151"/>
        <w:gridCol w:w="277"/>
        <w:gridCol w:w="1148"/>
        <w:gridCol w:w="277"/>
        <w:gridCol w:w="1148"/>
        <w:gridCol w:w="277"/>
        <w:gridCol w:w="1277"/>
      </w:tblGrid>
      <w:tr w:rsidR="00916E03" w:rsidRPr="00161E24" w14:paraId="53C85C89" w14:textId="77777777" w:rsidTr="00DE1A13">
        <w:tc>
          <w:tcPr>
            <w:tcW w:w="2187" w:type="dxa"/>
          </w:tcPr>
          <w:p w14:paraId="2A27AE06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F4BD68C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4" w:type="dxa"/>
          </w:tcPr>
          <w:p w14:paraId="2B72A5CF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9" w:type="dxa"/>
            <w:gridSpan w:val="7"/>
          </w:tcPr>
          <w:p w14:paraId="684FADB8" w14:textId="695B0AB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16E03" w:rsidRPr="00161E24" w14:paraId="1BD096FC" w14:textId="77777777" w:rsidTr="00DE1A13">
        <w:tc>
          <w:tcPr>
            <w:tcW w:w="2187" w:type="dxa"/>
          </w:tcPr>
          <w:p w14:paraId="4892D4CD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3FA9EEE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4" w:type="dxa"/>
          </w:tcPr>
          <w:p w14:paraId="00AFDDDE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5DF331C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0EB8B27C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EA4010F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C97743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FF124DF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71206F8D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4646DAF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916E03" w:rsidRPr="00161E24" w14:paraId="5B6D4469" w14:textId="77777777" w:rsidTr="00DE1A13">
        <w:tc>
          <w:tcPr>
            <w:tcW w:w="2187" w:type="dxa"/>
          </w:tcPr>
          <w:p w14:paraId="2C3D152B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E61E15F" w14:textId="4633CEEB" w:rsidR="00916E03" w:rsidRPr="00161E24" w:rsidRDefault="000C58DB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16E03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6E03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4" w:type="dxa"/>
          </w:tcPr>
          <w:p w14:paraId="4C0FCFAE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159F1BB5" w14:textId="3A04171F" w:rsidR="00916E03" w:rsidRPr="00161E24" w:rsidRDefault="000C58DB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16E03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6E03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13F6ABE6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792D526B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ABFD818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0CD1E910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5" w:type="dxa"/>
          </w:tcPr>
          <w:p w14:paraId="6BE6C435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F020457" w14:textId="2D60D977" w:rsidR="00916E03" w:rsidRPr="00161E24" w:rsidRDefault="000C58DB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916E03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16E03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916E03" w:rsidRPr="00161E24" w14:paraId="59D33F4E" w14:textId="77777777" w:rsidTr="00DE1A13">
        <w:tc>
          <w:tcPr>
            <w:tcW w:w="2187" w:type="dxa"/>
          </w:tcPr>
          <w:p w14:paraId="09E662F0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66E4F27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4" w:type="dxa"/>
          </w:tcPr>
          <w:p w14:paraId="30DF6D53" w14:textId="77777777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99" w:type="dxa"/>
            <w:gridSpan w:val="7"/>
          </w:tcPr>
          <w:p w14:paraId="0671E10C" w14:textId="6719C936" w:rsidR="00916E03" w:rsidRPr="00161E24" w:rsidRDefault="00916E03" w:rsidP="006133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57A22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B4DD9" w:rsidRPr="00161E24" w14:paraId="003AED9C" w14:textId="77777777" w:rsidTr="00DE1A13">
        <w:tc>
          <w:tcPr>
            <w:tcW w:w="2187" w:type="dxa"/>
          </w:tcPr>
          <w:p w14:paraId="0EA8C506" w14:textId="2F3AFF51" w:rsidR="002B4DD9" w:rsidRPr="00161E24" w:rsidRDefault="002B4DD9" w:rsidP="002B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7B9B306C" w14:textId="77777777" w:rsidR="002B4DD9" w:rsidRPr="00161E24" w:rsidRDefault="002B4DD9" w:rsidP="002B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</w:tcPr>
          <w:p w14:paraId="0B9D96C0" w14:textId="77777777" w:rsidR="002B4DD9" w:rsidRPr="00161E24" w:rsidRDefault="002B4DD9" w:rsidP="002B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7ACEC70" w14:textId="381D5938" w:rsidR="002B4DD9" w:rsidRPr="00161E24" w:rsidRDefault="002B4DD9" w:rsidP="002B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FF7505D" w14:textId="77777777" w:rsidR="002B4DD9" w:rsidRPr="00161E24" w:rsidRDefault="002B4DD9" w:rsidP="002B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DD2EB28" w14:textId="77777777" w:rsidR="002B4DD9" w:rsidRPr="00161E24" w:rsidRDefault="002B4DD9" w:rsidP="002B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94429C" w14:textId="77777777" w:rsidR="002B4DD9" w:rsidRPr="00161E24" w:rsidRDefault="002B4DD9" w:rsidP="002B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5CC35C8" w14:textId="77777777" w:rsidR="002B4DD9" w:rsidRPr="00161E24" w:rsidRDefault="002B4DD9" w:rsidP="002B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5" w:type="dxa"/>
          </w:tcPr>
          <w:p w14:paraId="66383510" w14:textId="77777777" w:rsidR="002B4DD9" w:rsidRPr="00161E24" w:rsidRDefault="002B4DD9" w:rsidP="002B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55886E0" w14:textId="77777777" w:rsidR="002B4DD9" w:rsidRPr="00161E24" w:rsidRDefault="002B4DD9" w:rsidP="002B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678F" w:rsidRPr="00161E24" w14:paraId="35BC485D" w14:textId="77777777" w:rsidTr="00DE1A13">
        <w:tc>
          <w:tcPr>
            <w:tcW w:w="2187" w:type="dxa"/>
          </w:tcPr>
          <w:p w14:paraId="324C0048" w14:textId="11516D9A" w:rsidR="002B678F" w:rsidRPr="00161E24" w:rsidRDefault="002B678F" w:rsidP="002B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28B38846" w14:textId="297507E5" w:rsidR="002B678F" w:rsidRPr="00161E24" w:rsidRDefault="002B678F" w:rsidP="002B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56D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4" w:type="dxa"/>
          </w:tcPr>
          <w:p w14:paraId="0A7FAF2A" w14:textId="77777777" w:rsidR="002B678F" w:rsidRPr="00161E24" w:rsidRDefault="002B678F" w:rsidP="002B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14:paraId="5F6F878B" w14:textId="09BCB6C9" w:rsidR="002B678F" w:rsidRPr="00161E24" w:rsidRDefault="002B678F" w:rsidP="002B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236" w:type="dxa"/>
          </w:tcPr>
          <w:p w14:paraId="54AFBC8E" w14:textId="77777777" w:rsidR="002B678F" w:rsidRPr="00161E24" w:rsidRDefault="002B678F" w:rsidP="002B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4E1845A" w14:textId="27BCE149" w:rsidR="002B678F" w:rsidRPr="00161E24" w:rsidRDefault="002B678F" w:rsidP="002B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236" w:type="dxa"/>
          </w:tcPr>
          <w:p w14:paraId="0A9F58B3" w14:textId="77777777" w:rsidR="002B678F" w:rsidRPr="00161E24" w:rsidRDefault="002B678F" w:rsidP="002B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E1A8300" w14:textId="141B8411" w:rsidR="002B678F" w:rsidRPr="00161E24" w:rsidRDefault="002B678F" w:rsidP="002B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(1,660)</w:t>
            </w:r>
          </w:p>
        </w:tc>
        <w:tc>
          <w:tcPr>
            <w:tcW w:w="235" w:type="dxa"/>
          </w:tcPr>
          <w:p w14:paraId="7A2064C6" w14:textId="77777777" w:rsidR="002B678F" w:rsidRPr="00161E24" w:rsidRDefault="002B678F" w:rsidP="002B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47C6EE99" w14:textId="4853C0FF" w:rsidR="002B678F" w:rsidRPr="00161E24" w:rsidRDefault="002B678F" w:rsidP="002B6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F3CC785" w14:textId="4A0B72D8" w:rsidR="00B030C5" w:rsidRDefault="00B030C5" w:rsidP="00516440">
      <w:pPr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right="-205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3441B0C5" w14:textId="77777777" w:rsidR="00B030C5" w:rsidRDefault="00B03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  <w:r>
        <w:rPr>
          <w:rFonts w:asciiTheme="majorBidi" w:hAnsiTheme="majorBidi" w:cstheme="majorBidi"/>
          <w:b/>
          <w:bCs/>
          <w:i/>
          <w:iCs/>
        </w:rPr>
        <w:br w:type="page"/>
      </w:r>
    </w:p>
    <w:tbl>
      <w:tblPr>
        <w:tblStyle w:val="TableGrid"/>
        <w:tblW w:w="93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88"/>
        <w:gridCol w:w="1408"/>
        <w:gridCol w:w="277"/>
        <w:gridCol w:w="1166"/>
        <w:gridCol w:w="277"/>
        <w:gridCol w:w="1143"/>
        <w:gridCol w:w="277"/>
        <w:gridCol w:w="1150"/>
        <w:gridCol w:w="277"/>
        <w:gridCol w:w="1290"/>
      </w:tblGrid>
      <w:tr w:rsidR="0051524F" w:rsidRPr="00161E24" w14:paraId="5B8F369F" w14:textId="77777777" w:rsidTr="00DE1A13">
        <w:trPr>
          <w:tblHeader/>
        </w:trPr>
        <w:tc>
          <w:tcPr>
            <w:tcW w:w="2175" w:type="dxa"/>
          </w:tcPr>
          <w:p w14:paraId="7E28A78B" w14:textId="2753A09C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8B08996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279B36B4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2" w:type="dxa"/>
            <w:gridSpan w:val="7"/>
          </w:tcPr>
          <w:p w14:paraId="088E70EF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524F" w:rsidRPr="00161E24" w14:paraId="3328E251" w14:textId="77777777" w:rsidTr="00DE1A13">
        <w:trPr>
          <w:tblHeader/>
        </w:trPr>
        <w:tc>
          <w:tcPr>
            <w:tcW w:w="2175" w:type="dxa"/>
          </w:tcPr>
          <w:p w14:paraId="202F5BA3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3DB48F1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1E8A1F64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3E31100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9100664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6D1F88D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392B57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C407495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C55902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0F49C9C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51524F" w:rsidRPr="00161E24" w14:paraId="75FC4D68" w14:textId="77777777" w:rsidTr="00DE1A13">
        <w:trPr>
          <w:tblHeader/>
        </w:trPr>
        <w:tc>
          <w:tcPr>
            <w:tcW w:w="2175" w:type="dxa"/>
          </w:tcPr>
          <w:p w14:paraId="427F0881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E7616DB" w14:textId="6B2889A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35788CE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02817FC" w14:textId="28FDE940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5D2CED85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FA0F264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C7FAF74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97B0022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0EC0F019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AC79719" w14:textId="5EAAF781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1524F" w:rsidRPr="00161E24" w14:paraId="4490AA78" w14:textId="77777777" w:rsidTr="00DE1A13">
        <w:trPr>
          <w:trHeight w:val="56"/>
          <w:tblHeader/>
        </w:trPr>
        <w:tc>
          <w:tcPr>
            <w:tcW w:w="2175" w:type="dxa"/>
          </w:tcPr>
          <w:p w14:paraId="6B3278E1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A543160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AF6D710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2" w:type="dxa"/>
            <w:gridSpan w:val="7"/>
          </w:tcPr>
          <w:p w14:paraId="4AA55A94" w14:textId="7089D4F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1524F" w:rsidRPr="00161E24" w14:paraId="69A1D618" w14:textId="77777777" w:rsidTr="00516440">
        <w:trPr>
          <w:trHeight w:hRule="exact" w:val="389"/>
        </w:trPr>
        <w:tc>
          <w:tcPr>
            <w:tcW w:w="2175" w:type="dxa"/>
            <w:vAlign w:val="bottom"/>
          </w:tcPr>
          <w:p w14:paraId="393543CD" w14:textId="5D87222E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4B76D742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2CC9E8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64A9556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4FC5BA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D616756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C5FDE6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2AA281D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D1A5EC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9D709DB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24F" w:rsidRPr="00161E24" w14:paraId="3239B61B" w14:textId="77777777" w:rsidTr="00DE1A13">
        <w:tc>
          <w:tcPr>
            <w:tcW w:w="2175" w:type="dxa"/>
          </w:tcPr>
          <w:p w14:paraId="6F4B4F5A" w14:textId="4963DD3F" w:rsidR="0051524F" w:rsidRPr="00161E24" w:rsidDel="005765CD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730106E" w14:textId="4ABA0FA4" w:rsidR="0051524F" w:rsidRPr="00161E24" w:rsidRDefault="003C2C50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1.0 </w:t>
            </w:r>
            <w:r w:rsidR="00C975C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833BE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C975CD">
              <w:rPr>
                <w:rFonts w:asciiTheme="majorBidi" w:hAnsiTheme="majorBidi" w:cstheme="majorBidi"/>
                <w:sz w:val="30"/>
                <w:szCs w:val="30"/>
              </w:rPr>
              <w:t>3.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49F3129E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D1E1C41" w14:textId="246F3054" w:rsidR="0051524F" w:rsidRPr="00161E24" w:rsidRDefault="00E7191B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36" w:type="dxa"/>
          </w:tcPr>
          <w:p w14:paraId="572EAFD2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351BECB2" w14:textId="327723C0" w:rsidR="0051524F" w:rsidRPr="00161E24" w:rsidRDefault="00856342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989</w:t>
            </w:r>
          </w:p>
        </w:tc>
        <w:tc>
          <w:tcPr>
            <w:tcW w:w="236" w:type="dxa"/>
            <w:shd w:val="clear" w:color="auto" w:fill="auto"/>
          </w:tcPr>
          <w:p w14:paraId="0B54479A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3B4B97BE" w14:textId="160712F5" w:rsidR="0051524F" w:rsidRPr="00161E24" w:rsidRDefault="00856342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(1,187)</w:t>
            </w:r>
          </w:p>
        </w:tc>
        <w:tc>
          <w:tcPr>
            <w:tcW w:w="236" w:type="dxa"/>
          </w:tcPr>
          <w:p w14:paraId="5E0921B9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5F9DE9" w14:textId="34C8CA4D" w:rsidR="0051524F" w:rsidRPr="00161E24" w:rsidRDefault="00766B8D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</w:tr>
      <w:tr w:rsidR="0051524F" w:rsidRPr="00161E24" w14:paraId="22DF6B7C" w14:textId="77777777" w:rsidTr="00DE1A13">
        <w:tc>
          <w:tcPr>
            <w:tcW w:w="2175" w:type="dxa"/>
          </w:tcPr>
          <w:p w14:paraId="2AB68D11" w14:textId="54DA4A67" w:rsidR="0051524F" w:rsidRPr="00161E24" w:rsidDel="005765CD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384E9AE5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A99153D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1DD09B08" w14:textId="62FA02D3" w:rsidR="0051524F" w:rsidRPr="00161E24" w:rsidRDefault="00E7191B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236" w:type="dxa"/>
          </w:tcPr>
          <w:p w14:paraId="66D83B86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107077AC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5ABBBDA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68528724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1174DF7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6C70F" w14:textId="0DED25D2" w:rsidR="0051524F" w:rsidRPr="00161E24" w:rsidRDefault="00766B8D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</w:p>
        </w:tc>
      </w:tr>
      <w:tr w:rsidR="0051524F" w:rsidRPr="00161E24" w14:paraId="316378C6" w14:textId="77777777" w:rsidTr="00516440">
        <w:trPr>
          <w:trHeight w:val="197"/>
        </w:trPr>
        <w:tc>
          <w:tcPr>
            <w:tcW w:w="2175" w:type="dxa"/>
          </w:tcPr>
          <w:p w14:paraId="4F083D03" w14:textId="77777777" w:rsidR="0051524F" w:rsidRPr="00224BF6" w:rsidDel="005765CD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A19733C" w14:textId="77777777" w:rsidR="0051524F" w:rsidRPr="00224BF6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D6681CB" w14:textId="77777777" w:rsidR="0051524F" w:rsidRPr="00224BF6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308DF6AE" w14:textId="77777777" w:rsidR="0051524F" w:rsidRPr="00224BF6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3D31F3" w14:textId="77777777" w:rsidR="0051524F" w:rsidRPr="00224BF6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3B20EB8" w14:textId="77777777" w:rsidR="0051524F" w:rsidRPr="00224BF6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EB81B5" w14:textId="77777777" w:rsidR="0051524F" w:rsidRPr="00224BF6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5DBE6ED" w14:textId="77777777" w:rsidR="0051524F" w:rsidRPr="00224BF6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36FAB3" w14:textId="77777777" w:rsidR="0051524F" w:rsidRPr="00224BF6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283C6E62" w14:textId="77777777" w:rsidR="0051524F" w:rsidRPr="00224BF6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1524F" w:rsidRPr="00161E24" w14:paraId="108257F8" w14:textId="77777777" w:rsidTr="00516440">
        <w:trPr>
          <w:trHeight w:hRule="exact" w:val="389"/>
        </w:trPr>
        <w:tc>
          <w:tcPr>
            <w:tcW w:w="2175" w:type="dxa"/>
          </w:tcPr>
          <w:p w14:paraId="3DDB0360" w14:textId="1A5ACC8B" w:rsidR="0051524F" w:rsidRPr="00161E24" w:rsidDel="005765CD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440" w:type="dxa"/>
            <w:vAlign w:val="bottom"/>
          </w:tcPr>
          <w:p w14:paraId="161D4328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BA621BB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F68F8B9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1A995C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C7A5B8D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17171A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9DE02FB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253C6A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08B7131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85695" w:rsidRPr="00161E24" w14:paraId="135338E4" w14:textId="77777777" w:rsidTr="00DE1A13">
        <w:tc>
          <w:tcPr>
            <w:tcW w:w="2175" w:type="dxa"/>
          </w:tcPr>
          <w:p w14:paraId="009F5820" w14:textId="41343200" w:rsidR="00585695" w:rsidRPr="00161E24" w:rsidRDefault="00585695" w:rsidP="0058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</w:tcPr>
          <w:p w14:paraId="7C046B55" w14:textId="2359FCC1" w:rsidR="00585695" w:rsidRPr="00161E24" w:rsidRDefault="00585695" w:rsidP="00585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96A66C" w14:textId="77777777" w:rsidR="00585695" w:rsidRPr="00161E24" w:rsidRDefault="00585695" w:rsidP="0058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E7B5D11" w14:textId="1CDDA874" w:rsidR="00585695" w:rsidRPr="00161E24" w:rsidRDefault="00585695" w:rsidP="005105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1,320</w:t>
            </w:r>
          </w:p>
        </w:tc>
        <w:tc>
          <w:tcPr>
            <w:tcW w:w="236" w:type="dxa"/>
          </w:tcPr>
          <w:p w14:paraId="1DAE3B3B" w14:textId="77777777" w:rsidR="00585695" w:rsidRPr="00161E24" w:rsidRDefault="00585695" w:rsidP="0058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023090C" w14:textId="5C07D799" w:rsidR="00585695" w:rsidRPr="00161E24" w:rsidRDefault="00585695" w:rsidP="0058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236" w:type="dxa"/>
          </w:tcPr>
          <w:p w14:paraId="1B1ED732" w14:textId="77777777" w:rsidR="00585695" w:rsidRPr="00161E24" w:rsidRDefault="00585695" w:rsidP="0058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93257BC" w14:textId="33E6DCF4" w:rsidR="00585695" w:rsidRPr="00161E24" w:rsidRDefault="00585695" w:rsidP="0058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(1,660)</w:t>
            </w:r>
          </w:p>
        </w:tc>
        <w:tc>
          <w:tcPr>
            <w:tcW w:w="236" w:type="dxa"/>
          </w:tcPr>
          <w:p w14:paraId="6B5C6E1B" w14:textId="77777777" w:rsidR="00585695" w:rsidRPr="00161E24" w:rsidRDefault="00585695" w:rsidP="0058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3F90575" w14:textId="3AB74459" w:rsidR="00585695" w:rsidRPr="00161E24" w:rsidRDefault="00585695" w:rsidP="0021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85695" w:rsidRPr="00161E24" w14:paraId="77B42E58" w14:textId="77777777" w:rsidTr="00DE1A13">
        <w:tc>
          <w:tcPr>
            <w:tcW w:w="2175" w:type="dxa"/>
          </w:tcPr>
          <w:p w14:paraId="7ABA3F11" w14:textId="5D1341E2" w:rsidR="00585695" w:rsidRPr="00161E24" w:rsidRDefault="00585695" w:rsidP="0058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61270E0" w14:textId="23C5DDA8" w:rsidR="00585695" w:rsidRPr="00161E24" w:rsidRDefault="00585695" w:rsidP="00585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0.9 - 2.6</w:t>
            </w:r>
          </w:p>
        </w:tc>
        <w:tc>
          <w:tcPr>
            <w:tcW w:w="236" w:type="dxa"/>
          </w:tcPr>
          <w:p w14:paraId="1C812B67" w14:textId="77777777" w:rsidR="00585695" w:rsidRPr="00161E24" w:rsidRDefault="00585695" w:rsidP="0058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26AC2B8" w14:textId="78D528E8" w:rsidR="00585695" w:rsidRPr="00161E24" w:rsidRDefault="00585695" w:rsidP="0058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1,314</w:t>
            </w:r>
          </w:p>
        </w:tc>
        <w:tc>
          <w:tcPr>
            <w:tcW w:w="236" w:type="dxa"/>
          </w:tcPr>
          <w:p w14:paraId="74BCDE70" w14:textId="77777777" w:rsidR="00585695" w:rsidRPr="00161E24" w:rsidRDefault="00585695" w:rsidP="0058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CAE677A" w14:textId="248F32EF" w:rsidR="00585695" w:rsidRPr="00161E24" w:rsidRDefault="00585695" w:rsidP="0058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12,948</w:t>
            </w:r>
          </w:p>
        </w:tc>
        <w:tc>
          <w:tcPr>
            <w:tcW w:w="236" w:type="dxa"/>
          </w:tcPr>
          <w:p w14:paraId="19C45F4E" w14:textId="77777777" w:rsidR="00585695" w:rsidRPr="00161E24" w:rsidRDefault="00585695" w:rsidP="0058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D88FEB7" w14:textId="24A1CEF8" w:rsidR="00585695" w:rsidRPr="00161E24" w:rsidRDefault="00585695" w:rsidP="0058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(13,813)</w:t>
            </w:r>
          </w:p>
        </w:tc>
        <w:tc>
          <w:tcPr>
            <w:tcW w:w="236" w:type="dxa"/>
          </w:tcPr>
          <w:p w14:paraId="2BA081FB" w14:textId="77777777" w:rsidR="00585695" w:rsidRPr="00161E24" w:rsidRDefault="00585695" w:rsidP="0058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7A7494F" w14:textId="6E8DD942" w:rsidR="00585695" w:rsidRPr="00161E24" w:rsidRDefault="00585695" w:rsidP="0021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</w:tr>
      <w:tr w:rsidR="00585695" w:rsidRPr="00161E24" w14:paraId="1A54E946" w14:textId="77777777" w:rsidTr="00516440">
        <w:trPr>
          <w:trHeight w:hRule="exact" w:val="403"/>
        </w:trPr>
        <w:tc>
          <w:tcPr>
            <w:tcW w:w="2175" w:type="dxa"/>
          </w:tcPr>
          <w:p w14:paraId="5662CD38" w14:textId="77777777" w:rsidR="00585695" w:rsidRPr="00161E24" w:rsidRDefault="00585695" w:rsidP="0058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14:paraId="2767C2E0" w14:textId="77777777" w:rsidR="00585695" w:rsidRPr="00161E24" w:rsidRDefault="00585695" w:rsidP="0058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2ABC392" w14:textId="77777777" w:rsidR="00585695" w:rsidRPr="00161E24" w:rsidRDefault="00585695" w:rsidP="0058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227A9AB9" w14:textId="52D498A9" w:rsidR="00585695" w:rsidRPr="00161E24" w:rsidRDefault="00585695" w:rsidP="0058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2,634</w:t>
            </w:r>
          </w:p>
        </w:tc>
        <w:tc>
          <w:tcPr>
            <w:tcW w:w="236" w:type="dxa"/>
          </w:tcPr>
          <w:p w14:paraId="548E6726" w14:textId="7969BA9B" w:rsidR="00585695" w:rsidRPr="00161E24" w:rsidRDefault="00585695" w:rsidP="0058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61802A1" w14:textId="77777777" w:rsidR="00585695" w:rsidRPr="00161E24" w:rsidRDefault="00585695" w:rsidP="0058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29D4ED" w14:textId="77777777" w:rsidR="00585695" w:rsidRPr="00161E24" w:rsidRDefault="00585695" w:rsidP="0058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9DA3414" w14:textId="77777777" w:rsidR="00585695" w:rsidRPr="00161E24" w:rsidRDefault="00585695" w:rsidP="0058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0CD501" w14:textId="77777777" w:rsidR="00585695" w:rsidRPr="00161E24" w:rsidRDefault="00585695" w:rsidP="00585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</w:tcPr>
          <w:p w14:paraId="4E547D3A" w14:textId="40F16396" w:rsidR="00585695" w:rsidRPr="00161E24" w:rsidRDefault="00585695" w:rsidP="00213C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449</w:t>
            </w:r>
          </w:p>
        </w:tc>
      </w:tr>
    </w:tbl>
    <w:p w14:paraId="7E14EFC8" w14:textId="77777777" w:rsidR="00B030C5" w:rsidRDefault="00B030C5" w:rsidP="00224BF6">
      <w:pPr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right="-205"/>
        <w:jc w:val="thaiDistribute"/>
        <w:rPr>
          <w:rFonts w:asciiTheme="majorBidi" w:hAnsiTheme="majorBidi" w:cstheme="majorBidi"/>
          <w:sz w:val="30"/>
          <w:szCs w:val="30"/>
        </w:rPr>
      </w:pPr>
    </w:p>
    <w:p w14:paraId="2ABE4AAB" w14:textId="6670525F" w:rsidR="00466460" w:rsidRPr="00161E24" w:rsidRDefault="00D371F7" w:rsidP="00516440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466460" w:rsidRPr="00161E24">
        <w:rPr>
          <w:rFonts w:asciiTheme="majorBidi" w:hAnsiTheme="majorBidi" w:cstheme="majorBidi"/>
          <w:sz w:val="30"/>
          <w:szCs w:val="30"/>
          <w:u w:val="none"/>
          <w:cs/>
        </w:rPr>
        <w:t>เงินสดและรายการเทียบเท่าเงินสด</w:t>
      </w:r>
    </w:p>
    <w:p w14:paraId="614359EF" w14:textId="1C60BD6A" w:rsidR="00864D03" w:rsidRPr="00224BF6" w:rsidRDefault="00864D03" w:rsidP="00D95D1F">
      <w:pPr>
        <w:pStyle w:val="NoSpacing"/>
        <w:rPr>
          <w:rFonts w:asciiTheme="majorBidi" w:hAnsiTheme="majorBidi" w:cstheme="majorBidi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2"/>
        <w:gridCol w:w="1166"/>
        <w:gridCol w:w="271"/>
        <w:gridCol w:w="1170"/>
        <w:gridCol w:w="276"/>
        <w:gridCol w:w="1165"/>
        <w:gridCol w:w="275"/>
        <w:gridCol w:w="1163"/>
      </w:tblGrid>
      <w:tr w:rsidR="00AD7F6D" w:rsidRPr="00C57846" w14:paraId="47BA17FB" w14:textId="77777777" w:rsidTr="004B7BF8">
        <w:trPr>
          <w:tblHeader/>
        </w:trPr>
        <w:tc>
          <w:tcPr>
            <w:tcW w:w="2103" w:type="pct"/>
          </w:tcPr>
          <w:p w14:paraId="3FF543F6" w14:textId="77777777" w:rsidR="00AD7F6D" w:rsidRPr="00B056C3" w:rsidRDefault="00AD7F6D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pct"/>
            <w:gridSpan w:val="3"/>
          </w:tcPr>
          <w:p w14:paraId="3F3D0750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34E64D3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117EC78D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97ACA" w:rsidRPr="00C57846" w14:paraId="4AA5E221" w14:textId="77777777" w:rsidTr="004B7BF8">
        <w:trPr>
          <w:tblHeader/>
        </w:trPr>
        <w:tc>
          <w:tcPr>
            <w:tcW w:w="2103" w:type="pct"/>
          </w:tcPr>
          <w:p w14:paraId="4936D505" w14:textId="77777777" w:rsidR="00AD7F6D" w:rsidRPr="00B056C3" w:rsidRDefault="00AD7F6D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  <w:shd w:val="clear" w:color="auto" w:fill="auto"/>
          </w:tcPr>
          <w:p w14:paraId="5796FCAD" w14:textId="12A971D6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4DD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56686D36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F328DD3" w14:textId="2F3E324F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4DD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5177D65B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D6740E3" w14:textId="6BAE4C2F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4DD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7D3150E1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67F8B0DC" w14:textId="58677564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4DD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D7F6D" w:rsidRPr="00C57846" w14:paraId="334AB401" w14:textId="77777777" w:rsidTr="00C8039D">
        <w:trPr>
          <w:trHeight w:val="434"/>
          <w:tblHeader/>
        </w:trPr>
        <w:tc>
          <w:tcPr>
            <w:tcW w:w="2103" w:type="pct"/>
          </w:tcPr>
          <w:p w14:paraId="58E0EFA4" w14:textId="77777777" w:rsidR="00AD7F6D" w:rsidRPr="00B056C3" w:rsidRDefault="00AD7F6D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7" w:type="pct"/>
            <w:gridSpan w:val="7"/>
          </w:tcPr>
          <w:p w14:paraId="485656BF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97ACA" w:rsidRPr="00C57846" w14:paraId="1A4D2410" w14:textId="77777777" w:rsidTr="004B7BF8">
        <w:tc>
          <w:tcPr>
            <w:tcW w:w="2103" w:type="pct"/>
          </w:tcPr>
          <w:p w14:paraId="55208E48" w14:textId="7FB1E3D7" w:rsidR="002B4DD9" w:rsidRPr="00B056C3" w:rsidRDefault="002B4DD9" w:rsidP="002B4D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16" w:type="pct"/>
          </w:tcPr>
          <w:p w14:paraId="5CFF325A" w14:textId="276F60E9" w:rsidR="002B4DD9" w:rsidRPr="00B056C3" w:rsidRDefault="00025E57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="00A0187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453B8A80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83D283E" w14:textId="75FA28E1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46" w:type="pct"/>
          </w:tcPr>
          <w:p w14:paraId="7D3DA0E5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052713F" w14:textId="06D4373D" w:rsidR="002B4DD9" w:rsidRPr="00B056C3" w:rsidRDefault="00766B8D" w:rsidP="007E0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5CF41B3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B183243" w14:textId="5665A63D" w:rsidR="002B4DD9" w:rsidRPr="00B056C3" w:rsidRDefault="002B4DD9" w:rsidP="007E05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97ACA" w:rsidRPr="00C57846" w14:paraId="41B5B1C1" w14:textId="77777777" w:rsidTr="004B7BF8">
        <w:tc>
          <w:tcPr>
            <w:tcW w:w="2103" w:type="pct"/>
          </w:tcPr>
          <w:p w14:paraId="1C6D26B2" w14:textId="25155BA7" w:rsidR="002B4DD9" w:rsidRPr="00B056C3" w:rsidRDefault="002B4DD9" w:rsidP="002B4D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22724CF0" w14:textId="6955C52E" w:rsidR="002B4DD9" w:rsidRPr="00B056C3" w:rsidRDefault="00025E57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</w:t>
            </w:r>
            <w:r w:rsidR="00BC432F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63AB1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15FE579A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9735C33" w14:textId="10ACD01A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5,867</w:t>
            </w:r>
          </w:p>
        </w:tc>
        <w:tc>
          <w:tcPr>
            <w:tcW w:w="146" w:type="pct"/>
          </w:tcPr>
          <w:p w14:paraId="39A505A4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AD63AC0" w14:textId="7635A62E" w:rsidR="002B4DD9" w:rsidRPr="00B056C3" w:rsidRDefault="00766B8D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  <w:tc>
          <w:tcPr>
            <w:tcW w:w="145" w:type="pct"/>
          </w:tcPr>
          <w:p w14:paraId="579886E1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117B493F" w14:textId="75207F5F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5,232</w:t>
            </w:r>
          </w:p>
        </w:tc>
      </w:tr>
      <w:tr w:rsidR="00197ACA" w:rsidRPr="00C57846" w14:paraId="1C658EC4" w14:textId="77777777" w:rsidTr="003435B4">
        <w:tc>
          <w:tcPr>
            <w:tcW w:w="2103" w:type="pct"/>
          </w:tcPr>
          <w:p w14:paraId="727117F8" w14:textId="750AD34E" w:rsidR="002B4DD9" w:rsidRPr="00B056C3" w:rsidRDefault="009E35CB" w:rsidP="009E35CB">
            <w:pPr>
              <w:spacing w:line="240" w:lineRule="auto"/>
              <w:ind w:left="272" w:hanging="2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ในงบแสดงฐานะการเงิน</w:t>
            </w:r>
          </w:p>
        </w:tc>
        <w:tc>
          <w:tcPr>
            <w:tcW w:w="616" w:type="pct"/>
            <w:tcBorders>
              <w:top w:val="single" w:sz="4" w:space="0" w:color="auto"/>
            </w:tcBorders>
            <w:vAlign w:val="bottom"/>
          </w:tcPr>
          <w:p w14:paraId="77B183A5" w14:textId="76E5A48E" w:rsidR="002B4DD9" w:rsidRPr="00B750B0" w:rsidRDefault="00025E57" w:rsidP="00343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</w:t>
            </w:r>
            <w:r w:rsidR="00BC43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A01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3" w:type="pct"/>
            <w:vAlign w:val="bottom"/>
          </w:tcPr>
          <w:p w14:paraId="70144933" w14:textId="77777777" w:rsidR="002B4DD9" w:rsidRPr="00B750B0" w:rsidRDefault="002B4DD9" w:rsidP="00343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  <w:vAlign w:val="bottom"/>
          </w:tcPr>
          <w:p w14:paraId="554917E5" w14:textId="42E46478" w:rsidR="002B4DD9" w:rsidRPr="00B750B0" w:rsidRDefault="002B4DD9" w:rsidP="00343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7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B7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B7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B750B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5,940</w:t>
            </w:r>
            <w:r w:rsidRPr="00B7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6" w:type="pct"/>
            <w:vAlign w:val="bottom"/>
          </w:tcPr>
          <w:p w14:paraId="70269B75" w14:textId="77777777" w:rsidR="002B4DD9" w:rsidRPr="00B750B0" w:rsidRDefault="002B4DD9" w:rsidP="00343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  <w:vAlign w:val="bottom"/>
          </w:tcPr>
          <w:p w14:paraId="1426CD98" w14:textId="472EA8C7" w:rsidR="002B4DD9" w:rsidRPr="00B750B0" w:rsidRDefault="00766B8D" w:rsidP="00343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145" w:type="pct"/>
            <w:vAlign w:val="bottom"/>
          </w:tcPr>
          <w:p w14:paraId="2FA9FDE3" w14:textId="77777777" w:rsidR="002B4DD9" w:rsidRPr="00B750B0" w:rsidRDefault="002B4DD9" w:rsidP="00343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  <w:vAlign w:val="bottom"/>
          </w:tcPr>
          <w:p w14:paraId="277DB3C0" w14:textId="3189E044" w:rsidR="002B4DD9" w:rsidRPr="00B056C3" w:rsidRDefault="002B4DD9" w:rsidP="003435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B7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B7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B750B0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5,232</w:t>
            </w:r>
            <w:r w:rsidRPr="00B750B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4B7BF8" w:rsidRPr="00C57846" w14:paraId="59795812" w14:textId="77777777" w:rsidTr="004B7BF8">
        <w:tc>
          <w:tcPr>
            <w:tcW w:w="2103" w:type="pct"/>
          </w:tcPr>
          <w:p w14:paraId="166A924A" w14:textId="58B5C02A" w:rsidR="004B7BF8" w:rsidRPr="004B7BF8" w:rsidRDefault="004B7BF8" w:rsidP="002B4D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7BF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เงินเบิกเกินบัญชีที่มีไว้เพื่อบริหารเงินสด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117ACB5F" w14:textId="62E6DA96" w:rsidR="004B7BF8" w:rsidRPr="004B7BF8" w:rsidRDefault="00BC432F" w:rsidP="004B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4B7BF8" w:rsidRPr="004B7BF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01873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vAlign w:val="bottom"/>
          </w:tcPr>
          <w:p w14:paraId="2ED8AE9D" w14:textId="77777777" w:rsidR="004B7BF8" w:rsidRPr="00B750B0" w:rsidRDefault="004B7BF8" w:rsidP="004B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49AF923A" w14:textId="2CFE482B" w:rsidR="004B7BF8" w:rsidRPr="004B7BF8" w:rsidRDefault="004B7BF8" w:rsidP="004B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7B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6F89A910" w14:textId="77777777" w:rsidR="004B7BF8" w:rsidRPr="004B7BF8" w:rsidRDefault="004B7BF8" w:rsidP="004B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  <w:vAlign w:val="bottom"/>
          </w:tcPr>
          <w:p w14:paraId="0F27BD88" w14:textId="32236560" w:rsidR="004B7BF8" w:rsidRPr="004B7BF8" w:rsidRDefault="004B7BF8" w:rsidP="00383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7B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029EC17C" w14:textId="77777777" w:rsidR="004B7BF8" w:rsidRPr="004B7BF8" w:rsidRDefault="004B7BF8" w:rsidP="004B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vAlign w:val="bottom"/>
          </w:tcPr>
          <w:p w14:paraId="1F715291" w14:textId="12F4DFDB" w:rsidR="004B7BF8" w:rsidRPr="004B7BF8" w:rsidRDefault="004B7BF8" w:rsidP="003836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B7B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B7BF8" w:rsidRPr="00C57846" w14:paraId="0E9A8D7F" w14:textId="77777777" w:rsidTr="004B7BF8">
        <w:tc>
          <w:tcPr>
            <w:tcW w:w="2103" w:type="pct"/>
          </w:tcPr>
          <w:p w14:paraId="11C904E5" w14:textId="6CB2799A" w:rsidR="004B7BF8" w:rsidRPr="003836C4" w:rsidRDefault="004B7BF8" w:rsidP="004B7BF8">
            <w:pPr>
              <w:spacing w:line="240" w:lineRule="auto"/>
              <w:ind w:left="272" w:hanging="2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836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Pr="003836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3836C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ในงบกระแสเงินสด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CD7BE3" w14:textId="4D5CA833" w:rsidR="004B7BF8" w:rsidRDefault="004B7BF8" w:rsidP="004B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</w:t>
            </w:r>
            <w:r w:rsidR="00BC432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163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3" w:type="pct"/>
            <w:vAlign w:val="bottom"/>
          </w:tcPr>
          <w:p w14:paraId="5116AFBC" w14:textId="77777777" w:rsidR="004B7BF8" w:rsidRPr="00B750B0" w:rsidRDefault="004B7BF8" w:rsidP="004B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608F9E" w14:textId="241E71E2" w:rsidR="004B7BF8" w:rsidRPr="00B750B0" w:rsidRDefault="004B7BF8" w:rsidP="004B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5,940</w:t>
            </w:r>
          </w:p>
        </w:tc>
        <w:tc>
          <w:tcPr>
            <w:tcW w:w="146" w:type="pct"/>
            <w:vAlign w:val="bottom"/>
          </w:tcPr>
          <w:p w14:paraId="097295D1" w14:textId="77777777" w:rsidR="004B7BF8" w:rsidRPr="00B750B0" w:rsidRDefault="004B7BF8" w:rsidP="004B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EA1852" w14:textId="0C3BB26F" w:rsidR="004B7BF8" w:rsidRDefault="004B7BF8" w:rsidP="004B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</w:t>
            </w:r>
          </w:p>
        </w:tc>
        <w:tc>
          <w:tcPr>
            <w:tcW w:w="145" w:type="pct"/>
            <w:vAlign w:val="bottom"/>
          </w:tcPr>
          <w:p w14:paraId="2EB3A768" w14:textId="77777777" w:rsidR="004B7BF8" w:rsidRPr="00B750B0" w:rsidRDefault="004B7BF8" w:rsidP="004B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29FB4D" w14:textId="7336D566" w:rsidR="004B7BF8" w:rsidRPr="00B750B0" w:rsidRDefault="004B7BF8" w:rsidP="004B7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5,232</w:t>
            </w:r>
          </w:p>
        </w:tc>
      </w:tr>
    </w:tbl>
    <w:p w14:paraId="1E50A6ED" w14:textId="0EAC0CBF" w:rsidR="00B030C5" w:rsidRDefault="00B030C5" w:rsidP="00CE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7971B0BC" w14:textId="77777777" w:rsidR="00B030C5" w:rsidRDefault="00B03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91427E4" w14:textId="590134BA" w:rsidR="002B0AF5" w:rsidRPr="00161E24" w:rsidRDefault="002B0AF5" w:rsidP="00516440">
      <w:pPr>
        <w:pStyle w:val="Heading1"/>
        <w:numPr>
          <w:ilvl w:val="0"/>
          <w:numId w:val="23"/>
        </w:numPr>
        <w:tabs>
          <w:tab w:val="decimal" w:pos="630"/>
        </w:tabs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ลูกหนี้</w:t>
      </w:r>
      <w:r w:rsidR="00E87A8C" w:rsidRPr="00161E24">
        <w:rPr>
          <w:rFonts w:asciiTheme="majorBidi" w:hAnsiTheme="majorBidi" w:cstheme="majorBidi"/>
          <w:sz w:val="30"/>
          <w:szCs w:val="30"/>
          <w:u w:val="none"/>
          <w:cs/>
        </w:rPr>
        <w:t>การค้า</w:t>
      </w:r>
    </w:p>
    <w:p w14:paraId="71A44231" w14:textId="7D9F8286" w:rsidR="003E7071" w:rsidRPr="00CE61F2" w:rsidRDefault="003E707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4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4"/>
        <w:gridCol w:w="1174"/>
        <w:gridCol w:w="266"/>
        <w:gridCol w:w="1167"/>
        <w:gridCol w:w="267"/>
        <w:gridCol w:w="1170"/>
        <w:gridCol w:w="273"/>
        <w:gridCol w:w="1184"/>
      </w:tblGrid>
      <w:tr w:rsidR="00AD7F6D" w:rsidRPr="00B056C3" w14:paraId="105B40AB" w14:textId="77777777" w:rsidTr="00CE61F2">
        <w:trPr>
          <w:tblHeader/>
        </w:trPr>
        <w:tc>
          <w:tcPr>
            <w:tcW w:w="2100" w:type="pct"/>
          </w:tcPr>
          <w:p w14:paraId="1ED1AB19" w14:textId="77777777" w:rsidR="00AD7F6D" w:rsidRPr="00B056C3" w:rsidRDefault="00AD7F6D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4" w:type="pct"/>
            <w:gridSpan w:val="3"/>
          </w:tcPr>
          <w:p w14:paraId="6C9D8DA9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73507358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7065E6FC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D7F6D" w:rsidRPr="00B056C3" w14:paraId="10ACC2ED" w14:textId="77777777" w:rsidTr="004B7BF8">
        <w:trPr>
          <w:tblHeader/>
        </w:trPr>
        <w:tc>
          <w:tcPr>
            <w:tcW w:w="2100" w:type="pct"/>
          </w:tcPr>
          <w:p w14:paraId="17CCA1FC" w14:textId="64625209" w:rsidR="00AD7F6D" w:rsidRPr="00B056C3" w:rsidRDefault="00AD7F6D" w:rsidP="00AD7F6D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19" w:type="pct"/>
            <w:shd w:val="clear" w:color="auto" w:fill="auto"/>
          </w:tcPr>
          <w:p w14:paraId="206F0D6D" w14:textId="281F4925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4DD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5F62D002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6CD2CC84" w14:textId="16820183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4DD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6DFCE474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9D523C3" w14:textId="1058988B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4DD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20C9BFCA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6CF7AF3" w14:textId="6C0ADC79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4DD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D7F6D" w:rsidRPr="00B056C3" w14:paraId="44175D55" w14:textId="77777777" w:rsidTr="00CE61F2">
        <w:trPr>
          <w:trHeight w:val="434"/>
          <w:tblHeader/>
        </w:trPr>
        <w:tc>
          <w:tcPr>
            <w:tcW w:w="2100" w:type="pct"/>
          </w:tcPr>
          <w:p w14:paraId="4EBEC14F" w14:textId="77777777" w:rsidR="00AD7F6D" w:rsidRPr="00B056C3" w:rsidRDefault="00AD7F6D" w:rsidP="00AD7F6D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6" w:type="pct"/>
            <w:gridSpan w:val="7"/>
          </w:tcPr>
          <w:p w14:paraId="070ACAEB" w14:textId="6793324E" w:rsidR="00AD7F6D" w:rsidRPr="00B056C3" w:rsidRDefault="00AD7F6D" w:rsidP="00E73929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B4DD9" w:rsidRPr="00B056C3" w14:paraId="55166B39" w14:textId="77777777" w:rsidTr="004B7BF8">
        <w:tc>
          <w:tcPr>
            <w:tcW w:w="2100" w:type="pct"/>
          </w:tcPr>
          <w:p w14:paraId="4F64560D" w14:textId="200031F8" w:rsidR="002B4DD9" w:rsidRPr="00B056C3" w:rsidRDefault="002B4DD9" w:rsidP="002B4D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19" w:type="pct"/>
            <w:shd w:val="clear" w:color="auto" w:fill="auto"/>
          </w:tcPr>
          <w:p w14:paraId="57461833" w14:textId="345D5E64" w:rsidR="002B4DD9" w:rsidRPr="00B056C3" w:rsidRDefault="00742442" w:rsidP="00861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,17</w:t>
            </w:r>
            <w:r w:rsidR="00861E2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0" w:type="pct"/>
          </w:tcPr>
          <w:p w14:paraId="371B3073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291E700A" w14:textId="65CEDE20" w:rsidR="002B4DD9" w:rsidRPr="00AD7F6D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4,792</w:t>
            </w:r>
          </w:p>
        </w:tc>
        <w:tc>
          <w:tcPr>
            <w:tcW w:w="141" w:type="pct"/>
          </w:tcPr>
          <w:p w14:paraId="0FBCF552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5F1BFB6A" w14:textId="695AFA5C" w:rsidR="002B4DD9" w:rsidRPr="00B056C3" w:rsidRDefault="005F21FC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5,029</w:t>
            </w:r>
          </w:p>
        </w:tc>
        <w:tc>
          <w:tcPr>
            <w:tcW w:w="144" w:type="pct"/>
          </w:tcPr>
          <w:p w14:paraId="4F890D4A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7CFAC6B" w14:textId="367BEF40" w:rsidR="002B4DD9" w:rsidRPr="00B056C3" w:rsidRDefault="002B4DD9" w:rsidP="00137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5,231</w:t>
            </w:r>
          </w:p>
        </w:tc>
      </w:tr>
      <w:tr w:rsidR="002B4DD9" w:rsidRPr="00B056C3" w14:paraId="724ECDAB" w14:textId="77777777" w:rsidTr="004B7BF8">
        <w:tc>
          <w:tcPr>
            <w:tcW w:w="2100" w:type="pct"/>
          </w:tcPr>
          <w:p w14:paraId="21B4AF4D" w14:textId="4289C671" w:rsidR="002B4DD9" w:rsidRPr="00B056C3" w:rsidRDefault="002B4DD9" w:rsidP="002B4D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19" w:type="pct"/>
            <w:shd w:val="clear" w:color="auto" w:fill="auto"/>
          </w:tcPr>
          <w:p w14:paraId="2BB5D7CB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7A2450C6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5E3BA773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3193D9CB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1017139F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0586A31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AEEB2D1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B4DD9" w:rsidRPr="00B056C3" w14:paraId="36EDBF61" w14:textId="77777777" w:rsidTr="004B7BF8">
        <w:tc>
          <w:tcPr>
            <w:tcW w:w="2100" w:type="pct"/>
          </w:tcPr>
          <w:p w14:paraId="1DB76C17" w14:textId="3A8EC49A" w:rsidR="002B4DD9" w:rsidRPr="00B056C3" w:rsidRDefault="002B4DD9" w:rsidP="002B4D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19" w:type="pct"/>
            <w:shd w:val="clear" w:color="auto" w:fill="auto"/>
          </w:tcPr>
          <w:p w14:paraId="20BA7218" w14:textId="625C8AD9" w:rsidR="002B4DD9" w:rsidRPr="00B056C3" w:rsidRDefault="00F609FE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1,454</w:t>
            </w:r>
          </w:p>
        </w:tc>
        <w:tc>
          <w:tcPr>
            <w:tcW w:w="140" w:type="pct"/>
          </w:tcPr>
          <w:p w14:paraId="2BB7BDFD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3006063" w14:textId="5F120F74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1,210</w:t>
            </w:r>
          </w:p>
        </w:tc>
        <w:tc>
          <w:tcPr>
            <w:tcW w:w="141" w:type="pct"/>
          </w:tcPr>
          <w:p w14:paraId="007E88C4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11516FAB" w14:textId="3310B1E9" w:rsidR="002B4DD9" w:rsidRPr="00B056C3" w:rsidRDefault="005F21FC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  <w:tc>
          <w:tcPr>
            <w:tcW w:w="144" w:type="pct"/>
          </w:tcPr>
          <w:p w14:paraId="7C35A9E4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31C39311" w14:textId="5DF00156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</w:tr>
      <w:tr w:rsidR="002B4DD9" w:rsidRPr="00B056C3" w14:paraId="310B0FE7" w14:textId="77777777" w:rsidTr="004B7BF8">
        <w:tc>
          <w:tcPr>
            <w:tcW w:w="2100" w:type="pct"/>
          </w:tcPr>
          <w:p w14:paraId="66B7E0D3" w14:textId="121922D6" w:rsidR="002B4DD9" w:rsidRPr="00B056C3" w:rsidRDefault="002B4DD9" w:rsidP="002B4D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19" w:type="pct"/>
            <w:shd w:val="clear" w:color="auto" w:fill="auto"/>
          </w:tcPr>
          <w:p w14:paraId="3738E30F" w14:textId="5C32BFD8" w:rsidR="002B4DD9" w:rsidRPr="00B056C3" w:rsidRDefault="00F609FE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0" w:type="pct"/>
          </w:tcPr>
          <w:p w14:paraId="1C6B7936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6215E063" w14:textId="2194924B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1" w:type="pct"/>
          </w:tcPr>
          <w:p w14:paraId="7C4E12A6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A2E5E98" w14:textId="2285F5D6" w:rsidR="002B4DD9" w:rsidRPr="00B056C3" w:rsidRDefault="005F21FC" w:rsidP="003533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3FEFC376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C2A6254" w14:textId="7ACCF972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4DD9" w:rsidRPr="00B056C3" w14:paraId="6843D418" w14:textId="77777777" w:rsidTr="004B7BF8">
        <w:tc>
          <w:tcPr>
            <w:tcW w:w="2100" w:type="pct"/>
          </w:tcPr>
          <w:p w14:paraId="7E6416CC" w14:textId="695A2BE1" w:rsidR="002B4DD9" w:rsidRPr="00B056C3" w:rsidRDefault="002B4DD9" w:rsidP="002B4D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19" w:type="pct"/>
            <w:shd w:val="clear" w:color="auto" w:fill="auto"/>
          </w:tcPr>
          <w:p w14:paraId="60CB9EB2" w14:textId="3B17C427" w:rsidR="002B4DD9" w:rsidRPr="00B056C3" w:rsidRDefault="00F609FE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0" w:type="pct"/>
          </w:tcPr>
          <w:p w14:paraId="7E9405FA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0FB63691" w14:textId="7BD73DC8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41" w:type="pct"/>
          </w:tcPr>
          <w:p w14:paraId="5C581E22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</w:tcPr>
          <w:p w14:paraId="3B88E6CD" w14:textId="0834E372" w:rsidR="002B4DD9" w:rsidRPr="00B056C3" w:rsidRDefault="005F21FC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0E0B2842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5D142106" w14:textId="7359111B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2B4DD9" w:rsidRPr="00B056C3" w14:paraId="3A1A630B" w14:textId="77777777" w:rsidTr="004B7BF8">
        <w:tc>
          <w:tcPr>
            <w:tcW w:w="2100" w:type="pct"/>
          </w:tcPr>
          <w:p w14:paraId="34DA77B6" w14:textId="43524329" w:rsidR="002B4DD9" w:rsidRPr="00B056C3" w:rsidRDefault="002B4DD9" w:rsidP="002B4D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3C2F4A7A" w14:textId="12B1A655" w:rsidR="002B4DD9" w:rsidRPr="00B056C3" w:rsidRDefault="00F609FE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140" w:type="pct"/>
          </w:tcPr>
          <w:p w14:paraId="7D48EE21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71E45096" w14:textId="002377F3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41" w:type="pct"/>
          </w:tcPr>
          <w:p w14:paraId="5EF47A35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64013CDC" w14:textId="38A8D834" w:rsidR="002B4DD9" w:rsidRPr="00B056C3" w:rsidRDefault="005F21FC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4" w:type="pct"/>
          </w:tcPr>
          <w:p w14:paraId="1E88BC8F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7EB67E5B" w14:textId="78A4A3DE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</w:tr>
      <w:tr w:rsidR="002B4DD9" w:rsidRPr="00B056C3" w14:paraId="6E7336D0" w14:textId="77777777" w:rsidTr="004B7BF8">
        <w:tc>
          <w:tcPr>
            <w:tcW w:w="2100" w:type="pct"/>
          </w:tcPr>
          <w:p w14:paraId="42D80EC9" w14:textId="45E74F5D" w:rsidR="002B4DD9" w:rsidRPr="00B056C3" w:rsidRDefault="002B4DD9" w:rsidP="002B4D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75BBFDD9" w14:textId="0DB2E7BA" w:rsidR="002B4DD9" w:rsidRPr="0037160F" w:rsidRDefault="00742442" w:rsidP="00861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6,82</w:t>
            </w:r>
            <w:r w:rsidR="00861E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48065CF3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</w:tcBorders>
          </w:tcPr>
          <w:p w14:paraId="3728BE81" w14:textId="57EEEDB6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716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  <w:tc>
          <w:tcPr>
            <w:tcW w:w="141" w:type="pct"/>
          </w:tcPr>
          <w:p w14:paraId="312127BE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</w:tcPr>
          <w:p w14:paraId="5FFE656F" w14:textId="43F1FF61" w:rsidR="002B4DD9" w:rsidRPr="000367F1" w:rsidRDefault="005F21FC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5,416</w:t>
            </w:r>
          </w:p>
        </w:tc>
        <w:tc>
          <w:tcPr>
            <w:tcW w:w="144" w:type="pct"/>
          </w:tcPr>
          <w:p w14:paraId="3D86431E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62C9B009" w14:textId="398464FA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67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2B4DD9" w:rsidRPr="00B056C3" w14:paraId="2623BB5D" w14:textId="77777777" w:rsidTr="004B7BF8">
        <w:tc>
          <w:tcPr>
            <w:tcW w:w="2100" w:type="pct"/>
          </w:tcPr>
          <w:p w14:paraId="26574F63" w14:textId="31CD8CE1" w:rsidR="002B4DD9" w:rsidRPr="009A0C03" w:rsidRDefault="002B4DD9" w:rsidP="002B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0" w:hanging="540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9A0C03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9A0C0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ค่าเผื่อผลขาดทุนด้านเครดิตที่คาด</w:t>
            </w:r>
            <w:r w:rsidRPr="009A0C0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ว่า</w:t>
            </w:r>
            <w:r w:rsidRPr="009A0C0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7E8D59E2" w14:textId="398AC138" w:rsidR="002B4DD9" w:rsidRPr="00B056C3" w:rsidRDefault="00742442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(310</w:t>
            </w:r>
            <w:r w:rsidR="00F609F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0FBE39E7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vAlign w:val="bottom"/>
          </w:tcPr>
          <w:p w14:paraId="0FBFFDB5" w14:textId="314E90E6" w:rsidR="002B4DD9" w:rsidRPr="00B056C3" w:rsidRDefault="002B4DD9" w:rsidP="00137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(261)</w:t>
            </w:r>
          </w:p>
        </w:tc>
        <w:tc>
          <w:tcPr>
            <w:tcW w:w="141" w:type="pct"/>
          </w:tcPr>
          <w:p w14:paraId="5374B15D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3EC527DC" w14:textId="5DDDBAB6" w:rsidR="002B4DD9" w:rsidRPr="00B056C3" w:rsidRDefault="007A5DC7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01BF6">
              <w:rPr>
                <w:rFonts w:asciiTheme="majorBidi" w:hAnsiTheme="majorBidi" w:cstheme="majorBidi"/>
                <w:sz w:val="30"/>
                <w:szCs w:val="30"/>
              </w:rPr>
              <w:t>148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2C96EC0E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34EA935A" w14:textId="778F5381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(107)</w:t>
            </w:r>
          </w:p>
        </w:tc>
      </w:tr>
      <w:tr w:rsidR="002B4DD9" w:rsidRPr="00B056C3" w14:paraId="52C5A5FC" w14:textId="77777777" w:rsidTr="00CE61F2">
        <w:tc>
          <w:tcPr>
            <w:tcW w:w="2100" w:type="pct"/>
          </w:tcPr>
          <w:p w14:paraId="6745F582" w14:textId="3C44F0AF" w:rsidR="002B4DD9" w:rsidRPr="00B056C3" w:rsidRDefault="002B4DD9" w:rsidP="002B4D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01E871A5" w14:textId="736C770B" w:rsidR="002B4DD9" w:rsidRPr="00C94709" w:rsidRDefault="00742442" w:rsidP="00861E2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6,51</w:t>
            </w:r>
            <w:r w:rsidR="00861E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0" w:type="pct"/>
          </w:tcPr>
          <w:p w14:paraId="4D5C6C41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DB1E4FC" w14:textId="27A4F920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470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1" w:type="pct"/>
          </w:tcPr>
          <w:p w14:paraId="5CAA938D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16EB79BE" w14:textId="77124E42" w:rsidR="002B4DD9" w:rsidRPr="000367F1" w:rsidRDefault="007A5DC7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5,268</w:t>
            </w:r>
          </w:p>
        </w:tc>
        <w:tc>
          <w:tcPr>
            <w:tcW w:w="144" w:type="pct"/>
          </w:tcPr>
          <w:p w14:paraId="62AA289E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34E510E3" w14:textId="5B9AF39E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67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</w:tbl>
    <w:p w14:paraId="5F149CD2" w14:textId="5EF6DF97" w:rsidR="00F86277" w:rsidRDefault="00F8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44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71"/>
        <w:gridCol w:w="1165"/>
        <w:gridCol w:w="270"/>
        <w:gridCol w:w="1184"/>
        <w:gridCol w:w="268"/>
        <w:gridCol w:w="1171"/>
        <w:gridCol w:w="255"/>
        <w:gridCol w:w="1160"/>
      </w:tblGrid>
      <w:tr w:rsidR="00AD7F6D" w:rsidRPr="00C57846" w14:paraId="49818AC3" w14:textId="77777777" w:rsidTr="00516440">
        <w:trPr>
          <w:tblHeader/>
        </w:trPr>
        <w:tc>
          <w:tcPr>
            <w:tcW w:w="2102" w:type="pct"/>
          </w:tcPr>
          <w:p w14:paraId="465E1DFD" w14:textId="03C6239E" w:rsidR="00AD7F6D" w:rsidRPr="00B056C3" w:rsidRDefault="00AD7F6D" w:rsidP="00AD7F6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87" w:type="pct"/>
            <w:gridSpan w:val="3"/>
          </w:tcPr>
          <w:p w14:paraId="23B15272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64B4A997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01DAFF51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D7F6D" w:rsidRPr="00C57846" w14:paraId="13E018D5" w14:textId="77777777" w:rsidTr="00516440">
        <w:trPr>
          <w:tblHeader/>
        </w:trPr>
        <w:tc>
          <w:tcPr>
            <w:tcW w:w="2102" w:type="pct"/>
          </w:tcPr>
          <w:p w14:paraId="09B5277F" w14:textId="77777777" w:rsidR="00AD7F6D" w:rsidRPr="00B056C3" w:rsidRDefault="00AD7F6D" w:rsidP="00AD7F6D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14:paraId="05B8F6A7" w14:textId="0F0DC349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4DD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23DB0B09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5430BBF" w14:textId="353445F0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4DD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8" w:type="pct"/>
          </w:tcPr>
          <w:p w14:paraId="18267010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15A5C8D7" w14:textId="6B5ECA3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4DD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1416AE55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452ABEA2" w14:textId="12F651CB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4DD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D7F6D" w:rsidRPr="00C57846" w14:paraId="25854F8C" w14:textId="77777777" w:rsidTr="00516440">
        <w:trPr>
          <w:trHeight w:val="434"/>
          <w:tblHeader/>
        </w:trPr>
        <w:tc>
          <w:tcPr>
            <w:tcW w:w="2102" w:type="pct"/>
          </w:tcPr>
          <w:p w14:paraId="17255DE7" w14:textId="77777777" w:rsidR="00AD7F6D" w:rsidRPr="00B056C3" w:rsidRDefault="00AD7F6D" w:rsidP="00AD7F6D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8" w:type="pct"/>
            <w:gridSpan w:val="7"/>
          </w:tcPr>
          <w:p w14:paraId="0F901514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B4DD9" w:rsidRPr="00C57846" w14:paraId="0E272533" w14:textId="77777777" w:rsidTr="00516440">
        <w:tc>
          <w:tcPr>
            <w:tcW w:w="2102" w:type="pct"/>
          </w:tcPr>
          <w:p w14:paraId="064978F1" w14:textId="24408CD4" w:rsidR="002B4DD9" w:rsidRPr="00B056C3" w:rsidRDefault="002B4DD9" w:rsidP="002B4D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17" w:type="pct"/>
          </w:tcPr>
          <w:p w14:paraId="4BB1692D" w14:textId="43A20298" w:rsidR="002B4DD9" w:rsidRPr="00B056C3" w:rsidRDefault="00F609FE" w:rsidP="00F60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43" w:type="pct"/>
          </w:tcPr>
          <w:p w14:paraId="701CC2F4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A700227" w14:textId="1B5E80AD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321</w:t>
            </w:r>
          </w:p>
        </w:tc>
        <w:tc>
          <w:tcPr>
            <w:tcW w:w="138" w:type="pct"/>
          </w:tcPr>
          <w:p w14:paraId="560F6137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27116D06" w14:textId="6220EEF7" w:rsidR="002B4DD9" w:rsidRPr="00B056C3" w:rsidRDefault="003533B6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135" w:type="pct"/>
          </w:tcPr>
          <w:p w14:paraId="62904430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394CA71" w14:textId="1492825B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2B4DD9" w:rsidRPr="00C57846" w14:paraId="5B919F10" w14:textId="77777777" w:rsidTr="00516440">
        <w:tc>
          <w:tcPr>
            <w:tcW w:w="2102" w:type="pct"/>
          </w:tcPr>
          <w:p w14:paraId="22DCEDFF" w14:textId="5B676CEB" w:rsidR="002B4DD9" w:rsidRPr="00161E24" w:rsidRDefault="002B4DD9" w:rsidP="002B4D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17" w:type="pct"/>
          </w:tcPr>
          <w:p w14:paraId="10A3019E" w14:textId="74A2E72E" w:rsidR="002B4DD9" w:rsidRPr="00B056C3" w:rsidRDefault="00F609FE" w:rsidP="008A2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A276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3" w:type="pct"/>
          </w:tcPr>
          <w:p w14:paraId="5881C3CB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54121D6" w14:textId="770F50C0" w:rsidR="002B4DD9" w:rsidRPr="00161E24" w:rsidRDefault="002B4DD9" w:rsidP="00137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177</w:t>
            </w:r>
          </w:p>
        </w:tc>
        <w:tc>
          <w:tcPr>
            <w:tcW w:w="138" w:type="pct"/>
          </w:tcPr>
          <w:p w14:paraId="2EBBAF1D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7139B0FE" w14:textId="52A89246" w:rsidR="002B4DD9" w:rsidRPr="00B056C3" w:rsidRDefault="003533B6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35" w:type="pct"/>
          </w:tcPr>
          <w:p w14:paraId="4D47E8B9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AB7E323" w14:textId="2BCEE590" w:rsidR="002B4DD9" w:rsidRPr="00161E24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2B4DD9" w:rsidRPr="00C57846" w14:paraId="5AC6957B" w14:textId="77777777" w:rsidTr="00516440">
        <w:tc>
          <w:tcPr>
            <w:tcW w:w="2102" w:type="pct"/>
          </w:tcPr>
          <w:p w14:paraId="138E59E8" w14:textId="29CA4D49" w:rsidR="002B4DD9" w:rsidRPr="00161E24" w:rsidRDefault="002B4DD9" w:rsidP="002B4D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17" w:type="pct"/>
          </w:tcPr>
          <w:p w14:paraId="571BE6E8" w14:textId="67416BF6" w:rsidR="002B4DD9" w:rsidRPr="00B056C3" w:rsidRDefault="00F609FE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43" w:type="pct"/>
          </w:tcPr>
          <w:p w14:paraId="64763303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58FE70A" w14:textId="24981010" w:rsidR="002B4DD9" w:rsidRPr="00161E24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(101)</w:t>
            </w:r>
          </w:p>
        </w:tc>
        <w:tc>
          <w:tcPr>
            <w:tcW w:w="138" w:type="pct"/>
          </w:tcPr>
          <w:p w14:paraId="1C9F2228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1FEE22DD" w14:textId="28007799" w:rsidR="002B4DD9" w:rsidRPr="00B056C3" w:rsidRDefault="003533B6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0DBC32F5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7FB9D1A" w14:textId="11127C5D" w:rsidR="002B4DD9" w:rsidRPr="00161E24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B4DD9" w:rsidRPr="00C57846" w14:paraId="7A40F1DF" w14:textId="77777777" w:rsidTr="00516440">
        <w:tc>
          <w:tcPr>
            <w:tcW w:w="2102" w:type="pct"/>
          </w:tcPr>
          <w:p w14:paraId="0ECAC855" w14:textId="183C742A" w:rsidR="002B4DD9" w:rsidRPr="00B056C3" w:rsidRDefault="002B4DD9" w:rsidP="002B4D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617" w:type="pct"/>
            <w:tcBorders>
              <w:bottom w:val="single" w:sz="4" w:space="0" w:color="auto"/>
            </w:tcBorders>
          </w:tcPr>
          <w:p w14:paraId="14741E34" w14:textId="13639755" w:rsidR="002B4DD9" w:rsidRPr="00B056C3" w:rsidRDefault="00F609FE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143" w:type="pct"/>
          </w:tcPr>
          <w:p w14:paraId="45B762A5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7501ECC" w14:textId="2080BF63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(136)</w:t>
            </w:r>
          </w:p>
        </w:tc>
        <w:tc>
          <w:tcPr>
            <w:tcW w:w="138" w:type="pct"/>
          </w:tcPr>
          <w:p w14:paraId="47BA3D31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4ECA6CC6" w14:textId="28E16660" w:rsidR="002B4DD9" w:rsidRPr="00B056C3" w:rsidRDefault="003533B6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35" w:type="pct"/>
          </w:tcPr>
          <w:p w14:paraId="46BBB7F4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2A8CE52E" w14:textId="7853370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2B4DD9" w:rsidRPr="00C57846" w14:paraId="6A8B742F" w14:textId="77777777" w:rsidTr="00516440">
        <w:tc>
          <w:tcPr>
            <w:tcW w:w="2102" w:type="pct"/>
          </w:tcPr>
          <w:p w14:paraId="288BE1E3" w14:textId="7BEEE926" w:rsidR="002B4DD9" w:rsidRPr="00B056C3" w:rsidRDefault="002B4DD9" w:rsidP="002B4D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</w:tcPr>
          <w:p w14:paraId="19658E45" w14:textId="487AA9C2" w:rsidR="002B4DD9" w:rsidRPr="0041273D" w:rsidRDefault="00F609FE" w:rsidP="008A2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8A27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43" w:type="pct"/>
          </w:tcPr>
          <w:p w14:paraId="680FA782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B9A1A24" w14:textId="213C524E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1273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261</w:t>
            </w:r>
          </w:p>
        </w:tc>
        <w:tc>
          <w:tcPr>
            <w:tcW w:w="138" w:type="pct"/>
          </w:tcPr>
          <w:p w14:paraId="21E9B0D8" w14:textId="77777777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1D32192D" w14:textId="2DE54603" w:rsidR="002B4DD9" w:rsidRPr="00D92DC2" w:rsidRDefault="003533B6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  <w:tc>
          <w:tcPr>
            <w:tcW w:w="135" w:type="pct"/>
          </w:tcPr>
          <w:p w14:paraId="25FC8A7F" w14:textId="77777777" w:rsidR="002B4DD9" w:rsidRPr="00D92DC2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459F7FC" w14:textId="74F79369" w:rsidR="002B4DD9" w:rsidRPr="00B056C3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92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D92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D92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D92DC2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107</w:t>
            </w:r>
            <w:r w:rsidRPr="00D92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14:paraId="3B3F23D6" w14:textId="54130811" w:rsidR="007E1081" w:rsidRPr="00224BF6" w:rsidRDefault="007E1081" w:rsidP="007E1081">
      <w:pPr>
        <w:rPr>
          <w:rFonts w:asciiTheme="majorBidi" w:hAnsiTheme="majorBidi" w:cstheme="majorBidi"/>
          <w:sz w:val="30"/>
          <w:szCs w:val="30"/>
        </w:rPr>
      </w:pPr>
    </w:p>
    <w:p w14:paraId="3CEE6E86" w14:textId="0DBE49AE" w:rsidR="007942AE" w:rsidRPr="00161E24" w:rsidRDefault="009F2C2C" w:rsidP="00412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ข้อมูลเกี่ยวกับความเสี่ยงด้านเครดิตเปิดผยในหมายเหตุข้อ </w:t>
      </w:r>
      <w:r w:rsidR="007523FC" w:rsidRPr="00161E24">
        <w:rPr>
          <w:rFonts w:asciiTheme="majorBidi" w:hAnsiTheme="majorBidi" w:cstheme="majorBidi"/>
          <w:sz w:val="30"/>
          <w:szCs w:val="30"/>
        </w:rPr>
        <w:t>2</w:t>
      </w:r>
      <w:r w:rsidR="00C359E3">
        <w:rPr>
          <w:rFonts w:asciiTheme="majorBidi" w:hAnsiTheme="majorBidi" w:cstheme="majorBidi"/>
          <w:sz w:val="30"/>
          <w:szCs w:val="30"/>
        </w:rPr>
        <w:t>7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(ข.</w:t>
      </w:r>
      <w:r w:rsidR="000C58DB" w:rsidRPr="00161E24">
        <w:rPr>
          <w:rFonts w:asciiTheme="majorBidi" w:hAnsiTheme="majorBidi" w:cstheme="majorBidi"/>
          <w:sz w:val="30"/>
          <w:szCs w:val="30"/>
        </w:rPr>
        <w:t>1</w:t>
      </w:r>
      <w:r w:rsidRPr="00161E24">
        <w:rPr>
          <w:rFonts w:asciiTheme="majorBidi" w:hAnsiTheme="majorBidi" w:cstheme="majorBidi"/>
          <w:sz w:val="30"/>
          <w:szCs w:val="30"/>
          <w:cs/>
        </w:rPr>
        <w:t>)</w:t>
      </w:r>
    </w:p>
    <w:p w14:paraId="3C62D9AB" w14:textId="19E267CA" w:rsidR="00B030C5" w:rsidRDefault="00B03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br w:type="page"/>
      </w:r>
    </w:p>
    <w:p w14:paraId="36E75295" w14:textId="3EC4F9BE" w:rsidR="00175162" w:rsidRPr="00161E24" w:rsidRDefault="00857781" w:rsidP="00C527D4">
      <w:pPr>
        <w:pStyle w:val="Heading1"/>
        <w:numPr>
          <w:ilvl w:val="0"/>
          <w:numId w:val="23"/>
        </w:numPr>
        <w:ind w:left="450" w:hanging="45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สินค้าคงเหลือ</w:t>
      </w:r>
      <w:r w:rsidR="00175162" w:rsidRPr="00161E24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</w:p>
    <w:p w14:paraId="6B8AEFFF" w14:textId="66D72CC1" w:rsidR="00C70195" w:rsidRPr="00224BF6" w:rsidRDefault="00C70195" w:rsidP="00DC7F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46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76"/>
        <w:gridCol w:w="1153"/>
        <w:gridCol w:w="271"/>
        <w:gridCol w:w="1187"/>
        <w:gridCol w:w="271"/>
        <w:gridCol w:w="1170"/>
        <w:gridCol w:w="254"/>
        <w:gridCol w:w="1187"/>
      </w:tblGrid>
      <w:tr w:rsidR="00AD7F6D" w:rsidRPr="00C57846" w14:paraId="04D234E5" w14:textId="77777777" w:rsidTr="00516440">
        <w:trPr>
          <w:tblHeader/>
        </w:trPr>
        <w:tc>
          <w:tcPr>
            <w:tcW w:w="2099" w:type="pct"/>
          </w:tcPr>
          <w:p w14:paraId="3DD7CDF5" w14:textId="37574758" w:rsidR="00AD7F6D" w:rsidRPr="00B056C3" w:rsidRDefault="00AD7F6D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1B050101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A044467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00C0F060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D7F6D" w:rsidRPr="00C57846" w14:paraId="11E1157B" w14:textId="77777777" w:rsidTr="00516440">
        <w:trPr>
          <w:tblHeader/>
        </w:trPr>
        <w:tc>
          <w:tcPr>
            <w:tcW w:w="2099" w:type="pct"/>
          </w:tcPr>
          <w:p w14:paraId="0F43FA81" w14:textId="77777777" w:rsidR="00AD7F6D" w:rsidRPr="00B056C3" w:rsidRDefault="00AD7F6D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" w:type="pct"/>
            <w:shd w:val="clear" w:color="auto" w:fill="auto"/>
          </w:tcPr>
          <w:p w14:paraId="3DEDE683" w14:textId="7C1F20B8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4DD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6AB0FA46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27E34CF" w14:textId="7F88E9D3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4DD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5EBCB9D2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09319837" w14:textId="26CE20B8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4DD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" w:type="pct"/>
          </w:tcPr>
          <w:p w14:paraId="4EA9312C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BD051DB" w14:textId="78F2C21C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4DD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D7F6D" w:rsidRPr="00C57846" w14:paraId="6E142DAF" w14:textId="77777777" w:rsidTr="00516440">
        <w:trPr>
          <w:trHeight w:val="434"/>
          <w:tblHeader/>
        </w:trPr>
        <w:tc>
          <w:tcPr>
            <w:tcW w:w="2099" w:type="pct"/>
          </w:tcPr>
          <w:p w14:paraId="0301B7C6" w14:textId="77777777" w:rsidR="00AD7F6D" w:rsidRPr="00B056C3" w:rsidRDefault="00AD7F6D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73F3E139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B4DD9" w:rsidRPr="00927F6F" w14:paraId="5B708769" w14:textId="77777777" w:rsidTr="00516440">
        <w:tc>
          <w:tcPr>
            <w:tcW w:w="2099" w:type="pct"/>
          </w:tcPr>
          <w:p w14:paraId="17298B96" w14:textId="17B4283E" w:rsidR="002B4DD9" w:rsidRPr="00927F6F" w:rsidRDefault="002B4DD9" w:rsidP="002B4DD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609" w:type="pct"/>
            <w:shd w:val="clear" w:color="auto" w:fill="auto"/>
          </w:tcPr>
          <w:p w14:paraId="2FDCBA75" w14:textId="2F7418DF" w:rsidR="002B4DD9" w:rsidRPr="00927F6F" w:rsidRDefault="001E6A65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,149</w:t>
            </w:r>
          </w:p>
        </w:tc>
        <w:tc>
          <w:tcPr>
            <w:tcW w:w="143" w:type="pct"/>
          </w:tcPr>
          <w:p w14:paraId="41E9E07D" w14:textId="77777777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455E7E9" w14:textId="50F184D1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3,352</w:t>
            </w:r>
          </w:p>
        </w:tc>
        <w:tc>
          <w:tcPr>
            <w:tcW w:w="143" w:type="pct"/>
          </w:tcPr>
          <w:p w14:paraId="2EAEC0F1" w14:textId="77777777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012CBB97" w14:textId="6E08B8F1" w:rsidR="002B4DD9" w:rsidRPr="00927F6F" w:rsidRDefault="00766B8D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  <w:tc>
          <w:tcPr>
            <w:tcW w:w="134" w:type="pct"/>
          </w:tcPr>
          <w:p w14:paraId="2C2541C2" w14:textId="77777777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588845" w14:textId="60C8D57A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417</w:t>
            </w:r>
          </w:p>
        </w:tc>
      </w:tr>
      <w:tr w:rsidR="002B4DD9" w:rsidRPr="00927F6F" w14:paraId="0767936A" w14:textId="77777777" w:rsidTr="00516440">
        <w:tc>
          <w:tcPr>
            <w:tcW w:w="2099" w:type="pct"/>
          </w:tcPr>
          <w:p w14:paraId="07079C28" w14:textId="2A802DC5" w:rsidR="002B4DD9" w:rsidRPr="00927F6F" w:rsidRDefault="002B4DD9" w:rsidP="002B4D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09" w:type="pct"/>
            <w:shd w:val="clear" w:color="auto" w:fill="auto"/>
          </w:tcPr>
          <w:p w14:paraId="49FE4D99" w14:textId="01D5F915" w:rsidR="002B4DD9" w:rsidRPr="00927F6F" w:rsidRDefault="00E56A1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43" w:type="pct"/>
          </w:tcPr>
          <w:p w14:paraId="3BF3C0B9" w14:textId="77777777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1354064" w14:textId="63BD3091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143" w:type="pct"/>
          </w:tcPr>
          <w:p w14:paraId="42F4053C" w14:textId="77777777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26799E86" w14:textId="23D2EBC5" w:rsidR="002B4DD9" w:rsidRPr="00927F6F" w:rsidRDefault="00766B8D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134" w:type="pct"/>
          </w:tcPr>
          <w:p w14:paraId="22C33859" w14:textId="77777777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655749E" w14:textId="472156BB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171</w:t>
            </w:r>
          </w:p>
        </w:tc>
      </w:tr>
      <w:tr w:rsidR="002B4DD9" w:rsidRPr="00927F6F" w14:paraId="4B1C3C46" w14:textId="77777777" w:rsidTr="00516440">
        <w:tc>
          <w:tcPr>
            <w:tcW w:w="2099" w:type="pct"/>
          </w:tcPr>
          <w:p w14:paraId="6CFAEEEC" w14:textId="1268ACDF" w:rsidR="002B4DD9" w:rsidRPr="00927F6F" w:rsidRDefault="002B4DD9" w:rsidP="002B4D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</w:t>
            </w:r>
          </w:p>
        </w:tc>
        <w:tc>
          <w:tcPr>
            <w:tcW w:w="609" w:type="pct"/>
          </w:tcPr>
          <w:p w14:paraId="71ACCDB7" w14:textId="40687206" w:rsidR="002B4DD9" w:rsidRPr="00927F6F" w:rsidRDefault="00E56A1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</w:t>
            </w:r>
            <w:r w:rsidR="00140896">
              <w:rPr>
                <w:rFonts w:asciiTheme="majorBidi" w:hAnsiTheme="majorBidi" w:cstheme="majorBidi" w:hint="cs"/>
                <w:sz w:val="30"/>
                <w:szCs w:val="30"/>
                <w:cs/>
              </w:rPr>
              <w:t>67</w:t>
            </w:r>
          </w:p>
        </w:tc>
        <w:tc>
          <w:tcPr>
            <w:tcW w:w="143" w:type="pct"/>
          </w:tcPr>
          <w:p w14:paraId="0D5CDA99" w14:textId="77777777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E3ACF76" w14:textId="687181C8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10,811</w:t>
            </w:r>
          </w:p>
        </w:tc>
        <w:tc>
          <w:tcPr>
            <w:tcW w:w="143" w:type="pct"/>
          </w:tcPr>
          <w:p w14:paraId="7135BE53" w14:textId="77777777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5D37BE6" w14:textId="01EB21B5" w:rsidR="002B4DD9" w:rsidRPr="00927F6F" w:rsidRDefault="00766B8D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140896">
              <w:rPr>
                <w:rFonts w:asciiTheme="majorBidi" w:hAnsiTheme="majorBidi" w:cstheme="majorBidi"/>
                <w:sz w:val="30"/>
                <w:szCs w:val="30"/>
              </w:rPr>
              <w:t>737</w:t>
            </w:r>
          </w:p>
        </w:tc>
        <w:tc>
          <w:tcPr>
            <w:tcW w:w="134" w:type="pct"/>
          </w:tcPr>
          <w:p w14:paraId="0D45093D" w14:textId="77777777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80251B" w14:textId="2C51A960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7,894</w:t>
            </w:r>
          </w:p>
        </w:tc>
      </w:tr>
      <w:tr w:rsidR="002B4DD9" w:rsidRPr="00927F6F" w14:paraId="6BFDEF68" w14:textId="77777777" w:rsidTr="00516440">
        <w:tc>
          <w:tcPr>
            <w:tcW w:w="2099" w:type="pct"/>
          </w:tcPr>
          <w:p w14:paraId="566CA359" w14:textId="54BC935E" w:rsidR="002B4DD9" w:rsidRPr="00927F6F" w:rsidRDefault="002B4DD9" w:rsidP="002B4D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สินค้าและ</w:t>
            </w:r>
            <w:r w:rsidRPr="00927F6F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20C38119" w14:textId="17B151F1" w:rsidR="002B4DD9" w:rsidRPr="00927F6F" w:rsidRDefault="00140896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43" w:type="pct"/>
          </w:tcPr>
          <w:p w14:paraId="073C67EA" w14:textId="77777777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36B2897" w14:textId="648286C9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143" w:type="pct"/>
          </w:tcPr>
          <w:p w14:paraId="3101059E" w14:textId="77777777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F41534C" w14:textId="08A14633" w:rsidR="002B4DD9" w:rsidRPr="00927F6F" w:rsidRDefault="00766B8D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40896">
              <w:rPr>
                <w:rFonts w:asciiTheme="majorBidi" w:hAnsiTheme="majorBidi" w:cstheme="majorBidi"/>
                <w:sz w:val="30"/>
                <w:szCs w:val="30"/>
              </w:rPr>
              <w:t>05</w:t>
            </w:r>
          </w:p>
        </w:tc>
        <w:tc>
          <w:tcPr>
            <w:tcW w:w="134" w:type="pct"/>
          </w:tcPr>
          <w:p w14:paraId="5825365E" w14:textId="77777777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6A390FD" w14:textId="2A2E4E4B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</w:t>
            </w:r>
          </w:p>
        </w:tc>
      </w:tr>
      <w:tr w:rsidR="002B4DD9" w:rsidRPr="00927F6F" w14:paraId="0B3820C8" w14:textId="77777777" w:rsidTr="00516440">
        <w:tc>
          <w:tcPr>
            <w:tcW w:w="2099" w:type="pct"/>
          </w:tcPr>
          <w:p w14:paraId="208DE064" w14:textId="77777777" w:rsidR="002B4DD9" w:rsidRPr="00927F6F" w:rsidRDefault="002B4DD9" w:rsidP="002B4D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7DE63198" w14:textId="40765743" w:rsidR="002B4DD9" w:rsidRPr="00927F6F" w:rsidRDefault="00E56A19" w:rsidP="001E6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</w:t>
            </w:r>
            <w:r w:rsidR="00880A14">
              <w:rPr>
                <w:rFonts w:asciiTheme="majorBidi" w:hAnsiTheme="majorBidi" w:cstheme="majorBidi" w:hint="cs"/>
                <w:sz w:val="30"/>
                <w:szCs w:val="30"/>
                <w:cs/>
              </w:rPr>
              <w:t>66</w:t>
            </w:r>
          </w:p>
        </w:tc>
        <w:tc>
          <w:tcPr>
            <w:tcW w:w="143" w:type="pct"/>
          </w:tcPr>
          <w:p w14:paraId="03098930" w14:textId="77777777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1FE09862" w14:textId="1E58FCB2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14,773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tc>
        <w:tc>
          <w:tcPr>
            <w:tcW w:w="143" w:type="pct"/>
          </w:tcPr>
          <w:p w14:paraId="0642A5F3" w14:textId="77777777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45E50430" w14:textId="53EBC563" w:rsidR="002B4DD9" w:rsidRPr="00927F6F" w:rsidRDefault="00766B8D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</w:t>
            </w:r>
            <w:r w:rsidR="00880A14">
              <w:rPr>
                <w:rFonts w:asciiTheme="majorBidi" w:hAnsiTheme="majorBidi" w:cstheme="majorBidi" w:hint="cs"/>
                <w:sz w:val="30"/>
                <w:szCs w:val="30"/>
                <w:cs/>
              </w:rPr>
              <w:t>26</w:t>
            </w:r>
          </w:p>
        </w:tc>
        <w:tc>
          <w:tcPr>
            <w:tcW w:w="134" w:type="pct"/>
          </w:tcPr>
          <w:p w14:paraId="7DDE8604" w14:textId="77777777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5CC84CD3" w14:textId="0584FE2B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8,541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tc>
      </w:tr>
      <w:tr w:rsidR="002B4DD9" w:rsidRPr="00927F6F" w14:paraId="781C5418" w14:textId="77777777" w:rsidTr="00516440">
        <w:tc>
          <w:tcPr>
            <w:tcW w:w="2099" w:type="pct"/>
          </w:tcPr>
          <w:p w14:paraId="04889752" w14:textId="616E6B5E" w:rsidR="002B4DD9" w:rsidRPr="00927F6F" w:rsidRDefault="002B4DD9" w:rsidP="002B4D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927F6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ค่าเผื่อการปรับลดมูลค่าสินค้าคงเหลือ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0721E874" w14:textId="7B46FC00" w:rsidR="002B4DD9" w:rsidRPr="00927F6F" w:rsidRDefault="00E56A19" w:rsidP="00742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742442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3ADF69F0" w14:textId="77777777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7EFF4D0" w14:textId="5E4447D0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(62)</w:t>
            </w:r>
          </w:p>
        </w:tc>
        <w:tc>
          <w:tcPr>
            <w:tcW w:w="143" w:type="pct"/>
          </w:tcPr>
          <w:p w14:paraId="3B8F8656" w14:textId="77777777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C21629E" w14:textId="42CC0655" w:rsidR="002B4DD9" w:rsidRPr="00927F6F" w:rsidRDefault="00766B8D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34" w:type="pct"/>
          </w:tcPr>
          <w:p w14:paraId="77D104E9" w14:textId="77777777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8B663B8" w14:textId="50B66145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2B4DD9" w:rsidRPr="00927F6F" w14:paraId="667E6438" w14:textId="77777777" w:rsidTr="00516440">
        <w:tc>
          <w:tcPr>
            <w:tcW w:w="2099" w:type="pct"/>
          </w:tcPr>
          <w:p w14:paraId="32A056BC" w14:textId="6419D667" w:rsidR="002B4DD9" w:rsidRPr="00927F6F" w:rsidRDefault="002B4DD9" w:rsidP="002B4D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4C2C385F" w14:textId="0EAEA6C8" w:rsidR="002B4DD9" w:rsidRPr="00D84988" w:rsidRDefault="00E56A19" w:rsidP="001E6A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</w:t>
            </w:r>
            <w:r w:rsidR="00880A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15</w:t>
            </w:r>
          </w:p>
        </w:tc>
        <w:tc>
          <w:tcPr>
            <w:tcW w:w="143" w:type="pct"/>
          </w:tcPr>
          <w:p w14:paraId="577B78B1" w14:textId="77777777" w:rsidR="002B4DD9" w:rsidRPr="00D84988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6D1F285" w14:textId="69BBFB9F" w:rsidR="002B4DD9" w:rsidRPr="00D84988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4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14,711</w:t>
            </w:r>
          </w:p>
        </w:tc>
        <w:tc>
          <w:tcPr>
            <w:tcW w:w="143" w:type="pct"/>
          </w:tcPr>
          <w:p w14:paraId="2F51B873" w14:textId="77777777" w:rsidR="002B4DD9" w:rsidRPr="00D84988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D1DEF56" w14:textId="2B19668A" w:rsidR="002B4DD9" w:rsidRPr="00D84988" w:rsidRDefault="00766B8D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</w:t>
            </w:r>
            <w:r w:rsidR="00880A1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23</w:t>
            </w:r>
          </w:p>
        </w:tc>
        <w:tc>
          <w:tcPr>
            <w:tcW w:w="134" w:type="pct"/>
          </w:tcPr>
          <w:p w14:paraId="3073B519" w14:textId="77777777" w:rsidR="002B4DD9" w:rsidRPr="00D84988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1F7477D" w14:textId="474BF1CC" w:rsidR="002B4DD9" w:rsidRPr="00D84988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4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8,540</w:t>
            </w:r>
          </w:p>
        </w:tc>
      </w:tr>
      <w:tr w:rsidR="002B4DD9" w:rsidRPr="00927F6F" w14:paraId="6BF8DD8E" w14:textId="77777777" w:rsidTr="00516440">
        <w:tc>
          <w:tcPr>
            <w:tcW w:w="2099" w:type="pct"/>
          </w:tcPr>
          <w:p w14:paraId="50C32CC5" w14:textId="77777777" w:rsidR="002B4DD9" w:rsidRPr="00224BF6" w:rsidRDefault="002B4DD9" w:rsidP="002B4DD9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6A996A64" w14:textId="77777777" w:rsidR="002B4DD9" w:rsidRPr="00224BF6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A935C97" w14:textId="77777777" w:rsidR="002B4DD9" w:rsidRPr="00224BF6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2253D3AA" w14:textId="77777777" w:rsidR="002B4DD9" w:rsidRPr="00224BF6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4EBED30" w14:textId="77777777" w:rsidR="002B4DD9" w:rsidRPr="00224BF6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69F70867" w14:textId="77777777" w:rsidR="002B4DD9" w:rsidRPr="00224BF6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450A3993" w14:textId="77777777" w:rsidR="002B4DD9" w:rsidRPr="00224BF6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344F944B" w14:textId="77777777" w:rsidR="002B4DD9" w:rsidRPr="00224BF6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4DD9" w:rsidRPr="00927F6F" w14:paraId="2CC02A48" w14:textId="77777777" w:rsidTr="00516440">
        <w:tc>
          <w:tcPr>
            <w:tcW w:w="2099" w:type="pct"/>
          </w:tcPr>
          <w:p w14:paraId="2B8EFDF6" w14:textId="00E6CDB3" w:rsidR="002B4DD9" w:rsidRPr="00927F6F" w:rsidRDefault="002B4DD9" w:rsidP="002B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การปรับลดมูลค่าที่เป็นมูลค่าสุทธิ</w:t>
            </w:r>
            <w:r w:rsidRPr="00927F6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 xml:space="preserve">ที่คาดว่าจะได้รับ (กลับรายการ) </w:t>
            </w:r>
            <w:r w:rsidRPr="00927F6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>ถูกบันทึกรวมในบัญชีต้นทุนขายสินค้า</w:t>
            </w: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B17F8A" w14:textId="6495F6B7" w:rsidR="002B4DD9" w:rsidRPr="00D84988" w:rsidRDefault="00E56A19" w:rsidP="007424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74244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3" w:type="pct"/>
            <w:vAlign w:val="bottom"/>
          </w:tcPr>
          <w:p w14:paraId="5F769B4F" w14:textId="77777777" w:rsidR="002B4DD9" w:rsidRPr="00D84988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64311F28" w14:textId="7BF1C745" w:rsidR="002B4DD9" w:rsidRPr="00D84988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(80)</w:t>
            </w:r>
          </w:p>
        </w:tc>
        <w:tc>
          <w:tcPr>
            <w:tcW w:w="143" w:type="pct"/>
            <w:vAlign w:val="bottom"/>
          </w:tcPr>
          <w:p w14:paraId="4B852C3B" w14:textId="77777777" w:rsidR="002B4DD9" w:rsidRPr="00D84988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4EFEA016" w14:textId="5A7437CD" w:rsidR="002B4DD9" w:rsidRPr="00D84988" w:rsidRDefault="00F375FD" w:rsidP="00BD2C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4" w:type="pct"/>
            <w:vAlign w:val="bottom"/>
          </w:tcPr>
          <w:p w14:paraId="19503EDE" w14:textId="77777777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36887A14" w14:textId="486BBCAC" w:rsidR="002B4DD9" w:rsidRPr="00927F6F" w:rsidRDefault="002B4DD9" w:rsidP="00792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2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84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2B4DD9" w:rsidRPr="00927F6F" w14:paraId="250F7390" w14:textId="77777777" w:rsidTr="00516440">
        <w:tc>
          <w:tcPr>
            <w:tcW w:w="2099" w:type="pct"/>
          </w:tcPr>
          <w:p w14:paraId="6322DDE7" w14:textId="316DF29E" w:rsidR="002B4DD9" w:rsidRPr="00224BF6" w:rsidRDefault="002B4DD9" w:rsidP="002B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4BA7C746" w14:textId="77777777" w:rsidR="002B4DD9" w:rsidRPr="00224BF6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E94B8E5" w14:textId="77777777" w:rsidR="002B4DD9" w:rsidRPr="00224BF6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2A861BAF" w14:textId="478641D6" w:rsidR="002B4DD9" w:rsidRPr="00224BF6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5E0D107" w14:textId="77777777" w:rsidR="002B4DD9" w:rsidRPr="00224BF6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4CBFEC2F" w14:textId="77777777" w:rsidR="002B4DD9" w:rsidRPr="00224BF6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79D49D9D" w14:textId="77777777" w:rsidR="002B4DD9" w:rsidRPr="00224BF6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6CAF885E" w14:textId="080F2189" w:rsidR="002B4DD9" w:rsidRPr="00224BF6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B4DD9" w:rsidRPr="00927F6F" w14:paraId="21CC57F6" w14:textId="77777777" w:rsidTr="00516440">
        <w:tc>
          <w:tcPr>
            <w:tcW w:w="2099" w:type="pct"/>
          </w:tcPr>
          <w:p w14:paraId="5CD12710" w14:textId="52082ACC" w:rsidR="002B4DD9" w:rsidRPr="00927F6F" w:rsidRDefault="002B4DD9" w:rsidP="002B4DD9">
            <w:pPr>
              <w:pStyle w:val="a"/>
              <w:tabs>
                <w:tab w:val="clear" w:pos="1080"/>
              </w:tabs>
              <w:ind w:left="160" w:hanging="160"/>
              <w:rPr>
                <w:rFonts w:asciiTheme="majorBidi" w:hAnsiTheme="majorBidi" w:cstheme="majorBidi"/>
                <w:b/>
                <w:bCs/>
                <w:cs/>
              </w:rPr>
            </w:pPr>
            <w:r w:rsidRPr="00927F6F">
              <w:rPr>
                <w:rFonts w:asciiTheme="majorBidi" w:hAnsiTheme="majorBidi" w:cstheme="majorBidi"/>
                <w:cs/>
                <w:lang w:val="en-US"/>
              </w:rPr>
              <w:t>มูลค่าตามบัญชีของสินค้าคงเหลือ</w:t>
            </w:r>
            <w:r>
              <w:rPr>
                <w:rFonts w:asciiTheme="majorBidi" w:hAnsiTheme="majorBidi" w:cstheme="majorBidi"/>
                <w:lang w:val="en-US"/>
              </w:rPr>
              <w:br/>
            </w:r>
            <w:r w:rsidRPr="00927F6F">
              <w:rPr>
                <w:rFonts w:asciiTheme="majorBidi" w:hAnsiTheme="majorBidi" w:cstheme="majorBidi"/>
                <w:cs/>
              </w:rPr>
              <w:t>ที่จำนองเพื่อค้ำประกันหนี้สิน</w:t>
            </w:r>
          </w:p>
        </w:tc>
        <w:tc>
          <w:tcPr>
            <w:tcW w:w="609" w:type="pct"/>
            <w:tcBorders>
              <w:bottom w:val="double" w:sz="4" w:space="0" w:color="auto"/>
            </w:tcBorders>
            <w:vAlign w:val="bottom"/>
          </w:tcPr>
          <w:p w14:paraId="5ED48327" w14:textId="49F2F61F" w:rsidR="002B4DD9" w:rsidRPr="00D84988" w:rsidRDefault="00E56A1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4,520</w:t>
            </w:r>
          </w:p>
        </w:tc>
        <w:tc>
          <w:tcPr>
            <w:tcW w:w="143" w:type="pct"/>
            <w:vAlign w:val="bottom"/>
          </w:tcPr>
          <w:p w14:paraId="19B8500E" w14:textId="77777777" w:rsidR="002B4DD9" w:rsidRPr="00D84988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4EE3D73E" w14:textId="2FC6AAA6" w:rsidR="002B4DD9" w:rsidRPr="00D84988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84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760</w:t>
            </w:r>
          </w:p>
        </w:tc>
        <w:tc>
          <w:tcPr>
            <w:tcW w:w="143" w:type="pct"/>
            <w:vAlign w:val="bottom"/>
          </w:tcPr>
          <w:p w14:paraId="15C53B2B" w14:textId="77777777" w:rsidR="002B4DD9" w:rsidRPr="00D84988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7BABB3" w14:textId="7FD1451C" w:rsidR="002B4DD9" w:rsidRPr="00D84988" w:rsidRDefault="00766B8D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4,520</w:t>
            </w:r>
          </w:p>
        </w:tc>
        <w:tc>
          <w:tcPr>
            <w:tcW w:w="134" w:type="pct"/>
            <w:vAlign w:val="bottom"/>
          </w:tcPr>
          <w:p w14:paraId="0576CC05" w14:textId="77777777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397D9510" w14:textId="5C4454D8" w:rsidR="002B4DD9" w:rsidRPr="00927F6F" w:rsidRDefault="002B4DD9" w:rsidP="002B4D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49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2,515</w:t>
            </w:r>
          </w:p>
        </w:tc>
      </w:tr>
    </w:tbl>
    <w:p w14:paraId="7DBEECAC" w14:textId="77777777" w:rsidR="00AF37EE" w:rsidRDefault="00AF37EE" w:rsidP="004A2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5AD8E1F" w14:textId="208A6D69" w:rsidR="00A11218" w:rsidRDefault="007C63EB" w:rsidP="004A2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บริษัทและ</w:t>
      </w:r>
      <w:r w:rsidR="0060354B" w:rsidRPr="00161E24">
        <w:rPr>
          <w:rFonts w:asciiTheme="majorBidi" w:hAnsiTheme="majorBidi" w:cstheme="majorBidi"/>
          <w:sz w:val="30"/>
          <w:szCs w:val="30"/>
          <w:cs/>
        </w:rPr>
        <w:t>บ</w:t>
      </w:r>
      <w:r w:rsidR="00C70195" w:rsidRPr="00161E24">
        <w:rPr>
          <w:rFonts w:asciiTheme="majorBidi" w:hAnsiTheme="majorBidi" w:cstheme="majorBidi"/>
          <w:sz w:val="30"/>
          <w:szCs w:val="30"/>
          <w:cs/>
        </w:rPr>
        <w:t>ริษัทย่อย</w:t>
      </w:r>
      <w:r w:rsidR="0060354B" w:rsidRPr="00161E24">
        <w:rPr>
          <w:rFonts w:asciiTheme="majorBidi" w:hAnsiTheme="majorBidi" w:cstheme="majorBidi"/>
          <w:sz w:val="30"/>
          <w:szCs w:val="30"/>
          <w:cs/>
        </w:rPr>
        <w:t>บาง</w:t>
      </w:r>
      <w:r w:rsidR="00C70195" w:rsidRPr="00161E24">
        <w:rPr>
          <w:rFonts w:asciiTheme="majorBidi" w:hAnsiTheme="majorBidi" w:cstheme="majorBidi"/>
          <w:sz w:val="30"/>
          <w:szCs w:val="30"/>
          <w:cs/>
        </w:rPr>
        <w:t>แห่งได้โอนผลประโยชน์ในกรมธรรม์ประกันภัยส่วนที่คุ้มครองสินค้าสำเร็จรูปดังกล่าวให้กับ</w:t>
      </w:r>
      <w:r w:rsidR="00C70195" w:rsidRPr="00161E24">
        <w:rPr>
          <w:rFonts w:asciiTheme="majorBidi" w:hAnsiTheme="majorBidi" w:cstheme="majorBidi"/>
          <w:sz w:val="30"/>
          <w:szCs w:val="30"/>
          <w:cs/>
          <w:lang w:val="th-TH"/>
        </w:rPr>
        <w:t>สถาบันการเงิน</w:t>
      </w:r>
      <w:r w:rsidR="00C70195" w:rsidRPr="00161E24">
        <w:rPr>
          <w:rFonts w:asciiTheme="majorBidi" w:hAnsiTheme="majorBidi" w:cstheme="majorBidi"/>
          <w:sz w:val="30"/>
          <w:szCs w:val="30"/>
          <w:cs/>
        </w:rPr>
        <w:t>ในประเทศบางแห่งเพื่อเป็นหลักประกันวงเงินสินเชื่อตามที่กล่าวไว้ใน</w:t>
      </w:r>
      <w:r w:rsidR="00C70195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หมายเหตุ</w:t>
      </w:r>
      <w:r w:rsidR="00DC4BAD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ข้อ</w:t>
      </w:r>
      <w:r w:rsidR="00522282"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0C58DB" w:rsidRPr="00161E24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2623AA">
        <w:rPr>
          <w:rFonts w:asciiTheme="majorBidi" w:hAnsiTheme="majorBidi" w:cstheme="majorBidi"/>
          <w:color w:val="000000"/>
          <w:sz w:val="30"/>
          <w:szCs w:val="30"/>
        </w:rPr>
        <w:t>4</w:t>
      </w:r>
    </w:p>
    <w:p w14:paraId="0916D44D" w14:textId="7890AC33" w:rsidR="00B030C5" w:rsidRDefault="00B03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br w:type="page"/>
      </w:r>
    </w:p>
    <w:p w14:paraId="55FED2DE" w14:textId="2F4021D3" w:rsidR="003C00C3" w:rsidRPr="00161E24" w:rsidRDefault="003C00C3" w:rsidP="00E467CF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สินทรัพย์ชีวภาพ</w:t>
      </w:r>
    </w:p>
    <w:p w14:paraId="2BEC7DEB" w14:textId="77777777" w:rsidR="003C00C3" w:rsidRPr="00224BF6" w:rsidRDefault="003C00C3" w:rsidP="003C0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00"/>
        <w:gridCol w:w="1166"/>
        <w:gridCol w:w="270"/>
        <w:gridCol w:w="1166"/>
        <w:gridCol w:w="236"/>
        <w:gridCol w:w="1167"/>
      </w:tblGrid>
      <w:tr w:rsidR="003415D7" w:rsidRPr="00161E24" w14:paraId="0830836F" w14:textId="77777777" w:rsidTr="00516440">
        <w:trPr>
          <w:trHeight w:val="20"/>
          <w:tblHeader/>
        </w:trPr>
        <w:tc>
          <w:tcPr>
            <w:tcW w:w="5400" w:type="dxa"/>
          </w:tcPr>
          <w:p w14:paraId="2AA77019" w14:textId="77777777" w:rsidR="003415D7" w:rsidRPr="00161E24" w:rsidRDefault="003415D7" w:rsidP="0022540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5" w:type="dxa"/>
            <w:gridSpan w:val="5"/>
          </w:tcPr>
          <w:p w14:paraId="0DB58809" w14:textId="77777777" w:rsidR="003415D7" w:rsidRPr="00161E24" w:rsidRDefault="003415D7" w:rsidP="002254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3415D7" w:rsidRPr="00161E24" w14:paraId="558C48EB" w14:textId="77777777" w:rsidTr="00516440">
        <w:trPr>
          <w:trHeight w:val="20"/>
          <w:tblHeader/>
        </w:trPr>
        <w:tc>
          <w:tcPr>
            <w:tcW w:w="5400" w:type="dxa"/>
          </w:tcPr>
          <w:p w14:paraId="482EFBB6" w14:textId="77777777" w:rsidR="003415D7" w:rsidRPr="00161E24" w:rsidRDefault="003415D7" w:rsidP="0022540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E2F2314" w14:textId="77777777" w:rsidR="003415D7" w:rsidRPr="00161E24" w:rsidRDefault="003415D7" w:rsidP="002254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สัตว์บก</w:t>
            </w:r>
          </w:p>
        </w:tc>
        <w:tc>
          <w:tcPr>
            <w:tcW w:w="270" w:type="dxa"/>
          </w:tcPr>
          <w:p w14:paraId="41615BF4" w14:textId="77777777" w:rsidR="003415D7" w:rsidRPr="00161E24" w:rsidRDefault="003415D7" w:rsidP="00225405">
            <w:pPr>
              <w:spacing w:line="120" w:lineRule="atLeast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F11877E" w14:textId="77777777" w:rsidR="003415D7" w:rsidRPr="00161E24" w:rsidRDefault="003415D7" w:rsidP="0022540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สัตว์น้ำ</w:t>
            </w:r>
          </w:p>
        </w:tc>
        <w:tc>
          <w:tcPr>
            <w:tcW w:w="236" w:type="dxa"/>
          </w:tcPr>
          <w:p w14:paraId="6E87BD2B" w14:textId="77777777" w:rsidR="003415D7" w:rsidRPr="00161E24" w:rsidRDefault="003415D7" w:rsidP="00225405">
            <w:pPr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8711700" w14:textId="77777777" w:rsidR="003415D7" w:rsidRPr="00161E24" w:rsidRDefault="003415D7" w:rsidP="002254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415D7" w:rsidRPr="00161E24" w14:paraId="7FCF811E" w14:textId="77777777" w:rsidTr="00516440">
        <w:trPr>
          <w:trHeight w:val="20"/>
          <w:tblHeader/>
        </w:trPr>
        <w:tc>
          <w:tcPr>
            <w:tcW w:w="5400" w:type="dxa"/>
          </w:tcPr>
          <w:p w14:paraId="01D64B1F" w14:textId="77777777" w:rsidR="003415D7" w:rsidRPr="00161E24" w:rsidRDefault="003415D7" w:rsidP="0022540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5" w:type="dxa"/>
            <w:gridSpan w:val="5"/>
          </w:tcPr>
          <w:p w14:paraId="204B3225" w14:textId="61E2BA3C" w:rsidR="003415D7" w:rsidRPr="00161E24" w:rsidRDefault="003415D7" w:rsidP="002254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ล้านบาท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490F25" w:rsidRPr="00161E24" w14:paraId="419FB5EE" w14:textId="77777777" w:rsidTr="00516440">
        <w:trPr>
          <w:trHeight w:val="20"/>
        </w:trPr>
        <w:tc>
          <w:tcPr>
            <w:tcW w:w="5400" w:type="dxa"/>
          </w:tcPr>
          <w:p w14:paraId="5D9AAFAB" w14:textId="4103B57B" w:rsidR="00490F25" w:rsidRPr="00041FEE" w:rsidRDefault="00490F25" w:rsidP="00490F25">
            <w:pPr>
              <w:tabs>
                <w:tab w:val="left" w:pos="180"/>
                <w:tab w:val="left" w:pos="360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1F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41FE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41F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41F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66" w:type="dxa"/>
          </w:tcPr>
          <w:p w14:paraId="74F55AED" w14:textId="15CCF6E5" w:rsidR="00490F25" w:rsidRPr="00490F25" w:rsidRDefault="00490F25" w:rsidP="001379BF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0F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8,797</w:t>
            </w:r>
          </w:p>
        </w:tc>
        <w:tc>
          <w:tcPr>
            <w:tcW w:w="270" w:type="dxa"/>
          </w:tcPr>
          <w:p w14:paraId="03AE375A" w14:textId="77777777" w:rsidR="00490F25" w:rsidRPr="00490F25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D8E37E9" w14:textId="6E2799C2" w:rsidR="00490F25" w:rsidRPr="00490F25" w:rsidRDefault="00490F25" w:rsidP="00137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90F25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36" w:type="dxa"/>
          </w:tcPr>
          <w:p w14:paraId="6403B2AB" w14:textId="77777777" w:rsidR="00490F25" w:rsidRPr="00490F25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CEA3FD4" w14:textId="15D1AADC" w:rsidR="00490F25" w:rsidRPr="00490F25" w:rsidRDefault="00490F25" w:rsidP="001379BF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0F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9,034</w:t>
            </w:r>
          </w:p>
        </w:tc>
      </w:tr>
      <w:tr w:rsidR="00490F25" w:rsidRPr="00161E24" w14:paraId="4154A36C" w14:textId="77777777" w:rsidTr="00516440">
        <w:trPr>
          <w:trHeight w:val="20"/>
        </w:trPr>
        <w:tc>
          <w:tcPr>
            <w:tcW w:w="5400" w:type="dxa"/>
          </w:tcPr>
          <w:p w14:paraId="4B6BC1FA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เพิ่มขึ้นจากการซื้อ/การเลี้ยง</w:t>
            </w:r>
          </w:p>
        </w:tc>
        <w:tc>
          <w:tcPr>
            <w:tcW w:w="1166" w:type="dxa"/>
          </w:tcPr>
          <w:p w14:paraId="39C92E08" w14:textId="32637FEA" w:rsidR="00490F25" w:rsidRPr="00161E24" w:rsidRDefault="00A075DF" w:rsidP="00490F25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21,010</w:t>
            </w:r>
          </w:p>
        </w:tc>
        <w:tc>
          <w:tcPr>
            <w:tcW w:w="270" w:type="dxa"/>
          </w:tcPr>
          <w:p w14:paraId="75F7B628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B1400C9" w14:textId="0B972F3E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36" w:type="dxa"/>
          </w:tcPr>
          <w:p w14:paraId="096EFA5C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1875F03" w14:textId="51C40713" w:rsidR="00490F25" w:rsidRPr="00161E24" w:rsidRDefault="00A075DF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21,260</w:t>
            </w:r>
          </w:p>
        </w:tc>
      </w:tr>
      <w:tr w:rsidR="00490F25" w:rsidRPr="00161E24" w14:paraId="3769FCD4" w14:textId="77777777" w:rsidTr="00516440">
        <w:trPr>
          <w:trHeight w:val="20"/>
        </w:trPr>
        <w:tc>
          <w:tcPr>
            <w:tcW w:w="5400" w:type="dxa"/>
          </w:tcPr>
          <w:p w14:paraId="670E3BF4" w14:textId="12587250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ลดลงจากการขาย</w:t>
            </w:r>
          </w:p>
        </w:tc>
        <w:tc>
          <w:tcPr>
            <w:tcW w:w="1166" w:type="dxa"/>
          </w:tcPr>
          <w:p w14:paraId="4316EF05" w14:textId="68642D55" w:rsidR="00490F25" w:rsidRPr="00161E24" w:rsidRDefault="00490F25" w:rsidP="00490F25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A075D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7,786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1DC6217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EABECF0" w14:textId="2206AD1A" w:rsidR="00490F25" w:rsidRPr="004015C9" w:rsidRDefault="00490F25" w:rsidP="004015C9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5C9">
              <w:rPr>
                <w:rFonts w:asciiTheme="majorBidi" w:hAnsiTheme="majorBidi" w:cstheme="majorBidi"/>
                <w:sz w:val="30"/>
                <w:szCs w:val="30"/>
              </w:rPr>
              <w:t>(245)</w:t>
            </w:r>
          </w:p>
        </w:tc>
        <w:tc>
          <w:tcPr>
            <w:tcW w:w="236" w:type="dxa"/>
          </w:tcPr>
          <w:p w14:paraId="04AD9233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1CE6E4B" w14:textId="74BCD943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 w:rsidR="00A075DF">
              <w:rPr>
                <w:rFonts w:asciiTheme="majorBidi" w:hAnsiTheme="majorBidi" w:cstheme="majorBidi"/>
                <w:sz w:val="30"/>
                <w:szCs w:val="30"/>
              </w:rPr>
              <w:t>8,031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90F25" w:rsidRPr="00161E24" w14:paraId="52AEC521" w14:textId="77777777" w:rsidTr="00516440">
        <w:trPr>
          <w:trHeight w:val="20"/>
        </w:trPr>
        <w:tc>
          <w:tcPr>
            <w:tcW w:w="5400" w:type="dxa"/>
          </w:tcPr>
          <w:p w14:paraId="781512BA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ค่าเสื่อมพันธุ์</w:t>
            </w:r>
          </w:p>
        </w:tc>
        <w:tc>
          <w:tcPr>
            <w:tcW w:w="1166" w:type="dxa"/>
          </w:tcPr>
          <w:p w14:paraId="4AEAB107" w14:textId="3460C6B9" w:rsidR="00490F25" w:rsidRPr="00161E24" w:rsidRDefault="00490F25" w:rsidP="00490F25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(1,100)</w:t>
            </w:r>
          </w:p>
        </w:tc>
        <w:tc>
          <w:tcPr>
            <w:tcW w:w="270" w:type="dxa"/>
          </w:tcPr>
          <w:p w14:paraId="28964897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86B83AD" w14:textId="493ACCE1" w:rsidR="00490F25" w:rsidRPr="00161E24" w:rsidRDefault="00490F25" w:rsidP="004015C9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6" w:type="dxa"/>
          </w:tcPr>
          <w:p w14:paraId="3FA74DE1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06375E6" w14:textId="7F45E4D9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(1,101)</w:t>
            </w:r>
          </w:p>
        </w:tc>
      </w:tr>
      <w:tr w:rsidR="00490F25" w:rsidRPr="00161E24" w14:paraId="77646BCD" w14:textId="77777777" w:rsidTr="00516440">
        <w:trPr>
          <w:trHeight w:val="20"/>
        </w:trPr>
        <w:tc>
          <w:tcPr>
            <w:tcW w:w="5400" w:type="dxa"/>
            <w:shd w:val="clear" w:color="auto" w:fill="auto"/>
          </w:tcPr>
          <w:p w14:paraId="15CD7542" w14:textId="0AB5DFFE" w:rsidR="00490F25" w:rsidRPr="00161E24" w:rsidRDefault="00BC6B09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</w:t>
            </w:r>
          </w:p>
        </w:tc>
        <w:tc>
          <w:tcPr>
            <w:tcW w:w="1166" w:type="dxa"/>
            <w:shd w:val="clear" w:color="auto" w:fill="auto"/>
          </w:tcPr>
          <w:p w14:paraId="6571CBAE" w14:textId="77777777" w:rsidR="00490F25" w:rsidRPr="00161E24" w:rsidRDefault="00490F25" w:rsidP="00490F25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599FCDD7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2A8A611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AF7C8C4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0EDE0B4E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90F25" w:rsidRPr="00161E24" w14:paraId="2391A14A" w14:textId="77777777" w:rsidTr="00516440">
        <w:trPr>
          <w:trHeight w:val="20"/>
        </w:trPr>
        <w:tc>
          <w:tcPr>
            <w:tcW w:w="5400" w:type="dxa"/>
            <w:shd w:val="clear" w:color="auto" w:fill="auto"/>
          </w:tcPr>
          <w:p w14:paraId="628887B7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มูลค่ายุติธรรมหักต้นทุนในการขาย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559101BC" w14:textId="666235D3" w:rsidR="00490F25" w:rsidRPr="00161E24" w:rsidRDefault="00BC6B09" w:rsidP="00490F25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6FC7292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0DC42CC0" w14:textId="77FD4A4C" w:rsidR="00490F25" w:rsidRPr="00161E24" w:rsidRDefault="00490F25" w:rsidP="00E21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F56FD5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  <w:shd w:val="clear" w:color="auto" w:fill="auto"/>
          </w:tcPr>
          <w:p w14:paraId="17D00D0E" w14:textId="2C851414" w:rsidR="00490F25" w:rsidRPr="00161E24" w:rsidRDefault="00BC6B09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(86)</w:t>
            </w:r>
          </w:p>
        </w:tc>
      </w:tr>
      <w:tr w:rsidR="00490F25" w:rsidRPr="00161E24" w14:paraId="2A95652F" w14:textId="77777777" w:rsidTr="00516440">
        <w:trPr>
          <w:trHeight w:val="20"/>
        </w:trPr>
        <w:tc>
          <w:tcPr>
            <w:tcW w:w="5400" w:type="dxa"/>
          </w:tcPr>
          <w:p w14:paraId="24E54723" w14:textId="3972F531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259426F" w14:textId="7813C3CD" w:rsidR="00490F25" w:rsidRPr="00161E24" w:rsidRDefault="00490F25" w:rsidP="00490F25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10,835</w:t>
            </w:r>
          </w:p>
        </w:tc>
        <w:tc>
          <w:tcPr>
            <w:tcW w:w="270" w:type="dxa"/>
          </w:tcPr>
          <w:p w14:paraId="45568FCA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4D70EB4" w14:textId="547A3EA8" w:rsidR="00490F25" w:rsidRPr="00161E24" w:rsidRDefault="00490F25" w:rsidP="004015C9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36" w:type="dxa"/>
          </w:tcPr>
          <w:p w14:paraId="695BCC74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01BF7FC5" w14:textId="75DC1390" w:rsidR="00490F25" w:rsidRPr="00161E24" w:rsidRDefault="00490F25" w:rsidP="00490F25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11,076</w:t>
            </w:r>
          </w:p>
        </w:tc>
      </w:tr>
      <w:tr w:rsidR="002C7301" w:rsidRPr="00161E24" w14:paraId="58A401ED" w14:textId="77777777" w:rsidTr="00516440">
        <w:trPr>
          <w:trHeight w:val="20"/>
        </w:trPr>
        <w:tc>
          <w:tcPr>
            <w:tcW w:w="5400" w:type="dxa"/>
          </w:tcPr>
          <w:p w14:paraId="7A5DE258" w14:textId="77777777" w:rsidR="002C7301" w:rsidRPr="00161E24" w:rsidRDefault="002C7301" w:rsidP="002C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เพิ่มขึ้นจากการซื้อ/การเลี้ยง</w:t>
            </w:r>
          </w:p>
        </w:tc>
        <w:tc>
          <w:tcPr>
            <w:tcW w:w="1166" w:type="dxa"/>
          </w:tcPr>
          <w:p w14:paraId="56086598" w14:textId="72D6BDBC" w:rsidR="002C7301" w:rsidRPr="00161E24" w:rsidRDefault="002C7301" w:rsidP="002C7301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30,879</w:t>
            </w:r>
          </w:p>
        </w:tc>
        <w:tc>
          <w:tcPr>
            <w:tcW w:w="270" w:type="dxa"/>
          </w:tcPr>
          <w:p w14:paraId="1B2E6B3C" w14:textId="77777777" w:rsidR="002C7301" w:rsidRPr="00161E24" w:rsidRDefault="002C7301" w:rsidP="002C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ED4AFAA" w14:textId="51CCB12B" w:rsidR="002C7301" w:rsidRPr="00161E24" w:rsidRDefault="002C7301" w:rsidP="004015C9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36" w:type="dxa"/>
          </w:tcPr>
          <w:p w14:paraId="206408EB" w14:textId="77777777" w:rsidR="002C7301" w:rsidRPr="00161E24" w:rsidRDefault="002C7301" w:rsidP="002C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8B6D206" w14:textId="54D48B94" w:rsidR="002C7301" w:rsidRPr="00161E24" w:rsidRDefault="002C7301" w:rsidP="002C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31,131</w:t>
            </w:r>
          </w:p>
        </w:tc>
      </w:tr>
      <w:tr w:rsidR="002C7301" w:rsidRPr="00161E24" w14:paraId="41C50B0E" w14:textId="77777777" w:rsidTr="00516440">
        <w:trPr>
          <w:trHeight w:val="20"/>
        </w:trPr>
        <w:tc>
          <w:tcPr>
            <w:tcW w:w="5400" w:type="dxa"/>
          </w:tcPr>
          <w:p w14:paraId="26EAC175" w14:textId="0822B17F" w:rsidR="002C7301" w:rsidRPr="00161E24" w:rsidRDefault="002C7301" w:rsidP="002C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ลดลงจากการขาย</w:t>
            </w:r>
          </w:p>
        </w:tc>
        <w:tc>
          <w:tcPr>
            <w:tcW w:w="1166" w:type="dxa"/>
          </w:tcPr>
          <w:p w14:paraId="53227FCC" w14:textId="76AD8218" w:rsidR="002C7301" w:rsidRPr="00161E24" w:rsidRDefault="002C7301" w:rsidP="002C7301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</w:t>
            </w:r>
            <w:r w:rsidR="00A36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961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D8DA3ED" w14:textId="77777777" w:rsidR="002C7301" w:rsidRPr="00161E24" w:rsidRDefault="002C7301" w:rsidP="002C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DD6ADBC" w14:textId="1AF157EB" w:rsidR="002C7301" w:rsidRPr="00161E24" w:rsidRDefault="002C7301" w:rsidP="004015C9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(241)</w:t>
            </w:r>
          </w:p>
        </w:tc>
        <w:tc>
          <w:tcPr>
            <w:tcW w:w="236" w:type="dxa"/>
          </w:tcPr>
          <w:p w14:paraId="5FD40233" w14:textId="77777777" w:rsidR="002C7301" w:rsidRPr="00161E24" w:rsidRDefault="002C7301" w:rsidP="002C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36556EF" w14:textId="7964BD30" w:rsidR="002C7301" w:rsidRPr="00161E24" w:rsidRDefault="002C7301" w:rsidP="002C73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</w:t>
            </w:r>
            <w:r w:rsidR="00A366C0">
              <w:rPr>
                <w:rFonts w:asciiTheme="majorBidi" w:hAnsiTheme="majorBidi" w:cstheme="majorBidi"/>
                <w:sz w:val="30"/>
                <w:szCs w:val="30"/>
              </w:rPr>
              <w:t>202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90F25" w:rsidRPr="00161E24" w14:paraId="1D7E43C9" w14:textId="77777777" w:rsidTr="00516440">
        <w:trPr>
          <w:trHeight w:val="20"/>
        </w:trPr>
        <w:tc>
          <w:tcPr>
            <w:tcW w:w="5400" w:type="dxa"/>
          </w:tcPr>
          <w:p w14:paraId="3F45F812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ค่าเสื่อมพันธุ์</w:t>
            </w:r>
          </w:p>
        </w:tc>
        <w:tc>
          <w:tcPr>
            <w:tcW w:w="1166" w:type="dxa"/>
          </w:tcPr>
          <w:p w14:paraId="1ABC63FE" w14:textId="2D252BDD" w:rsidR="00490F25" w:rsidRPr="00161E24" w:rsidRDefault="002C7301" w:rsidP="00490F25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(1,29</w:t>
            </w:r>
            <w:r w:rsidR="00A15A9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854CDEE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86D0850" w14:textId="7C81CBEC" w:rsidR="00490F25" w:rsidRPr="00161E24" w:rsidRDefault="002C7301" w:rsidP="00490F25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6" w:type="dxa"/>
          </w:tcPr>
          <w:p w14:paraId="09E4D1A3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A4B1556" w14:textId="06109841" w:rsidR="00490F25" w:rsidRPr="00161E24" w:rsidRDefault="002C7301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(1,29</w:t>
            </w:r>
            <w:r w:rsidR="00A15A9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2759E" w:rsidRPr="00161E24" w14:paraId="2B01C51C" w14:textId="77777777" w:rsidTr="00516440">
        <w:trPr>
          <w:trHeight w:val="20"/>
        </w:trPr>
        <w:tc>
          <w:tcPr>
            <w:tcW w:w="5400" w:type="dxa"/>
          </w:tcPr>
          <w:p w14:paraId="1197BE7F" w14:textId="2F603675" w:rsidR="0042759E" w:rsidRPr="00161E24" w:rsidRDefault="00353D36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</w:t>
            </w:r>
            <w:r w:rsidR="0042759E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</w:t>
            </w:r>
          </w:p>
        </w:tc>
        <w:tc>
          <w:tcPr>
            <w:tcW w:w="1166" w:type="dxa"/>
          </w:tcPr>
          <w:p w14:paraId="0573C36A" w14:textId="1915E632" w:rsidR="0042759E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A366C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51C729A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F656784" w14:textId="5C3000DB" w:rsidR="0042759E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413089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FEFBBBA" w14:textId="782CCEC6" w:rsidR="0042759E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366C0">
              <w:rPr>
                <w:rFonts w:asciiTheme="majorBidi" w:hAnsiTheme="majorBidi" w:cstheme="majorBidi"/>
                <w:sz w:val="30"/>
                <w:szCs w:val="30"/>
              </w:rPr>
              <w:t>88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2759E" w:rsidRPr="00161E24" w14:paraId="7E55FBBA" w14:textId="77777777" w:rsidTr="00516440">
        <w:trPr>
          <w:trHeight w:val="20"/>
        </w:trPr>
        <w:tc>
          <w:tcPr>
            <w:tcW w:w="5400" w:type="dxa"/>
          </w:tcPr>
          <w:p w14:paraId="1EC5BB27" w14:textId="33C82790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5F704875" w14:textId="3F71493A" w:rsidR="0042759E" w:rsidRPr="00161E24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11,375</w:t>
            </w:r>
          </w:p>
        </w:tc>
        <w:tc>
          <w:tcPr>
            <w:tcW w:w="270" w:type="dxa"/>
          </w:tcPr>
          <w:p w14:paraId="7198AA7C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08D14C2A" w14:textId="47AE23CF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236" w:type="dxa"/>
          </w:tcPr>
          <w:p w14:paraId="60639723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67A9F62D" w14:textId="78130CAF" w:rsidR="0042759E" w:rsidRPr="00161E24" w:rsidRDefault="0042759E" w:rsidP="0042759E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11,626</w:t>
            </w:r>
          </w:p>
        </w:tc>
      </w:tr>
      <w:tr w:rsidR="0042759E" w:rsidRPr="003415D7" w14:paraId="551412F4" w14:textId="77777777" w:rsidTr="00516440">
        <w:trPr>
          <w:trHeight w:val="20"/>
        </w:trPr>
        <w:tc>
          <w:tcPr>
            <w:tcW w:w="5400" w:type="dxa"/>
          </w:tcPr>
          <w:p w14:paraId="0F2D24D4" w14:textId="77777777" w:rsidR="0042759E" w:rsidRPr="005867C2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2F757FED" w14:textId="77777777" w:rsidR="0042759E" w:rsidRPr="003415D7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9B984AF" w14:textId="77777777" w:rsidR="0042759E" w:rsidRPr="003415D7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</w:tcPr>
          <w:p w14:paraId="6D240264" w14:textId="77777777" w:rsidR="0042759E" w:rsidRPr="003415D7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197CA7D9" w14:textId="77777777" w:rsidR="0042759E" w:rsidRPr="003415D7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7" w:type="dxa"/>
          </w:tcPr>
          <w:p w14:paraId="5E3FEA80" w14:textId="77777777" w:rsidR="0042759E" w:rsidRPr="003415D7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42759E" w:rsidRPr="00161E24" w14:paraId="6ACD4297" w14:textId="77777777" w:rsidTr="00516440">
        <w:trPr>
          <w:trHeight w:val="20"/>
        </w:trPr>
        <w:tc>
          <w:tcPr>
            <w:tcW w:w="5400" w:type="dxa"/>
          </w:tcPr>
          <w:p w14:paraId="3EA9AB1B" w14:textId="19E872B0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66" w:type="dxa"/>
          </w:tcPr>
          <w:p w14:paraId="7F55539C" w14:textId="77777777" w:rsidR="0042759E" w:rsidRPr="00161E24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757DB0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41637FB6" w14:textId="77777777" w:rsidR="0042759E" w:rsidRPr="00161E24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1273A7E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78FBB149" w14:textId="77777777" w:rsidR="0042759E" w:rsidRPr="00161E24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42759E" w:rsidRPr="00161E24" w14:paraId="4C2EC6C9" w14:textId="77777777" w:rsidTr="00516440">
        <w:trPr>
          <w:trHeight w:val="20"/>
        </w:trPr>
        <w:tc>
          <w:tcPr>
            <w:tcW w:w="5400" w:type="dxa"/>
          </w:tcPr>
          <w:p w14:paraId="5F808B79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66" w:type="dxa"/>
          </w:tcPr>
          <w:p w14:paraId="26463544" w14:textId="32427105" w:rsidR="0042759E" w:rsidRPr="00161E24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9,209</w:t>
            </w:r>
          </w:p>
        </w:tc>
        <w:tc>
          <w:tcPr>
            <w:tcW w:w="270" w:type="dxa"/>
          </w:tcPr>
          <w:p w14:paraId="6E763A9B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8B34265" w14:textId="4364CF3C" w:rsidR="0042759E" w:rsidRPr="00161E24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236" w:type="dxa"/>
          </w:tcPr>
          <w:p w14:paraId="200700B9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7B37F7D" w14:textId="761216BD" w:rsidR="0042759E" w:rsidRPr="00161E24" w:rsidRDefault="0042759E" w:rsidP="0042759E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9,446</w:t>
            </w:r>
          </w:p>
        </w:tc>
      </w:tr>
      <w:tr w:rsidR="0042759E" w:rsidRPr="00161E24" w14:paraId="14CA7832" w14:textId="77777777" w:rsidTr="00516440">
        <w:trPr>
          <w:trHeight w:val="20"/>
        </w:trPr>
        <w:tc>
          <w:tcPr>
            <w:tcW w:w="5400" w:type="dxa"/>
          </w:tcPr>
          <w:p w14:paraId="398CE7D5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F9D9C30" w14:textId="149FD685" w:rsidR="0042759E" w:rsidRPr="00161E24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1,626</w:t>
            </w:r>
          </w:p>
        </w:tc>
        <w:tc>
          <w:tcPr>
            <w:tcW w:w="270" w:type="dxa"/>
          </w:tcPr>
          <w:p w14:paraId="4C7DB0AF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CEFFBD9" w14:textId="2B4056B8" w:rsidR="0042759E" w:rsidRPr="00161E24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6D9D783D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D1AB625" w14:textId="177B31C6" w:rsidR="0042759E" w:rsidRPr="00161E24" w:rsidRDefault="0042759E" w:rsidP="0042759E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1,630</w:t>
            </w:r>
          </w:p>
        </w:tc>
      </w:tr>
      <w:tr w:rsidR="0042759E" w:rsidRPr="00161E24" w14:paraId="26821A80" w14:textId="77777777" w:rsidTr="00516440">
        <w:trPr>
          <w:trHeight w:val="20"/>
        </w:trPr>
        <w:tc>
          <w:tcPr>
            <w:tcW w:w="5400" w:type="dxa"/>
          </w:tcPr>
          <w:p w14:paraId="3671C5F8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20EBAE00" w14:textId="39CE51EC" w:rsidR="0042759E" w:rsidRPr="00161E24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10,835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end"/>
            </w:r>
          </w:p>
        </w:tc>
        <w:tc>
          <w:tcPr>
            <w:tcW w:w="270" w:type="dxa"/>
          </w:tcPr>
          <w:p w14:paraId="0C7EF1DF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7D11B081" w14:textId="46BB3729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236" w:type="dxa"/>
          </w:tcPr>
          <w:p w14:paraId="2AAD436B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540031C4" w14:textId="0E78DAA9" w:rsidR="0042759E" w:rsidRPr="00161E24" w:rsidRDefault="0042759E" w:rsidP="0042759E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11,076</w:t>
            </w:r>
          </w:p>
        </w:tc>
      </w:tr>
      <w:tr w:rsidR="0042759E" w:rsidRPr="00161E24" w14:paraId="44CDE826" w14:textId="77777777" w:rsidTr="00516440">
        <w:trPr>
          <w:trHeight w:val="71"/>
        </w:trPr>
        <w:tc>
          <w:tcPr>
            <w:tcW w:w="5400" w:type="dxa"/>
          </w:tcPr>
          <w:p w14:paraId="683F625C" w14:textId="77777777" w:rsidR="0042759E" w:rsidRPr="00224BF6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2EE2792C" w14:textId="77777777" w:rsidR="0042759E" w:rsidRPr="00224BF6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4F566A" w14:textId="77777777" w:rsidR="0042759E" w:rsidRPr="00224BF6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1BB2FAA6" w14:textId="77777777" w:rsidR="0042759E" w:rsidRPr="00224BF6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C46797D" w14:textId="77777777" w:rsidR="0042759E" w:rsidRPr="00224BF6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76AF7950" w14:textId="77777777" w:rsidR="0042759E" w:rsidRPr="00224BF6" w:rsidRDefault="0042759E" w:rsidP="0042759E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2759E" w:rsidRPr="00161E24" w14:paraId="02E6BC61" w14:textId="77777777" w:rsidTr="00516440">
        <w:trPr>
          <w:trHeight w:val="20"/>
        </w:trPr>
        <w:tc>
          <w:tcPr>
            <w:tcW w:w="5400" w:type="dxa"/>
          </w:tcPr>
          <w:p w14:paraId="2A4FDDD6" w14:textId="462B246C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66" w:type="dxa"/>
          </w:tcPr>
          <w:p w14:paraId="3445CB8E" w14:textId="77777777" w:rsidR="0042759E" w:rsidRPr="00161E24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9EE165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E39E597" w14:textId="77777777" w:rsidR="0042759E" w:rsidRPr="00161E24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E299C1C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D56B83B" w14:textId="77777777" w:rsidR="0042759E" w:rsidRPr="00161E24" w:rsidRDefault="0042759E" w:rsidP="0042759E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2759E" w:rsidRPr="00161E24" w14:paraId="7D5E44EA" w14:textId="77777777" w:rsidTr="00516440">
        <w:trPr>
          <w:trHeight w:val="20"/>
        </w:trPr>
        <w:tc>
          <w:tcPr>
            <w:tcW w:w="5400" w:type="dxa"/>
          </w:tcPr>
          <w:p w14:paraId="68D57BF9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66" w:type="dxa"/>
          </w:tcPr>
          <w:p w14:paraId="2432C526" w14:textId="0DDA94E1" w:rsidR="0042759E" w:rsidRPr="00161E24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9,292</w:t>
            </w:r>
          </w:p>
        </w:tc>
        <w:tc>
          <w:tcPr>
            <w:tcW w:w="270" w:type="dxa"/>
          </w:tcPr>
          <w:p w14:paraId="4AC21500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2AC84CF" w14:textId="3DFA65A9" w:rsidR="0042759E" w:rsidRPr="00161E24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36" w:type="dxa"/>
          </w:tcPr>
          <w:p w14:paraId="7F6FAA93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9EFBE23" w14:textId="158E4698" w:rsidR="0042759E" w:rsidRPr="00161E24" w:rsidRDefault="0042759E" w:rsidP="0042759E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9,539</w:t>
            </w:r>
          </w:p>
        </w:tc>
      </w:tr>
      <w:tr w:rsidR="0042759E" w:rsidRPr="00161E24" w14:paraId="0151D14D" w14:textId="77777777" w:rsidTr="00516440">
        <w:trPr>
          <w:trHeight w:val="20"/>
        </w:trPr>
        <w:tc>
          <w:tcPr>
            <w:tcW w:w="5400" w:type="dxa"/>
          </w:tcPr>
          <w:p w14:paraId="2486BD1F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ED675F4" w14:textId="2D9F6342" w:rsidR="0042759E" w:rsidRPr="00161E24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2,083</w:t>
            </w:r>
          </w:p>
        </w:tc>
        <w:tc>
          <w:tcPr>
            <w:tcW w:w="270" w:type="dxa"/>
          </w:tcPr>
          <w:p w14:paraId="7477D9A5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4E57E23" w14:textId="4A1AD10C" w:rsidR="0042759E" w:rsidRPr="00161E24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6324CD78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5EB5CBF" w14:textId="022CE6E0" w:rsidR="0042759E" w:rsidRPr="00161E24" w:rsidRDefault="0042759E" w:rsidP="0042759E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2,087</w:t>
            </w:r>
          </w:p>
        </w:tc>
      </w:tr>
      <w:tr w:rsidR="0042759E" w:rsidRPr="00161E24" w14:paraId="75FF5E1F" w14:textId="77777777" w:rsidTr="00516440">
        <w:trPr>
          <w:trHeight w:val="20"/>
        </w:trPr>
        <w:tc>
          <w:tcPr>
            <w:tcW w:w="5400" w:type="dxa"/>
          </w:tcPr>
          <w:p w14:paraId="3AD71625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115EBB44" w14:textId="0E36FA4E" w:rsidR="0042759E" w:rsidRPr="00161E24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11,375</w:t>
            </w:r>
          </w:p>
        </w:tc>
        <w:tc>
          <w:tcPr>
            <w:tcW w:w="270" w:type="dxa"/>
          </w:tcPr>
          <w:p w14:paraId="7A42CD1B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6FC387DB" w14:textId="7D4F4F16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236" w:type="dxa"/>
          </w:tcPr>
          <w:p w14:paraId="3B3FD0EC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1A3ECB06" w14:textId="6E2D47F1" w:rsidR="0042759E" w:rsidRPr="00161E24" w:rsidRDefault="0042759E" w:rsidP="0042759E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11,626</w:t>
            </w:r>
          </w:p>
        </w:tc>
      </w:tr>
    </w:tbl>
    <w:p w14:paraId="32417FDD" w14:textId="77777777" w:rsidR="00F32526" w:rsidRDefault="00F32526" w:rsidP="00DF38A5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Cordia New" w:hAnsiTheme="majorBidi" w:cstheme="majorBidi"/>
        </w:rPr>
      </w:pPr>
    </w:p>
    <w:p w14:paraId="054522D3" w14:textId="77777777" w:rsidR="00F32526" w:rsidRDefault="00F3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</w:rPr>
      </w:pPr>
      <w:r>
        <w:rPr>
          <w:rFonts w:asciiTheme="majorBidi" w:eastAsia="Cordia New" w:hAnsiTheme="majorBidi" w:cstheme="majorBidi"/>
        </w:rPr>
        <w:br w:type="page"/>
      </w:r>
    </w:p>
    <w:p w14:paraId="401CDD7B" w14:textId="53EEA537" w:rsidR="003C00C3" w:rsidRPr="003415D7" w:rsidRDefault="0068352B" w:rsidP="00516440">
      <w:pPr>
        <w:pStyle w:val="a"/>
        <w:tabs>
          <w:tab w:val="clear" w:pos="1080"/>
        </w:tabs>
        <w:ind w:left="450"/>
        <w:jc w:val="both"/>
        <w:rPr>
          <w:rFonts w:asciiTheme="majorBidi" w:eastAsia="Cordia New" w:hAnsiTheme="majorBidi" w:cstheme="majorBidi"/>
          <w:cs/>
        </w:rPr>
      </w:pPr>
      <w:r w:rsidRPr="003415D7">
        <w:rPr>
          <w:rFonts w:asciiTheme="majorBidi" w:eastAsia="Cordia New" w:hAnsiTheme="majorBidi" w:cstheme="majorBidi"/>
          <w:cs/>
        </w:rPr>
        <w:lastRenderedPageBreak/>
        <w:t>ป</w:t>
      </w:r>
      <w:r w:rsidR="003C00C3" w:rsidRPr="003415D7">
        <w:rPr>
          <w:rFonts w:asciiTheme="majorBidi" w:eastAsia="Cordia New" w:hAnsiTheme="majorBidi" w:cstheme="majorBidi"/>
          <w:cs/>
        </w:rPr>
        <w:t xml:space="preserve">ระมาณการปริมาณทางกายภาพของสินทรัพย์ชีวภาพแต่ละกลุ่ม ณ วันที่ </w:t>
      </w:r>
      <w:r w:rsidR="000C58DB" w:rsidRPr="003415D7">
        <w:rPr>
          <w:rFonts w:asciiTheme="majorBidi" w:eastAsia="Cordia New" w:hAnsiTheme="majorBidi" w:cstheme="majorBidi"/>
          <w:lang w:val="en-US"/>
        </w:rPr>
        <w:t>31</w:t>
      </w:r>
      <w:r w:rsidR="003C00C3" w:rsidRPr="003415D7">
        <w:rPr>
          <w:rFonts w:asciiTheme="majorBidi" w:eastAsia="Cordia New" w:hAnsiTheme="majorBidi" w:cstheme="majorBidi"/>
          <w:lang w:val="en-US"/>
        </w:rPr>
        <w:t xml:space="preserve"> </w:t>
      </w:r>
      <w:r w:rsidR="003C00C3" w:rsidRPr="003415D7">
        <w:rPr>
          <w:rFonts w:asciiTheme="majorBidi" w:eastAsia="Cordia New" w:hAnsiTheme="majorBidi" w:cstheme="majorBidi"/>
          <w:cs/>
          <w:lang w:val="en-US"/>
        </w:rPr>
        <w:t xml:space="preserve">ธันวาคม </w:t>
      </w:r>
      <w:r w:rsidR="003C00C3" w:rsidRPr="003415D7">
        <w:rPr>
          <w:rFonts w:asciiTheme="majorBidi" w:eastAsia="Cordia New" w:hAnsiTheme="majorBidi" w:cstheme="majorBidi"/>
          <w:cs/>
        </w:rPr>
        <w:t>มีดังนี้</w:t>
      </w:r>
    </w:p>
    <w:p w14:paraId="2E698D7A" w14:textId="77777777" w:rsidR="003C00C3" w:rsidRPr="009A0C03" w:rsidRDefault="003C00C3" w:rsidP="003C00C3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Cordia New" w:hAnsiTheme="majorBidi" w:cstheme="majorBidi"/>
          <w:lang w:val="en-US"/>
        </w:rPr>
      </w:pPr>
    </w:p>
    <w:tbl>
      <w:tblPr>
        <w:tblW w:w="922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750"/>
        <w:gridCol w:w="1071"/>
        <w:gridCol w:w="270"/>
        <w:gridCol w:w="1134"/>
      </w:tblGrid>
      <w:tr w:rsidR="003415D7" w:rsidRPr="003415D7" w14:paraId="675184D5" w14:textId="77777777" w:rsidTr="00516440">
        <w:trPr>
          <w:trHeight w:val="20"/>
        </w:trPr>
        <w:tc>
          <w:tcPr>
            <w:tcW w:w="6750" w:type="dxa"/>
          </w:tcPr>
          <w:p w14:paraId="4E28CD72" w14:textId="77777777" w:rsidR="003415D7" w:rsidRPr="003415D7" w:rsidRDefault="003415D7" w:rsidP="0022540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3"/>
          </w:tcPr>
          <w:p w14:paraId="42558EBB" w14:textId="622ED7F4" w:rsidR="003415D7" w:rsidRPr="003415D7" w:rsidRDefault="003415D7" w:rsidP="00225405">
            <w:pPr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415D7" w:rsidRPr="003415D7" w14:paraId="5FFBA692" w14:textId="77777777" w:rsidTr="00516440">
        <w:trPr>
          <w:trHeight w:val="20"/>
        </w:trPr>
        <w:tc>
          <w:tcPr>
            <w:tcW w:w="6750" w:type="dxa"/>
          </w:tcPr>
          <w:p w14:paraId="669C95FD" w14:textId="77777777" w:rsidR="003415D7" w:rsidRPr="003415D7" w:rsidRDefault="003415D7" w:rsidP="0022540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0F6D16F" w14:textId="116AF352" w:rsidR="003415D7" w:rsidRPr="003415D7" w:rsidRDefault="003415D7" w:rsidP="002254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5D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4DD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7CD6678" w14:textId="77777777" w:rsidR="003415D7" w:rsidRPr="003415D7" w:rsidRDefault="003415D7" w:rsidP="00225405">
            <w:pPr>
              <w:spacing w:line="120" w:lineRule="atLeast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DE0C695" w14:textId="16CB53BF" w:rsidR="003415D7" w:rsidRPr="003415D7" w:rsidRDefault="003415D7" w:rsidP="0022540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415D7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4DD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415D7" w:rsidRPr="003415D7" w14:paraId="22212E1A" w14:textId="77777777" w:rsidTr="00516440">
        <w:trPr>
          <w:trHeight w:val="20"/>
        </w:trPr>
        <w:tc>
          <w:tcPr>
            <w:tcW w:w="6750" w:type="dxa"/>
          </w:tcPr>
          <w:p w14:paraId="0121ED82" w14:textId="77777777" w:rsidR="003415D7" w:rsidRPr="003415D7" w:rsidRDefault="003415D7" w:rsidP="00516440">
            <w:pPr>
              <w:tabs>
                <w:tab w:val="clear" w:pos="227"/>
                <w:tab w:val="left" w:pos="342"/>
              </w:tabs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3"/>
          </w:tcPr>
          <w:p w14:paraId="306B5ED0" w14:textId="17DC6BBC" w:rsidR="003415D7" w:rsidRPr="003415D7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15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(ล้านตัว)</w:t>
            </w:r>
          </w:p>
        </w:tc>
      </w:tr>
      <w:tr w:rsidR="002B4DD9" w:rsidRPr="003415D7" w14:paraId="64D6F8C4" w14:textId="77777777" w:rsidTr="00516440">
        <w:trPr>
          <w:trHeight w:val="20"/>
        </w:trPr>
        <w:tc>
          <w:tcPr>
            <w:tcW w:w="6750" w:type="dxa"/>
          </w:tcPr>
          <w:p w14:paraId="5B7840B8" w14:textId="77777777" w:rsidR="002B4DD9" w:rsidRPr="003415D7" w:rsidRDefault="002B4DD9" w:rsidP="002B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7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5D7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สัตว์บก</w:t>
            </w:r>
          </w:p>
        </w:tc>
        <w:tc>
          <w:tcPr>
            <w:tcW w:w="1071" w:type="dxa"/>
            <w:shd w:val="clear" w:color="auto" w:fill="auto"/>
          </w:tcPr>
          <w:p w14:paraId="7D3CE0D8" w14:textId="53E127CD" w:rsidR="002B4DD9" w:rsidRPr="003415D7" w:rsidRDefault="001F6979" w:rsidP="002B4DD9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344D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238AC7BD" w14:textId="77777777" w:rsidR="002B4DD9" w:rsidRPr="003415D7" w:rsidRDefault="002B4DD9" w:rsidP="002B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E1D6E83" w14:textId="26352C8D" w:rsidR="002B4DD9" w:rsidRPr="003415D7" w:rsidRDefault="002B4DD9" w:rsidP="002B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  <w:tr w:rsidR="002B4DD9" w:rsidRPr="003415D7" w14:paraId="718A596C" w14:textId="77777777" w:rsidTr="00516440">
        <w:trPr>
          <w:trHeight w:val="20"/>
        </w:trPr>
        <w:tc>
          <w:tcPr>
            <w:tcW w:w="6750" w:type="dxa"/>
          </w:tcPr>
          <w:p w14:paraId="261269EC" w14:textId="77777777" w:rsidR="002B4DD9" w:rsidRPr="003415D7" w:rsidRDefault="002B4DD9" w:rsidP="002B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7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5D7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สัตว์น้ำ</w:t>
            </w:r>
          </w:p>
        </w:tc>
        <w:tc>
          <w:tcPr>
            <w:tcW w:w="1071" w:type="dxa"/>
            <w:shd w:val="clear" w:color="auto" w:fill="auto"/>
          </w:tcPr>
          <w:p w14:paraId="7AE26C21" w14:textId="3D65871E" w:rsidR="002B4DD9" w:rsidRPr="003415D7" w:rsidRDefault="001F6979" w:rsidP="002B4DD9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3344DC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B5B342F" w14:textId="77777777" w:rsidR="002B4DD9" w:rsidRPr="003415D7" w:rsidRDefault="002B4DD9" w:rsidP="002B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4EDD533" w14:textId="1504E816" w:rsidR="002B4DD9" w:rsidRPr="003415D7" w:rsidRDefault="002B4DD9" w:rsidP="002B4D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</w:tbl>
    <w:p w14:paraId="63957440" w14:textId="77777777" w:rsidR="003C00C3" w:rsidRPr="00D060FA" w:rsidRDefault="003C00C3" w:rsidP="003C00C3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Cordia New" w:hAnsiTheme="majorBidi" w:cstheme="majorBidi"/>
          <w:cs/>
        </w:rPr>
      </w:pPr>
    </w:p>
    <w:p w14:paraId="192719D1" w14:textId="2CCE76BA" w:rsidR="00A02D63" w:rsidRPr="003415D7" w:rsidRDefault="00A02D63" w:rsidP="00516440">
      <w:pPr>
        <w:pStyle w:val="acctmergecolhdg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สินทรัพย์ชีวภาพประกอบด้วยสินทรัพย์ชีวภาพประเภทสัตว์บก ได้แก่ </w:t>
      </w:r>
      <w:r w:rsidR="00CF560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พ่อแม่พันธุ์</w:t>
      </w:r>
      <w:r w:rsidR="009822D0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สุกร</w:t>
      </w:r>
      <w:r w:rsidR="0018620E" w:rsidRPr="003415D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8620E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พ่อแม่พันธุ์ไก่</w:t>
      </w:r>
      <w:r w:rsidR="00CF560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0C1593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สุกร</w:t>
      </w:r>
      <w:r w:rsidR="00CF560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ขุน </w:t>
      </w:r>
      <w:r w:rsidR="001440A9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="00CF560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แ</w:t>
      </w:r>
      <w:r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ละไก่ และสินทรัพย์ชีวภาพประเภทสัตว์น้ำ ได้แก่ ปลา กลุ่มบริษัทแสดงสินทรัพย์ชีวภาพสุกรขุนด้วยมูลค่ายุติธรรมหักต้นทุนในการขาย ซึ่งมูลค่ายุติธรรมกำหนดโดยใช้ราคาที่อ้างอิงราคาตลาด ณ วันสิ้นรอบระยะเวลารายงาน สำหรับสินทรัพย์ชีวภาพประเภท</w:t>
      </w:r>
      <w:r w:rsidR="00F35607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พ่อแม่พันธุ์</w:t>
      </w:r>
      <w:r w:rsidR="009822D0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สุกร </w:t>
      </w:r>
      <w:r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ไก่และปลา</w:t>
      </w:r>
      <w:r w:rsidR="00394288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แสดงด้วยราคาทุนหักค่าเสื่อมราคาสะสมและค่าเผื่อการด้อยค่าสะสมเนื่องจาก</w:t>
      </w:r>
      <w:r w:rsidR="007A216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สามารถกำหนดมูลค่ายุติธรรมของประมาณการกระแสเงินสดสุทธิที่คาดว่าจะได้รับจากสินทรัพย์นั้นได้อย่างน่าเชื่อถือ เนื่องจากมีความไม่แน่นอนอันเกิดจากปัจจัยภายนอกต่างๆเช่น สภาพแวดล้อม ภูมิอากาศ โรคภัย เป็นต้น หรือ</w:t>
      </w:r>
      <w:r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วงจรการเลี้ยงสั้</w:t>
      </w:r>
      <w:r w:rsidR="007A216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น หรือ</w:t>
      </w:r>
      <w:r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ไม่สามารถหาราคาตลาดเพื่อกำหนดมูลค่ายุติธรรมในสภาพปัจจุบันสำหรับสินทรัพย์ชีวภาพดังกล่าวได้</w:t>
      </w:r>
    </w:p>
    <w:p w14:paraId="53B00E4E" w14:textId="77777777" w:rsidR="003415D7" w:rsidRPr="001440A9" w:rsidRDefault="003415D7" w:rsidP="00516440">
      <w:pPr>
        <w:pStyle w:val="acctmergecolhdg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3F92AD6" w14:textId="2B523C4F" w:rsidR="00E92BBD" w:rsidRPr="00161E24" w:rsidRDefault="00531E5C" w:rsidP="00516440">
      <w:pPr>
        <w:tabs>
          <w:tab w:val="clear" w:pos="454"/>
        </w:tabs>
        <w:ind w:left="450" w:right="-25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161E24">
        <w:rPr>
          <w:rFonts w:asciiTheme="majorBidi" w:eastAsia="Cordia New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0C58DB" w:rsidRPr="00161E24">
        <w:rPr>
          <w:rFonts w:asciiTheme="majorBidi" w:eastAsia="Cordia New" w:hAnsiTheme="majorBidi" w:cstheme="majorBidi"/>
          <w:sz w:val="30"/>
          <w:szCs w:val="30"/>
        </w:rPr>
        <w:t>31</w:t>
      </w:r>
      <w:r w:rsidRPr="00161E24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161E24">
        <w:rPr>
          <w:rFonts w:asciiTheme="majorBidi" w:eastAsia="Cordia New" w:hAnsiTheme="majorBidi" w:cstheme="majorBidi"/>
          <w:sz w:val="30"/>
          <w:szCs w:val="30"/>
          <w:cs/>
        </w:rPr>
        <w:t xml:space="preserve">ธันวาคม </w:t>
      </w:r>
      <w:r w:rsidR="000C58DB" w:rsidRPr="00161E24">
        <w:rPr>
          <w:rFonts w:asciiTheme="majorBidi" w:eastAsia="Cordia New" w:hAnsiTheme="majorBidi" w:cstheme="majorBidi"/>
          <w:sz w:val="30"/>
          <w:szCs w:val="30"/>
        </w:rPr>
        <w:t>256</w:t>
      </w:r>
      <w:r w:rsidR="002B4DD9">
        <w:rPr>
          <w:rFonts w:asciiTheme="majorBidi" w:eastAsia="Cordia New" w:hAnsiTheme="majorBidi" w:cstheme="majorBidi"/>
          <w:sz w:val="30"/>
          <w:szCs w:val="30"/>
        </w:rPr>
        <w:t>6</w:t>
      </w:r>
      <w:r w:rsidRPr="00161E24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161E24">
        <w:rPr>
          <w:rFonts w:asciiTheme="majorBidi" w:eastAsia="Cordia New" w:hAnsiTheme="majorBidi" w:cstheme="majorBidi"/>
          <w:sz w:val="30"/>
          <w:szCs w:val="30"/>
          <w:cs/>
        </w:rPr>
        <w:t>กลุ่มบริษัทมี</w:t>
      </w:r>
      <w:r w:rsidR="001447AA" w:rsidRPr="007062FD">
        <w:rPr>
          <w:rFonts w:asciiTheme="majorBidi" w:eastAsia="Cordia New" w:hAnsiTheme="majorBidi" w:cstheme="majorBidi"/>
          <w:sz w:val="30"/>
          <w:szCs w:val="30"/>
          <w:cs/>
        </w:rPr>
        <w:t>ผล</w:t>
      </w:r>
      <w:r w:rsidR="00524758" w:rsidRPr="007062FD">
        <w:rPr>
          <w:rFonts w:asciiTheme="majorBidi" w:eastAsia="Cordia New" w:hAnsiTheme="majorBidi" w:cstheme="majorBidi" w:hint="cs"/>
          <w:sz w:val="30"/>
          <w:szCs w:val="30"/>
          <w:cs/>
        </w:rPr>
        <w:t>ขาดทุน</w:t>
      </w:r>
      <w:r w:rsidRPr="00161E24">
        <w:rPr>
          <w:rFonts w:asciiTheme="majorBidi" w:eastAsia="Cordia New" w:hAnsiTheme="majorBidi" w:cstheme="majorBidi"/>
          <w:sz w:val="30"/>
          <w:szCs w:val="30"/>
          <w:cs/>
        </w:rPr>
        <w:t>จากการขายพ่อแม่พันธุ์สุกร</w:t>
      </w:r>
      <w:r w:rsidR="007F4CD4" w:rsidRPr="00161E24">
        <w:rPr>
          <w:rFonts w:asciiTheme="majorBidi" w:eastAsia="Cordia New" w:hAnsiTheme="majorBidi" w:cstheme="majorBidi"/>
          <w:sz w:val="30"/>
          <w:szCs w:val="30"/>
          <w:cs/>
        </w:rPr>
        <w:t>และพ่อแม่พันธ์ไก่</w:t>
      </w:r>
      <w:r w:rsidRPr="00161E24">
        <w:rPr>
          <w:rFonts w:asciiTheme="majorBidi" w:eastAsia="Cordia New" w:hAnsiTheme="majorBidi" w:cstheme="majorBidi"/>
          <w:sz w:val="30"/>
          <w:szCs w:val="30"/>
          <w:cs/>
        </w:rPr>
        <w:t>ปลดระวางเป็นจำนวน</w:t>
      </w:r>
      <w:r w:rsidR="002056AE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7062FD">
        <w:rPr>
          <w:rFonts w:asciiTheme="majorBidi" w:eastAsia="Cordia New" w:hAnsiTheme="majorBidi" w:cstheme="majorBidi"/>
          <w:sz w:val="30"/>
          <w:szCs w:val="30"/>
        </w:rPr>
        <w:t>51</w:t>
      </w:r>
      <w:r w:rsidR="00524758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Pr="00161E24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</w:t>
      </w:r>
      <w:r w:rsidRPr="00161E24">
        <w:rPr>
          <w:rFonts w:asciiTheme="majorBidi" w:eastAsia="Cordia New" w:hAnsiTheme="majorBidi" w:cstheme="majorBidi"/>
          <w:i/>
          <w:iCs/>
          <w:sz w:val="30"/>
          <w:szCs w:val="30"/>
        </w:rPr>
        <w:t>(</w:t>
      </w:r>
      <w:r w:rsidR="000C58DB" w:rsidRPr="00161E24">
        <w:rPr>
          <w:rFonts w:asciiTheme="majorBidi" w:eastAsia="Cordia New" w:hAnsiTheme="majorBidi" w:cstheme="majorBidi"/>
          <w:i/>
          <w:iCs/>
          <w:sz w:val="30"/>
          <w:szCs w:val="30"/>
        </w:rPr>
        <w:t>256</w:t>
      </w:r>
      <w:r w:rsidR="002B4DD9">
        <w:rPr>
          <w:rFonts w:asciiTheme="majorBidi" w:eastAsia="Cordia New" w:hAnsiTheme="majorBidi" w:cstheme="majorBidi"/>
          <w:i/>
          <w:iCs/>
          <w:sz w:val="30"/>
          <w:szCs w:val="30"/>
        </w:rPr>
        <w:t>5</w:t>
      </w:r>
      <w:r w:rsidRPr="00161E24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: </w:t>
      </w:r>
      <w:r w:rsidR="002B4DD9">
        <w:rPr>
          <w:rFonts w:asciiTheme="majorBidi" w:eastAsia="Cordia New" w:hAnsiTheme="majorBidi" w:cstheme="majorBidi" w:hint="cs"/>
          <w:i/>
          <w:iCs/>
          <w:sz w:val="30"/>
          <w:szCs w:val="30"/>
          <w:cs/>
        </w:rPr>
        <w:t>กำไร</w:t>
      </w:r>
      <w:r w:rsidRPr="00161E24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 xml:space="preserve"> </w:t>
      </w:r>
      <w:r w:rsidR="003415D7">
        <w:rPr>
          <w:rFonts w:asciiTheme="majorBidi" w:eastAsia="Cordia New" w:hAnsiTheme="majorBidi" w:cstheme="majorBidi"/>
          <w:i/>
          <w:iCs/>
          <w:sz w:val="30"/>
          <w:szCs w:val="30"/>
        </w:rPr>
        <w:t>4</w:t>
      </w:r>
      <w:r w:rsidR="002B4DD9">
        <w:rPr>
          <w:rFonts w:asciiTheme="majorBidi" w:eastAsia="Cordia New" w:hAnsiTheme="majorBidi" w:cstheme="majorBidi"/>
          <w:i/>
          <w:iCs/>
          <w:sz w:val="30"/>
          <w:szCs w:val="30"/>
        </w:rPr>
        <w:t>17</w:t>
      </w:r>
      <w:r w:rsidR="003415D7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 </w:t>
      </w:r>
      <w:r w:rsidRPr="00161E24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ล้านบาท</w:t>
      </w:r>
      <w:r w:rsidRPr="00161E24">
        <w:rPr>
          <w:rFonts w:asciiTheme="majorBidi" w:eastAsia="Cordia New" w:hAnsiTheme="majorBidi" w:cstheme="majorBidi"/>
          <w:i/>
          <w:iCs/>
          <w:sz w:val="30"/>
          <w:szCs w:val="30"/>
        </w:rPr>
        <w:t>)</w:t>
      </w:r>
    </w:p>
    <w:p w14:paraId="0F63DC94" w14:textId="77777777" w:rsidR="00531E5C" w:rsidRPr="001440A9" w:rsidRDefault="00531E5C" w:rsidP="00531E5C">
      <w:pPr>
        <w:tabs>
          <w:tab w:val="clear" w:pos="454"/>
        </w:tabs>
        <w:ind w:left="540" w:right="-360"/>
        <w:jc w:val="both"/>
        <w:rPr>
          <w:rFonts w:asciiTheme="majorBidi" w:eastAsia="Cordia New" w:hAnsiTheme="majorBidi" w:cstheme="majorBidi"/>
          <w:sz w:val="30"/>
          <w:szCs w:val="30"/>
        </w:rPr>
      </w:pPr>
    </w:p>
    <w:p w14:paraId="36EF73CE" w14:textId="3A4546B1" w:rsidR="003C00C3" w:rsidRPr="00161E24" w:rsidRDefault="003C00C3" w:rsidP="00F9636C">
      <w:pPr>
        <w:tabs>
          <w:tab w:val="clear" w:pos="454"/>
        </w:tabs>
        <w:ind w:left="477" w:right="-36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B3A8167" w14:textId="77777777" w:rsidR="003C00C3" w:rsidRPr="009733B9" w:rsidRDefault="003C00C3" w:rsidP="00C41284">
      <w:pPr>
        <w:pStyle w:val="block"/>
        <w:tabs>
          <w:tab w:val="left" w:pos="540"/>
        </w:tabs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E82FE8C" w14:textId="77777777" w:rsidR="003C00C3" w:rsidRPr="00161E24" w:rsidRDefault="003C00C3" w:rsidP="00F9636C">
      <w:pPr>
        <w:pStyle w:val="block"/>
        <w:spacing w:after="0" w:line="240" w:lineRule="atLeast"/>
        <w:ind w:left="477" w:right="-7" w:hanging="9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มูลค่ายุติธรรมของสินทรัพย์ชีวภาพ</w:t>
      </w:r>
      <w:r w:rsidR="004F1235"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C35CE1" w:rsidRPr="00161E24">
        <w:rPr>
          <w:rFonts w:asciiTheme="majorBidi" w:hAnsiTheme="majorBidi" w:cstheme="majorBidi"/>
          <w:sz w:val="30"/>
          <w:szCs w:val="30"/>
          <w:cs/>
          <w:lang w:bidi="th-TH"/>
        </w:rPr>
        <w:t>(สุกรขุน)</w:t>
      </w:r>
      <w:r w:rsidR="004F1235"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รวมถึงมูลค่าตามบัญชีในงบแสดงฐานะการเงินรวม มีดังนี้</w:t>
      </w:r>
    </w:p>
    <w:p w14:paraId="726C0830" w14:textId="4F46ED05" w:rsidR="003C00C3" w:rsidRPr="00D060FA" w:rsidRDefault="003C00C3" w:rsidP="003C00C3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8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6"/>
        <w:gridCol w:w="1261"/>
        <w:gridCol w:w="182"/>
        <w:gridCol w:w="986"/>
        <w:gridCol w:w="180"/>
        <w:gridCol w:w="900"/>
        <w:gridCol w:w="180"/>
        <w:gridCol w:w="990"/>
        <w:gridCol w:w="180"/>
        <w:gridCol w:w="915"/>
      </w:tblGrid>
      <w:tr w:rsidR="003C00C3" w:rsidRPr="00161E24" w14:paraId="61E74F42" w14:textId="77777777" w:rsidTr="00516440">
        <w:trPr>
          <w:cantSplit/>
          <w:tblHeader/>
        </w:trPr>
        <w:tc>
          <w:tcPr>
            <w:tcW w:w="3406" w:type="dxa"/>
            <w:vAlign w:val="bottom"/>
            <w:hideMark/>
          </w:tcPr>
          <w:p w14:paraId="0A4ABD97" w14:textId="77777777" w:rsidR="003C00C3" w:rsidRPr="00161E24" w:rsidRDefault="003C00C3" w:rsidP="00E96A7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vAlign w:val="bottom"/>
            <w:hideMark/>
          </w:tcPr>
          <w:p w14:paraId="7057EE7E" w14:textId="77777777" w:rsidR="003C00C3" w:rsidRPr="00161E24" w:rsidRDefault="003C00C3" w:rsidP="00E96A73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31" w:type="dxa"/>
            <w:gridSpan w:val="7"/>
            <w:vAlign w:val="bottom"/>
          </w:tcPr>
          <w:p w14:paraId="78655127" w14:textId="77777777" w:rsidR="003C00C3" w:rsidRPr="00161E24" w:rsidRDefault="003C00C3" w:rsidP="00E96A73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C00C3" w:rsidRPr="00161E24" w14:paraId="7BC8C144" w14:textId="77777777" w:rsidTr="00516440">
        <w:trPr>
          <w:cantSplit/>
          <w:tblHeader/>
        </w:trPr>
        <w:tc>
          <w:tcPr>
            <w:tcW w:w="3406" w:type="dxa"/>
            <w:hideMark/>
          </w:tcPr>
          <w:p w14:paraId="01D88E31" w14:textId="77777777" w:rsidR="003C00C3" w:rsidRPr="00161E24" w:rsidRDefault="003C00C3" w:rsidP="00E96A73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hideMark/>
          </w:tcPr>
          <w:p w14:paraId="6BD3A0E6" w14:textId="77777777" w:rsidR="003C00C3" w:rsidRPr="00161E24" w:rsidRDefault="003C00C3" w:rsidP="00E96A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30D0931D" w14:textId="77777777" w:rsidR="003C00C3" w:rsidRPr="00161E24" w:rsidRDefault="003C00C3" w:rsidP="00E96A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A89E2B" w14:textId="77777777" w:rsidR="003C00C3" w:rsidRPr="00161E24" w:rsidRDefault="003C00C3" w:rsidP="00E96A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C00C3" w:rsidRPr="00161E24" w14:paraId="54176DD3" w14:textId="77777777" w:rsidTr="00516440">
        <w:trPr>
          <w:cantSplit/>
          <w:tblHeader/>
        </w:trPr>
        <w:tc>
          <w:tcPr>
            <w:tcW w:w="3406" w:type="dxa"/>
            <w:hideMark/>
          </w:tcPr>
          <w:p w14:paraId="5FAB5240" w14:textId="77777777" w:rsidR="003C00C3" w:rsidRPr="00161E24" w:rsidRDefault="003C00C3" w:rsidP="00E96A73">
            <w:pPr>
              <w:spacing w:line="240" w:lineRule="auto"/>
              <w:ind w:left="18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4A7F4787" w14:textId="77777777" w:rsidR="003C00C3" w:rsidRPr="00161E24" w:rsidRDefault="003C00C3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FE7DD90" w14:textId="77777777" w:rsidR="003C00C3" w:rsidRPr="00161E24" w:rsidRDefault="003C00C3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D2B96C8" w14:textId="21FE29BB" w:rsidR="003C00C3" w:rsidRPr="00161E24" w:rsidRDefault="003C00C3" w:rsidP="00E96A7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C445CB6" w14:textId="77777777" w:rsidR="003C00C3" w:rsidRPr="00161E24" w:rsidRDefault="003C00C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5A574BB" w14:textId="1F9F089E" w:rsidR="003C00C3" w:rsidRPr="00161E24" w:rsidRDefault="003C00C3" w:rsidP="00E96A73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377BEFC5" w14:textId="77777777" w:rsidR="003C00C3" w:rsidRPr="00161E24" w:rsidRDefault="003C00C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8AA1722" w14:textId="42966E4C" w:rsidR="003C00C3" w:rsidRPr="00161E24" w:rsidRDefault="003C00C3" w:rsidP="00E96A73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20464088" w14:textId="77777777" w:rsidR="003C00C3" w:rsidRPr="00161E24" w:rsidRDefault="003C00C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2265854" w14:textId="77777777" w:rsidR="003C00C3" w:rsidRPr="00161E24" w:rsidRDefault="003C00C3" w:rsidP="00E96A73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A1F9E" w:rsidRPr="00161E24" w14:paraId="74C879A3" w14:textId="77777777" w:rsidTr="00516440">
        <w:trPr>
          <w:cantSplit/>
          <w:tblHeader/>
        </w:trPr>
        <w:tc>
          <w:tcPr>
            <w:tcW w:w="3406" w:type="dxa"/>
          </w:tcPr>
          <w:p w14:paraId="01433278" w14:textId="77777777" w:rsidR="004A1F9E" w:rsidRPr="00161E24" w:rsidRDefault="004A1F9E" w:rsidP="00E96A73">
            <w:pPr>
              <w:spacing w:line="240" w:lineRule="auto"/>
              <w:ind w:left="18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09F3D5DA" w14:textId="77777777" w:rsidR="004A1F9E" w:rsidRPr="00161E24" w:rsidRDefault="004A1F9E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A5FBEC5" w14:textId="77777777" w:rsidR="004A1F9E" w:rsidRPr="00161E24" w:rsidRDefault="004A1F9E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1" w:type="dxa"/>
            <w:gridSpan w:val="7"/>
            <w:tcBorders>
              <w:left w:val="nil"/>
              <w:bottom w:val="nil"/>
              <w:right w:val="nil"/>
            </w:tcBorders>
          </w:tcPr>
          <w:p w14:paraId="25F2F5B2" w14:textId="655EE3EF" w:rsidR="004A1F9E" w:rsidRPr="00161E24" w:rsidRDefault="004A1F9E" w:rsidP="00E96A73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42433" w:rsidRPr="00161E24" w14:paraId="398A69AA" w14:textId="77777777" w:rsidTr="00516440">
        <w:trPr>
          <w:cantSplit/>
        </w:trPr>
        <w:tc>
          <w:tcPr>
            <w:tcW w:w="3406" w:type="dxa"/>
            <w:hideMark/>
          </w:tcPr>
          <w:p w14:paraId="21DD134B" w14:textId="6476F3CC" w:rsidR="00842433" w:rsidRPr="00161E24" w:rsidRDefault="00842433" w:rsidP="00FC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90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1" w:type="dxa"/>
          </w:tcPr>
          <w:p w14:paraId="3939DD58" w14:textId="2BEAFACE" w:rsidR="00842433" w:rsidRPr="00846384" w:rsidRDefault="00842433" w:rsidP="0084243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7BED3C2D" w14:textId="77777777" w:rsidR="00842433" w:rsidRPr="00846384" w:rsidRDefault="00842433" w:rsidP="008424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572A87ED" w14:textId="70A46DD3" w:rsidR="00842433" w:rsidRPr="00846384" w:rsidRDefault="00842433" w:rsidP="00842433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AD796C" w14:textId="77777777" w:rsidR="00842433" w:rsidRPr="0084638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17F469" w14:textId="08905ADD" w:rsidR="00842433" w:rsidRPr="00846384" w:rsidRDefault="00842433" w:rsidP="008424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082142" w14:textId="77777777" w:rsidR="00842433" w:rsidRPr="0084638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F0B4E5" w14:textId="562EFB7A" w:rsidR="00842433" w:rsidRPr="00846384" w:rsidRDefault="00842433" w:rsidP="00842433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589FD0" w14:textId="77777777" w:rsidR="00842433" w:rsidRPr="0084638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42F7DA9C" w14:textId="342A4F3F" w:rsidR="00842433" w:rsidRPr="00846384" w:rsidRDefault="00842433" w:rsidP="0084243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2433" w:rsidRPr="00161E24" w14:paraId="4BF4793A" w14:textId="77777777" w:rsidTr="00516440">
        <w:trPr>
          <w:cantSplit/>
        </w:trPr>
        <w:tc>
          <w:tcPr>
            <w:tcW w:w="3406" w:type="dxa"/>
            <w:hideMark/>
          </w:tcPr>
          <w:p w14:paraId="0E04742E" w14:textId="77777777" w:rsidR="00842433" w:rsidRPr="00161E24" w:rsidRDefault="00842433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5BE9BEE2" w14:textId="77777777" w:rsidR="00842433" w:rsidRPr="00846384" w:rsidRDefault="00842433" w:rsidP="008424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14CCA74" w14:textId="77777777" w:rsidR="00842433" w:rsidRPr="00846384" w:rsidRDefault="00842433" w:rsidP="00842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69FFA29F" w14:textId="77777777" w:rsidR="00842433" w:rsidRPr="00846384" w:rsidRDefault="00842433" w:rsidP="00842433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0EAFD7" w14:textId="77777777" w:rsidR="00842433" w:rsidRPr="00846384" w:rsidRDefault="00842433" w:rsidP="0084243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7C8B2B" w14:textId="77777777" w:rsidR="00842433" w:rsidRPr="00846384" w:rsidRDefault="00842433" w:rsidP="00842433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F3D612" w14:textId="77777777" w:rsidR="00842433" w:rsidRPr="0084638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686E7E" w14:textId="77777777" w:rsidR="00842433" w:rsidRPr="00846384" w:rsidRDefault="00842433" w:rsidP="008424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B63BE93" w14:textId="77777777" w:rsidR="00842433" w:rsidRPr="0084638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1C92EF56" w14:textId="77777777" w:rsidR="00842433" w:rsidRPr="00846384" w:rsidRDefault="00842433" w:rsidP="008424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67703" w:rsidRPr="00161E24" w14:paraId="4023C39F" w14:textId="77777777" w:rsidTr="00516440">
        <w:trPr>
          <w:cantSplit/>
        </w:trPr>
        <w:tc>
          <w:tcPr>
            <w:tcW w:w="3406" w:type="dxa"/>
          </w:tcPr>
          <w:p w14:paraId="7CDB8EBE" w14:textId="77777777" w:rsidR="00267703" w:rsidRPr="00161E24" w:rsidRDefault="00267703" w:rsidP="00267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  <w:shd w:val="clear" w:color="auto" w:fill="auto"/>
          </w:tcPr>
          <w:p w14:paraId="0E0005B7" w14:textId="22C1003E" w:rsidR="00267703" w:rsidRPr="00EE1BA1" w:rsidRDefault="00615E2E" w:rsidP="0026770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B21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182" w:type="dxa"/>
            <w:shd w:val="clear" w:color="auto" w:fill="auto"/>
          </w:tcPr>
          <w:p w14:paraId="31E7E62B" w14:textId="77777777" w:rsidR="00267703" w:rsidRPr="00EE1BA1" w:rsidRDefault="00267703" w:rsidP="002677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2875CB4D" w14:textId="1FA39F11" w:rsidR="00267703" w:rsidRPr="00EE1BA1" w:rsidRDefault="00267703" w:rsidP="00267703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E1B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050DFB" w14:textId="77777777" w:rsidR="00267703" w:rsidRPr="00EE1BA1" w:rsidRDefault="00267703" w:rsidP="0026770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EF63B30" w14:textId="69712F8A" w:rsidR="00267703" w:rsidRPr="00EE1BA1" w:rsidRDefault="00EE1BA1" w:rsidP="0026770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E1B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B21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180" w:type="dxa"/>
            <w:shd w:val="clear" w:color="auto" w:fill="auto"/>
          </w:tcPr>
          <w:p w14:paraId="07497496" w14:textId="77777777" w:rsidR="00267703" w:rsidRPr="00EE1BA1" w:rsidRDefault="00267703" w:rsidP="00267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0A514C" w14:textId="7B31AC51" w:rsidR="00267703" w:rsidRPr="00EE1BA1" w:rsidRDefault="00267703" w:rsidP="00267703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1B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DD89EE" w14:textId="77777777" w:rsidR="00267703" w:rsidRPr="00EE1BA1" w:rsidRDefault="00267703" w:rsidP="00267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04014795" w14:textId="6204E396" w:rsidR="00267703" w:rsidRPr="00EE1BA1" w:rsidRDefault="00EE1BA1" w:rsidP="0026770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1B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9B212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</w:p>
        </w:tc>
      </w:tr>
      <w:tr w:rsidR="00FD4919" w:rsidRPr="00161E24" w14:paraId="18584F87" w14:textId="77777777" w:rsidTr="00516440">
        <w:trPr>
          <w:cantSplit/>
        </w:trPr>
        <w:tc>
          <w:tcPr>
            <w:tcW w:w="3406" w:type="dxa"/>
          </w:tcPr>
          <w:p w14:paraId="2B4FB865" w14:textId="77777777" w:rsidR="00FD4919" w:rsidRPr="00161E24" w:rsidRDefault="00FD4919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2C61C579" w14:textId="77777777" w:rsidR="00FD4919" w:rsidRDefault="00FD4919" w:rsidP="008424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DE17113" w14:textId="77777777" w:rsidR="00FD4919" w:rsidRPr="00846384" w:rsidRDefault="00FD4919" w:rsidP="00842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0CBBAFA3" w14:textId="77777777" w:rsidR="00FD4919" w:rsidRDefault="00FD4919" w:rsidP="00842433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4DA981" w14:textId="77777777" w:rsidR="00FD4919" w:rsidRPr="00846384" w:rsidRDefault="00FD4919" w:rsidP="0084243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6C7090" w14:textId="77777777" w:rsidR="00FD4919" w:rsidRDefault="00FD4919" w:rsidP="008424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0270EB7" w14:textId="77777777" w:rsidR="00FD4919" w:rsidRPr="00846384" w:rsidRDefault="00FD4919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6C6A7C" w14:textId="77777777" w:rsidR="00FD4919" w:rsidRDefault="00FD4919" w:rsidP="00E454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3DCF05" w14:textId="77777777" w:rsidR="00FD4919" w:rsidRPr="00846384" w:rsidRDefault="00FD4919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1D3BC098" w14:textId="77777777" w:rsidR="00FD4919" w:rsidRDefault="00FD4919" w:rsidP="008424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42433" w:rsidRPr="00161E24" w14:paraId="711F28ED" w14:textId="77777777" w:rsidTr="00516440">
        <w:trPr>
          <w:cantSplit/>
        </w:trPr>
        <w:tc>
          <w:tcPr>
            <w:tcW w:w="3406" w:type="dxa"/>
          </w:tcPr>
          <w:p w14:paraId="7D023B85" w14:textId="7136A5CD" w:rsidR="00842433" w:rsidRPr="00161E24" w:rsidRDefault="00842433" w:rsidP="00842433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lastRenderedPageBreak/>
              <w:t>31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90F2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261" w:type="dxa"/>
          </w:tcPr>
          <w:p w14:paraId="59B251E7" w14:textId="77777777" w:rsidR="00842433" w:rsidRPr="00161E24" w:rsidRDefault="00842433" w:rsidP="008424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8FCFD09" w14:textId="77777777" w:rsidR="00842433" w:rsidRPr="00161E24" w:rsidRDefault="00842433" w:rsidP="008424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0C840E40" w14:textId="77777777" w:rsidR="00842433" w:rsidRPr="00161E24" w:rsidRDefault="00842433" w:rsidP="008424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2367C5" w14:textId="77777777" w:rsidR="00842433" w:rsidRPr="00161E2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650C517" w14:textId="77777777" w:rsidR="00842433" w:rsidRPr="00161E24" w:rsidRDefault="00842433" w:rsidP="008424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3A5B2A2" w14:textId="77777777" w:rsidR="00842433" w:rsidRPr="00161E2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2E24A" w14:textId="77777777" w:rsidR="00842433" w:rsidRPr="00161E24" w:rsidRDefault="00842433" w:rsidP="008424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D70313C" w14:textId="77777777" w:rsidR="00842433" w:rsidRPr="00161E2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15" w:type="dxa"/>
          </w:tcPr>
          <w:p w14:paraId="341DAA68" w14:textId="77777777" w:rsidR="00842433" w:rsidRPr="00161E24" w:rsidRDefault="00842433" w:rsidP="008424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42433" w:rsidRPr="00161E24" w14:paraId="44719C7B" w14:textId="77777777" w:rsidTr="00516440">
        <w:trPr>
          <w:cantSplit/>
        </w:trPr>
        <w:tc>
          <w:tcPr>
            <w:tcW w:w="3406" w:type="dxa"/>
          </w:tcPr>
          <w:p w14:paraId="5372016F" w14:textId="3D273041" w:rsidR="00842433" w:rsidRPr="00161E24" w:rsidRDefault="00842433" w:rsidP="008424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57ADEA8C" w14:textId="77777777" w:rsidR="00842433" w:rsidRPr="00161E24" w:rsidRDefault="00842433" w:rsidP="008424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460BD3ED" w14:textId="77777777" w:rsidR="00842433" w:rsidRPr="00161E24" w:rsidRDefault="00842433" w:rsidP="00842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4ECE077C" w14:textId="77777777" w:rsidR="00842433" w:rsidRPr="00161E24" w:rsidRDefault="00842433" w:rsidP="00842433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01F876" w14:textId="77777777" w:rsidR="00842433" w:rsidRPr="00161E24" w:rsidRDefault="00842433" w:rsidP="0084243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A5AD98" w14:textId="77777777" w:rsidR="00842433" w:rsidRPr="00161E24" w:rsidRDefault="00842433" w:rsidP="00842433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017B2F" w14:textId="77777777" w:rsidR="00842433" w:rsidRPr="00161E2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DF812E" w14:textId="77777777" w:rsidR="00842433" w:rsidRPr="00161E24" w:rsidRDefault="00842433" w:rsidP="008424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6BAA04" w14:textId="77777777" w:rsidR="00842433" w:rsidRPr="00161E2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6B6608EF" w14:textId="77777777" w:rsidR="00842433" w:rsidRPr="00161E24" w:rsidRDefault="00842433" w:rsidP="008424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490F25" w:rsidRPr="00161E24" w14:paraId="429BF25E" w14:textId="77777777" w:rsidTr="00516440">
        <w:trPr>
          <w:cantSplit/>
        </w:trPr>
        <w:tc>
          <w:tcPr>
            <w:tcW w:w="3406" w:type="dxa"/>
          </w:tcPr>
          <w:p w14:paraId="558CE4A3" w14:textId="0D1D33E5" w:rsidR="00490F25" w:rsidRPr="00161E24" w:rsidRDefault="00490F25" w:rsidP="00490F25">
            <w:pPr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</w:tcPr>
          <w:p w14:paraId="192C25C5" w14:textId="7DB0D1FD" w:rsidR="00490F25" w:rsidRPr="00161E24" w:rsidRDefault="00490F25" w:rsidP="00490F25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182" w:type="dxa"/>
          </w:tcPr>
          <w:p w14:paraId="4DB1C743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3836473B" w14:textId="32DAD764" w:rsidR="00490F25" w:rsidRPr="00161E24" w:rsidRDefault="00490F25" w:rsidP="00490F25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577FDF" w14:textId="77777777" w:rsidR="00490F25" w:rsidRPr="00161E24" w:rsidRDefault="00490F25" w:rsidP="00490F25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D154E5" w14:textId="78F5A4AB" w:rsidR="00490F25" w:rsidRPr="00161E24" w:rsidRDefault="00490F25" w:rsidP="00490F2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341</w:t>
            </w:r>
          </w:p>
        </w:tc>
        <w:tc>
          <w:tcPr>
            <w:tcW w:w="180" w:type="dxa"/>
          </w:tcPr>
          <w:p w14:paraId="71B2A895" w14:textId="77777777" w:rsidR="00490F25" w:rsidRPr="00161E24" w:rsidRDefault="00490F25" w:rsidP="00490F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FA62B3" w14:textId="5FEAA751" w:rsidR="00490F25" w:rsidRPr="00161E24" w:rsidRDefault="00490F25" w:rsidP="00490F25">
            <w:pPr>
              <w:pStyle w:val="acctfourfigures"/>
              <w:tabs>
                <w:tab w:val="clear" w:pos="765"/>
                <w:tab w:val="decimal" w:pos="4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A94F8F" w14:textId="77777777" w:rsidR="00490F25" w:rsidRPr="00161E24" w:rsidRDefault="00490F25" w:rsidP="00490F25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2F5DF565" w14:textId="52EA0BB5" w:rsidR="00490F25" w:rsidRPr="00161E24" w:rsidRDefault="00490F25" w:rsidP="00490F25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341</w:t>
            </w:r>
          </w:p>
        </w:tc>
      </w:tr>
    </w:tbl>
    <w:p w14:paraId="60AAE7F8" w14:textId="77777777" w:rsidR="005466C6" w:rsidRPr="00C0297B" w:rsidRDefault="005466C6" w:rsidP="00B81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E8DB2FA" w14:textId="0FE07486" w:rsidR="006272FD" w:rsidRPr="00161E24" w:rsidRDefault="003C00C3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เทคนิคการประเมินมูลค่าและข้อมูลที่</w:t>
      </w:r>
      <w:r w:rsidR="003C30AD" w:rsidRPr="00161E24">
        <w:rPr>
          <w:rFonts w:asciiTheme="majorBidi" w:hAnsiTheme="majorBidi" w:cstheme="majorBidi"/>
          <w:sz w:val="30"/>
          <w:szCs w:val="30"/>
          <w:cs/>
        </w:rPr>
        <w:t>ใช้ในการวัดมูลค่ายุติธรรมของสินทรัพย์ชีวภาพที่ถูกจัดอ</w:t>
      </w:r>
      <w:r w:rsidR="007A2161" w:rsidRPr="00161E24">
        <w:rPr>
          <w:rFonts w:asciiTheme="majorBidi" w:hAnsiTheme="majorBidi" w:cstheme="majorBidi"/>
          <w:sz w:val="30"/>
          <w:szCs w:val="30"/>
          <w:cs/>
        </w:rPr>
        <w:t>ยู่</w:t>
      </w:r>
      <w:r w:rsidR="003C30AD" w:rsidRPr="00161E24">
        <w:rPr>
          <w:rFonts w:asciiTheme="majorBidi" w:hAnsiTheme="majorBidi" w:cstheme="majorBidi"/>
          <w:sz w:val="30"/>
          <w:szCs w:val="30"/>
          <w:cs/>
        </w:rPr>
        <w:t xml:space="preserve">ในระดับ </w:t>
      </w:r>
      <w:r w:rsidR="000C58DB" w:rsidRPr="00161E24">
        <w:rPr>
          <w:rFonts w:asciiTheme="majorBidi" w:hAnsiTheme="majorBidi" w:cstheme="majorBidi"/>
          <w:sz w:val="30"/>
          <w:szCs w:val="30"/>
        </w:rPr>
        <w:t>2</w:t>
      </w:r>
      <w:r w:rsidR="003C30AD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5466C6">
        <w:rPr>
          <w:rFonts w:asciiTheme="majorBidi" w:hAnsiTheme="majorBidi" w:cstheme="majorBidi"/>
          <w:sz w:val="30"/>
          <w:szCs w:val="30"/>
        </w:rPr>
        <w:br/>
      </w:r>
      <w:r w:rsidR="003C30AD" w:rsidRPr="00161E24">
        <w:rPr>
          <w:rFonts w:asciiTheme="majorBidi" w:hAnsiTheme="majorBidi" w:cstheme="majorBidi"/>
          <w:sz w:val="30"/>
          <w:szCs w:val="30"/>
          <w:cs/>
        </w:rPr>
        <w:t>คือวิธีเปรียบเทียบข้อมูลตลาดโดยใช้ราคาอ้างอิง ณ วันที่รายงาน</w:t>
      </w:r>
    </w:p>
    <w:p w14:paraId="78650A18" w14:textId="5395FB30" w:rsidR="00256576" w:rsidRPr="00C0297B" w:rsidRDefault="00256576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86893F5" w14:textId="3A80C07B" w:rsidR="00376B85" w:rsidRPr="00161E24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 w:firstLine="1"/>
        <w:rPr>
          <w:rFonts w:asciiTheme="majorBidi" w:hAnsiTheme="majorBidi" w:cstheme="majorBidi"/>
          <w:b/>
          <w:b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การบริหารความเสี่ยงที่เกี่ยวข้องกับกิจกรรมทางการเกษตร</w:t>
      </w:r>
    </w:p>
    <w:p w14:paraId="3C34FCD2" w14:textId="77777777" w:rsidR="00337B3C" w:rsidRPr="00C0297B" w:rsidRDefault="00337B3C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rPr>
          <w:rFonts w:asciiTheme="majorBidi" w:hAnsiTheme="majorBidi" w:cstheme="majorBidi"/>
          <w:sz w:val="28"/>
          <w:szCs w:val="28"/>
        </w:rPr>
      </w:pPr>
    </w:p>
    <w:p w14:paraId="1411210E" w14:textId="4A58655A" w:rsidR="00376B85" w:rsidRPr="00161E24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กลุ่มบริษัทมีความเสี่ยงที่เกี่ยวข้องกับการเลี้ยงสินทรัพย์ชีวภาพดังนี้</w:t>
      </w:r>
    </w:p>
    <w:p w14:paraId="702DE0F0" w14:textId="77777777" w:rsidR="00376B85" w:rsidRPr="00C0297B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rPr>
          <w:rFonts w:asciiTheme="majorBidi" w:hAnsiTheme="majorBidi" w:cstheme="majorBidi"/>
          <w:sz w:val="28"/>
          <w:szCs w:val="28"/>
        </w:rPr>
      </w:pPr>
    </w:p>
    <w:p w14:paraId="2B1B42A3" w14:textId="57D3D6EF" w:rsidR="00376B85" w:rsidRPr="00161E24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ความเสี่ยงด้านกฎระเบียบและสิ่งแวดล้อม</w:t>
      </w:r>
    </w:p>
    <w:p w14:paraId="74E97613" w14:textId="77777777" w:rsidR="00337B3C" w:rsidRPr="00C0297B" w:rsidRDefault="00337B3C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rPr>
          <w:rFonts w:asciiTheme="majorBidi" w:hAnsiTheme="majorBidi" w:cstheme="majorBidi"/>
          <w:sz w:val="28"/>
          <w:szCs w:val="28"/>
        </w:rPr>
      </w:pPr>
    </w:p>
    <w:p w14:paraId="4FD82CF9" w14:textId="0C1D511F" w:rsidR="00376B85" w:rsidRPr="00161E24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อยู่ภายใต้กฎหมายและข้อบังคับในประเทศไทยที่เกี่ยวข้องกับการดำเนินงานเลี้ยงและจำหน่ายสุกร ไก่ และปลา กลุ่มบริษัทได้จัดตั้งหน่วยงานที่เกี่ยวข้อง และกำหนดนโยบายการดำเนินการด้านสิ่งแวดล้อมและอื่น</w:t>
      </w:r>
      <w:r w:rsidR="005466C6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</w:t>
      </w:r>
      <w:r w:rsidR="000246C1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ที่เกี่ยวข้องกับกฎหมายและข้อบังคับดังกล่าว</w:t>
      </w:r>
    </w:p>
    <w:p w14:paraId="33422A6B" w14:textId="77777777" w:rsidR="00376B85" w:rsidRPr="00C0297B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rPr>
          <w:rFonts w:asciiTheme="majorBidi" w:hAnsiTheme="majorBidi" w:cstheme="majorBidi"/>
          <w:sz w:val="28"/>
          <w:szCs w:val="28"/>
        </w:rPr>
      </w:pPr>
    </w:p>
    <w:p w14:paraId="0C621C2C" w14:textId="6537DD13" w:rsidR="00376B85" w:rsidRPr="00161E24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ความเสี่ยงด้านอุปสงค์และอุปทาน</w:t>
      </w:r>
    </w:p>
    <w:p w14:paraId="776F46DA" w14:textId="77777777" w:rsidR="00337B3C" w:rsidRPr="00C0297B" w:rsidRDefault="00337B3C" w:rsidP="0037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2ADF7A89" w14:textId="3A120ED1" w:rsidR="00376B85" w:rsidRPr="00161E24" w:rsidRDefault="00376B85" w:rsidP="00337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กลุ่มบริษัทมีความเสี่ยงจากความผันผวนของราคาและปริมาณการขายสุกรไก่และปลา กลุ่มบริษัทจัดการความเสี่ยงนี้โดยการปรับปริมาณการเลี้ยงให้สอดคล้องกับอุปสงค์และอุปทานของตลาด โดยฝ่ายบริหารทำการวิเคราะห์แนวโน้มของอุตสาหกรรมอย่างสม่ำเสมอ และขยายช่องทางการจำหน่ายผลิตภัณฑ์แปรรูปจากสินทรัพย์ชีวภาพดังกล่าว</w:t>
      </w:r>
    </w:p>
    <w:p w14:paraId="50E991EC" w14:textId="55733EEF" w:rsidR="00787D22" w:rsidRPr="00C0297B" w:rsidRDefault="00A454C0" w:rsidP="00570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12CC6C0B" w14:textId="5EAFE459" w:rsidR="00376B85" w:rsidRPr="00161E24" w:rsidRDefault="00376B85" w:rsidP="0037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ความเสี่ยงด้านสภาพอากาศและโรคภัย</w:t>
      </w:r>
    </w:p>
    <w:p w14:paraId="66FC286D" w14:textId="77777777" w:rsidR="00337B3C" w:rsidRPr="00C0297B" w:rsidRDefault="00337B3C" w:rsidP="0037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7599938" w14:textId="3FEC9BF7" w:rsidR="00376B85" w:rsidRDefault="00376B85" w:rsidP="00337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สินทรัพย์ชีวภาพของกลุ่มบริษัทมี</w:t>
      </w:r>
      <w:r w:rsidR="00B030C5">
        <w:rPr>
          <w:rFonts w:asciiTheme="majorBidi" w:hAnsiTheme="majorBidi" w:cstheme="majorBidi" w:hint="cs"/>
          <w:sz w:val="30"/>
          <w:szCs w:val="30"/>
          <w:cs/>
        </w:rPr>
        <w:t>ความ</w:t>
      </w:r>
      <w:r w:rsidRPr="00161E24">
        <w:rPr>
          <w:rFonts w:asciiTheme="majorBidi" w:hAnsiTheme="majorBidi" w:cstheme="majorBidi"/>
          <w:sz w:val="30"/>
          <w:szCs w:val="30"/>
          <w:cs/>
        </w:rPr>
        <w:t>เสี่ยงต่อความเสียหายเนื่องจากการเปลี่ยนแปลงสภาพภูมิอากาศและการ</w:t>
      </w:r>
      <w:r w:rsidR="00B030C5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เกิดโรคภัย กลุ่มบริษัทมีกระบวนการติดตามและบรรเทาความเสี่ยงเหล่านี้โดยการสร้างสิ่งแวดล้อมในการเลี้ยง</w:t>
      </w:r>
      <w:r w:rsidR="00B030C5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ให้เหมาะสม</w:t>
      </w:r>
      <w:r w:rsidR="00272C66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มีการตรวจสุขภาพอย่างสม่ำเสมอและการปฏิบัติตามการควบคุมโรคของอุตสาหกรรมที่เกี่ยวข้อง</w:t>
      </w:r>
    </w:p>
    <w:p w14:paraId="79E48FA7" w14:textId="02518AD7" w:rsidR="007071C0" w:rsidRPr="00161E24" w:rsidRDefault="007071C0" w:rsidP="008F64C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เงินลงทุนในบริษัทร่วมและการร่วมค้า</w:t>
      </w:r>
    </w:p>
    <w:p w14:paraId="1B4682E5" w14:textId="1F695F26" w:rsidR="006603C8" w:rsidRPr="00F9636C" w:rsidRDefault="006603C8" w:rsidP="006603C8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46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76"/>
        <w:gridCol w:w="1153"/>
        <w:gridCol w:w="271"/>
        <w:gridCol w:w="1187"/>
        <w:gridCol w:w="271"/>
        <w:gridCol w:w="1170"/>
        <w:gridCol w:w="254"/>
        <w:gridCol w:w="1187"/>
      </w:tblGrid>
      <w:tr w:rsidR="00D62F10" w:rsidRPr="00C57846" w14:paraId="44B9CB69" w14:textId="77777777" w:rsidTr="00516440">
        <w:trPr>
          <w:tblHeader/>
        </w:trPr>
        <w:tc>
          <w:tcPr>
            <w:tcW w:w="2099" w:type="pct"/>
          </w:tcPr>
          <w:p w14:paraId="349A5FC6" w14:textId="77777777" w:rsidR="00D62F10" w:rsidRPr="00B056C3" w:rsidRDefault="00D62F10" w:rsidP="009A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21590D31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05BD79B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0E6B481A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62F10" w:rsidRPr="00C57846" w14:paraId="2AB57A78" w14:textId="77777777" w:rsidTr="00516440">
        <w:trPr>
          <w:tblHeader/>
        </w:trPr>
        <w:tc>
          <w:tcPr>
            <w:tcW w:w="2099" w:type="pct"/>
          </w:tcPr>
          <w:p w14:paraId="26BD5D4D" w14:textId="77777777" w:rsidR="00D62F10" w:rsidRPr="00B056C3" w:rsidRDefault="00D62F10" w:rsidP="009A0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" w:type="pct"/>
            <w:shd w:val="clear" w:color="auto" w:fill="auto"/>
          </w:tcPr>
          <w:p w14:paraId="49B12ADD" w14:textId="648ED4B0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0F2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2CC63C99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C0F8B07" w14:textId="62A791FE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0F2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0B557665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8ABB4EA" w14:textId="65EFC4F2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0F2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" w:type="pct"/>
          </w:tcPr>
          <w:p w14:paraId="1E486601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A7DE48A" w14:textId="13B67793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490F25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62F10" w:rsidRPr="00C57846" w14:paraId="142111FE" w14:textId="77777777" w:rsidTr="00516440">
        <w:trPr>
          <w:trHeight w:val="434"/>
          <w:tblHeader/>
        </w:trPr>
        <w:tc>
          <w:tcPr>
            <w:tcW w:w="2099" w:type="pct"/>
          </w:tcPr>
          <w:p w14:paraId="0F281C7F" w14:textId="77777777" w:rsidR="00D62F10" w:rsidRPr="00B056C3" w:rsidRDefault="00D62F10" w:rsidP="009A0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10D9F1E1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62F10" w:rsidRPr="00927F6F" w14:paraId="578FF325" w14:textId="77777777" w:rsidTr="00516440">
        <w:tc>
          <w:tcPr>
            <w:tcW w:w="2099" w:type="pct"/>
          </w:tcPr>
          <w:p w14:paraId="53BBFB2A" w14:textId="1C55DFAE" w:rsidR="00D62F10" w:rsidRPr="00927F6F" w:rsidRDefault="00D62F10" w:rsidP="009A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9" w:type="pct"/>
          </w:tcPr>
          <w:p w14:paraId="6D9F5571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49DD26E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59E7B8A" w14:textId="46AAD1E9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BF60BBD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2D2AC1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74CDE076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9291178" w14:textId="23A6878C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90F25" w:rsidRPr="00927F6F" w14:paraId="02BF7BE5" w14:textId="77777777" w:rsidTr="00516440">
        <w:tc>
          <w:tcPr>
            <w:tcW w:w="2099" w:type="pct"/>
          </w:tcPr>
          <w:p w14:paraId="486FC861" w14:textId="2572DB12" w:rsidR="00490F25" w:rsidRPr="00927F6F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09" w:type="pct"/>
          </w:tcPr>
          <w:p w14:paraId="03670756" w14:textId="5099D3DE" w:rsidR="00490F25" w:rsidRPr="00927F6F" w:rsidRDefault="00E56A19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255</w:t>
            </w:r>
          </w:p>
        </w:tc>
        <w:tc>
          <w:tcPr>
            <w:tcW w:w="143" w:type="pct"/>
          </w:tcPr>
          <w:p w14:paraId="22911668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315550B" w14:textId="7D0A718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351</w:t>
            </w:r>
          </w:p>
        </w:tc>
        <w:tc>
          <w:tcPr>
            <w:tcW w:w="143" w:type="pct"/>
          </w:tcPr>
          <w:p w14:paraId="546C68DA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DFF5593" w14:textId="05E25AC7" w:rsidR="00490F25" w:rsidRPr="00927F6F" w:rsidRDefault="0016326C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69</w:t>
            </w:r>
          </w:p>
        </w:tc>
        <w:tc>
          <w:tcPr>
            <w:tcW w:w="134" w:type="pct"/>
          </w:tcPr>
          <w:p w14:paraId="2782D533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139D579" w14:textId="37E22ECC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168</w:t>
            </w:r>
          </w:p>
        </w:tc>
      </w:tr>
      <w:tr w:rsidR="00490F25" w:rsidRPr="00927F6F" w14:paraId="4924E1AB" w14:textId="77777777" w:rsidTr="00516440">
        <w:tc>
          <w:tcPr>
            <w:tcW w:w="2099" w:type="pct"/>
          </w:tcPr>
          <w:p w14:paraId="43453E50" w14:textId="26F23876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09" w:type="pct"/>
          </w:tcPr>
          <w:p w14:paraId="52746C30" w14:textId="2FA871B0" w:rsidR="00490F25" w:rsidRPr="00927F6F" w:rsidRDefault="008A276B" w:rsidP="00E56A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63F3A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3" w:type="pct"/>
          </w:tcPr>
          <w:p w14:paraId="57674135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F3D6AF1" w14:textId="148DA19A" w:rsidR="00490F25" w:rsidRPr="00927F6F" w:rsidRDefault="00490F25" w:rsidP="00A7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23C6D79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340B790" w14:textId="2D30C0B7" w:rsidR="00490F25" w:rsidRPr="00927F6F" w:rsidRDefault="0016326C" w:rsidP="00A7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24CEEBC7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137EA51" w14:textId="1817F377" w:rsidR="00490F25" w:rsidRPr="00927F6F" w:rsidRDefault="00490F25" w:rsidP="00A7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0F25" w:rsidRPr="00927F6F" w14:paraId="075D6678" w14:textId="77777777" w:rsidTr="00516440">
        <w:tc>
          <w:tcPr>
            <w:tcW w:w="2099" w:type="pct"/>
          </w:tcPr>
          <w:p w14:paraId="2B43344E" w14:textId="2530CAA2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ส่วนแบ่งขาดทุนจากเงินลงทุนในบริษัทร่วม</w:t>
            </w:r>
          </w:p>
        </w:tc>
        <w:tc>
          <w:tcPr>
            <w:tcW w:w="609" w:type="pct"/>
            <w:shd w:val="clear" w:color="auto" w:fill="auto"/>
          </w:tcPr>
          <w:p w14:paraId="4C3A4BDB" w14:textId="2638E51A" w:rsidR="00490F25" w:rsidRPr="00927F6F" w:rsidRDefault="00E56A19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 w:rsidR="007A65CA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737D013F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1DA5D549" w14:textId="1AD03CBA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454C0">
              <w:rPr>
                <w:rFonts w:asciiTheme="majorBidi" w:hAnsiTheme="majorBidi" w:cstheme="majorBidi"/>
                <w:sz w:val="30"/>
                <w:szCs w:val="30"/>
              </w:rPr>
              <w:t>(96)</w:t>
            </w:r>
          </w:p>
        </w:tc>
        <w:tc>
          <w:tcPr>
            <w:tcW w:w="143" w:type="pct"/>
          </w:tcPr>
          <w:p w14:paraId="7DF40DAF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6BDED4F" w14:textId="4C8857EB" w:rsidR="00490F25" w:rsidRPr="00927F6F" w:rsidRDefault="0016326C" w:rsidP="00A7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0F45B78F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09FA3D9" w14:textId="63B563A6" w:rsidR="00490F25" w:rsidRPr="00927F6F" w:rsidRDefault="00490F25" w:rsidP="00A7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1685D" w:rsidRPr="00927F6F" w14:paraId="462C930F" w14:textId="77777777" w:rsidTr="00B81CA2">
        <w:tc>
          <w:tcPr>
            <w:tcW w:w="2099" w:type="pct"/>
          </w:tcPr>
          <w:p w14:paraId="3CB657C8" w14:textId="7370B019" w:rsidR="00B1685D" w:rsidRDefault="00B1685D" w:rsidP="00B8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609" w:type="pct"/>
          </w:tcPr>
          <w:p w14:paraId="3A527510" w14:textId="77777777" w:rsidR="00B1685D" w:rsidRDefault="00B1685D" w:rsidP="00B8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861C5C0" w14:textId="77777777" w:rsidR="00B1685D" w:rsidRPr="00927F6F" w:rsidRDefault="00B1685D" w:rsidP="00B8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9EC0F8C" w14:textId="77777777" w:rsidR="00B1685D" w:rsidRDefault="00B1685D" w:rsidP="00B8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01D3B8F" w14:textId="77777777" w:rsidR="00B1685D" w:rsidRPr="00927F6F" w:rsidRDefault="00B1685D" w:rsidP="00B8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C82C4A6" w14:textId="77777777" w:rsidR="00B1685D" w:rsidRDefault="00B1685D" w:rsidP="00B8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1FBEFD22" w14:textId="77777777" w:rsidR="00B1685D" w:rsidRPr="00927F6F" w:rsidRDefault="00B1685D" w:rsidP="00B8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D01B93F" w14:textId="77777777" w:rsidR="00B1685D" w:rsidRDefault="00B1685D" w:rsidP="00B8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1685D" w:rsidRPr="00927F6F" w14:paraId="30DFEE82" w14:textId="77777777" w:rsidTr="00B81CA2">
        <w:tc>
          <w:tcPr>
            <w:tcW w:w="2099" w:type="pct"/>
          </w:tcPr>
          <w:p w14:paraId="40695317" w14:textId="49D80800" w:rsidR="00B1685D" w:rsidRPr="00161E24" w:rsidRDefault="00B1685D" w:rsidP="00B81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609" w:type="pct"/>
          </w:tcPr>
          <w:p w14:paraId="23A56F4D" w14:textId="77777777" w:rsidR="00B1685D" w:rsidRDefault="00B1685D" w:rsidP="00B8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</w:t>
            </w:r>
          </w:p>
        </w:tc>
        <w:tc>
          <w:tcPr>
            <w:tcW w:w="143" w:type="pct"/>
          </w:tcPr>
          <w:p w14:paraId="1CAB9D90" w14:textId="77777777" w:rsidR="00B1685D" w:rsidRPr="00927F6F" w:rsidRDefault="00B1685D" w:rsidP="00B8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EC866D0" w14:textId="77777777" w:rsidR="00B1685D" w:rsidRDefault="00B1685D" w:rsidP="00B8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3" w:type="pct"/>
          </w:tcPr>
          <w:p w14:paraId="691D4108" w14:textId="77777777" w:rsidR="00B1685D" w:rsidRPr="00927F6F" w:rsidRDefault="00B1685D" w:rsidP="00B8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254B955" w14:textId="77777777" w:rsidR="00B1685D" w:rsidRDefault="00B1685D" w:rsidP="00B8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2756BB29" w14:textId="77777777" w:rsidR="00B1685D" w:rsidRPr="00927F6F" w:rsidRDefault="00B1685D" w:rsidP="00B8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556E019" w14:textId="77777777" w:rsidR="00B1685D" w:rsidRDefault="00B1685D" w:rsidP="00B81C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90F25" w:rsidRPr="00927F6F" w14:paraId="72BA5843" w14:textId="77777777" w:rsidTr="00516440">
        <w:tc>
          <w:tcPr>
            <w:tcW w:w="2099" w:type="pct"/>
          </w:tcPr>
          <w:p w14:paraId="190D2CAB" w14:textId="71D901F1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29775332" w14:textId="38D5970E" w:rsidR="00490F25" w:rsidRPr="00927F6F" w:rsidRDefault="00E56A19" w:rsidP="00A7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61BF6C0B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7A0DBC2" w14:textId="0BD687A1" w:rsidR="00490F25" w:rsidRPr="00927F6F" w:rsidRDefault="00490F25" w:rsidP="00A7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411B5B52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18B3B52" w14:textId="40A8AB17" w:rsidR="00490F25" w:rsidRPr="00927F6F" w:rsidRDefault="0016326C" w:rsidP="00A7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656F8D28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387259B" w14:textId="23DE935B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(99)</w:t>
            </w:r>
          </w:p>
        </w:tc>
      </w:tr>
      <w:tr w:rsidR="00490F25" w:rsidRPr="00927F6F" w14:paraId="6F8597DE" w14:textId="77777777" w:rsidTr="00516440">
        <w:tc>
          <w:tcPr>
            <w:tcW w:w="2099" w:type="pct"/>
          </w:tcPr>
          <w:p w14:paraId="48A4B35B" w14:textId="73201D73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18146" w14:textId="05CDEEB5" w:rsidR="00490F25" w:rsidRPr="00402890" w:rsidRDefault="00E56A19" w:rsidP="00063F3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063F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43</w:t>
            </w:r>
          </w:p>
        </w:tc>
        <w:tc>
          <w:tcPr>
            <w:tcW w:w="143" w:type="pct"/>
          </w:tcPr>
          <w:p w14:paraId="104944C2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5DF705C" w14:textId="57AE7C7E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3" w:type="pct"/>
          </w:tcPr>
          <w:p w14:paraId="47E667DE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D2B7F72" w14:textId="31554DD3" w:rsidR="00490F25" w:rsidRPr="003E110E" w:rsidRDefault="0016326C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69</w:t>
            </w:r>
          </w:p>
        </w:tc>
        <w:tc>
          <w:tcPr>
            <w:tcW w:w="134" w:type="pct"/>
          </w:tcPr>
          <w:p w14:paraId="38C5236A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DEC5BAB" w14:textId="0637BD03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E1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3E1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3E1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3E110E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69</w:t>
            </w:r>
            <w:r w:rsidRPr="003E1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</w:tr>
      <w:tr w:rsidR="00490F25" w:rsidRPr="00927F6F" w14:paraId="00C1ED04" w14:textId="77777777" w:rsidTr="00516440">
        <w:tc>
          <w:tcPr>
            <w:tcW w:w="2099" w:type="pct"/>
          </w:tcPr>
          <w:p w14:paraId="2D288063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05D2198E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82B09EA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56285217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3E20E66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724F5B48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696DDF80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37242591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0F25" w:rsidRPr="00927F6F" w14:paraId="48D32D31" w14:textId="77777777" w:rsidTr="00516440">
        <w:tc>
          <w:tcPr>
            <w:tcW w:w="2099" w:type="pct"/>
          </w:tcPr>
          <w:p w14:paraId="7FD2D795" w14:textId="687999EC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9" w:type="pct"/>
          </w:tcPr>
          <w:p w14:paraId="56A56331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1DB3694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1C99531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D6D794D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BD36C98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08F9D319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3240B52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90F25" w:rsidRPr="00927F6F" w14:paraId="526C4C94" w14:textId="77777777" w:rsidTr="00516440">
        <w:tc>
          <w:tcPr>
            <w:tcW w:w="2099" w:type="pct"/>
          </w:tcPr>
          <w:p w14:paraId="699F0EFA" w14:textId="1FC2B07F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09" w:type="pct"/>
          </w:tcPr>
          <w:p w14:paraId="160E6E28" w14:textId="47A07D4B" w:rsidR="00490F25" w:rsidRPr="00927F6F" w:rsidRDefault="00E56A19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1,090</w:t>
            </w:r>
          </w:p>
        </w:tc>
        <w:tc>
          <w:tcPr>
            <w:tcW w:w="143" w:type="pct"/>
          </w:tcPr>
          <w:p w14:paraId="42A4A622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18649A2" w14:textId="5AC76EE2" w:rsidR="00490F25" w:rsidRPr="00927F6F" w:rsidRDefault="00490F25" w:rsidP="001379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1,099</w:t>
            </w:r>
          </w:p>
        </w:tc>
        <w:tc>
          <w:tcPr>
            <w:tcW w:w="143" w:type="pct"/>
          </w:tcPr>
          <w:p w14:paraId="57C3992D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5D83E93" w14:textId="7262972B" w:rsidR="00490F25" w:rsidRPr="00927F6F" w:rsidRDefault="0016326C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976</w:t>
            </w:r>
          </w:p>
        </w:tc>
        <w:tc>
          <w:tcPr>
            <w:tcW w:w="134" w:type="pct"/>
          </w:tcPr>
          <w:p w14:paraId="53E53E1B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C8C6E33" w14:textId="70971FCA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976</w:t>
            </w:r>
          </w:p>
        </w:tc>
      </w:tr>
      <w:tr w:rsidR="00490F25" w:rsidRPr="00927F6F" w14:paraId="475D7DE1" w14:textId="77777777" w:rsidTr="00516440">
        <w:tc>
          <w:tcPr>
            <w:tcW w:w="2099" w:type="pct"/>
          </w:tcPr>
          <w:p w14:paraId="17E2A122" w14:textId="68B2E90B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09" w:type="pct"/>
            <w:shd w:val="clear" w:color="auto" w:fill="auto"/>
          </w:tcPr>
          <w:p w14:paraId="6C4C5377" w14:textId="0CEDDDB8" w:rsidR="00490F25" w:rsidRPr="00927F6F" w:rsidRDefault="008A276B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43" w:type="pct"/>
          </w:tcPr>
          <w:p w14:paraId="472AEC53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4B8FBCD" w14:textId="031B3A51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143" w:type="pct"/>
          </w:tcPr>
          <w:p w14:paraId="57A0C488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DA0862C" w14:textId="559AD0FA" w:rsidR="00490F25" w:rsidRPr="00927F6F" w:rsidRDefault="0016326C" w:rsidP="00A7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22482DFD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618FAE2" w14:textId="7E5C02FB" w:rsidR="00490F25" w:rsidRPr="00927F6F" w:rsidRDefault="00490F25" w:rsidP="00A7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0F25" w:rsidRPr="00927F6F" w14:paraId="10EA98DC" w14:textId="77777777" w:rsidTr="00516440">
        <w:tc>
          <w:tcPr>
            <w:tcW w:w="2099" w:type="pct"/>
          </w:tcPr>
          <w:p w14:paraId="6106F174" w14:textId="12F6D743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6269EC32" w14:textId="1425784E" w:rsidR="00490F25" w:rsidRPr="00927F6F" w:rsidRDefault="00E56A19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(122)</w:t>
            </w:r>
          </w:p>
        </w:tc>
        <w:tc>
          <w:tcPr>
            <w:tcW w:w="143" w:type="pct"/>
          </w:tcPr>
          <w:p w14:paraId="14971A13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3D01190" w14:textId="7254214A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(142)</w:t>
            </w:r>
          </w:p>
        </w:tc>
        <w:tc>
          <w:tcPr>
            <w:tcW w:w="143" w:type="pct"/>
          </w:tcPr>
          <w:p w14:paraId="603E7FCD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8B9C80B" w14:textId="5652FECD" w:rsidR="00490F25" w:rsidRPr="00927F6F" w:rsidRDefault="0016326C" w:rsidP="00A7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6A3C2F67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1F3615B" w14:textId="1E2BA941" w:rsidR="00490F25" w:rsidRPr="00927F6F" w:rsidRDefault="00490F25" w:rsidP="00A72C7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90F25" w:rsidRPr="00927F6F" w14:paraId="23B56263" w14:textId="77777777" w:rsidTr="00516440">
        <w:tc>
          <w:tcPr>
            <w:tcW w:w="2099" w:type="pct"/>
          </w:tcPr>
          <w:p w14:paraId="5E7A8876" w14:textId="008C3D98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1DD20EAE" w14:textId="34D81EE1" w:rsidR="00490F25" w:rsidRPr="00402890" w:rsidRDefault="00E56A19" w:rsidP="008A27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</w:t>
            </w:r>
            <w:r w:rsidR="008A27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1E89EDB3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C70A041" w14:textId="039A3948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028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1,090</w:t>
            </w:r>
          </w:p>
        </w:tc>
        <w:tc>
          <w:tcPr>
            <w:tcW w:w="143" w:type="pct"/>
          </w:tcPr>
          <w:p w14:paraId="77C0A83D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35032911" w14:textId="22FE8F57" w:rsidR="00490F25" w:rsidRPr="003E110E" w:rsidRDefault="0016326C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976</w:t>
            </w:r>
          </w:p>
        </w:tc>
        <w:tc>
          <w:tcPr>
            <w:tcW w:w="134" w:type="pct"/>
          </w:tcPr>
          <w:p w14:paraId="554B4339" w14:textId="77777777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35EB793" w14:textId="4B155600" w:rsidR="00490F25" w:rsidRPr="00927F6F" w:rsidRDefault="00490F25" w:rsidP="00490F2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E1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3E1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3E1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3E110E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976</w:t>
            </w:r>
            <w:r w:rsidRPr="003E11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14:paraId="349C2E2C" w14:textId="77777777" w:rsidR="00A70561" w:rsidRPr="00F9476D" w:rsidRDefault="00A70561" w:rsidP="009A0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528166E" w14:textId="6A056E20" w:rsidR="00B811D2" w:rsidRDefault="00FA7172" w:rsidP="009A0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spacing w:line="240" w:lineRule="auto"/>
        <w:ind w:left="558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7D765E">
        <w:rPr>
          <w:rFonts w:asciiTheme="majorBidi" w:hAnsiTheme="majorBidi" w:cstheme="majorBidi" w:hint="cs"/>
          <w:spacing w:val="-4"/>
          <w:sz w:val="30"/>
          <w:szCs w:val="30"/>
          <w:cs/>
        </w:rPr>
        <w:t>ในเดือน</w:t>
      </w:r>
      <w:r w:rsidR="000C7723">
        <w:rPr>
          <w:rFonts w:asciiTheme="majorBidi" w:hAnsiTheme="majorBidi" w:cstheme="majorBidi" w:hint="cs"/>
          <w:spacing w:val="-4"/>
          <w:sz w:val="30"/>
          <w:szCs w:val="30"/>
          <w:cs/>
        </w:rPr>
        <w:t>มีนาคม</w:t>
      </w:r>
      <w:r w:rsidR="000C7723" w:rsidRPr="007D765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7D765E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FC4BEC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7D765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7D765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="00F230E3" w:rsidRPr="007D765E">
        <w:rPr>
          <w:rFonts w:asciiTheme="majorBidi" w:hAnsiTheme="majorBidi" w:cstheme="majorBidi" w:hint="cs"/>
          <w:spacing w:val="-4"/>
          <w:sz w:val="30"/>
          <w:szCs w:val="30"/>
          <w:cs/>
        </w:rPr>
        <w:t>ย่อยแห่งหนึ่ง</w:t>
      </w:r>
      <w:r w:rsidRPr="007D765E">
        <w:rPr>
          <w:rFonts w:asciiTheme="majorBidi" w:hAnsiTheme="majorBidi" w:cstheme="majorBidi" w:hint="cs"/>
          <w:spacing w:val="-4"/>
          <w:sz w:val="30"/>
          <w:szCs w:val="30"/>
          <w:cs/>
        </w:rPr>
        <w:t>ได้</w:t>
      </w:r>
      <w:r w:rsidR="008F2587">
        <w:rPr>
          <w:rFonts w:asciiTheme="majorBidi" w:hAnsiTheme="majorBidi" w:cstheme="majorBidi" w:hint="cs"/>
          <w:spacing w:val="-4"/>
          <w:sz w:val="30"/>
          <w:szCs w:val="30"/>
          <w:cs/>
        </w:rPr>
        <w:t>จ่ายชำระค่า</w:t>
      </w:r>
      <w:r w:rsidRPr="007D765E">
        <w:rPr>
          <w:rFonts w:asciiTheme="majorBidi" w:hAnsiTheme="majorBidi" w:cstheme="majorBidi" w:hint="cs"/>
          <w:spacing w:val="-4"/>
          <w:sz w:val="30"/>
          <w:szCs w:val="30"/>
          <w:cs/>
        </w:rPr>
        <w:t>หุ้นสามัญ</w:t>
      </w:r>
      <w:r w:rsidR="008F2587">
        <w:rPr>
          <w:rFonts w:asciiTheme="majorBidi" w:hAnsiTheme="majorBidi" w:cstheme="majorBidi" w:hint="cs"/>
          <w:spacing w:val="-4"/>
          <w:sz w:val="30"/>
          <w:szCs w:val="30"/>
          <w:cs/>
        </w:rPr>
        <w:t>เพิ่มทุนจดทะเบียนของ</w:t>
      </w:r>
      <w:r w:rsidR="00F3252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 เคอรี่ </w:t>
      </w:r>
      <w:r w:rsidR="00B030C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เอ็กซ์เพรส </w:t>
      </w:r>
      <w:r w:rsidR="008F2587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F3252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เบทาโกร จำกัด </w:t>
      </w:r>
      <w:r w:rsidR="00F32526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F32526">
        <w:rPr>
          <w:rFonts w:asciiTheme="majorBidi" w:hAnsiTheme="majorBidi" w:cstheme="majorBidi" w:hint="cs"/>
          <w:spacing w:val="-4"/>
          <w:sz w:val="30"/>
          <w:szCs w:val="30"/>
          <w:cs/>
        </w:rPr>
        <w:t>เดิมชื่อ</w:t>
      </w:r>
      <w:r w:rsidRPr="007D765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 เคอรี่ เบทาโกร จำกัด</w:t>
      </w:r>
      <w:r w:rsidR="00F32526">
        <w:rPr>
          <w:rFonts w:asciiTheme="majorBidi" w:hAnsiTheme="majorBidi" w:cstheme="majorBidi" w:hint="cs"/>
          <w:spacing w:val="-4"/>
          <w:sz w:val="30"/>
          <w:szCs w:val="30"/>
          <w:cs/>
        </w:rPr>
        <w:t>)</w:t>
      </w:r>
      <w:r w:rsidRPr="007D765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ร้อยละ </w:t>
      </w:r>
      <w:r w:rsidRPr="007D765E">
        <w:rPr>
          <w:rFonts w:asciiTheme="majorBidi" w:hAnsiTheme="majorBidi" w:cstheme="majorBidi"/>
          <w:spacing w:val="-4"/>
          <w:sz w:val="30"/>
          <w:szCs w:val="30"/>
        </w:rPr>
        <w:t xml:space="preserve">40 </w:t>
      </w:r>
      <w:r w:rsidRPr="007D765E">
        <w:rPr>
          <w:rFonts w:asciiTheme="majorBidi" w:hAnsiTheme="majorBidi" w:cstheme="majorBidi" w:hint="cs"/>
          <w:spacing w:val="-4"/>
          <w:sz w:val="30"/>
          <w:szCs w:val="30"/>
          <w:cs/>
        </w:rPr>
        <w:t>เป็นจำนวน</w:t>
      </w:r>
      <w:r w:rsidRPr="000C7723">
        <w:rPr>
          <w:rFonts w:asciiTheme="majorBidi" w:hAnsiTheme="majorBidi" w:cstheme="majorBidi" w:hint="cs"/>
          <w:spacing w:val="-4"/>
          <w:sz w:val="30"/>
          <w:szCs w:val="30"/>
          <w:cs/>
        </w:rPr>
        <w:t>เงิน</w:t>
      </w:r>
      <w:r w:rsidRPr="000C7723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รวม </w:t>
      </w:r>
      <w:r w:rsidR="00FC4BEC" w:rsidRPr="000C7723">
        <w:rPr>
          <w:rFonts w:asciiTheme="majorBidi" w:hAnsiTheme="majorBidi" w:cstheme="majorBidi"/>
          <w:spacing w:val="-2"/>
          <w:sz w:val="30"/>
          <w:szCs w:val="30"/>
        </w:rPr>
        <w:t xml:space="preserve">12 </w:t>
      </w:r>
      <w:r w:rsidRPr="000C7723">
        <w:rPr>
          <w:rFonts w:asciiTheme="majorBidi" w:hAnsiTheme="majorBidi" w:cstheme="majorBidi" w:hint="cs"/>
          <w:spacing w:val="-2"/>
          <w:sz w:val="30"/>
          <w:szCs w:val="30"/>
          <w:cs/>
        </w:rPr>
        <w:t>ล้า</w:t>
      </w:r>
      <w:r w:rsidR="003177C3" w:rsidRPr="000C7723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0C7723">
        <w:rPr>
          <w:rFonts w:asciiTheme="majorBidi" w:hAnsiTheme="majorBidi" w:cstheme="majorBidi" w:hint="cs"/>
          <w:spacing w:val="-2"/>
          <w:sz w:val="30"/>
          <w:szCs w:val="30"/>
          <w:cs/>
        </w:rPr>
        <w:t>บาท</w:t>
      </w:r>
      <w:r w:rsidR="00C2098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36B35">
        <w:rPr>
          <w:rFonts w:asciiTheme="majorBidi" w:hAnsiTheme="majorBidi" w:cstheme="majorBidi" w:hint="cs"/>
          <w:sz w:val="30"/>
          <w:szCs w:val="30"/>
          <w:cs/>
        </w:rPr>
        <w:t>ซึ่งบริษัทรับรู้รายการเป็นบริษัทร่วม เนื่องจากกลุ่มบริษัทมีอิทธิพลอย่างมีนัยสำคัญกับบริษัทร่วม</w:t>
      </w:r>
    </w:p>
    <w:p w14:paraId="622B9D1F" w14:textId="77777777" w:rsidR="00D62F10" w:rsidRDefault="00D62F10" w:rsidP="00224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0553B5F7" w14:textId="7AAB4660" w:rsidR="00B030C5" w:rsidRPr="00572C4F" w:rsidRDefault="00B030C5" w:rsidP="00224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spacing w:line="240" w:lineRule="auto"/>
        <w:ind w:left="558"/>
        <w:jc w:val="thaiDistribute"/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  <w:r w:rsidRPr="00467357">
        <w:rPr>
          <w:rFonts w:asciiTheme="majorBidi" w:hAnsiTheme="majorBidi" w:cstheme="majorBidi"/>
          <w:sz w:val="30"/>
          <w:szCs w:val="30"/>
          <w:cs/>
        </w:rPr>
        <w:t>ใน</w:t>
      </w:r>
      <w:r w:rsidRPr="00467357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</w:t>
      </w:r>
      <w:r w:rsidRPr="00467357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467357">
        <w:rPr>
          <w:rFonts w:asciiTheme="majorBidi" w:hAnsiTheme="majorBidi" w:cstheme="majorBidi"/>
          <w:sz w:val="30"/>
          <w:szCs w:val="30"/>
        </w:rPr>
        <w:t xml:space="preserve">2567 </w:t>
      </w:r>
      <w:r w:rsidRPr="00467357">
        <w:rPr>
          <w:rFonts w:asciiTheme="majorBidi" w:hAnsiTheme="majorBidi" w:cstheme="majorBidi" w:hint="cs"/>
          <w:sz w:val="30"/>
          <w:szCs w:val="30"/>
          <w:cs/>
        </w:rPr>
        <w:t>ที่ประชุมวิ</w:t>
      </w:r>
      <w:r w:rsidR="007843A6">
        <w:rPr>
          <w:rFonts w:asciiTheme="majorBidi" w:hAnsiTheme="majorBidi" w:cstheme="majorBidi" w:hint="cs"/>
          <w:sz w:val="30"/>
          <w:szCs w:val="30"/>
          <w:cs/>
        </w:rPr>
        <w:t>ส</w:t>
      </w:r>
      <w:r w:rsidRPr="00467357">
        <w:rPr>
          <w:rFonts w:asciiTheme="majorBidi" w:hAnsiTheme="majorBidi" w:cstheme="majorBidi" w:hint="cs"/>
          <w:sz w:val="30"/>
          <w:szCs w:val="30"/>
          <w:cs/>
        </w:rPr>
        <w:t>ามัญผู้ถือหุ้น</w:t>
      </w:r>
      <w:r w:rsidR="007843A6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7843A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 เคอรี่ เอ็กซ์เพรส เบทาโกร จำกัด </w:t>
      </w:r>
      <w:r w:rsidRPr="00467357">
        <w:rPr>
          <w:rFonts w:asciiTheme="majorBidi" w:hAnsiTheme="majorBidi" w:cstheme="majorBidi" w:hint="cs"/>
          <w:sz w:val="30"/>
          <w:szCs w:val="30"/>
          <w:cs/>
        </w:rPr>
        <w:t>ได้มี</w:t>
      </w:r>
      <w:r w:rsidRPr="00467357">
        <w:rPr>
          <w:rFonts w:asciiTheme="majorBidi" w:hAnsiTheme="majorBidi" w:cstheme="majorBidi"/>
          <w:sz w:val="30"/>
          <w:szCs w:val="30"/>
          <w:cs/>
        </w:rPr>
        <w:t>มติ</w:t>
      </w:r>
      <w:r w:rsidRPr="00467357">
        <w:rPr>
          <w:rFonts w:asciiTheme="majorBidi" w:hAnsiTheme="majorBidi" w:cstheme="majorBidi" w:hint="cs"/>
          <w:sz w:val="30"/>
          <w:szCs w:val="30"/>
          <w:cs/>
        </w:rPr>
        <w:t>อนุมัติ</w:t>
      </w:r>
      <w:r w:rsidRPr="00572C4F">
        <w:rPr>
          <w:rFonts w:asciiTheme="majorBidi" w:hAnsiTheme="majorBidi" w:cstheme="majorBidi" w:hint="cs"/>
          <w:sz w:val="30"/>
          <w:szCs w:val="30"/>
          <w:cs/>
        </w:rPr>
        <w:t xml:space="preserve">การเพิ่มทุนจดทะเบียนบริษัท เคอรี่ เอ็กซ์เพรส เบทาโกร จำกัด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ซึ่งเป็นบริษัทร่วม </w:t>
      </w:r>
      <w:r w:rsidR="00834995" w:rsidRPr="00572C4F">
        <w:rPr>
          <w:rFonts w:asciiTheme="majorBidi" w:hAnsiTheme="majorBidi" w:cstheme="majorBidi" w:hint="cs"/>
          <w:sz w:val="30"/>
          <w:szCs w:val="30"/>
          <w:cs/>
        </w:rPr>
        <w:t>จำนวนเงิน</w:t>
      </w:r>
      <w:r w:rsidR="00834995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="00834995" w:rsidRPr="00572C4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34995" w:rsidRPr="00572C4F">
        <w:rPr>
          <w:rFonts w:asciiTheme="majorBidi" w:hAnsiTheme="majorBidi" w:cstheme="majorBidi"/>
          <w:sz w:val="30"/>
          <w:szCs w:val="30"/>
        </w:rPr>
        <w:t xml:space="preserve">30 </w:t>
      </w:r>
      <w:r w:rsidR="00834995" w:rsidRPr="00572C4F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834995">
        <w:rPr>
          <w:rFonts w:asciiTheme="majorBidi" w:hAnsiTheme="majorBidi" w:cstheme="majorBidi" w:hint="cs"/>
          <w:sz w:val="30"/>
          <w:szCs w:val="30"/>
          <w:cs/>
        </w:rPr>
        <w:t xml:space="preserve"> ในการนี้ บริษัทได้เพิ่มทุนตามสัดส่วนการถือหุ้น</w:t>
      </w:r>
      <w:r w:rsidR="00E67296" w:rsidRPr="007D765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ร้อยละ </w:t>
      </w:r>
      <w:r w:rsidR="00E67296" w:rsidRPr="007D765E">
        <w:rPr>
          <w:rFonts w:asciiTheme="majorBidi" w:hAnsiTheme="majorBidi" w:cstheme="majorBidi"/>
          <w:spacing w:val="-4"/>
          <w:sz w:val="30"/>
          <w:szCs w:val="30"/>
        </w:rPr>
        <w:t xml:space="preserve">40 </w:t>
      </w:r>
      <w:r w:rsidR="00834995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 </w:t>
      </w:r>
      <w:r w:rsidR="00834995">
        <w:rPr>
          <w:rFonts w:asciiTheme="majorBidi" w:hAnsiTheme="majorBidi" w:cstheme="majorBidi"/>
          <w:sz w:val="30"/>
          <w:szCs w:val="30"/>
        </w:rPr>
        <w:t>12</w:t>
      </w:r>
      <w:r w:rsidR="00834995">
        <w:rPr>
          <w:rFonts w:asciiTheme="majorBidi" w:hAnsiTheme="majorBidi" w:cstheme="majorBidi" w:hint="cs"/>
          <w:sz w:val="30"/>
          <w:szCs w:val="30"/>
          <w:cs/>
        </w:rPr>
        <w:t xml:space="preserve"> ล้านบาท</w:t>
      </w:r>
    </w:p>
    <w:p w14:paraId="718E33C1" w14:textId="77777777" w:rsidR="00B030C5" w:rsidRDefault="00B030C5" w:rsidP="00224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6A87E77B" w14:textId="1EC1BD8C" w:rsidR="00B030C5" w:rsidRPr="00161E24" w:rsidRDefault="00B030C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2"/>
          <w:sz w:val="30"/>
          <w:szCs w:val="30"/>
          <w:cs/>
        </w:rPr>
        <w:sectPr w:rsidR="00B030C5" w:rsidRPr="00161E24" w:rsidSect="00291A24">
          <w:headerReference w:type="default" r:id="rId10"/>
          <w:footerReference w:type="default" r:id="rId11"/>
          <w:pgSz w:w="11909" w:h="16834" w:code="9"/>
          <w:pgMar w:top="835" w:right="1109" w:bottom="576" w:left="1152" w:header="720" w:footer="720" w:gutter="0"/>
          <w:pgNumType w:start="18"/>
          <w:cols w:space="720"/>
        </w:sectPr>
      </w:pPr>
    </w:p>
    <w:p w14:paraId="7AC854B6" w14:textId="725C1858" w:rsidR="007071C0" w:rsidRPr="00161E24" w:rsidRDefault="007071C0" w:rsidP="00E96A7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เงินลงทุนในบริษัทร่วมและการร่วมค้า ณ วันที่ </w:t>
      </w:r>
      <w:r w:rsidR="000C58DB" w:rsidRPr="00161E24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161E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และเงินปันผลรับสำหรับแต่ละปี </w:t>
      </w: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</w:p>
    <w:p w14:paraId="6D8E16D1" w14:textId="77777777" w:rsidR="00025A16" w:rsidRPr="000E29F3" w:rsidRDefault="00025A16" w:rsidP="007071C0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tbl>
      <w:tblPr>
        <w:tblW w:w="14657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699"/>
        <w:gridCol w:w="720"/>
        <w:gridCol w:w="718"/>
        <w:gridCol w:w="180"/>
        <w:gridCol w:w="720"/>
        <w:gridCol w:w="180"/>
        <w:gridCol w:w="810"/>
        <w:gridCol w:w="183"/>
        <w:gridCol w:w="807"/>
        <w:gridCol w:w="180"/>
        <w:gridCol w:w="810"/>
        <w:gridCol w:w="180"/>
        <w:gridCol w:w="810"/>
        <w:gridCol w:w="180"/>
        <w:gridCol w:w="810"/>
        <w:gridCol w:w="181"/>
        <w:gridCol w:w="809"/>
        <w:gridCol w:w="180"/>
        <w:gridCol w:w="810"/>
        <w:gridCol w:w="180"/>
        <w:gridCol w:w="810"/>
      </w:tblGrid>
      <w:tr w:rsidR="00964367" w:rsidRPr="00161E24" w14:paraId="56B43830" w14:textId="77777777" w:rsidTr="00025204">
        <w:trPr>
          <w:cantSplit/>
        </w:trPr>
        <w:tc>
          <w:tcPr>
            <w:tcW w:w="2700" w:type="dxa"/>
            <w:shd w:val="clear" w:color="auto" w:fill="auto"/>
          </w:tcPr>
          <w:p w14:paraId="7736AF16" w14:textId="77777777" w:rsidR="00964367" w:rsidRPr="00025A16" w:rsidRDefault="00964367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07E7C5B9" w14:textId="77777777" w:rsidR="00964367" w:rsidRPr="00025A16" w:rsidRDefault="00964367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198FEE1" w14:textId="77777777" w:rsidR="00964367" w:rsidRDefault="00964367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8" w:type="dxa"/>
            <w:gridSpan w:val="19"/>
          </w:tcPr>
          <w:p w14:paraId="7428A7A4" w14:textId="08A30E6C" w:rsidR="00964367" w:rsidRPr="00964367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025A16" w:rsidRPr="00161E24" w14:paraId="23C68512" w14:textId="77777777" w:rsidTr="00025204">
        <w:trPr>
          <w:cantSplit/>
        </w:trPr>
        <w:tc>
          <w:tcPr>
            <w:tcW w:w="2700" w:type="dxa"/>
            <w:shd w:val="clear" w:color="auto" w:fill="auto"/>
          </w:tcPr>
          <w:p w14:paraId="288594AC" w14:textId="77777777" w:rsidR="00025A16" w:rsidRPr="00025A16" w:rsidRDefault="00025A16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27A53FFC" w14:textId="77777777" w:rsidR="00025A16" w:rsidRPr="00025A16" w:rsidRDefault="00025A16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994748D" w14:textId="6016985A" w:rsidR="00025A16" w:rsidRPr="00025A16" w:rsidRDefault="00964367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ประเภท</w:t>
            </w:r>
          </w:p>
        </w:tc>
        <w:tc>
          <w:tcPr>
            <w:tcW w:w="718" w:type="dxa"/>
          </w:tcPr>
          <w:p w14:paraId="1F47FC13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79E16E2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6E0957E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0D40839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14C3985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64474961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</w:tcPr>
          <w:p w14:paraId="1DD6F292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A24924B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80D3D7C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FC89A6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93989B5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F64CDE1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93B0495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782BABC8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3E6A07D3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BB0059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5090FE1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B2F166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6E3948B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25A16" w:rsidRPr="00161E24" w14:paraId="4728594C" w14:textId="77777777" w:rsidTr="00025204">
        <w:trPr>
          <w:cantSplit/>
        </w:trPr>
        <w:tc>
          <w:tcPr>
            <w:tcW w:w="2700" w:type="dxa"/>
            <w:shd w:val="clear" w:color="auto" w:fill="auto"/>
          </w:tcPr>
          <w:p w14:paraId="208FC2EE" w14:textId="77777777" w:rsidR="00025A16" w:rsidRPr="00025A16" w:rsidRDefault="00025A16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4635D8C3" w14:textId="77777777" w:rsidR="00025A16" w:rsidRPr="00025A16" w:rsidRDefault="00025A16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AC98270" w14:textId="2FCA5ABC" w:rsidR="00025A16" w:rsidRPr="00025A16" w:rsidRDefault="00964367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ที่ดำเนิน</w:t>
            </w:r>
          </w:p>
        </w:tc>
        <w:tc>
          <w:tcPr>
            <w:tcW w:w="718" w:type="dxa"/>
          </w:tcPr>
          <w:p w14:paraId="3F9DD51C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5056585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B146AB1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94DFE2A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01C6063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5BAA623F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</w:tcPr>
          <w:p w14:paraId="3287F224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4611C7B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C8E6683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DFF8289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E3F9E89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9B19C4D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DC60817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61315D8E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3DDEEC86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24A5A6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4F3AA66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DCBD68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95B1B05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64367" w:rsidRPr="00161E24" w14:paraId="4AC44284" w14:textId="77777777" w:rsidTr="00025204">
        <w:trPr>
          <w:cantSplit/>
        </w:trPr>
        <w:tc>
          <w:tcPr>
            <w:tcW w:w="2700" w:type="dxa"/>
            <w:shd w:val="clear" w:color="auto" w:fill="auto"/>
          </w:tcPr>
          <w:p w14:paraId="70975026" w14:textId="77777777" w:rsidR="00964367" w:rsidRPr="00025A16" w:rsidRDefault="00964367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77EAAE86" w14:textId="72810452" w:rsidR="00964367" w:rsidRPr="00025A16" w:rsidRDefault="00964367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ประเภทธุรกิจ</w:t>
            </w:r>
          </w:p>
        </w:tc>
        <w:tc>
          <w:tcPr>
            <w:tcW w:w="720" w:type="dxa"/>
          </w:tcPr>
          <w:p w14:paraId="01363A1A" w14:textId="7C157FD9" w:rsidR="00964367" w:rsidRPr="00025A16" w:rsidRDefault="00964367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ธุรกิจ</w:t>
            </w:r>
          </w:p>
        </w:tc>
        <w:tc>
          <w:tcPr>
            <w:tcW w:w="1618" w:type="dxa"/>
            <w:gridSpan w:val="3"/>
          </w:tcPr>
          <w:p w14:paraId="228389FD" w14:textId="54AE6FF4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B5178E7" w14:textId="77777777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1E4EA481" w14:textId="5F6539B2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80" w:type="dxa"/>
          </w:tcPr>
          <w:p w14:paraId="4A09B4D7" w14:textId="77777777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70B0B39A" w14:textId="54E962F1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วิธีราคาทุน</w:t>
            </w:r>
          </w:p>
        </w:tc>
        <w:tc>
          <w:tcPr>
            <w:tcW w:w="180" w:type="dxa"/>
          </w:tcPr>
          <w:p w14:paraId="45E70C63" w14:textId="77777777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3C0B8F2E" w14:textId="42F714E9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มูลค่าตามวิธีส่วนได้เสีย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2280A783" w14:textId="77777777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46ABE02F" w14:textId="5F4BF91B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025A16" w:rsidRPr="00161E24" w14:paraId="55CDF4B7" w14:textId="365152CD" w:rsidTr="00025204">
        <w:trPr>
          <w:cantSplit/>
        </w:trPr>
        <w:tc>
          <w:tcPr>
            <w:tcW w:w="2700" w:type="dxa"/>
            <w:shd w:val="clear" w:color="auto" w:fill="auto"/>
          </w:tcPr>
          <w:p w14:paraId="01462A02" w14:textId="77777777" w:rsidR="00025A16" w:rsidRPr="00025A16" w:rsidRDefault="00025A16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7BC63E3A" w14:textId="77777777" w:rsidR="00025A16" w:rsidRPr="00025A16" w:rsidRDefault="00025A16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F4E3D6A" w14:textId="77777777" w:rsidR="00025A16" w:rsidRPr="00025A16" w:rsidRDefault="00025A16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8" w:type="dxa"/>
          </w:tcPr>
          <w:p w14:paraId="17ABAD98" w14:textId="5456DF5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490F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02F6E5F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26A9F74C" w14:textId="080F4994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490F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6180EEB5" w14:textId="6F6D6676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A527643" w14:textId="3A82ADE0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490F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3" w:type="dxa"/>
            <w:shd w:val="clear" w:color="auto" w:fill="auto"/>
          </w:tcPr>
          <w:p w14:paraId="388FC062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</w:tcPr>
          <w:p w14:paraId="7DD4337C" w14:textId="5910473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490F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8A0F73F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57271B6" w14:textId="017D60EB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490F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2810745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B00A5BB" w14:textId="72ECA0A6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490F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ABBB367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CCFEE65" w14:textId="655CC95A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490F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1" w:type="dxa"/>
            <w:shd w:val="clear" w:color="auto" w:fill="auto"/>
          </w:tcPr>
          <w:p w14:paraId="5FF96B1D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7E8F20E1" w14:textId="6AA6DD93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490F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53ED66C7" w14:textId="413C1155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58CB0B1" w14:textId="7AE05E4E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490F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11634C52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973AD59" w14:textId="5E56430D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490F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025A16" w:rsidRPr="00161E24" w14:paraId="3D6568EF" w14:textId="77777777" w:rsidTr="00025204">
        <w:trPr>
          <w:cantSplit/>
        </w:trPr>
        <w:tc>
          <w:tcPr>
            <w:tcW w:w="2700" w:type="dxa"/>
            <w:shd w:val="clear" w:color="auto" w:fill="auto"/>
          </w:tcPr>
          <w:p w14:paraId="7DCB4068" w14:textId="77777777" w:rsidR="00025A16" w:rsidRPr="00025A16" w:rsidRDefault="00025A16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7972E39E" w14:textId="77777777" w:rsidR="00025A16" w:rsidRPr="00025A16" w:rsidRDefault="00025A16" w:rsidP="00BC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00" w:lineRule="exact"/>
              <w:ind w:left="-79" w:right="-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931EC2" w14:textId="77777777" w:rsidR="00025A16" w:rsidRPr="00025A16" w:rsidRDefault="00025A16" w:rsidP="00BC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8" w:type="dxa"/>
            <w:gridSpan w:val="3"/>
          </w:tcPr>
          <w:p w14:paraId="00993CB0" w14:textId="23915701" w:rsidR="00025A16" w:rsidRPr="00025A16" w:rsidRDefault="00025A16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11B9D7D9" w14:textId="77777777" w:rsidR="00025A16" w:rsidRPr="00025A16" w:rsidRDefault="00025A16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0" w:type="dxa"/>
            <w:gridSpan w:val="15"/>
            <w:shd w:val="clear" w:color="auto" w:fill="auto"/>
          </w:tcPr>
          <w:p w14:paraId="19506CAA" w14:textId="436133F8" w:rsidR="00025A16" w:rsidRPr="00025A16" w:rsidRDefault="00025A16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6" w:right="-14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02890" w:rsidRPr="00161E24" w14:paraId="6D682009" w14:textId="3479FC26" w:rsidTr="00025204">
        <w:trPr>
          <w:cantSplit/>
        </w:trPr>
        <w:tc>
          <w:tcPr>
            <w:tcW w:w="2700" w:type="dxa"/>
            <w:shd w:val="clear" w:color="auto" w:fill="auto"/>
          </w:tcPr>
          <w:p w14:paraId="7BBD6004" w14:textId="0F713F02" w:rsidR="00402890" w:rsidRPr="00025A16" w:rsidRDefault="00402890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699" w:type="dxa"/>
            <w:vAlign w:val="bottom"/>
          </w:tcPr>
          <w:p w14:paraId="58E63AD5" w14:textId="5BCB7B38" w:rsidR="00402890" w:rsidRPr="00025A16" w:rsidRDefault="00402890" w:rsidP="0065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68BD8C4" w14:textId="70D2A331" w:rsidR="00402890" w:rsidRPr="00025A16" w:rsidRDefault="00402890" w:rsidP="00BC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535340C7" w14:textId="04B36266" w:rsidR="00402890" w:rsidRPr="00025A16" w:rsidRDefault="00402890" w:rsidP="0087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7186C838" w14:textId="71ED8CE1" w:rsidR="00402890" w:rsidRPr="00025A16" w:rsidRDefault="00402890" w:rsidP="0087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5107730" w14:textId="1E9CE96B" w:rsidR="00402890" w:rsidRPr="00025A16" w:rsidRDefault="00402890" w:rsidP="0087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B91739" w14:textId="12D066C5" w:rsidR="00402890" w:rsidRPr="00025A16" w:rsidRDefault="00402890" w:rsidP="0087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0353A6" w14:textId="04AA9182" w:rsidR="00402890" w:rsidRPr="00025A16" w:rsidRDefault="00402890" w:rsidP="008732A3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FE4077D" w14:textId="606EC98E" w:rsidR="00402890" w:rsidRPr="00025A16" w:rsidRDefault="00402890" w:rsidP="0087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CAA05EA" w14:textId="61BF5847" w:rsidR="00402890" w:rsidRPr="00025A16" w:rsidRDefault="00402890" w:rsidP="00A4740C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98E750" w14:textId="77777777" w:rsidR="00402890" w:rsidRPr="00025A16" w:rsidRDefault="00402890" w:rsidP="008732A3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D1D423" w14:textId="7BE38056" w:rsidR="00402890" w:rsidRPr="00025A16" w:rsidRDefault="00402890" w:rsidP="00A4740C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C4203A" w14:textId="77777777" w:rsidR="00402890" w:rsidRPr="00025A16" w:rsidRDefault="00402890" w:rsidP="008732A3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F6144F" w14:textId="531C3329" w:rsidR="00402890" w:rsidRPr="00025A16" w:rsidRDefault="00402890" w:rsidP="00A4740C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212220" w14:textId="77777777" w:rsidR="00402890" w:rsidRPr="00025A16" w:rsidRDefault="00402890" w:rsidP="008732A3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D67048" w14:textId="6FC42715" w:rsidR="00402890" w:rsidRPr="00025A16" w:rsidRDefault="00402890" w:rsidP="00A4740C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59E85E6" w14:textId="77777777" w:rsidR="00402890" w:rsidRPr="00025A16" w:rsidRDefault="00402890" w:rsidP="008732A3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65E02883" w14:textId="70225282" w:rsidR="00402890" w:rsidRPr="00025A16" w:rsidRDefault="00402890" w:rsidP="00A4740C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7F16E9" w14:textId="2973F44C" w:rsidR="00402890" w:rsidRPr="00025A16" w:rsidRDefault="00402890" w:rsidP="008732A3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81B177" w14:textId="2166644B" w:rsidR="00402890" w:rsidRPr="00025A16" w:rsidRDefault="00402890" w:rsidP="0065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821971" w14:textId="77777777" w:rsidR="00402890" w:rsidRPr="00025A16" w:rsidRDefault="00402890" w:rsidP="008732A3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560770" w14:textId="174A8894" w:rsidR="00402890" w:rsidRPr="00025A16" w:rsidRDefault="00402890" w:rsidP="00A4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490F25" w:rsidRPr="00161E24" w14:paraId="45D0F700" w14:textId="77777777" w:rsidTr="00025204">
        <w:trPr>
          <w:cantSplit/>
        </w:trPr>
        <w:tc>
          <w:tcPr>
            <w:tcW w:w="2700" w:type="dxa"/>
            <w:shd w:val="clear" w:color="auto" w:fill="auto"/>
          </w:tcPr>
          <w:p w14:paraId="52C4D8D1" w14:textId="1F0C75C3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เอเชี่ยน เบสท์ ชิคเก้น จำกัด</w:t>
            </w:r>
          </w:p>
        </w:tc>
        <w:tc>
          <w:tcPr>
            <w:tcW w:w="1699" w:type="dxa"/>
            <w:vAlign w:val="bottom"/>
          </w:tcPr>
          <w:p w14:paraId="64BEAEED" w14:textId="3C0E6D04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จากเนื้อไก่แช่แข็ง</w:t>
            </w:r>
          </w:p>
        </w:tc>
        <w:tc>
          <w:tcPr>
            <w:tcW w:w="720" w:type="dxa"/>
            <w:vAlign w:val="bottom"/>
          </w:tcPr>
          <w:p w14:paraId="0249B49C" w14:textId="10790E9E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60A27779" w14:textId="1EDF97D7" w:rsidR="00490F25" w:rsidRPr="00025A16" w:rsidRDefault="001E2D4B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0" w:type="dxa"/>
            <w:vAlign w:val="bottom"/>
          </w:tcPr>
          <w:p w14:paraId="53CE3CA4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9F94EB3" w14:textId="48FC521B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0" w:type="dxa"/>
            <w:vAlign w:val="bottom"/>
          </w:tcPr>
          <w:p w14:paraId="5C4CEAD0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D919D6" w14:textId="4DDAA3F2" w:rsidR="00490F25" w:rsidRPr="00025A16" w:rsidRDefault="001E2D4B" w:rsidP="00490F25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1,833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CC0EC46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703528D8" w14:textId="276F8015" w:rsidR="00490F25" w:rsidRPr="00025A16" w:rsidRDefault="00490F25" w:rsidP="00490F25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1,833</w:t>
            </w:r>
          </w:p>
        </w:tc>
        <w:tc>
          <w:tcPr>
            <w:tcW w:w="180" w:type="dxa"/>
            <w:vAlign w:val="bottom"/>
          </w:tcPr>
          <w:p w14:paraId="426CEA7E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6CBFB5" w14:textId="7B87182F" w:rsidR="00490F25" w:rsidRPr="00025A16" w:rsidRDefault="001E2D4B" w:rsidP="00490F25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037E16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08EB14" w14:textId="7AD31F92" w:rsidR="00490F25" w:rsidRPr="00025A16" w:rsidRDefault="00490F25" w:rsidP="00490F25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right="-81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</w:p>
        </w:tc>
        <w:tc>
          <w:tcPr>
            <w:tcW w:w="180" w:type="dxa"/>
            <w:vAlign w:val="bottom"/>
          </w:tcPr>
          <w:p w14:paraId="502F5D58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1CD535" w14:textId="7B3984C3" w:rsidR="00490F25" w:rsidRDefault="0054507E" w:rsidP="00490F25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12C1CBC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345720E7" w14:textId="24FE7315" w:rsidR="00490F25" w:rsidRPr="00025A16" w:rsidRDefault="00490F25" w:rsidP="00490F25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961823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289E80" w14:textId="0BADC9AC" w:rsidR="00490F25" w:rsidRPr="00025A16" w:rsidRDefault="001E2D4B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557FA5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0ED368" w14:textId="2DB44DCA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90F25" w:rsidRPr="00161E24" w14:paraId="3EE60AFA" w14:textId="77777777" w:rsidTr="00025204">
        <w:trPr>
          <w:cantSplit/>
        </w:trPr>
        <w:tc>
          <w:tcPr>
            <w:tcW w:w="2700" w:type="dxa"/>
            <w:shd w:val="clear" w:color="auto" w:fill="auto"/>
          </w:tcPr>
          <w:p w14:paraId="1C46A68D" w14:textId="710F5449" w:rsidR="00490F25" w:rsidRPr="00025A16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เคอรี่ เอ็กซ์เพรส เบทาโกร จำกัด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(เดินชื่อ </w:t>
            </w:r>
            <w:r w:rsidR="00490F25"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เคอรี่ เบทาโกร จำกัด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699" w:type="dxa"/>
          </w:tcPr>
          <w:p w14:paraId="5D703055" w14:textId="0DDA5D30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บริการขนส่งสินค้า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แบบ</w:t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ควบคุม อุณหภูมิ</w:t>
            </w:r>
          </w:p>
        </w:tc>
        <w:tc>
          <w:tcPr>
            <w:tcW w:w="720" w:type="dxa"/>
            <w:vAlign w:val="bottom"/>
          </w:tcPr>
          <w:p w14:paraId="33FB272A" w14:textId="55BFEFBF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1A43C601" w14:textId="2E85F243" w:rsidR="00490F25" w:rsidRPr="00025A16" w:rsidRDefault="001E2D4B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0" w:type="dxa"/>
            <w:vAlign w:val="bottom"/>
          </w:tcPr>
          <w:p w14:paraId="350FC4FE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90519B1" w14:textId="353B3881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0" w:type="dxa"/>
            <w:vAlign w:val="bottom"/>
          </w:tcPr>
          <w:p w14:paraId="5E1DFE34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ADEC9B" w14:textId="4659B4C2" w:rsidR="00490F25" w:rsidRPr="00025A16" w:rsidRDefault="001E2D4B" w:rsidP="00490F25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E5AC1D7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ACB0C2D" w14:textId="13C91ED3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1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14:paraId="17F6D83F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D2A50D" w14:textId="7BBACE7B" w:rsidR="00490F25" w:rsidRPr="00025A16" w:rsidRDefault="00383D88" w:rsidP="00490F25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12DE74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ECF65C" w14:textId="1235D734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300" w:lineRule="exact"/>
              <w:ind w:right="-81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80" w:type="dxa"/>
            <w:vAlign w:val="bottom"/>
          </w:tcPr>
          <w:p w14:paraId="69965E8B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B5EE2F" w14:textId="6DE45C6C" w:rsidR="00490F25" w:rsidRPr="00025A16" w:rsidRDefault="001E2D4B" w:rsidP="00165F49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67F6C4D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616A76AD" w14:textId="7DE8DB47" w:rsidR="00490F25" w:rsidRPr="00025A16" w:rsidRDefault="00490F25" w:rsidP="00165F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E4DB57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BF99EF" w14:textId="7E74A71B" w:rsidR="00490F25" w:rsidRPr="00025A16" w:rsidRDefault="001E2D4B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812D16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AB4E81" w14:textId="27BF32B3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90F25" w:rsidRPr="00161E24" w14:paraId="38F24DED" w14:textId="786825D6" w:rsidTr="00DE4D42">
        <w:trPr>
          <w:cantSplit/>
        </w:trPr>
        <w:tc>
          <w:tcPr>
            <w:tcW w:w="2700" w:type="dxa"/>
            <w:shd w:val="clear" w:color="auto" w:fill="auto"/>
          </w:tcPr>
          <w:p w14:paraId="4EA1FCFE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โกเบ-ย่า โชกุน อิน โคเงียว จำกัด</w:t>
            </w:r>
          </w:p>
        </w:tc>
        <w:tc>
          <w:tcPr>
            <w:tcW w:w="1699" w:type="dxa"/>
            <w:vAlign w:val="bottom"/>
          </w:tcPr>
          <w:p w14:paraId="377382B4" w14:textId="497EB770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720" w:type="dxa"/>
            <w:vAlign w:val="bottom"/>
          </w:tcPr>
          <w:p w14:paraId="6569F27A" w14:textId="232DF0E0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3DCABD5E" w14:textId="051655CD" w:rsidR="00490F25" w:rsidRPr="00025A16" w:rsidRDefault="001E2D4B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vAlign w:val="bottom"/>
          </w:tcPr>
          <w:p w14:paraId="25CF8236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24C31AE6" w14:textId="09B70B3A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vAlign w:val="bottom"/>
          </w:tcPr>
          <w:p w14:paraId="6BEBB5C1" w14:textId="7C867799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A8A2E6" w14:textId="446695D8" w:rsidR="00490F25" w:rsidRPr="00025A16" w:rsidRDefault="001E2D4B" w:rsidP="00490F25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C7E4012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126CEFAC" w14:textId="78376FB0" w:rsidR="00490F25" w:rsidRPr="00025A16" w:rsidRDefault="00490F25" w:rsidP="00490F25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86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180" w:type="dxa"/>
            <w:vAlign w:val="bottom"/>
          </w:tcPr>
          <w:p w14:paraId="18C2ECED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163447" w14:textId="37D83E72" w:rsidR="00490F25" w:rsidRPr="00025A16" w:rsidRDefault="001E2D4B" w:rsidP="00490F25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6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E064EE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8CCFD4" w14:textId="718399D8" w:rsidR="00490F25" w:rsidRPr="00025A16" w:rsidRDefault="00490F25" w:rsidP="00490F25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left="-79"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397111EC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797CC2" w14:textId="34035A25" w:rsidR="00490F25" w:rsidRPr="00025A16" w:rsidRDefault="001E2D4B" w:rsidP="00490F25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6B41623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05C219A1" w14:textId="206CC7BA" w:rsidR="00490F25" w:rsidRPr="00025A16" w:rsidRDefault="00490F25" w:rsidP="00490F25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5DF1F6" w14:textId="3EBB8F5D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180DE2" w14:textId="102055DE" w:rsidR="00490F25" w:rsidRPr="00025A16" w:rsidRDefault="001E2D4B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D974B0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5E6FC2" w14:textId="07027601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90F25" w:rsidRPr="00161E24" w14:paraId="7D50DE84" w14:textId="2F667B1E" w:rsidTr="00025204">
        <w:trPr>
          <w:cantSplit/>
        </w:trPr>
        <w:tc>
          <w:tcPr>
            <w:tcW w:w="2700" w:type="dxa"/>
            <w:shd w:val="clear" w:color="auto" w:fill="auto"/>
          </w:tcPr>
          <w:p w14:paraId="42A45EE1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บอสตัน เทรดดิ้ง จำกัด</w:t>
            </w:r>
          </w:p>
        </w:tc>
        <w:tc>
          <w:tcPr>
            <w:tcW w:w="1699" w:type="dxa"/>
          </w:tcPr>
          <w:p w14:paraId="36D8B927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720" w:type="dxa"/>
            <w:vAlign w:val="bottom"/>
          </w:tcPr>
          <w:p w14:paraId="3343D7B9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718" w:type="dxa"/>
            <w:vAlign w:val="bottom"/>
          </w:tcPr>
          <w:p w14:paraId="40D06546" w14:textId="3BA16D96" w:rsidR="00490F25" w:rsidRPr="00025A16" w:rsidRDefault="001E2D4B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vAlign w:val="bottom"/>
          </w:tcPr>
          <w:p w14:paraId="15CA160F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4BCF8F2" w14:textId="1A6D02D0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vAlign w:val="bottom"/>
          </w:tcPr>
          <w:p w14:paraId="60A717EE" w14:textId="22138A7D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DF243" w14:textId="7A9E95C4" w:rsidR="00490F25" w:rsidRPr="00025A16" w:rsidRDefault="001E2D4B" w:rsidP="00490F25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A539DED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E5FAC" w14:textId="6F05A142" w:rsidR="00490F25" w:rsidRPr="00025A16" w:rsidRDefault="00490F25" w:rsidP="00490F25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86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0322A6C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46FEB" w14:textId="70F93E2A" w:rsidR="00490F25" w:rsidRPr="00025A16" w:rsidRDefault="001E2D4B" w:rsidP="00490F25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6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D65A9E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F4DD7" w14:textId="2317DF1A" w:rsidR="00490F25" w:rsidRPr="00025A16" w:rsidRDefault="00490F25" w:rsidP="00490F25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left="-79"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41EC45A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146C8" w14:textId="157376CE" w:rsidR="00490F25" w:rsidRPr="00025A16" w:rsidRDefault="001E2D4B" w:rsidP="00490F25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9050980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A38BC" w14:textId="3E724731" w:rsidR="00490F25" w:rsidRPr="00025A16" w:rsidRDefault="00490F25" w:rsidP="00490F25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6F6358" w14:textId="58F39324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2FD6F" w14:textId="633D816C" w:rsidR="00490F25" w:rsidRPr="00025A16" w:rsidRDefault="001E2D4B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017CB2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96553" w14:textId="3553AB2C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490F25" w:rsidRPr="00161E24" w14:paraId="47F999F9" w14:textId="24900017" w:rsidTr="00025204">
        <w:trPr>
          <w:cantSplit/>
        </w:trPr>
        <w:tc>
          <w:tcPr>
            <w:tcW w:w="2700" w:type="dxa"/>
            <w:shd w:val="clear" w:color="auto" w:fill="auto"/>
          </w:tcPr>
          <w:p w14:paraId="22756517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9" w:type="dxa"/>
          </w:tcPr>
          <w:p w14:paraId="0CB3F601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EF14540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8" w:type="dxa"/>
            <w:vAlign w:val="bottom"/>
          </w:tcPr>
          <w:p w14:paraId="5D173EF7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FD7672A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59DA380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965F42" w14:textId="469CA9D0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14730" w14:textId="18BB6DEE" w:rsidR="00490F25" w:rsidRPr="00025A16" w:rsidRDefault="001E2D4B" w:rsidP="00490F25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1,950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1A4B89B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4AE6AF" w14:textId="483D84B7" w:rsidR="00490F25" w:rsidRPr="00025A16" w:rsidRDefault="00490F25" w:rsidP="00490F25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86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cs/>
                <w:lang w:val="en-US" w:bidi="th-TH"/>
              </w:rPr>
              <w:t>920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57EFC540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B84AFC" w14:textId="205157AB" w:rsidR="00490F25" w:rsidRPr="00025A16" w:rsidRDefault="00383D88" w:rsidP="00490F25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21A5FA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E92830" w14:textId="7827FBE0" w:rsidR="00490F25" w:rsidRPr="00025A16" w:rsidRDefault="00490F25" w:rsidP="00490F25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val="en-US" w:bidi="th-TH"/>
              </w:rPr>
              <w:t>492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6D2FA5F9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53CBE" w14:textId="62654519" w:rsidR="00490F25" w:rsidRPr="00025A16" w:rsidRDefault="0054507E" w:rsidP="00490F25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3F81DF7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A25783" w14:textId="5016CF0D" w:rsidR="00490F25" w:rsidRPr="00025A16" w:rsidRDefault="00490F25" w:rsidP="00490F25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03FAB5" w14:textId="7E7C3205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5BB7C" w14:textId="6CC068B6" w:rsidR="00490F25" w:rsidRPr="00082795" w:rsidRDefault="001E2D4B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00" w:lineRule="exact"/>
              <w:ind w:left="-92" w:right="-83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E653B3" w14:textId="77777777" w:rsidR="00490F25" w:rsidRPr="00082795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25B0BA" w14:textId="0B54D2F3" w:rsidR="00490F25" w:rsidRPr="00082795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300" w:lineRule="exact"/>
              <w:ind w:left="-83" w:right="-85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827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490F25" w:rsidRPr="00161E24" w14:paraId="2C0AA528" w14:textId="77777777" w:rsidTr="00025204">
        <w:trPr>
          <w:cantSplit/>
          <w:trHeight w:val="244"/>
        </w:trPr>
        <w:tc>
          <w:tcPr>
            <w:tcW w:w="2700" w:type="dxa"/>
            <w:shd w:val="clear" w:color="auto" w:fill="auto"/>
          </w:tcPr>
          <w:p w14:paraId="41496E3F" w14:textId="77777777" w:rsidR="00490F25" w:rsidRPr="00490E4E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99" w:type="dxa"/>
          </w:tcPr>
          <w:p w14:paraId="39173B08" w14:textId="77777777" w:rsidR="00490F25" w:rsidRPr="00490E4E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4B407B12" w14:textId="77777777" w:rsidR="00490F25" w:rsidRPr="00490E4E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18" w:type="dxa"/>
            <w:vAlign w:val="bottom"/>
          </w:tcPr>
          <w:p w14:paraId="03BE413A" w14:textId="77777777" w:rsidR="00490F25" w:rsidRPr="00490E4E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34D8FFD3" w14:textId="77777777" w:rsidR="00490F25" w:rsidRPr="00490E4E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20" w:type="dxa"/>
            <w:vAlign w:val="bottom"/>
          </w:tcPr>
          <w:p w14:paraId="03DB0C82" w14:textId="77777777" w:rsidR="00490F25" w:rsidRPr="00490E4E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0" w:type="dxa"/>
            <w:vAlign w:val="bottom"/>
          </w:tcPr>
          <w:p w14:paraId="057B9C50" w14:textId="77777777" w:rsidR="00490F25" w:rsidRPr="00490E4E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286EAB" w14:textId="77777777" w:rsidR="00490F25" w:rsidRPr="00490E4E" w:rsidRDefault="00490F25" w:rsidP="00490F25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42A8C83" w14:textId="77777777" w:rsidR="00490F25" w:rsidRPr="00490E4E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0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F5D30C4" w14:textId="77777777" w:rsidR="00490F25" w:rsidRPr="00490E4E" w:rsidRDefault="00490F25" w:rsidP="00490F25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86" w:right="-8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24AB5D" w14:textId="77777777" w:rsidR="00490F25" w:rsidRPr="00490E4E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CEF8A9" w14:textId="77777777" w:rsidR="00490F25" w:rsidRPr="00490E4E" w:rsidRDefault="00490F25" w:rsidP="00490F25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6" w:right="-9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263833" w14:textId="77777777" w:rsidR="00490F25" w:rsidRPr="00490E4E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246B6FA" w14:textId="77777777" w:rsidR="00490F25" w:rsidRPr="00490E4E" w:rsidRDefault="00490F25" w:rsidP="00490F25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left="-79" w:right="-81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E63C01" w14:textId="77777777" w:rsidR="00490F25" w:rsidRPr="00490E4E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498F27E" w14:textId="77777777" w:rsidR="00490F25" w:rsidRPr="00490E4E" w:rsidRDefault="00490F25" w:rsidP="00490F25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A9BAD8D" w14:textId="77777777" w:rsidR="00490F25" w:rsidRPr="00490E4E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0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15DFBFF" w14:textId="77777777" w:rsidR="00490F25" w:rsidRPr="00490E4E" w:rsidRDefault="00490F25" w:rsidP="00490F25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99568E" w14:textId="77777777" w:rsidR="00490F25" w:rsidRPr="00490E4E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9A553C" w14:textId="77777777" w:rsidR="00490F25" w:rsidRPr="00490E4E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C4BBDC" w14:textId="77777777" w:rsidR="00490F25" w:rsidRPr="00490E4E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367B154" w14:textId="77777777" w:rsidR="00490F25" w:rsidRPr="00490E4E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490F25" w:rsidRPr="00161E24" w14:paraId="10627959" w14:textId="5D63EDD9" w:rsidTr="00025204">
        <w:trPr>
          <w:cantSplit/>
          <w:trHeight w:val="244"/>
        </w:trPr>
        <w:tc>
          <w:tcPr>
            <w:tcW w:w="2700" w:type="dxa"/>
            <w:shd w:val="clear" w:color="auto" w:fill="auto"/>
          </w:tcPr>
          <w:p w14:paraId="4D94CD75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699" w:type="dxa"/>
          </w:tcPr>
          <w:p w14:paraId="609ADFD6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08A08E2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31B443AF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9553DC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ABEFD1B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C00DB15" w14:textId="36470471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E1B281" w14:textId="77777777" w:rsidR="00490F25" w:rsidRPr="00025A16" w:rsidRDefault="00490F25" w:rsidP="00490F25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88A0510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51F0F693" w14:textId="77777777" w:rsidR="00490F25" w:rsidRPr="00025A16" w:rsidRDefault="00490F25" w:rsidP="00490F25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86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8D7F94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46F90B" w14:textId="246F0131" w:rsidR="00490F25" w:rsidRPr="00025A16" w:rsidRDefault="00490F25" w:rsidP="00490F25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6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CD004C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9153A1" w14:textId="77777777" w:rsidR="00490F25" w:rsidRPr="00025A16" w:rsidRDefault="00490F25" w:rsidP="00490F25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left="-79"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ACFA02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7322CD" w14:textId="57FF214A" w:rsidR="00490F25" w:rsidRPr="00025A16" w:rsidRDefault="00490F25" w:rsidP="00490F25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00B02DF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4179C3CF" w14:textId="77777777" w:rsidR="00490F25" w:rsidRPr="00025A16" w:rsidRDefault="00490F25" w:rsidP="00490F25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59A8C6" w14:textId="49DC7DD6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ACB3D5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7BCE9E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B24DE0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490F25" w:rsidRPr="00161E24" w14:paraId="193A5C76" w14:textId="24656340" w:rsidTr="00025204">
        <w:trPr>
          <w:cantSplit/>
        </w:trPr>
        <w:tc>
          <w:tcPr>
            <w:tcW w:w="2700" w:type="dxa"/>
            <w:shd w:val="clear" w:color="auto" w:fill="auto"/>
          </w:tcPr>
          <w:p w14:paraId="2CD5FF2F" w14:textId="17668279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right="-77" w:hanging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อายิโนะโมะโต๊ะ เบทาโกร </w:t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โฟรเซ่น ฟู้ดส์ (ประเทศไทย) จำกัด</w:t>
            </w:r>
          </w:p>
        </w:tc>
        <w:tc>
          <w:tcPr>
            <w:tcW w:w="1699" w:type="dxa"/>
          </w:tcPr>
          <w:p w14:paraId="55C981DA" w14:textId="4E014951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จากเนื้อไก่แช่แข็ง</w:t>
            </w:r>
          </w:p>
        </w:tc>
        <w:tc>
          <w:tcPr>
            <w:tcW w:w="720" w:type="dxa"/>
            <w:vAlign w:val="bottom"/>
          </w:tcPr>
          <w:p w14:paraId="1F12D38B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50662999" w14:textId="4F2D97C5" w:rsidR="00490F25" w:rsidRPr="00025A16" w:rsidRDefault="001E2D4B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14:paraId="7A56A620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2A6EB01" w14:textId="39D1D0A3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14:paraId="0892686C" w14:textId="65B21EAB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B150FF" w14:textId="2A680ADE" w:rsidR="00490F25" w:rsidRPr="00025A16" w:rsidRDefault="001E2D4B" w:rsidP="00490F25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57D147D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710F028" w14:textId="1060DEAA" w:rsidR="00490F25" w:rsidRPr="00025A16" w:rsidRDefault="00490F25" w:rsidP="00490F25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764</w:t>
            </w:r>
          </w:p>
        </w:tc>
        <w:tc>
          <w:tcPr>
            <w:tcW w:w="180" w:type="dxa"/>
            <w:vAlign w:val="bottom"/>
          </w:tcPr>
          <w:p w14:paraId="6B5B7B9D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0ECCEC" w14:textId="409D4FC9" w:rsidR="00490F25" w:rsidRPr="00025A16" w:rsidRDefault="001E2D4B" w:rsidP="00490F25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D83B72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7D817F" w14:textId="014A4D5A" w:rsidR="00490F25" w:rsidRPr="00025A16" w:rsidRDefault="00490F25" w:rsidP="00490F25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689</w:t>
            </w:r>
          </w:p>
        </w:tc>
        <w:tc>
          <w:tcPr>
            <w:tcW w:w="180" w:type="dxa"/>
            <w:vAlign w:val="bottom"/>
          </w:tcPr>
          <w:p w14:paraId="613F9E58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50DFF6" w14:textId="27B6EAAD" w:rsidR="00490F25" w:rsidRPr="00025A16" w:rsidRDefault="001E2D4B" w:rsidP="0054507E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</w:t>
            </w:r>
            <w:r w:rsidR="00904FF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1ACC3A6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191EFFB7" w14:textId="4C749E40" w:rsidR="00490F25" w:rsidRPr="00025A16" w:rsidRDefault="00490F25" w:rsidP="00490F25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44C02F" w14:textId="2F75A186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5E3248" w14:textId="07905459" w:rsidR="00490F25" w:rsidRPr="00025A16" w:rsidRDefault="001E2D4B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BBDAE1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EEB249" w14:textId="62962326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</w:tr>
      <w:tr w:rsidR="00490F25" w:rsidRPr="00161E24" w14:paraId="6D8E3329" w14:textId="10647AE7" w:rsidTr="00025204">
        <w:trPr>
          <w:cantSplit/>
        </w:trPr>
        <w:tc>
          <w:tcPr>
            <w:tcW w:w="2700" w:type="dxa"/>
            <w:shd w:val="clear" w:color="auto" w:fill="auto"/>
          </w:tcPr>
          <w:p w14:paraId="6EF9C859" w14:textId="0130D4A0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อายิโนะโมะโต๊ะ เบทาโกร </w:t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สเปเชียลตี้ ฟู้ดส์ จำกัด</w:t>
            </w:r>
          </w:p>
        </w:tc>
        <w:tc>
          <w:tcPr>
            <w:tcW w:w="1699" w:type="dxa"/>
          </w:tcPr>
          <w:p w14:paraId="1AF570DE" w14:textId="45E41D18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จากเนื้อหมูแช่แข็ง</w:t>
            </w:r>
          </w:p>
        </w:tc>
        <w:tc>
          <w:tcPr>
            <w:tcW w:w="720" w:type="dxa"/>
            <w:vAlign w:val="bottom"/>
          </w:tcPr>
          <w:p w14:paraId="3D9792AD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055FBD29" w14:textId="42778AE5" w:rsidR="00490F25" w:rsidRPr="00025A16" w:rsidRDefault="001E2D4B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0" w:type="dxa"/>
            <w:vAlign w:val="bottom"/>
          </w:tcPr>
          <w:p w14:paraId="44E889C3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37949738" w14:textId="79090CF1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0" w:type="dxa"/>
            <w:vAlign w:val="bottom"/>
          </w:tcPr>
          <w:p w14:paraId="5A7A112A" w14:textId="6CD0079E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ECC37A" w14:textId="0745CF76" w:rsidR="00490F25" w:rsidRPr="00025A16" w:rsidRDefault="001E2D4B" w:rsidP="00490F25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313EBD3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1517D288" w14:textId="262EA41B" w:rsidR="00490F25" w:rsidRPr="00025A16" w:rsidRDefault="00490F25" w:rsidP="00490F25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390</w:t>
            </w:r>
          </w:p>
        </w:tc>
        <w:tc>
          <w:tcPr>
            <w:tcW w:w="180" w:type="dxa"/>
            <w:vAlign w:val="bottom"/>
          </w:tcPr>
          <w:p w14:paraId="7B80A57E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DDA082" w14:textId="7E1A64D8" w:rsidR="00490F25" w:rsidRPr="00025A16" w:rsidRDefault="001E2D4B" w:rsidP="00490F25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6361F5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E48A1A" w14:textId="289B6683" w:rsidR="00490F25" w:rsidRPr="00025A16" w:rsidRDefault="00490F25" w:rsidP="00490F25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191</w:t>
            </w:r>
          </w:p>
        </w:tc>
        <w:tc>
          <w:tcPr>
            <w:tcW w:w="180" w:type="dxa"/>
            <w:vAlign w:val="bottom"/>
          </w:tcPr>
          <w:p w14:paraId="095E9E09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192C9A" w14:textId="7AD56425" w:rsidR="00490F25" w:rsidRPr="00025A16" w:rsidRDefault="001E2D4B" w:rsidP="00490F25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8D0DF99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53043F8F" w14:textId="499DBA3E" w:rsidR="00490F25" w:rsidRPr="00025A16" w:rsidRDefault="00490F25" w:rsidP="00490F25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0738F3" w14:textId="144A577E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BE74D0" w14:textId="34151781" w:rsidR="00490F25" w:rsidRPr="00025A16" w:rsidRDefault="001E2D4B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9417DF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364F54" w14:textId="0E874241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490F25" w:rsidRPr="00161E24" w14:paraId="001A213C" w14:textId="163F34BC" w:rsidTr="00025204">
        <w:trPr>
          <w:cantSplit/>
        </w:trPr>
        <w:tc>
          <w:tcPr>
            <w:tcW w:w="2700" w:type="dxa"/>
            <w:shd w:val="clear" w:color="auto" w:fill="auto"/>
          </w:tcPr>
          <w:p w14:paraId="567C8511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อิโตแฮม เบทาโกร ฟู้ดส์ จำกัด</w:t>
            </w:r>
          </w:p>
        </w:tc>
        <w:tc>
          <w:tcPr>
            <w:tcW w:w="1699" w:type="dxa"/>
          </w:tcPr>
          <w:p w14:paraId="4DE96D26" w14:textId="0C0E0148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ผลิตและขายอาหาร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แปรรูปแช่แข็ง</w:t>
            </w:r>
          </w:p>
        </w:tc>
        <w:tc>
          <w:tcPr>
            <w:tcW w:w="720" w:type="dxa"/>
            <w:vAlign w:val="bottom"/>
          </w:tcPr>
          <w:p w14:paraId="05AE3D58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7EB2BCE7" w14:textId="50EEF9EB" w:rsidR="00490F25" w:rsidRPr="00025A16" w:rsidRDefault="001E2D4B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80" w:type="dxa"/>
            <w:vAlign w:val="bottom"/>
          </w:tcPr>
          <w:p w14:paraId="2A05E09B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4584BA19" w14:textId="6D9C7195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80" w:type="dxa"/>
            <w:vAlign w:val="bottom"/>
          </w:tcPr>
          <w:p w14:paraId="0FE43C75" w14:textId="2540CDBB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1B4696" w14:textId="70D90DC4" w:rsidR="00490F25" w:rsidRPr="00025A16" w:rsidRDefault="001E2D4B" w:rsidP="00490F25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B6FC1A8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8FE2998" w14:textId="3672B891" w:rsidR="00490F25" w:rsidRPr="00025A16" w:rsidRDefault="00490F25" w:rsidP="00490F25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172</w:t>
            </w:r>
          </w:p>
        </w:tc>
        <w:tc>
          <w:tcPr>
            <w:tcW w:w="180" w:type="dxa"/>
            <w:vAlign w:val="bottom"/>
          </w:tcPr>
          <w:p w14:paraId="3CBAC142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B6EFB0" w14:textId="719145D5" w:rsidR="00490F25" w:rsidRPr="00025A16" w:rsidRDefault="001E2D4B" w:rsidP="00490F25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1610F9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73AA00" w14:textId="7BBB6261" w:rsidR="00490F25" w:rsidRPr="00025A16" w:rsidRDefault="00490F25" w:rsidP="00490F25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180" w:type="dxa"/>
            <w:vAlign w:val="bottom"/>
          </w:tcPr>
          <w:p w14:paraId="1A865762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C88FFF" w14:textId="07A74B20" w:rsidR="00490F25" w:rsidRPr="00025A16" w:rsidRDefault="001E2D4B" w:rsidP="00490F25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2491756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39A2F6B0" w14:textId="40BAFE8D" w:rsidR="00490F25" w:rsidRPr="00025A16" w:rsidRDefault="00490F25" w:rsidP="00490F25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DEA2B7" w14:textId="5DE268F5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490728" w14:textId="1205736D" w:rsidR="00490F25" w:rsidRPr="00025A16" w:rsidRDefault="001E2D4B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A46817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78C493" w14:textId="4A099618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</w:tr>
      <w:tr w:rsidR="00490F25" w:rsidRPr="00161E24" w14:paraId="7B21D384" w14:textId="783B07ED" w:rsidTr="00224BF6">
        <w:trPr>
          <w:cantSplit/>
        </w:trPr>
        <w:tc>
          <w:tcPr>
            <w:tcW w:w="2700" w:type="dxa"/>
            <w:shd w:val="clear" w:color="auto" w:fill="auto"/>
          </w:tcPr>
          <w:p w14:paraId="27422F10" w14:textId="2CD69208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เบทาโกร-ปอมเม่ ฟู้ด จำกั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ด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25A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(อยู่ระหว่างการชำระบัญชี)</w:t>
            </w:r>
          </w:p>
        </w:tc>
        <w:tc>
          <w:tcPr>
            <w:tcW w:w="1699" w:type="dxa"/>
          </w:tcPr>
          <w:p w14:paraId="7199908A" w14:textId="3B92DDB0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ร้านจำหน่ายอาหาร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และเครื่องดื่ม</w:t>
            </w:r>
          </w:p>
        </w:tc>
        <w:tc>
          <w:tcPr>
            <w:tcW w:w="720" w:type="dxa"/>
            <w:vAlign w:val="bottom"/>
          </w:tcPr>
          <w:p w14:paraId="77890566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1056341C" w14:textId="604D36FC" w:rsidR="00490F25" w:rsidRPr="00025A16" w:rsidRDefault="001E2D4B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0" w:type="dxa"/>
            <w:vAlign w:val="bottom"/>
          </w:tcPr>
          <w:p w14:paraId="5619C9B9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913D81A" w14:textId="1294D80B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0" w:type="dxa"/>
            <w:vAlign w:val="bottom"/>
          </w:tcPr>
          <w:p w14:paraId="29562C0C" w14:textId="1169375C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8BCE98" w14:textId="2F55B4AF" w:rsidR="00490F25" w:rsidRPr="00025A16" w:rsidRDefault="00F7552B" w:rsidP="00490F25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E81599D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3799720" w14:textId="5042B044" w:rsidR="00490F25" w:rsidRPr="00025A16" w:rsidRDefault="00490F25" w:rsidP="00490F25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</w:p>
        </w:tc>
        <w:tc>
          <w:tcPr>
            <w:tcW w:w="180" w:type="dxa"/>
            <w:vAlign w:val="bottom"/>
          </w:tcPr>
          <w:p w14:paraId="5DAD175A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1D92C9" w14:textId="5789D9F1" w:rsidR="00490F25" w:rsidRPr="00025A16" w:rsidRDefault="001E2D4B" w:rsidP="00490F25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94FF31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99F2F8" w14:textId="252540DA" w:rsidR="00490F25" w:rsidRPr="00025A16" w:rsidRDefault="00490F25" w:rsidP="00490F25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</w:p>
        </w:tc>
        <w:tc>
          <w:tcPr>
            <w:tcW w:w="180" w:type="dxa"/>
            <w:vAlign w:val="bottom"/>
          </w:tcPr>
          <w:p w14:paraId="725E14EC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5E5C43" w14:textId="35651D3F" w:rsidR="00490F25" w:rsidRPr="00025A16" w:rsidRDefault="001E2D4B" w:rsidP="00490F25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6064829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1ADF34B1" w14:textId="655CA4D5" w:rsidR="00490F25" w:rsidRPr="00025A16" w:rsidRDefault="00490F25" w:rsidP="00490F25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F536F3" w14:textId="4EE06AB6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28D489" w14:textId="77337159" w:rsidR="00490F25" w:rsidRPr="00025A16" w:rsidRDefault="001E2D4B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6E4C70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7F8519" w14:textId="01BC5F12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90F25" w:rsidRPr="00161E24" w14:paraId="25EBAC4C" w14:textId="5FBA7269" w:rsidTr="00025204">
        <w:trPr>
          <w:cantSplit/>
        </w:trPr>
        <w:tc>
          <w:tcPr>
            <w:tcW w:w="2700" w:type="dxa"/>
            <w:shd w:val="clear" w:color="auto" w:fill="auto"/>
          </w:tcPr>
          <w:p w14:paraId="5BBC5B13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9" w:type="dxa"/>
          </w:tcPr>
          <w:p w14:paraId="63FEC5EF" w14:textId="77777777" w:rsidR="00490F25" w:rsidRPr="00025A16" w:rsidRDefault="00490F25" w:rsidP="00490F25">
            <w:pPr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FFC6074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8" w:type="dxa"/>
            <w:vAlign w:val="bottom"/>
          </w:tcPr>
          <w:p w14:paraId="1D33097B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9FF7CAA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95E5C73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40D87AF" w14:textId="4492E28C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B3198" w14:textId="06015C25" w:rsidR="00490F25" w:rsidRPr="00025A16" w:rsidRDefault="001E2D4B" w:rsidP="00490F25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1,35</w:t>
            </w:r>
            <w:r w:rsidR="00F7552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C4A7913" w14:textId="77777777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139443" w14:textId="6EF4F068" w:rsidR="00490F25" w:rsidRPr="00025A16" w:rsidRDefault="00490F25" w:rsidP="00490F25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86" w:right="-8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cs/>
                <w:lang w:val="en-US" w:bidi="th-TH"/>
              </w:rPr>
              <w:t>355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5C7E04C2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58FB7B" w14:textId="3351FB3A" w:rsidR="00490F25" w:rsidRPr="00025A16" w:rsidRDefault="001E2D4B" w:rsidP="00490F25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6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B47D98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42F6E1" w14:textId="250BB082" w:rsidR="00490F25" w:rsidRPr="00025A16" w:rsidRDefault="00490F25" w:rsidP="00490F25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left="-7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val="en-US" w:bidi="th-TH"/>
              </w:rPr>
              <w:t>990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54AE3751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BA1A4" w14:textId="7D389E40" w:rsidR="00490F25" w:rsidRPr="00025A16" w:rsidRDefault="001E2D4B" w:rsidP="0054507E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1,10</w:t>
            </w:r>
            <w:r w:rsidR="00904FF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D64F1FD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A42F7B" w14:textId="7C18E972" w:rsidR="00490F25" w:rsidRPr="00025A16" w:rsidRDefault="00490F25" w:rsidP="00490F25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val="en-US" w:bidi="th-TH"/>
              </w:rPr>
              <w:t>1,090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fldChar w:fldCharType="end"/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BE60D7" w14:textId="1E8F344B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960C2B" w14:textId="378DB194" w:rsidR="00490F25" w:rsidRPr="00025A16" w:rsidRDefault="001E2D4B" w:rsidP="00545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300" w:lineRule="exact"/>
              <w:ind w:left="-92" w:right="-8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450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5DB552" w14:textId="77777777" w:rsidR="00490F25" w:rsidRPr="00025A16" w:rsidRDefault="00490F25" w:rsidP="00490F25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01F39D" w14:textId="0A378018" w:rsidR="00490F25" w:rsidRPr="00025A16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00" w:lineRule="exact"/>
              <w:ind w:left="-83" w:right="-8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142</w:t>
            </w:r>
          </w:p>
        </w:tc>
      </w:tr>
    </w:tbl>
    <w:p w14:paraId="2576BD98" w14:textId="77777777" w:rsidR="007071C0" w:rsidRPr="00161E24" w:rsidRDefault="007071C0" w:rsidP="00611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98"/>
        </w:tabs>
        <w:spacing w:before="90"/>
        <w:rPr>
          <w:rFonts w:asciiTheme="majorBidi" w:hAnsiTheme="majorBidi" w:cstheme="majorBidi"/>
          <w:cs/>
        </w:rPr>
        <w:sectPr w:rsidR="007071C0" w:rsidRPr="00161E24" w:rsidSect="00933D8A">
          <w:headerReference w:type="default" r:id="rId12"/>
          <w:footerReference w:type="default" r:id="rId13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6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86"/>
        <w:gridCol w:w="1534"/>
        <w:gridCol w:w="810"/>
        <w:gridCol w:w="540"/>
        <w:gridCol w:w="540"/>
        <w:gridCol w:w="810"/>
        <w:gridCol w:w="204"/>
        <w:gridCol w:w="786"/>
        <w:gridCol w:w="179"/>
        <w:gridCol w:w="811"/>
        <w:gridCol w:w="179"/>
        <w:gridCol w:w="811"/>
        <w:gridCol w:w="180"/>
        <w:gridCol w:w="810"/>
        <w:gridCol w:w="183"/>
        <w:gridCol w:w="717"/>
        <w:gridCol w:w="187"/>
        <w:gridCol w:w="803"/>
        <w:gridCol w:w="178"/>
        <w:gridCol w:w="722"/>
        <w:gridCol w:w="178"/>
        <w:gridCol w:w="722"/>
        <w:gridCol w:w="183"/>
        <w:gridCol w:w="717"/>
      </w:tblGrid>
      <w:tr w:rsidR="00CA05FA" w:rsidRPr="00161E24" w14:paraId="322A5AE1" w14:textId="77777777" w:rsidTr="00C82722">
        <w:trPr>
          <w:cantSplit/>
          <w:tblHeader/>
        </w:trPr>
        <w:tc>
          <w:tcPr>
            <w:tcW w:w="1886" w:type="dxa"/>
            <w:shd w:val="clear" w:color="auto" w:fill="auto"/>
          </w:tcPr>
          <w:p w14:paraId="3446355A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047990F2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6BA3FD2" w14:textId="723B3C66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722F460F" w14:textId="77777777" w:rsidR="00CA05FA" w:rsidRPr="00161E24" w:rsidRDefault="00CA05FA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1A9FA76F" w14:textId="77777777" w:rsidR="00CA05FA" w:rsidRPr="00161E24" w:rsidRDefault="00CA05FA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60" w:type="dxa"/>
            <w:gridSpan w:val="19"/>
            <w:shd w:val="clear" w:color="auto" w:fill="auto"/>
          </w:tcPr>
          <w:p w14:paraId="55BF97AB" w14:textId="697F6014" w:rsidR="00CA05FA" w:rsidRPr="00161E24" w:rsidRDefault="00CA05FA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A05FA" w:rsidRPr="00161E24" w14:paraId="1F18E669" w14:textId="77777777" w:rsidTr="00C82722">
        <w:trPr>
          <w:cantSplit/>
          <w:tblHeader/>
        </w:trPr>
        <w:tc>
          <w:tcPr>
            <w:tcW w:w="1886" w:type="dxa"/>
            <w:shd w:val="clear" w:color="auto" w:fill="auto"/>
          </w:tcPr>
          <w:p w14:paraId="697EF4A1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467BB6AE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131C0429" w14:textId="281C3B92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ประเทศ</w:t>
            </w:r>
          </w:p>
        </w:tc>
        <w:tc>
          <w:tcPr>
            <w:tcW w:w="540" w:type="dxa"/>
            <w:shd w:val="clear" w:color="auto" w:fill="auto"/>
          </w:tcPr>
          <w:p w14:paraId="34D84F4B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6966C523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0FE295D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4" w:type="dxa"/>
            <w:shd w:val="clear" w:color="auto" w:fill="auto"/>
          </w:tcPr>
          <w:p w14:paraId="7185B0A5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auto"/>
          </w:tcPr>
          <w:p w14:paraId="30D69E4E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3483F39F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4525FA12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5CF7602D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19317DCF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AB4316A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0DD8605D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40F593BF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2831D690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1B01136E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14:paraId="13531085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74AD8293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3F772D73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5A176BEB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4F93F9BA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AE028DD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048C8D64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A05FA" w:rsidRPr="00161E24" w14:paraId="33546D4D" w14:textId="77777777" w:rsidTr="00C82722">
        <w:trPr>
          <w:cantSplit/>
          <w:tblHeader/>
        </w:trPr>
        <w:tc>
          <w:tcPr>
            <w:tcW w:w="1886" w:type="dxa"/>
            <w:shd w:val="clear" w:color="auto" w:fill="auto"/>
          </w:tcPr>
          <w:p w14:paraId="1857F120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00CA19E4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44FFB52" w14:textId="24614AB4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ที่ดำเนิน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43DB78E2" w14:textId="1C9F072E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สัดส่วนความ</w:t>
            </w:r>
          </w:p>
        </w:tc>
        <w:tc>
          <w:tcPr>
            <w:tcW w:w="810" w:type="dxa"/>
            <w:shd w:val="clear" w:color="auto" w:fill="auto"/>
          </w:tcPr>
          <w:p w14:paraId="3E908101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04" w:type="dxa"/>
            <w:shd w:val="clear" w:color="auto" w:fill="auto"/>
          </w:tcPr>
          <w:p w14:paraId="48B1CC1E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auto"/>
          </w:tcPr>
          <w:p w14:paraId="67F0830C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10E04FA2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085BBF64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9" w:type="dxa"/>
            <w:shd w:val="clear" w:color="auto" w:fill="auto"/>
          </w:tcPr>
          <w:p w14:paraId="42CA0205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5ABC577A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674BF1C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47D45C34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38E21839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54C81AAC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1BB41BC4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14:paraId="6799FB87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19535545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2CFAE8C5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30C0A9F4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6A44CE0E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6CA1D5CF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17946787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A05FA" w:rsidRPr="00161E24" w14:paraId="0A33DC28" w14:textId="77777777" w:rsidTr="00C82722">
        <w:trPr>
          <w:cantSplit/>
          <w:tblHeader/>
        </w:trPr>
        <w:tc>
          <w:tcPr>
            <w:tcW w:w="1886" w:type="dxa"/>
            <w:shd w:val="clear" w:color="auto" w:fill="auto"/>
          </w:tcPr>
          <w:p w14:paraId="6384AE51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74204731" w14:textId="3E53C569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ประเภทธุรกิจ</w:t>
            </w:r>
          </w:p>
        </w:tc>
        <w:tc>
          <w:tcPr>
            <w:tcW w:w="810" w:type="dxa"/>
            <w:vAlign w:val="bottom"/>
          </w:tcPr>
          <w:p w14:paraId="155826FA" w14:textId="0F843321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ธุรกิจ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2132B1DE" w14:textId="718C4E0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เป็นเจ้าของ</w:t>
            </w:r>
          </w:p>
        </w:tc>
        <w:tc>
          <w:tcPr>
            <w:tcW w:w="1800" w:type="dxa"/>
            <w:gridSpan w:val="3"/>
            <w:shd w:val="clear" w:color="auto" w:fill="auto"/>
          </w:tcPr>
          <w:p w14:paraId="5B48ABEF" w14:textId="23E8FAA0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79" w:type="dxa"/>
            <w:shd w:val="clear" w:color="auto" w:fill="auto"/>
          </w:tcPr>
          <w:p w14:paraId="0DF8D727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1" w:type="dxa"/>
            <w:gridSpan w:val="3"/>
            <w:shd w:val="clear" w:color="auto" w:fill="auto"/>
          </w:tcPr>
          <w:p w14:paraId="7A5C606A" w14:textId="4BC5F4E6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  <w:shd w:val="clear" w:color="auto" w:fill="auto"/>
          </w:tcPr>
          <w:p w14:paraId="44EBC6E8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9E02E67" w14:textId="0450E61D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7" w:type="dxa"/>
            <w:shd w:val="clear" w:color="auto" w:fill="auto"/>
          </w:tcPr>
          <w:p w14:paraId="7860EC39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gridSpan w:val="3"/>
            <w:shd w:val="clear" w:color="auto" w:fill="auto"/>
          </w:tcPr>
          <w:p w14:paraId="2D2C3463" w14:textId="2E988FBF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 สุทธิ</w:t>
            </w:r>
          </w:p>
        </w:tc>
        <w:tc>
          <w:tcPr>
            <w:tcW w:w="178" w:type="dxa"/>
            <w:shd w:val="clear" w:color="auto" w:fill="auto"/>
          </w:tcPr>
          <w:p w14:paraId="13E291DC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2" w:type="dxa"/>
            <w:gridSpan w:val="3"/>
            <w:shd w:val="clear" w:color="auto" w:fill="auto"/>
          </w:tcPr>
          <w:p w14:paraId="621CE96D" w14:textId="490E9AEF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CA05FA" w:rsidRPr="00161E24" w14:paraId="1F9D9377" w14:textId="16E65488" w:rsidTr="00C82722">
        <w:trPr>
          <w:cantSplit/>
          <w:tblHeader/>
        </w:trPr>
        <w:tc>
          <w:tcPr>
            <w:tcW w:w="1886" w:type="dxa"/>
            <w:shd w:val="clear" w:color="auto" w:fill="auto"/>
          </w:tcPr>
          <w:p w14:paraId="7185AF07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3098A6B7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6B408807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540" w:type="dxa"/>
            <w:shd w:val="clear" w:color="auto" w:fill="auto"/>
          </w:tcPr>
          <w:p w14:paraId="25AF74AC" w14:textId="68B20FBF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490F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540" w:type="dxa"/>
            <w:shd w:val="clear" w:color="auto" w:fill="auto"/>
          </w:tcPr>
          <w:p w14:paraId="571BB556" w14:textId="7E4D3896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490F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810" w:type="dxa"/>
            <w:shd w:val="clear" w:color="auto" w:fill="auto"/>
          </w:tcPr>
          <w:p w14:paraId="5D088FB0" w14:textId="31D7948D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490F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204" w:type="dxa"/>
            <w:shd w:val="clear" w:color="auto" w:fill="auto"/>
          </w:tcPr>
          <w:p w14:paraId="2C7D3EE9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auto"/>
          </w:tcPr>
          <w:p w14:paraId="5BE340AB" w14:textId="35A137F9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490F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9" w:type="dxa"/>
            <w:shd w:val="clear" w:color="auto" w:fill="auto"/>
          </w:tcPr>
          <w:p w14:paraId="3834B9A9" w14:textId="709E18B6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59C3648E" w14:textId="15C008AF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490F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9" w:type="dxa"/>
            <w:shd w:val="clear" w:color="auto" w:fill="auto"/>
          </w:tcPr>
          <w:p w14:paraId="37F58576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</w:tcPr>
          <w:p w14:paraId="610DCC98" w14:textId="144B002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490F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696EBD0E" w14:textId="1ECD6F3D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857BA1F" w14:textId="7FB1DE40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490F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3" w:type="dxa"/>
            <w:shd w:val="clear" w:color="auto" w:fill="auto"/>
          </w:tcPr>
          <w:p w14:paraId="388C10A7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7067A4E4" w14:textId="020DFFAF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490F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7" w:type="dxa"/>
            <w:shd w:val="clear" w:color="auto" w:fill="auto"/>
          </w:tcPr>
          <w:p w14:paraId="532DB0F1" w14:textId="3B7CCBB3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</w:tcPr>
          <w:p w14:paraId="1AE9FFF8" w14:textId="705F4E64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490F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78" w:type="dxa"/>
            <w:shd w:val="clear" w:color="auto" w:fill="auto"/>
          </w:tcPr>
          <w:p w14:paraId="1E0D8E95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0923BA88" w14:textId="6066B378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490F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78" w:type="dxa"/>
            <w:shd w:val="clear" w:color="auto" w:fill="auto"/>
          </w:tcPr>
          <w:p w14:paraId="3AB7A310" w14:textId="09D2D1CD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14:paraId="31F7645F" w14:textId="1A5EECFD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490F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3" w:type="dxa"/>
            <w:shd w:val="clear" w:color="auto" w:fill="auto"/>
          </w:tcPr>
          <w:p w14:paraId="7AD255E4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</w:tcPr>
          <w:p w14:paraId="723613AC" w14:textId="5DB24F93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 w:rsidR="00490F2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</w:tr>
      <w:tr w:rsidR="00CA05FA" w:rsidRPr="00161E24" w14:paraId="05D9D5AA" w14:textId="77777777" w:rsidTr="00C82722">
        <w:trPr>
          <w:cantSplit/>
          <w:tblHeader/>
        </w:trPr>
        <w:tc>
          <w:tcPr>
            <w:tcW w:w="1886" w:type="dxa"/>
            <w:shd w:val="clear" w:color="auto" w:fill="auto"/>
          </w:tcPr>
          <w:p w14:paraId="7B415E69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4" w:type="dxa"/>
          </w:tcPr>
          <w:p w14:paraId="15CFD743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6181D538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D953B38" w14:textId="2E14DCE6" w:rsidR="00CA05FA" w:rsidRPr="00CA05FA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360" w:type="dxa"/>
            <w:gridSpan w:val="19"/>
            <w:shd w:val="clear" w:color="auto" w:fill="auto"/>
          </w:tcPr>
          <w:p w14:paraId="0B48E084" w14:textId="5837BFED" w:rsidR="00CA05FA" w:rsidRPr="00161E24" w:rsidRDefault="00CA05FA" w:rsidP="0065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A05FA" w:rsidRPr="00161E24" w14:paraId="0EB188E1" w14:textId="5CE7976C" w:rsidTr="00C82722">
        <w:trPr>
          <w:cantSplit/>
          <w:tblHeader/>
        </w:trPr>
        <w:tc>
          <w:tcPr>
            <w:tcW w:w="1886" w:type="dxa"/>
            <w:shd w:val="clear" w:color="auto" w:fill="auto"/>
            <w:vAlign w:val="bottom"/>
          </w:tcPr>
          <w:p w14:paraId="5AABE5B1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534" w:type="dxa"/>
            <w:vAlign w:val="bottom"/>
          </w:tcPr>
          <w:p w14:paraId="0F97A034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46E9A9C1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0D223A2B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751E2A0E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406242" w14:textId="25685C62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4" w:type="dxa"/>
            <w:shd w:val="clear" w:color="auto" w:fill="auto"/>
            <w:vAlign w:val="bottom"/>
          </w:tcPr>
          <w:p w14:paraId="3E064B87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28C53CF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2C77F6E7" w14:textId="09DC79C5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147D96F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C6D1ED1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143E0D6" w14:textId="77777777" w:rsidR="00CA05FA" w:rsidRPr="00161E24" w:rsidRDefault="00CA05FA" w:rsidP="00C953BB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4155253" w14:textId="5683F68D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04192A" w14:textId="77777777" w:rsidR="00CA05FA" w:rsidRPr="00161E24" w:rsidRDefault="00CA05FA" w:rsidP="00C953B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05462007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E474FC2" w14:textId="77777777" w:rsidR="00CA05FA" w:rsidRPr="00161E24" w:rsidRDefault="00CA05FA" w:rsidP="00C953B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69" w:right="-7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0CBAD8D" w14:textId="7BEA894B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0CDDF99" w14:textId="77777777" w:rsidR="00CA05FA" w:rsidRPr="00161E24" w:rsidRDefault="00CA05FA" w:rsidP="00C953B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507E791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2B4B909A" w14:textId="77777777" w:rsidR="00CA05FA" w:rsidRPr="00161E24" w:rsidRDefault="00CA05FA" w:rsidP="00C953B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F71F24" w14:textId="404BD17D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7F726E95" w14:textId="77777777" w:rsidR="00CA05FA" w:rsidRPr="00161E24" w:rsidRDefault="00CA05FA" w:rsidP="00C95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64094768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3055598" w14:textId="77777777" w:rsidR="00CA05FA" w:rsidRPr="00161E24" w:rsidRDefault="00CA05FA" w:rsidP="00C95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35" w:right="-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0F25" w:rsidRPr="00161E24" w14:paraId="749C7408" w14:textId="77777777" w:rsidTr="009D5B7D">
        <w:trPr>
          <w:cantSplit/>
        </w:trPr>
        <w:tc>
          <w:tcPr>
            <w:tcW w:w="1886" w:type="dxa"/>
            <w:shd w:val="clear" w:color="auto" w:fill="auto"/>
            <w:vAlign w:val="bottom"/>
          </w:tcPr>
          <w:p w14:paraId="6617933D" w14:textId="3F85F6B2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เอเชี่ยน เบสท์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ชิคเก้น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534" w:type="dxa"/>
            <w:vAlign w:val="bottom"/>
          </w:tcPr>
          <w:p w14:paraId="31788598" w14:textId="726DE9D9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ผลิตอาหารแปรรูปจากเนื้อไก่แช่แข็ง</w:t>
            </w:r>
          </w:p>
        </w:tc>
        <w:tc>
          <w:tcPr>
            <w:tcW w:w="810" w:type="dxa"/>
            <w:vAlign w:val="bottom"/>
          </w:tcPr>
          <w:p w14:paraId="77A9EA69" w14:textId="48F8E5BF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C92C850" w14:textId="3A2860CA" w:rsidR="00490F25" w:rsidRPr="00161E24" w:rsidRDefault="0043207A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361B7CCE" w14:textId="3AB0FF05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8FB936" w14:textId="6E0A0452" w:rsidR="00490F25" w:rsidRPr="00161E24" w:rsidRDefault="0043207A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1,833</w:t>
            </w:r>
          </w:p>
        </w:tc>
        <w:tc>
          <w:tcPr>
            <w:tcW w:w="204" w:type="dxa"/>
            <w:shd w:val="clear" w:color="auto" w:fill="auto"/>
            <w:vAlign w:val="bottom"/>
          </w:tcPr>
          <w:p w14:paraId="3FC1264F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FE7686F" w14:textId="67F2EDDD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1,833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1B9E4BF5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22D4C38F" w14:textId="1FFD2CBB" w:rsidR="00490F25" w:rsidRPr="00161E24" w:rsidRDefault="006E63DB" w:rsidP="00490F25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458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75EF859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16A5F65" w14:textId="7AA79C25" w:rsidR="00490F25" w:rsidRPr="00161E24" w:rsidRDefault="00490F25" w:rsidP="00490F25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DAA991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7A7ED87" w14:textId="632862C3" w:rsidR="00490F25" w:rsidRPr="00161E24" w:rsidRDefault="00C6714A" w:rsidP="0011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(399)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0502352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D67BB02" w14:textId="65DC8C5B" w:rsidR="00490F25" w:rsidRPr="00455E01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69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(399)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F7E1ABC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33D4846D" w14:textId="5D33333A" w:rsidR="00490F25" w:rsidRPr="00161E24" w:rsidRDefault="0043207A" w:rsidP="00490F2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AE9132D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5A918D6C" w14:textId="0081A305" w:rsidR="00490F25" w:rsidRPr="00161E24" w:rsidRDefault="00490F25" w:rsidP="00490F25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EB4D9D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A0D50A9" w14:textId="4E177C55" w:rsidR="00490F25" w:rsidRPr="00161E24" w:rsidRDefault="0043207A" w:rsidP="00490F25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BDC27F4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7F59D33" w14:textId="7EB608B9" w:rsidR="00490F25" w:rsidRPr="00161E24" w:rsidRDefault="00490F25" w:rsidP="00490F25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135" w:right="-84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490F25" w:rsidRPr="00161E24" w14:paraId="314B4A03" w14:textId="267ACC1A" w:rsidTr="00DE4D42">
        <w:trPr>
          <w:cantSplit/>
        </w:trPr>
        <w:tc>
          <w:tcPr>
            <w:tcW w:w="1886" w:type="dxa"/>
            <w:shd w:val="clear" w:color="auto" w:fill="auto"/>
            <w:vAlign w:val="bottom"/>
          </w:tcPr>
          <w:p w14:paraId="0D4A7EFA" w14:textId="408B3E1A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โกเบ-ย่า โชกุนอิน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โคเงียว จำกัด</w:t>
            </w:r>
          </w:p>
        </w:tc>
        <w:tc>
          <w:tcPr>
            <w:tcW w:w="1534" w:type="dxa"/>
            <w:vAlign w:val="bottom"/>
          </w:tcPr>
          <w:p w14:paraId="5DA92C70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810" w:type="dxa"/>
            <w:vAlign w:val="bottom"/>
          </w:tcPr>
          <w:p w14:paraId="22C3FEBA" w14:textId="3D632D0D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540FF7EA" w14:textId="4B5CCCCD" w:rsidR="00490F25" w:rsidRPr="00161E24" w:rsidRDefault="0043207A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03A6BDC1" w14:textId="3E50B896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A3E40" w14:textId="76D6695D" w:rsidR="00490F25" w:rsidRPr="00161E24" w:rsidRDefault="0043207A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204" w:type="dxa"/>
            <w:shd w:val="clear" w:color="auto" w:fill="auto"/>
            <w:vAlign w:val="bottom"/>
          </w:tcPr>
          <w:p w14:paraId="1FC2EC60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2F186" w14:textId="64B1E2FF" w:rsidR="00490F25" w:rsidRPr="00161E24" w:rsidRDefault="00207098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A286291" w14:textId="3151492C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A3A0E" w14:textId="0A42B62A" w:rsidR="00490F25" w:rsidRPr="00161E24" w:rsidRDefault="0043207A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271FBB5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239AD" w14:textId="227D18ED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FB8368" w14:textId="4EF48B9F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CF349" w14:textId="66F2CBD5" w:rsidR="00490F25" w:rsidRPr="00161E24" w:rsidRDefault="0043207A" w:rsidP="004C45D6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C3E34CC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C6AEB" w14:textId="2742D89F" w:rsidR="00490F25" w:rsidRPr="00161E24" w:rsidRDefault="00490F25" w:rsidP="00490F25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69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51EC078" w14:textId="62F979C1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A8240" w14:textId="55D663ED" w:rsidR="00490F25" w:rsidRPr="00161E24" w:rsidRDefault="0043207A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EF3B61B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DF02A" w14:textId="267D4D4D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4136A9B" w14:textId="1E84DD90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D6CA2" w14:textId="13E08CE7" w:rsidR="00490F25" w:rsidRPr="00161E24" w:rsidRDefault="0043207A" w:rsidP="00490F25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A6D891F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25749" w14:textId="703D1604" w:rsidR="00490F25" w:rsidRPr="00161E24" w:rsidRDefault="00490F25" w:rsidP="00490F25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135" w:right="-84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90F25" w:rsidRPr="00161E24" w14:paraId="4FE36A12" w14:textId="7E56DF28" w:rsidTr="009D5B7D">
        <w:trPr>
          <w:cantSplit/>
        </w:trPr>
        <w:tc>
          <w:tcPr>
            <w:tcW w:w="1886" w:type="dxa"/>
            <w:shd w:val="clear" w:color="auto" w:fill="auto"/>
            <w:vAlign w:val="bottom"/>
          </w:tcPr>
          <w:p w14:paraId="30631B4D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4" w:type="dxa"/>
            <w:vAlign w:val="bottom"/>
          </w:tcPr>
          <w:p w14:paraId="651B1404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5ADBBC63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3AD70120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552F653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C0B5DB" w14:textId="5AE2A520" w:rsidR="00490F25" w:rsidRPr="00161E24" w:rsidRDefault="0043207A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1,865</w:t>
            </w:r>
          </w:p>
        </w:tc>
        <w:tc>
          <w:tcPr>
            <w:tcW w:w="204" w:type="dxa"/>
            <w:shd w:val="clear" w:color="auto" w:fill="auto"/>
            <w:vAlign w:val="bottom"/>
          </w:tcPr>
          <w:p w14:paraId="0E0D5506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837F14" w14:textId="4D8BB514" w:rsidR="00490F25" w:rsidRPr="00161E24" w:rsidRDefault="00D0217B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1,86</w:t>
            </w:r>
            <w:r w:rsidR="00F325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FAEE913" w14:textId="035B7520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04A55" w14:textId="62E5AC01" w:rsidR="00490F25" w:rsidRPr="00161E24" w:rsidRDefault="006E63DB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43207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C6665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BA05CD8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16ACA1" w14:textId="7FAE934C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E94E05" w14:textId="2940250A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62CBC4" w14:textId="1F61B047" w:rsidR="00490F25" w:rsidRPr="00161E24" w:rsidRDefault="008F2587" w:rsidP="00114A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(399)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02FEFA6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099E26" w14:textId="39D407C3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69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(399)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E0518E8" w14:textId="58F63E1F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954ED" w14:textId="79B27678" w:rsidR="00490F25" w:rsidRPr="00161E24" w:rsidRDefault="0043207A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95BB702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86FF7" w14:textId="3AD128E4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33C1EF5" w14:textId="7FA8CFC6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CA11A" w14:textId="1D541A31" w:rsidR="00490F25" w:rsidRPr="00161E24" w:rsidRDefault="0043207A" w:rsidP="00490F25">
            <w:pPr>
              <w:pStyle w:val="acctfourfigures"/>
              <w:tabs>
                <w:tab w:val="clear" w:pos="765"/>
                <w:tab w:val="decimal" w:pos="388"/>
              </w:tabs>
              <w:spacing w:line="240" w:lineRule="auto"/>
              <w:ind w:lef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C3D4547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77EAB" w14:textId="152C4EC9" w:rsidR="00490F25" w:rsidRPr="00161E24" w:rsidRDefault="00490F25" w:rsidP="00490F25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135" w:right="-8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490F25" w:rsidRPr="00161E24" w14:paraId="6E533217" w14:textId="77777777" w:rsidTr="009C7A94">
        <w:trPr>
          <w:cantSplit/>
        </w:trPr>
        <w:tc>
          <w:tcPr>
            <w:tcW w:w="1886" w:type="dxa"/>
            <w:shd w:val="clear" w:color="auto" w:fill="auto"/>
            <w:vAlign w:val="bottom"/>
          </w:tcPr>
          <w:p w14:paraId="52186FBA" w14:textId="77777777" w:rsidR="00490F25" w:rsidRPr="009D5B7D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534" w:type="dxa"/>
            <w:vAlign w:val="bottom"/>
          </w:tcPr>
          <w:p w14:paraId="0E831315" w14:textId="77777777" w:rsidR="00490F25" w:rsidRPr="009D5B7D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57FBE4E" w14:textId="77777777" w:rsidR="00490F25" w:rsidRPr="009D5B7D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20B4A096" w14:textId="77777777" w:rsidR="00490F25" w:rsidRPr="009D5B7D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4C8163B2" w14:textId="77777777" w:rsidR="00490F25" w:rsidRPr="009D5B7D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DA8F44" w14:textId="77777777" w:rsidR="00490F25" w:rsidRPr="009D5B7D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04" w:type="dxa"/>
            <w:shd w:val="clear" w:color="auto" w:fill="auto"/>
            <w:vAlign w:val="bottom"/>
          </w:tcPr>
          <w:p w14:paraId="4DB6D0E2" w14:textId="77777777" w:rsidR="00490F25" w:rsidRPr="009D5B7D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8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785C3E" w14:textId="77777777" w:rsidR="00490F25" w:rsidRPr="009D5B7D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1977B72E" w14:textId="77777777" w:rsidR="00490F25" w:rsidRPr="009D5B7D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BB0E8B" w14:textId="77777777" w:rsidR="00490F25" w:rsidRPr="009D5B7D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4329B221" w14:textId="77777777" w:rsidR="00490F25" w:rsidRPr="009D5B7D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A36857" w14:textId="77777777" w:rsidR="00490F25" w:rsidRPr="009D5B7D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E6AEF7" w14:textId="77777777" w:rsidR="00490F25" w:rsidRPr="009D5B7D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D32003" w14:textId="77777777" w:rsidR="00490F25" w:rsidRPr="009D5B7D" w:rsidRDefault="00490F25" w:rsidP="00490F25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E7FC43E" w14:textId="77777777" w:rsidR="00490F25" w:rsidRPr="009D5B7D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985E5C" w14:textId="77777777" w:rsidR="00490F25" w:rsidRPr="009D5B7D" w:rsidRDefault="00490F25" w:rsidP="00490F25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69" w:right="-77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5E68BA93" w14:textId="77777777" w:rsidR="00490F25" w:rsidRPr="009D5B7D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0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CA7A5B" w14:textId="77777777" w:rsidR="00490F25" w:rsidRPr="009D5B7D" w:rsidRDefault="00490F25" w:rsidP="00490F2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CC4F6E8" w14:textId="77777777" w:rsidR="00490F25" w:rsidRPr="009D5B7D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411A3F" w14:textId="77777777" w:rsidR="00490F25" w:rsidRPr="009D5B7D" w:rsidRDefault="00490F25" w:rsidP="00490F25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B988EF1" w14:textId="77777777" w:rsidR="00490F25" w:rsidRPr="009D5B7D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B0AC44" w14:textId="77777777" w:rsidR="00490F25" w:rsidRPr="009D5B7D" w:rsidRDefault="00490F25" w:rsidP="00490F25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36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2CD51B8" w14:textId="77777777" w:rsidR="00490F25" w:rsidRPr="009D5B7D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17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C4CF57" w14:textId="77777777" w:rsidR="00490F25" w:rsidRPr="009D5B7D" w:rsidRDefault="00490F25" w:rsidP="00490F2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35" w:right="-84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</w:tr>
      <w:tr w:rsidR="00490F25" w:rsidRPr="00161E24" w14:paraId="6C338439" w14:textId="763FB633" w:rsidTr="009C7A94">
        <w:trPr>
          <w:cantSplit/>
        </w:trPr>
        <w:tc>
          <w:tcPr>
            <w:tcW w:w="1886" w:type="dxa"/>
            <w:shd w:val="clear" w:color="auto" w:fill="auto"/>
            <w:vAlign w:val="bottom"/>
          </w:tcPr>
          <w:p w14:paraId="6269096E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534" w:type="dxa"/>
            <w:vAlign w:val="bottom"/>
          </w:tcPr>
          <w:p w14:paraId="729BB971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5B262740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61BC9E2F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C0D6C69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04AADF" w14:textId="0C1F4886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4" w:type="dxa"/>
            <w:shd w:val="clear" w:color="auto" w:fill="auto"/>
            <w:vAlign w:val="bottom"/>
          </w:tcPr>
          <w:p w14:paraId="301C05BA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3E148CCF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356AABAE" w14:textId="7DB1E8E3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848FAD1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9" w:type="dxa"/>
            <w:shd w:val="clear" w:color="auto" w:fill="auto"/>
            <w:vAlign w:val="bottom"/>
          </w:tcPr>
          <w:p w14:paraId="02CAFE25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4084793B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2B9139" w14:textId="65E6A76B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6EF871" w14:textId="77777777" w:rsidR="00490F25" w:rsidRPr="00161E24" w:rsidRDefault="00490F25" w:rsidP="00490F25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333E04DB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D4D1E6C" w14:textId="77777777" w:rsidR="00490F25" w:rsidRPr="00161E24" w:rsidRDefault="00490F25" w:rsidP="00490F25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69" w:right="-7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4294FF68" w14:textId="74F4737B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9172174" w14:textId="77777777" w:rsidR="00490F25" w:rsidRPr="00161E24" w:rsidRDefault="00490F25" w:rsidP="00490F2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76B55D4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2BC87511" w14:textId="77777777" w:rsidR="00490F25" w:rsidRPr="00161E24" w:rsidRDefault="00490F25" w:rsidP="00490F25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43FD8DA" w14:textId="1A78441F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606F0E91" w14:textId="77777777" w:rsidR="00490F25" w:rsidRPr="00161E24" w:rsidRDefault="00490F25" w:rsidP="00490F25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1F8EB5AE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0DCA85B" w14:textId="77777777" w:rsidR="00490F25" w:rsidRPr="00161E24" w:rsidRDefault="00490F25" w:rsidP="00490F2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35" w:right="-8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490F25" w:rsidRPr="00161E24" w14:paraId="1BF1BD3A" w14:textId="2BD4C395" w:rsidTr="009D5B7D">
        <w:trPr>
          <w:cantSplit/>
        </w:trPr>
        <w:tc>
          <w:tcPr>
            <w:tcW w:w="1886" w:type="dxa"/>
            <w:shd w:val="clear" w:color="auto" w:fill="auto"/>
            <w:vAlign w:val="bottom"/>
          </w:tcPr>
          <w:p w14:paraId="66E89223" w14:textId="255B653A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อายิโนะโมะโต๊ะ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เบทาโกร โฟรเซ่น ฟู้ดส์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1534" w:type="dxa"/>
            <w:vAlign w:val="bottom"/>
          </w:tcPr>
          <w:p w14:paraId="1F39F8B1" w14:textId="57E55CAE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ผลิตอาหารแปรรูปจากเนื้อไก่แช่แข็ง</w:t>
            </w:r>
          </w:p>
        </w:tc>
        <w:tc>
          <w:tcPr>
            <w:tcW w:w="810" w:type="dxa"/>
            <w:vAlign w:val="bottom"/>
          </w:tcPr>
          <w:p w14:paraId="7957420E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38E122B" w14:textId="45C30A9F" w:rsidR="00490F25" w:rsidRPr="00161E24" w:rsidRDefault="0043207A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C5BB17F" w14:textId="59FF2FAC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B51F9F" w14:textId="107C672A" w:rsidR="00490F25" w:rsidRPr="00161E24" w:rsidRDefault="0043207A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204" w:type="dxa"/>
            <w:shd w:val="clear" w:color="auto" w:fill="auto"/>
            <w:vAlign w:val="bottom"/>
          </w:tcPr>
          <w:p w14:paraId="338AB901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6BE83593" w14:textId="1621C8A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465C3CEA" w14:textId="17C7027D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B99C83B" w14:textId="171AC7B1" w:rsidR="00490F25" w:rsidRPr="00161E24" w:rsidRDefault="0043207A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35A35680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63A48E3" w14:textId="60584A7C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0B04E2" w14:textId="249319E6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C71277" w14:textId="5CEF058A" w:rsidR="00490F25" w:rsidRPr="00161E24" w:rsidRDefault="0043207A" w:rsidP="00490F25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A1C3A32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7F15745" w14:textId="60A63A8E" w:rsidR="00490F25" w:rsidRPr="00161E24" w:rsidRDefault="00490F25" w:rsidP="00490F25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69" w:right="-7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0ADDA5F" w14:textId="35900795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89F1BFF" w14:textId="19010410" w:rsidR="00490F25" w:rsidRPr="00161E24" w:rsidRDefault="0043207A" w:rsidP="00490F2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B01C2ED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D9FF9C5" w14:textId="66FF18FB" w:rsidR="00490F25" w:rsidRPr="00161E24" w:rsidRDefault="00490F25" w:rsidP="00490F25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689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3DB995" w14:textId="53D3CD10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7B53790A" w14:textId="4A5B3966" w:rsidR="00490F25" w:rsidRPr="00BC63F2" w:rsidRDefault="0043207A" w:rsidP="00490F25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C5761A7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D81E9C4" w14:textId="182C13D3" w:rsidR="00490F25" w:rsidRPr="00161E24" w:rsidRDefault="00490F25" w:rsidP="00490F2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35" w:right="-8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</w:t>
            </w:r>
          </w:p>
        </w:tc>
      </w:tr>
      <w:tr w:rsidR="00490F25" w:rsidRPr="00161E24" w14:paraId="74797E4D" w14:textId="2A359512" w:rsidTr="00C82722">
        <w:trPr>
          <w:cantSplit/>
        </w:trPr>
        <w:tc>
          <w:tcPr>
            <w:tcW w:w="1886" w:type="dxa"/>
            <w:shd w:val="clear" w:color="auto" w:fill="auto"/>
            <w:vAlign w:val="bottom"/>
          </w:tcPr>
          <w:p w14:paraId="39DEF101" w14:textId="74AFEEAC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อายิโนะโมะโต๊ะ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เบทาโกร สเปเชียลตี้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ฟู้ดส์ จำกัด</w:t>
            </w:r>
          </w:p>
        </w:tc>
        <w:tc>
          <w:tcPr>
            <w:tcW w:w="1534" w:type="dxa"/>
            <w:vAlign w:val="bottom"/>
          </w:tcPr>
          <w:p w14:paraId="7510E3AA" w14:textId="1521740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ผลิตอาหารแปรรูปจากเนื้อหมูแช่แข็ง</w:t>
            </w:r>
          </w:p>
        </w:tc>
        <w:tc>
          <w:tcPr>
            <w:tcW w:w="810" w:type="dxa"/>
            <w:vAlign w:val="bottom"/>
          </w:tcPr>
          <w:p w14:paraId="1ABD2F90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66D65996" w14:textId="27A3F556" w:rsidR="00490F25" w:rsidRPr="00161E24" w:rsidRDefault="0043207A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4837CB20" w14:textId="0333835D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F78593A" w14:textId="1FC28175" w:rsidR="00490F25" w:rsidRPr="00161E24" w:rsidRDefault="0043207A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204" w:type="dxa"/>
            <w:shd w:val="clear" w:color="auto" w:fill="auto"/>
            <w:vAlign w:val="bottom"/>
          </w:tcPr>
          <w:p w14:paraId="6703CE4D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180E3DB6" w14:textId="1DD8515A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5622B82" w14:textId="39C74EAD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22C0380" w14:textId="5FD1CA35" w:rsidR="00490F25" w:rsidRPr="00161E24" w:rsidRDefault="0043207A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D8F2747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77E2D091" w14:textId="2BCD7006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683B98" w14:textId="7920A40B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C305DE" w14:textId="6EF4D8CF" w:rsidR="00490F25" w:rsidRPr="00161E24" w:rsidRDefault="0043207A" w:rsidP="00490F25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4C4F2B6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29FFA86" w14:textId="6BB58C20" w:rsidR="00490F25" w:rsidRPr="00161E24" w:rsidRDefault="00490F25" w:rsidP="00490F25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69" w:right="-7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E5AA851" w14:textId="4824DF1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6F809C4" w14:textId="2C10C45A" w:rsidR="00490F25" w:rsidRPr="00161E24" w:rsidRDefault="0043207A" w:rsidP="00490F2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49B629E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8232D01" w14:textId="1559877E" w:rsidR="00490F25" w:rsidRPr="00161E24" w:rsidRDefault="00490F25" w:rsidP="00490F25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191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823E87" w14:textId="5594D181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7626116E" w14:textId="1A9DDCCD" w:rsidR="00490F25" w:rsidRPr="00161E24" w:rsidRDefault="0043207A" w:rsidP="00490F25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D778ECA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0A27BF1" w14:textId="42499E05" w:rsidR="00490F25" w:rsidRPr="00161E24" w:rsidRDefault="00490F25" w:rsidP="00490F2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35" w:right="-8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490F25" w:rsidRPr="00161E24" w14:paraId="21AF9AE3" w14:textId="191E3C22" w:rsidTr="00C82722">
        <w:trPr>
          <w:cantSplit/>
        </w:trPr>
        <w:tc>
          <w:tcPr>
            <w:tcW w:w="1886" w:type="dxa"/>
            <w:shd w:val="clear" w:color="auto" w:fill="auto"/>
            <w:vAlign w:val="bottom"/>
          </w:tcPr>
          <w:p w14:paraId="3CA4C580" w14:textId="193CCA32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อิโตแฮม เบทาโกร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ฟู้ดส์ จำกัด</w:t>
            </w:r>
          </w:p>
        </w:tc>
        <w:tc>
          <w:tcPr>
            <w:tcW w:w="1534" w:type="dxa"/>
            <w:vAlign w:val="bottom"/>
          </w:tcPr>
          <w:p w14:paraId="729A48D9" w14:textId="3F6CEAD6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ผลิตและขายอาหารแปรรูปแช่แข็ง</w:t>
            </w:r>
          </w:p>
        </w:tc>
        <w:tc>
          <w:tcPr>
            <w:tcW w:w="810" w:type="dxa"/>
            <w:vAlign w:val="bottom"/>
          </w:tcPr>
          <w:p w14:paraId="532AABD9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70F877D" w14:textId="3195BC77" w:rsidR="00490F25" w:rsidRPr="00161E24" w:rsidRDefault="0043207A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9CD9038" w14:textId="13162DCD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E226498" w14:textId="49F27B0B" w:rsidR="00490F25" w:rsidRPr="00161E24" w:rsidRDefault="0043207A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204" w:type="dxa"/>
            <w:shd w:val="clear" w:color="auto" w:fill="auto"/>
            <w:vAlign w:val="bottom"/>
          </w:tcPr>
          <w:p w14:paraId="087A1A87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shd w:val="clear" w:color="auto" w:fill="auto"/>
            <w:vAlign w:val="bottom"/>
          </w:tcPr>
          <w:p w14:paraId="4F585188" w14:textId="6BED898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A3CB9DB" w14:textId="6B325A72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56B2CC2A" w14:textId="40A3CCB7" w:rsidR="00490F25" w:rsidRPr="00161E24" w:rsidRDefault="0043207A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44F5DA6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shd w:val="clear" w:color="auto" w:fill="auto"/>
            <w:vAlign w:val="bottom"/>
          </w:tcPr>
          <w:p w14:paraId="13C85C7C" w14:textId="1758BAB6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90B6D9" w14:textId="283610F0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C36658" w14:textId="77CB12EC" w:rsidR="00490F25" w:rsidRPr="00161E24" w:rsidRDefault="0043207A" w:rsidP="00490F25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D3A0AB3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6B92882" w14:textId="208A1A56" w:rsidR="00490F25" w:rsidRPr="00161E24" w:rsidRDefault="00490F25" w:rsidP="00490F25">
            <w:pPr>
              <w:pStyle w:val="acctfourfigures"/>
              <w:tabs>
                <w:tab w:val="clear" w:pos="765"/>
                <w:tab w:val="decimal" w:pos="345"/>
              </w:tabs>
              <w:spacing w:line="240" w:lineRule="auto"/>
              <w:ind w:left="-69" w:right="-7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853AE8A" w14:textId="19BB8464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D5B972A" w14:textId="1379C103" w:rsidR="00490F25" w:rsidRPr="00161E24" w:rsidRDefault="0043207A" w:rsidP="00490F25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C2CE20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056A4705" w14:textId="3BC2FBFD" w:rsidR="00490F25" w:rsidRPr="00161E24" w:rsidRDefault="00490F25" w:rsidP="00490F25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933306E" w14:textId="3B925CE9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  <w:vAlign w:val="bottom"/>
          </w:tcPr>
          <w:p w14:paraId="74204EFC" w14:textId="4E2BF3F7" w:rsidR="00490F25" w:rsidRPr="00161E24" w:rsidRDefault="0043207A" w:rsidP="00490F25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683158E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3A23A9F" w14:textId="3A70AB04" w:rsidR="00490F25" w:rsidRPr="00161E24" w:rsidRDefault="00490F25" w:rsidP="00490F25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35" w:right="-8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</w:tr>
      <w:tr w:rsidR="00490F25" w:rsidRPr="00161E24" w14:paraId="7690BE16" w14:textId="6615F76F" w:rsidTr="009D5B7D">
        <w:trPr>
          <w:cantSplit/>
        </w:trPr>
        <w:tc>
          <w:tcPr>
            <w:tcW w:w="1886" w:type="dxa"/>
            <w:shd w:val="clear" w:color="auto" w:fill="auto"/>
            <w:vAlign w:val="bottom"/>
          </w:tcPr>
          <w:p w14:paraId="6C66005C" w14:textId="5EE9A693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เบทาโกร-ปอมเม่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ฟู้ด จำกัด </w:t>
            </w:r>
            <w:r w:rsidRPr="00161E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(อยู่ระหว่าง</w:t>
            </w:r>
            <w:r w:rsidRPr="00161E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การชำระบัญชี)</w:t>
            </w:r>
          </w:p>
        </w:tc>
        <w:tc>
          <w:tcPr>
            <w:tcW w:w="1534" w:type="dxa"/>
            <w:vAlign w:val="bottom"/>
          </w:tcPr>
          <w:p w14:paraId="574A76C4" w14:textId="5079F9B8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ร้านจำหน่ายอาหารและเครื่องดื่ม</w:t>
            </w:r>
          </w:p>
        </w:tc>
        <w:tc>
          <w:tcPr>
            <w:tcW w:w="810" w:type="dxa"/>
            <w:vAlign w:val="bottom"/>
          </w:tcPr>
          <w:p w14:paraId="4B80E662" w14:textId="65A3CA35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2B130F20" w14:textId="110D66EF" w:rsidR="00490F25" w:rsidRPr="00161E24" w:rsidRDefault="0043207A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540" w:type="dxa"/>
            <w:shd w:val="clear" w:color="auto" w:fill="auto"/>
            <w:vAlign w:val="bottom"/>
          </w:tcPr>
          <w:p w14:paraId="15380A15" w14:textId="4E24BAA5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777BC" w14:textId="7F251D4E" w:rsidR="00490F25" w:rsidRPr="00161E24" w:rsidRDefault="004718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204" w:type="dxa"/>
            <w:shd w:val="clear" w:color="auto" w:fill="auto"/>
            <w:vAlign w:val="bottom"/>
          </w:tcPr>
          <w:p w14:paraId="47E9324D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B86FE" w14:textId="36934E04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EB6A200" w14:textId="68D76DF8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1D123" w14:textId="5AA79938" w:rsidR="00490F25" w:rsidRPr="00161E24" w:rsidRDefault="0043207A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0C70FE5D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AF6AC" w14:textId="033C532A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3609DD" w14:textId="26156699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533E8" w14:textId="794DBAD5" w:rsidR="00490F25" w:rsidRPr="00161E24" w:rsidRDefault="0043207A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E453635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D4A73" w14:textId="2AAE061C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69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A5DE44A" w14:textId="327B1525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B9B70" w14:textId="14A7E166" w:rsidR="00490F25" w:rsidRPr="00161E24" w:rsidRDefault="0043207A" w:rsidP="00490F25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B56E624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7AD5F" w14:textId="2B5CB121" w:rsidR="00490F25" w:rsidRPr="00161E24" w:rsidRDefault="00490F25" w:rsidP="00490F25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A52FB7D" w14:textId="06AD81A9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96318" w14:textId="064994B8" w:rsidR="00490F25" w:rsidRPr="00161E24" w:rsidRDefault="0043207A" w:rsidP="00490F25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9AB8727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DA35B" w14:textId="1229EB49" w:rsidR="00490F25" w:rsidRPr="00161E24" w:rsidRDefault="00490F25" w:rsidP="00490F25">
            <w:pPr>
              <w:pStyle w:val="acctfourfigures"/>
              <w:tabs>
                <w:tab w:val="clear" w:pos="765"/>
                <w:tab w:val="decimal" w:pos="351"/>
              </w:tabs>
              <w:spacing w:line="240" w:lineRule="auto"/>
              <w:ind w:left="-135" w:right="-84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90F25" w:rsidRPr="00161E24" w14:paraId="37B913BF" w14:textId="7DD66BE6" w:rsidTr="00105F15">
        <w:trPr>
          <w:cantSplit/>
        </w:trPr>
        <w:tc>
          <w:tcPr>
            <w:tcW w:w="1886" w:type="dxa"/>
            <w:shd w:val="clear" w:color="auto" w:fill="auto"/>
            <w:vAlign w:val="bottom"/>
          </w:tcPr>
          <w:p w14:paraId="29D93EB7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4" w:type="dxa"/>
            <w:vAlign w:val="bottom"/>
          </w:tcPr>
          <w:p w14:paraId="0E47BB8A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0F2546D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B9DDBC0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  <w:vAlign w:val="bottom"/>
          </w:tcPr>
          <w:p w14:paraId="12041BDC" w14:textId="7777777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AD88DC" w14:textId="4DE23FE8" w:rsidR="00490F25" w:rsidRPr="00161E24" w:rsidRDefault="0043207A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1,35</w:t>
            </w:r>
            <w:r w:rsidR="004718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04" w:type="dxa"/>
            <w:shd w:val="clear" w:color="auto" w:fill="auto"/>
            <w:vAlign w:val="bottom"/>
          </w:tcPr>
          <w:p w14:paraId="166833C5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6C9DC" w14:textId="38204CE1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1,355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51CAC6BA" w14:textId="1B1A4F9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6A42F" w14:textId="2A01056F" w:rsidR="00490F25" w:rsidRPr="00161E24" w:rsidRDefault="0043207A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990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2A459E61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D9BA17" w14:textId="451C5B50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990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C4EFCD" w14:textId="108B46E6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307771" w14:textId="5C1B0B8A" w:rsidR="00490F25" w:rsidRPr="00161E24" w:rsidRDefault="0043207A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(14)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E632084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E3222D" w14:textId="69D61349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left="-69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(14)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3A2D0FF" w14:textId="5661DB6A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88667" w14:textId="03A885DF" w:rsidR="00490F25" w:rsidRPr="00161E24" w:rsidRDefault="0043207A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88E6FF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2ACB5" w14:textId="1B1472E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D78A77F" w14:textId="305FCA72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BE83D7" w14:textId="1A1C5C46" w:rsidR="00490F25" w:rsidRPr="00161E24" w:rsidRDefault="0043207A" w:rsidP="00545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5450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FD47446" w14:textId="77777777" w:rsidR="00490F25" w:rsidRPr="00161E24" w:rsidRDefault="00490F25" w:rsidP="00490F2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D5880" w14:textId="00C83247" w:rsidR="00490F25" w:rsidRPr="00161E24" w:rsidRDefault="00490F25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35" w:right="-84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142</w:t>
            </w:r>
          </w:p>
        </w:tc>
      </w:tr>
    </w:tbl>
    <w:p w14:paraId="523759C8" w14:textId="77777777" w:rsidR="00DB04F6" w:rsidRPr="00161E24" w:rsidRDefault="00DB04F6" w:rsidP="00DB04F6">
      <w:pPr>
        <w:rPr>
          <w:rFonts w:asciiTheme="majorBidi" w:hAnsiTheme="majorBidi" w:cstheme="majorBidi"/>
          <w:sz w:val="30"/>
          <w:szCs w:val="30"/>
          <w:cs/>
        </w:rPr>
        <w:sectPr w:rsidR="00DB04F6" w:rsidRPr="00161E24" w:rsidSect="00933D8A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07C2DDE" w14:textId="66E8BBBB" w:rsidR="007071C0" w:rsidRPr="00083A3E" w:rsidRDefault="007071C0" w:rsidP="00AF4F51">
      <w:pPr>
        <w:pStyle w:val="block"/>
        <w:spacing w:after="0"/>
        <w:ind w:left="547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 w:rsidRPr="00455E0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>การร่วมค้า</w:t>
      </w:r>
      <w:r w:rsidR="00BB333C" w:rsidRPr="00455E0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ที่มีสาระสำคัญ</w:t>
      </w:r>
    </w:p>
    <w:p w14:paraId="26F859D1" w14:textId="3FCFAB6A" w:rsidR="007071C0" w:rsidRPr="00083A3E" w:rsidRDefault="00752BC5" w:rsidP="007D79F4">
      <w:pPr>
        <w:pStyle w:val="block"/>
        <w:spacing w:after="0" w:line="40" w:lineRule="atLeast"/>
        <w:ind w:left="547"/>
        <w:jc w:val="both"/>
        <w:rPr>
          <w:rFonts w:asciiTheme="majorBidi" w:hAnsiTheme="majorBidi" w:cstheme="majorBidi"/>
          <w:sz w:val="30"/>
          <w:szCs w:val="30"/>
          <w:shd w:val="clear" w:color="auto" w:fill="E6E6E6"/>
          <w:lang w:val="en-US" w:bidi="th-TH"/>
        </w:rPr>
      </w:pPr>
      <w:r w:rsidRPr="00083A3E">
        <w:rPr>
          <w:rFonts w:asciiTheme="majorBidi" w:hAnsiTheme="majorBidi" w:cstheme="majorBidi"/>
          <w:sz w:val="20"/>
          <w:shd w:val="clear" w:color="auto" w:fill="E6E6E6"/>
          <w:cs/>
          <w:lang w:bidi="th-TH"/>
        </w:rPr>
        <w:tab/>
      </w:r>
      <w:r w:rsidRPr="00083A3E">
        <w:rPr>
          <w:rFonts w:asciiTheme="majorBidi" w:hAnsiTheme="majorBidi" w:cstheme="majorBidi"/>
          <w:sz w:val="20"/>
          <w:shd w:val="clear" w:color="auto" w:fill="E6E6E6"/>
          <w:cs/>
          <w:lang w:bidi="th-TH"/>
        </w:rPr>
        <w:tab/>
      </w:r>
    </w:p>
    <w:p w14:paraId="209A7B4C" w14:textId="29809958" w:rsidR="007071C0" w:rsidRPr="00083A3E" w:rsidRDefault="007071C0" w:rsidP="00AF4F51">
      <w:pPr>
        <w:pStyle w:val="block"/>
        <w:spacing w:after="0"/>
        <w:ind w:left="547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083A3E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ตารางต่อไปนี้สรุปข้อมูลทางการเงินของการร่วมค้า</w:t>
      </w:r>
      <w:r w:rsidR="00BB333C" w:rsidRPr="00083A3E">
        <w:rPr>
          <w:rFonts w:asciiTheme="majorBidi" w:hAnsiTheme="majorBidi" w:cstheme="majorBidi"/>
          <w:sz w:val="30"/>
          <w:szCs w:val="30"/>
          <w:cs/>
          <w:lang w:bidi="th-TH"/>
        </w:rPr>
        <w:t>ที่มีสาระสำคัญซึ่ง</w:t>
      </w:r>
      <w:r w:rsidRPr="00083A3E">
        <w:rPr>
          <w:rFonts w:asciiTheme="majorBidi" w:hAnsiTheme="majorBidi" w:cstheme="majorBidi"/>
          <w:sz w:val="30"/>
          <w:szCs w:val="30"/>
          <w:cs/>
          <w:lang w:bidi="th-TH"/>
        </w:rPr>
        <w:t>รว</w:t>
      </w:r>
      <w:r w:rsidR="006D09B9" w:rsidRPr="00083A3E">
        <w:rPr>
          <w:rFonts w:asciiTheme="majorBidi" w:hAnsiTheme="majorBidi" w:cstheme="majorBidi"/>
          <w:sz w:val="30"/>
          <w:szCs w:val="30"/>
          <w:cs/>
          <w:lang w:bidi="th-TH"/>
        </w:rPr>
        <w:t>มอยู่ในงบการเงินของ</w:t>
      </w:r>
      <w:r w:rsidRPr="00083A3E">
        <w:rPr>
          <w:rFonts w:asciiTheme="majorBidi" w:hAnsiTheme="majorBidi" w:cstheme="majorBidi"/>
          <w:sz w:val="30"/>
          <w:szCs w:val="30"/>
          <w:cs/>
          <w:lang w:bidi="th-TH"/>
        </w:rPr>
        <w:t>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กิจการในกิจการเหล่านี้</w:t>
      </w:r>
      <w:r w:rsidRPr="00083A3E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 </w:t>
      </w:r>
    </w:p>
    <w:p w14:paraId="29E1FBDB" w14:textId="77777777" w:rsidR="00455E01" w:rsidRPr="00083A3E" w:rsidRDefault="00455E01" w:rsidP="007D79F4">
      <w:pPr>
        <w:pStyle w:val="block"/>
        <w:spacing w:after="0" w:line="40" w:lineRule="atLeast"/>
        <w:ind w:left="5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1404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70"/>
        <w:gridCol w:w="1169"/>
        <w:gridCol w:w="270"/>
        <w:gridCol w:w="1174"/>
        <w:gridCol w:w="270"/>
        <w:gridCol w:w="1171"/>
        <w:gridCol w:w="270"/>
        <w:gridCol w:w="1171"/>
        <w:gridCol w:w="270"/>
        <w:gridCol w:w="1171"/>
        <w:gridCol w:w="270"/>
        <w:gridCol w:w="1171"/>
      </w:tblGrid>
      <w:tr w:rsidR="00E52C25" w:rsidRPr="00161E24" w14:paraId="036A923E" w14:textId="77777777" w:rsidTr="00F861A3">
        <w:trPr>
          <w:tblHeader/>
        </w:trPr>
        <w:tc>
          <w:tcPr>
            <w:tcW w:w="5670" w:type="dxa"/>
            <w:shd w:val="clear" w:color="auto" w:fill="auto"/>
          </w:tcPr>
          <w:p w14:paraId="75D08CA0" w14:textId="77777777" w:rsidR="00904FF2" w:rsidRPr="00083A3E" w:rsidRDefault="00904FF2" w:rsidP="00455E01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2BA74775" w14:textId="3E33657F" w:rsidR="00904FF2" w:rsidRPr="003129BB" w:rsidRDefault="00904FF2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บริษัท อายิโนะโมะโต๊ะ</w:t>
            </w:r>
          </w:p>
        </w:tc>
        <w:tc>
          <w:tcPr>
            <w:tcW w:w="270" w:type="dxa"/>
            <w:shd w:val="clear" w:color="auto" w:fill="auto"/>
          </w:tcPr>
          <w:p w14:paraId="4B6D1750" w14:textId="77777777" w:rsidR="00904FF2" w:rsidRPr="003129BB" w:rsidRDefault="00904FF2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shd w:val="clear" w:color="auto" w:fill="auto"/>
          </w:tcPr>
          <w:p w14:paraId="509FC2B4" w14:textId="54C99586" w:rsidR="00904FF2" w:rsidRPr="003129BB" w:rsidRDefault="00904FF2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บริษัท อายิโนะโมะโต๊ะ</w:t>
            </w:r>
          </w:p>
        </w:tc>
        <w:tc>
          <w:tcPr>
            <w:tcW w:w="270" w:type="dxa"/>
            <w:shd w:val="clear" w:color="auto" w:fill="auto"/>
          </w:tcPr>
          <w:p w14:paraId="1BFD650F" w14:textId="77777777" w:rsidR="00904FF2" w:rsidRPr="003129BB" w:rsidRDefault="00904FF2" w:rsidP="00455E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631AB8FA" w14:textId="77777777" w:rsidR="00904FF2" w:rsidRPr="003129BB" w:rsidRDefault="00904FF2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337486F" w14:textId="77777777" w:rsidR="00904FF2" w:rsidRPr="003129BB" w:rsidRDefault="00904FF2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AE2763B" w14:textId="77777777" w:rsidR="00904FF2" w:rsidRPr="003129BB" w:rsidRDefault="00904FF2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</w:p>
        </w:tc>
      </w:tr>
      <w:tr w:rsidR="00E52C25" w:rsidRPr="00161E24" w14:paraId="24DB29E6" w14:textId="77777777" w:rsidTr="00F861A3">
        <w:trPr>
          <w:tblHeader/>
        </w:trPr>
        <w:tc>
          <w:tcPr>
            <w:tcW w:w="5670" w:type="dxa"/>
            <w:shd w:val="clear" w:color="auto" w:fill="auto"/>
          </w:tcPr>
          <w:p w14:paraId="69309617" w14:textId="77777777" w:rsidR="00904FF2" w:rsidRPr="00083A3E" w:rsidRDefault="00904FF2" w:rsidP="00455E01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40E4802E" w14:textId="547A0E18" w:rsidR="00904FF2" w:rsidRPr="003129BB" w:rsidRDefault="00904FF2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เบทาโกร โฟรเซ่น ฟู้ดส์</w:t>
            </w:r>
          </w:p>
        </w:tc>
        <w:tc>
          <w:tcPr>
            <w:tcW w:w="270" w:type="dxa"/>
            <w:shd w:val="clear" w:color="auto" w:fill="auto"/>
          </w:tcPr>
          <w:p w14:paraId="19163017" w14:textId="77777777" w:rsidR="00904FF2" w:rsidRPr="003129BB" w:rsidRDefault="00904FF2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shd w:val="clear" w:color="auto" w:fill="auto"/>
          </w:tcPr>
          <w:p w14:paraId="62292539" w14:textId="697B9571" w:rsidR="00904FF2" w:rsidRPr="003129BB" w:rsidRDefault="00904FF2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เบทาโกร สเปเชียลตี้</w:t>
            </w:r>
          </w:p>
        </w:tc>
        <w:tc>
          <w:tcPr>
            <w:tcW w:w="270" w:type="dxa"/>
            <w:shd w:val="clear" w:color="auto" w:fill="auto"/>
          </w:tcPr>
          <w:p w14:paraId="5F85D399" w14:textId="77777777" w:rsidR="00904FF2" w:rsidRPr="003129BB" w:rsidRDefault="00904FF2" w:rsidP="00455E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shd w:val="clear" w:color="auto" w:fill="auto"/>
          </w:tcPr>
          <w:p w14:paraId="7F43A20F" w14:textId="45211161" w:rsidR="00904FF2" w:rsidRPr="003129BB" w:rsidRDefault="00904FF2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บริษัท อิโตแฮม</w:t>
            </w:r>
          </w:p>
        </w:tc>
      </w:tr>
      <w:tr w:rsidR="00E52C25" w:rsidRPr="00161E24" w14:paraId="118B4D4C" w14:textId="77777777" w:rsidTr="00F861A3">
        <w:trPr>
          <w:tblHeader/>
        </w:trPr>
        <w:tc>
          <w:tcPr>
            <w:tcW w:w="5670" w:type="dxa"/>
            <w:shd w:val="clear" w:color="auto" w:fill="auto"/>
          </w:tcPr>
          <w:p w14:paraId="220F0D5C" w14:textId="77777777" w:rsidR="00904FF2" w:rsidRPr="00083A3E" w:rsidRDefault="00904FF2" w:rsidP="00455E01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13" w:type="dxa"/>
            <w:gridSpan w:val="3"/>
            <w:shd w:val="clear" w:color="auto" w:fill="auto"/>
          </w:tcPr>
          <w:p w14:paraId="00733A61" w14:textId="61698144" w:rsidR="00904FF2" w:rsidRPr="003129BB" w:rsidRDefault="00904FF2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(ประเทศไทย) จำกัด</w:t>
            </w:r>
          </w:p>
        </w:tc>
        <w:tc>
          <w:tcPr>
            <w:tcW w:w="270" w:type="dxa"/>
            <w:shd w:val="clear" w:color="auto" w:fill="auto"/>
          </w:tcPr>
          <w:p w14:paraId="5F934220" w14:textId="77777777" w:rsidR="00904FF2" w:rsidRPr="003129BB" w:rsidRDefault="00904FF2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shd w:val="clear" w:color="auto" w:fill="auto"/>
          </w:tcPr>
          <w:p w14:paraId="1604E753" w14:textId="279107EA" w:rsidR="00904FF2" w:rsidRPr="003129BB" w:rsidRDefault="00904FF2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ฟู้ดส์ จำกัด</w:t>
            </w:r>
          </w:p>
        </w:tc>
        <w:tc>
          <w:tcPr>
            <w:tcW w:w="270" w:type="dxa"/>
            <w:shd w:val="clear" w:color="auto" w:fill="auto"/>
          </w:tcPr>
          <w:p w14:paraId="552B2661" w14:textId="77777777" w:rsidR="00904FF2" w:rsidRPr="003129BB" w:rsidRDefault="00904FF2" w:rsidP="00455E0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612" w:type="dxa"/>
            <w:gridSpan w:val="3"/>
            <w:shd w:val="clear" w:color="auto" w:fill="auto"/>
          </w:tcPr>
          <w:p w14:paraId="53A49D2C" w14:textId="01E9594E" w:rsidR="00904FF2" w:rsidRPr="003129BB" w:rsidRDefault="00904FF2" w:rsidP="00455E0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เบทาโกร ฟู้ดส์ จำกัด</w:t>
            </w:r>
          </w:p>
        </w:tc>
      </w:tr>
      <w:tr w:rsidR="00E52C25" w:rsidRPr="00161E24" w14:paraId="25BE896E" w14:textId="5B813A36" w:rsidTr="00F861A3">
        <w:trPr>
          <w:tblHeader/>
        </w:trPr>
        <w:tc>
          <w:tcPr>
            <w:tcW w:w="5670" w:type="dxa"/>
            <w:shd w:val="clear" w:color="auto" w:fill="auto"/>
          </w:tcPr>
          <w:p w14:paraId="4C9502B9" w14:textId="77777777" w:rsidR="00904FF2" w:rsidRPr="00083A3E" w:rsidRDefault="00904FF2" w:rsidP="00455E01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  <w:bookmarkStart w:id="3" w:name="_Hlk37239231"/>
          </w:p>
        </w:tc>
        <w:tc>
          <w:tcPr>
            <w:tcW w:w="1169" w:type="dxa"/>
            <w:shd w:val="clear" w:color="auto" w:fill="auto"/>
          </w:tcPr>
          <w:p w14:paraId="1E4AABBA" w14:textId="2688C12E" w:rsidR="00904FF2" w:rsidRPr="003129BB" w:rsidRDefault="00904FF2" w:rsidP="00455E01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10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1AAB8CA" w14:textId="77777777" w:rsidR="00904FF2" w:rsidRPr="003129BB" w:rsidRDefault="00904FF2" w:rsidP="00455E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7D7FFC63" w14:textId="10C4226E" w:rsidR="00904FF2" w:rsidRPr="003129BB" w:rsidRDefault="00904FF2" w:rsidP="00455E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2026E75" w14:textId="385C142F" w:rsidR="00904FF2" w:rsidRPr="003129BB" w:rsidRDefault="00904FF2" w:rsidP="00455E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2544829" w14:textId="2231582D" w:rsidR="00904FF2" w:rsidRPr="003129BB" w:rsidRDefault="00904FF2" w:rsidP="00455E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6611594" w14:textId="77777777" w:rsidR="00904FF2" w:rsidRPr="003129BB" w:rsidRDefault="00904FF2" w:rsidP="00455E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25858996" w14:textId="453F583A" w:rsidR="00904FF2" w:rsidRPr="003129BB" w:rsidRDefault="00904FF2" w:rsidP="00455E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0EFC0986" w14:textId="6CB359C9" w:rsidR="00904FF2" w:rsidRPr="003129BB" w:rsidRDefault="00904FF2" w:rsidP="00455E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6061ED6" w14:textId="6E27A257" w:rsidR="00904FF2" w:rsidRPr="003129BB" w:rsidRDefault="00904FF2" w:rsidP="00455E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63D9EAAE" w14:textId="77777777" w:rsidR="00904FF2" w:rsidRPr="003129BB" w:rsidRDefault="00904FF2" w:rsidP="00455E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A0D07A1" w14:textId="6E8FAF4B" w:rsidR="00904FF2" w:rsidRPr="003129BB" w:rsidRDefault="00904FF2" w:rsidP="00455E0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5</w:t>
            </w:r>
          </w:p>
        </w:tc>
      </w:tr>
      <w:tr w:rsidR="00E52C25" w:rsidRPr="00161E24" w14:paraId="2622FE7D" w14:textId="77777777" w:rsidTr="00F861A3">
        <w:tc>
          <w:tcPr>
            <w:tcW w:w="5670" w:type="dxa"/>
            <w:shd w:val="clear" w:color="auto" w:fill="auto"/>
          </w:tcPr>
          <w:p w14:paraId="4ACE4E66" w14:textId="77777777" w:rsidR="00904FF2" w:rsidRPr="003129BB" w:rsidRDefault="00904FF2" w:rsidP="00455E0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64" w:type="dxa"/>
            <w:gridSpan w:val="11"/>
            <w:shd w:val="clear" w:color="auto" w:fill="auto"/>
          </w:tcPr>
          <w:p w14:paraId="2B66E9C5" w14:textId="7008EB51" w:rsidR="00904FF2" w:rsidRPr="003129BB" w:rsidRDefault="00904FF2" w:rsidP="00455E0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3129BB">
              <w:rPr>
                <w:rFonts w:asciiTheme="majorBidi" w:eastAsia="Calibr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52C25" w:rsidRPr="00161E24" w14:paraId="0ECBB9CF" w14:textId="0CC402AD" w:rsidTr="00F861A3">
        <w:tc>
          <w:tcPr>
            <w:tcW w:w="5670" w:type="dxa"/>
            <w:shd w:val="clear" w:color="auto" w:fill="auto"/>
          </w:tcPr>
          <w:p w14:paraId="2FC2FB17" w14:textId="77777777" w:rsidR="00904FF2" w:rsidRPr="003129BB" w:rsidRDefault="00904FF2" w:rsidP="00490F2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31E454E" w14:textId="26A4C9EE" w:rsidR="00904FF2" w:rsidRPr="003129BB" w:rsidRDefault="00904FF2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2,521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55829A" w14:textId="77777777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6A800970" w14:textId="1778DF7F" w:rsidR="00904FF2" w:rsidRPr="003129BB" w:rsidRDefault="00904FF2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2,860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F6F011" w14:textId="52834B3B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864A8F9" w14:textId="6FDF4C5D" w:rsidR="00904FF2" w:rsidRPr="003129BB" w:rsidRDefault="00904FF2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B32869" w14:textId="77777777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C21F05A" w14:textId="586C0BB0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0E8CFB" w14:textId="2496FDF6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2433C52" w14:textId="0C9AE245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419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6DE609" w14:textId="77777777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B1ED5B7" w14:textId="2F840D73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367</w:t>
            </w:r>
          </w:p>
        </w:tc>
      </w:tr>
      <w:tr w:rsidR="00E52C25" w:rsidRPr="00161E24" w14:paraId="62551A96" w14:textId="6F7FD9F5" w:rsidTr="00F861A3">
        <w:tc>
          <w:tcPr>
            <w:tcW w:w="5670" w:type="dxa"/>
            <w:shd w:val="clear" w:color="auto" w:fill="auto"/>
          </w:tcPr>
          <w:p w14:paraId="38A3FE29" w14:textId="0A881990" w:rsidR="00904FF2" w:rsidRPr="003129BB" w:rsidRDefault="00904FF2" w:rsidP="00490F2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E98E2A7" w14:textId="4C4BAE3A" w:rsidR="00904FF2" w:rsidRPr="003129BB" w:rsidRDefault="00904FF2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3BF496" w14:textId="77777777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4923091D" w14:textId="3784385F" w:rsidR="00904FF2" w:rsidRPr="003129BB" w:rsidRDefault="00904FF2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218995" w14:textId="56B93ED8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1A7F020" w14:textId="1252AC86" w:rsidR="00904FF2" w:rsidRPr="003129BB" w:rsidRDefault="00904FF2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3AAAF" w14:textId="77777777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1A7B1BF" w14:textId="329747A9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5ADE3D" w14:textId="50C6E3E7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E0CB742" w14:textId="71AB52ED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DF2470" w14:textId="77777777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3859EC6" w14:textId="66FF488A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17</w:t>
            </w:r>
          </w:p>
        </w:tc>
      </w:tr>
      <w:tr w:rsidR="00E52C25" w:rsidRPr="00161E24" w14:paraId="13B8E7A9" w14:textId="300A7FDA" w:rsidTr="00F861A3">
        <w:tc>
          <w:tcPr>
            <w:tcW w:w="5670" w:type="dxa"/>
            <w:shd w:val="clear" w:color="auto" w:fill="auto"/>
          </w:tcPr>
          <w:p w14:paraId="75E9E43A" w14:textId="77777777" w:rsidR="00904FF2" w:rsidRPr="003129BB" w:rsidRDefault="00904FF2" w:rsidP="00490F2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F81111" w14:textId="5C453107" w:rsidR="00904FF2" w:rsidRPr="003129BB" w:rsidRDefault="00904FF2" w:rsidP="00277D26">
            <w:pPr>
              <w:pStyle w:val="acctfourfigures"/>
              <w:tabs>
                <w:tab w:val="clear" w:pos="765"/>
                <w:tab w:val="decimal" w:pos="448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B36409" w14:textId="77777777" w:rsidR="00904FF2" w:rsidRPr="003129BB" w:rsidRDefault="00904FF2" w:rsidP="00490F2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18337" w14:textId="73C7F699" w:rsidR="00904FF2" w:rsidRPr="003129BB" w:rsidRDefault="00904FF2" w:rsidP="00277D26">
            <w:pPr>
              <w:pStyle w:val="acctfourfigures"/>
              <w:tabs>
                <w:tab w:val="clear" w:pos="765"/>
                <w:tab w:val="decimal" w:pos="441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E39591" w14:textId="4BC03D5F" w:rsidR="00904FF2" w:rsidRPr="003129BB" w:rsidRDefault="00904FF2" w:rsidP="00490F2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EDCB8B" w14:textId="76718500" w:rsidR="00904FF2" w:rsidRPr="003129BB" w:rsidRDefault="00904FF2" w:rsidP="00277D26">
            <w:pPr>
              <w:pStyle w:val="acctfourfigures"/>
              <w:tabs>
                <w:tab w:val="clear" w:pos="765"/>
                <w:tab w:val="decimal" w:pos="452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A674AE" w14:textId="77777777" w:rsidR="00904FF2" w:rsidRPr="003129BB" w:rsidRDefault="00904FF2" w:rsidP="00490F2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7013E" w14:textId="0488FF53" w:rsidR="00904FF2" w:rsidRPr="003129BB" w:rsidRDefault="00904FF2" w:rsidP="000869A2">
            <w:pPr>
              <w:pStyle w:val="acctfourfigures"/>
              <w:tabs>
                <w:tab w:val="clear" w:pos="765"/>
                <w:tab w:val="decimal" w:pos="46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576CAE" w14:textId="2801E0EF" w:rsidR="00904FF2" w:rsidRPr="003129BB" w:rsidRDefault="00904FF2" w:rsidP="00490F2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F14226" w14:textId="2E9DA2C0" w:rsidR="00904FF2" w:rsidRPr="003129BB" w:rsidRDefault="00904FF2" w:rsidP="000869A2">
            <w:pPr>
              <w:pStyle w:val="acctfourfigures"/>
              <w:tabs>
                <w:tab w:val="clear" w:pos="765"/>
                <w:tab w:val="decimal" w:pos="475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839E11" w14:textId="77777777" w:rsidR="00904FF2" w:rsidRPr="003129BB" w:rsidRDefault="00904FF2" w:rsidP="00490F2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3F273" w14:textId="034603FD" w:rsidR="00904FF2" w:rsidRPr="003129BB" w:rsidRDefault="00904FF2" w:rsidP="000869A2">
            <w:pPr>
              <w:pStyle w:val="acctfourfigures"/>
              <w:tabs>
                <w:tab w:val="clear" w:pos="765"/>
                <w:tab w:val="decimal" w:pos="369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E52C25" w:rsidRPr="00161E24" w14:paraId="631BA8FC" w14:textId="72343705" w:rsidTr="00F861A3">
        <w:tc>
          <w:tcPr>
            <w:tcW w:w="5670" w:type="dxa"/>
            <w:shd w:val="clear" w:color="auto" w:fill="auto"/>
          </w:tcPr>
          <w:p w14:paraId="379BEF06" w14:textId="0B335FAA" w:rsidR="00904FF2" w:rsidRPr="003129BB" w:rsidRDefault="00904FF2" w:rsidP="00490F25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3129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กำไรขาดทุนเบ็ดเสร็จรวม (ร้อยละ </w:t>
            </w:r>
            <w:r w:rsidRPr="003129BB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3129B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4601F" w14:textId="07541ECD" w:rsidR="00904FF2" w:rsidRPr="003129BB" w:rsidRDefault="00904FF2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A84554" w14:textId="77777777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8669B" w14:textId="5FCA86C4" w:rsidR="00904FF2" w:rsidRPr="003129BB" w:rsidRDefault="00904FF2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051FE7" w14:textId="65C3539F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5A15B" w14:textId="34389588" w:rsidR="00904FF2" w:rsidRPr="003129BB" w:rsidRDefault="00904FF2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2C01FE" w14:textId="77777777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553043" w14:textId="2493916B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293CA8" w14:textId="1B686CCD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8A2FE" w14:textId="19D6DD75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61B953" w14:textId="77777777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0F70D4" w14:textId="7FF34083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17</w:t>
            </w:r>
          </w:p>
        </w:tc>
      </w:tr>
      <w:tr w:rsidR="00E52C25" w:rsidRPr="003129BB" w14:paraId="49FFDE6A" w14:textId="39EA235B" w:rsidTr="00F861A3">
        <w:tc>
          <w:tcPr>
            <w:tcW w:w="5670" w:type="dxa"/>
            <w:shd w:val="clear" w:color="auto" w:fill="auto"/>
          </w:tcPr>
          <w:p w14:paraId="372EB19A" w14:textId="77777777" w:rsidR="00904FF2" w:rsidRPr="00F9476D" w:rsidRDefault="00904FF2" w:rsidP="00490F25">
            <w:pPr>
              <w:spacing w:line="60" w:lineRule="atLeas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2440EAC9" w14:textId="77777777" w:rsidR="00904FF2" w:rsidRPr="003129BB" w:rsidRDefault="00904FF2" w:rsidP="00490F25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97BDF95" w14:textId="77777777" w:rsidR="00904FF2" w:rsidRPr="003129BB" w:rsidRDefault="00904FF2" w:rsidP="00490F25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03D4AAB" w14:textId="77777777" w:rsidR="00904FF2" w:rsidRPr="003129BB" w:rsidRDefault="00904FF2" w:rsidP="00490F25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665F68" w14:textId="7265D6FE" w:rsidR="00904FF2" w:rsidRPr="003129BB" w:rsidRDefault="00904FF2" w:rsidP="00490F25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466F818" w14:textId="77777777" w:rsidR="00904FF2" w:rsidRPr="003129BB" w:rsidRDefault="00904FF2" w:rsidP="00490F25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D4865FF" w14:textId="77777777" w:rsidR="00904FF2" w:rsidRPr="003129BB" w:rsidRDefault="00904FF2" w:rsidP="00490F25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D7DA0BB" w14:textId="77777777" w:rsidR="00904FF2" w:rsidRPr="003129BB" w:rsidRDefault="00904FF2" w:rsidP="00490F25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78C0F82" w14:textId="2029BD91" w:rsidR="00904FF2" w:rsidRPr="003129BB" w:rsidRDefault="00904FF2" w:rsidP="00490F25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33BC585" w14:textId="77777777" w:rsidR="00904FF2" w:rsidRPr="003129BB" w:rsidRDefault="00904FF2" w:rsidP="00490F25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7154A3F" w14:textId="77777777" w:rsidR="00904FF2" w:rsidRPr="003129BB" w:rsidRDefault="00904FF2" w:rsidP="00490F25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6CE1EF1" w14:textId="77777777" w:rsidR="00904FF2" w:rsidRPr="003129BB" w:rsidRDefault="00904FF2" w:rsidP="00490F25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</w:tr>
      <w:tr w:rsidR="00E52C25" w:rsidRPr="00161E24" w14:paraId="617199BE" w14:textId="3E20A3BB" w:rsidTr="00F861A3">
        <w:tc>
          <w:tcPr>
            <w:tcW w:w="5670" w:type="dxa"/>
            <w:shd w:val="clear" w:color="auto" w:fill="auto"/>
          </w:tcPr>
          <w:p w14:paraId="748790DE" w14:textId="5850FF20" w:rsidR="00904FF2" w:rsidRPr="003129BB" w:rsidRDefault="00904FF2" w:rsidP="00490F25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29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7D5FA" w14:textId="33DC664A" w:rsidR="00904FF2" w:rsidRPr="003129BB" w:rsidRDefault="00904FF2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109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B8BD80" w14:textId="77777777" w:rsidR="00904FF2" w:rsidRPr="003129BB" w:rsidRDefault="00904FF2" w:rsidP="00490F2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E2A4A" w14:textId="761C5C84" w:rsidR="00904FF2" w:rsidRPr="003129BB" w:rsidRDefault="00904FF2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110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F93BEF" w14:textId="19632C45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BD5C0" w14:textId="01B45AAE" w:rsidR="00904FF2" w:rsidRPr="003129BB" w:rsidRDefault="00904FF2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</w:t>
            </w:r>
            <w:r w:rsidR="00CC0C4A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D42A06" w14:textId="77777777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C3C0C" w14:textId="15A09BDD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1856A0" w14:textId="3E333676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3503FB" w14:textId="383EB6CF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E6778C" w14:textId="5F87464B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A6664" w14:textId="1C2B836C" w:rsidR="00904FF2" w:rsidRPr="003129BB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E52C25" w:rsidRPr="003129BB" w14:paraId="01C6C310" w14:textId="77777777" w:rsidTr="00F861A3">
        <w:trPr>
          <w:trHeight w:val="1990"/>
        </w:trPr>
        <w:tc>
          <w:tcPr>
            <w:tcW w:w="5670" w:type="dxa"/>
            <w:shd w:val="clear" w:color="auto" w:fill="auto"/>
          </w:tcPr>
          <w:p w14:paraId="552FFE47" w14:textId="5ED42636" w:rsidR="00904FF2" w:rsidRPr="00752BC5" w:rsidRDefault="00904FF2" w:rsidP="00490F25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37E235E" w14:textId="77777777" w:rsidR="00904FF2" w:rsidRPr="00752BC5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1FA2CA" w14:textId="77777777" w:rsidR="00904FF2" w:rsidRPr="00752BC5" w:rsidRDefault="00904FF2" w:rsidP="00490F2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2DB510D3" w14:textId="77777777" w:rsidR="00904FF2" w:rsidRPr="00752BC5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24C5196" w14:textId="77777777" w:rsidR="00904FF2" w:rsidRPr="00752BC5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4E2B678" w14:textId="77777777" w:rsidR="00904FF2" w:rsidRPr="00752BC5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87EDE4F" w14:textId="77777777" w:rsidR="00904FF2" w:rsidRPr="00752BC5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6231F78" w14:textId="77777777" w:rsidR="00904FF2" w:rsidRPr="00752BC5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1D7743" w14:textId="77777777" w:rsidR="00904FF2" w:rsidRPr="00752BC5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9752326" w14:textId="77777777" w:rsidR="00904FF2" w:rsidRPr="00752BC5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DD25286" w14:textId="77777777" w:rsidR="00904FF2" w:rsidRPr="00752BC5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8B4EA33" w14:textId="77777777" w:rsidR="00904FF2" w:rsidRPr="00752BC5" w:rsidRDefault="00904FF2" w:rsidP="0049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E52C25" w:rsidRPr="00161E24" w14:paraId="0A8E8EE3" w14:textId="77777777" w:rsidTr="00F861A3">
        <w:tc>
          <w:tcPr>
            <w:tcW w:w="5670" w:type="dxa"/>
            <w:shd w:val="clear" w:color="auto" w:fill="auto"/>
          </w:tcPr>
          <w:p w14:paraId="53FE6B90" w14:textId="77777777" w:rsidR="00904FF2" w:rsidRPr="003129BB" w:rsidRDefault="00904FF2" w:rsidP="004E4205">
            <w:pPr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377" w:type="dxa"/>
            <w:gridSpan w:val="11"/>
            <w:shd w:val="clear" w:color="auto" w:fill="auto"/>
            <w:vAlign w:val="bottom"/>
          </w:tcPr>
          <w:p w14:paraId="076A0D58" w14:textId="76E5D35C" w:rsidR="00904FF2" w:rsidRPr="00036A2D" w:rsidRDefault="00904FF2" w:rsidP="0003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left="-136" w:right="-103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28"/>
                <w:szCs w:val="28"/>
                <w:cs/>
              </w:rPr>
              <w:t>(</w:t>
            </w:r>
            <w:r w:rsidRPr="00036A2D">
              <w:rPr>
                <w:rFonts w:asciiTheme="majorBidi" w:eastAsia="Calibri" w:hAnsiTheme="majorBidi" w:cstheme="majorBidi" w:hint="cs"/>
                <w:i/>
                <w:iCs/>
                <w:sz w:val="28"/>
                <w:szCs w:val="28"/>
                <w:cs/>
              </w:rPr>
              <w:t>ล้านบาท</w:t>
            </w:r>
            <w:r>
              <w:rPr>
                <w:rFonts w:asciiTheme="majorBidi" w:eastAsia="Calibri" w:hAnsiTheme="majorBidi" w:cstheme="majorBidi" w:hint="cs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E52C25" w:rsidRPr="00161E24" w14:paraId="312C0FB4" w14:textId="0545B06D" w:rsidTr="00F861A3">
        <w:tc>
          <w:tcPr>
            <w:tcW w:w="5670" w:type="dxa"/>
            <w:shd w:val="clear" w:color="auto" w:fill="auto"/>
          </w:tcPr>
          <w:p w14:paraId="5E23E7B6" w14:textId="6A3901E0" w:rsidR="00904FF2" w:rsidRPr="003129BB" w:rsidRDefault="00904FF2" w:rsidP="004E4205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489EE9D" w14:textId="19945C2D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1,558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93CA83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2CCD664" w14:textId="41B8D20E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1,558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4962CB" w14:textId="58E2ADD4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55FBC86" w14:textId="55B7FB1B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D022AE" w14:textId="7777777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FCF5F24" w14:textId="301F827D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181B5DA" w14:textId="6A6097FF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82A5ADE" w14:textId="44AB7999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ECB511" w14:textId="7777777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2EB0C6B" w14:textId="01FAEB93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173</w:t>
            </w:r>
          </w:p>
        </w:tc>
      </w:tr>
      <w:tr w:rsidR="00E52C25" w:rsidRPr="00161E24" w14:paraId="6A2634EA" w14:textId="2C39ECD3" w:rsidTr="00F861A3">
        <w:tc>
          <w:tcPr>
            <w:tcW w:w="5670" w:type="dxa"/>
            <w:shd w:val="clear" w:color="auto" w:fill="auto"/>
          </w:tcPr>
          <w:p w14:paraId="02634137" w14:textId="77777777" w:rsidR="00904FF2" w:rsidRPr="003129BB" w:rsidRDefault="00904FF2" w:rsidP="004E4205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31378987" w14:textId="2B965BC7" w:rsidR="00904FF2" w:rsidRPr="003129BB" w:rsidRDefault="00904FF2" w:rsidP="008A27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A3CC2C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8DC7C71" w14:textId="609A79D3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9EC753" w14:textId="54B44E40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F51B7E8" w14:textId="5425DA36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0929C2" w14:textId="7777777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393AF39" w14:textId="2F2C82AE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B5FCF1" w14:textId="11A7DE9D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7B57E38" w14:textId="7499291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B80DEC" w14:textId="7777777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7FAFFEF" w14:textId="3E405D10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119</w:t>
            </w:r>
          </w:p>
        </w:tc>
      </w:tr>
      <w:tr w:rsidR="00E52C25" w:rsidRPr="00161E24" w14:paraId="17D49E6D" w14:textId="216C5E60" w:rsidTr="00F861A3">
        <w:tc>
          <w:tcPr>
            <w:tcW w:w="5670" w:type="dxa"/>
            <w:shd w:val="clear" w:color="auto" w:fill="auto"/>
          </w:tcPr>
          <w:p w14:paraId="56C8D643" w14:textId="77777777" w:rsidR="00904FF2" w:rsidRPr="003129BB" w:rsidRDefault="00904FF2" w:rsidP="004E4205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0571D6D" w14:textId="51238CA8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(226)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0D1E9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551C676" w14:textId="3F874E84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(283)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378F82" w14:textId="18EAE61B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78944C5" w14:textId="07C3391B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(3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200B8A" w14:textId="7777777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0677C08" w14:textId="3DF36F8A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(39)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0E2303" w14:textId="46060E59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261F758" w14:textId="1992A611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(54)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5AA8DB" w14:textId="7777777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80CDB1B" w14:textId="7B80BD3C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(47)</w:t>
            </w:r>
          </w:p>
        </w:tc>
      </w:tr>
      <w:tr w:rsidR="00E52C25" w:rsidRPr="00161E24" w14:paraId="787E5A73" w14:textId="5C8B6507" w:rsidTr="00F861A3">
        <w:tc>
          <w:tcPr>
            <w:tcW w:w="5670" w:type="dxa"/>
            <w:shd w:val="clear" w:color="auto" w:fill="auto"/>
          </w:tcPr>
          <w:p w14:paraId="52CE7059" w14:textId="77777777" w:rsidR="00904FF2" w:rsidRPr="003129BB" w:rsidRDefault="00904FF2" w:rsidP="004E4205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4D1EF" w14:textId="3D3A3710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3B6926B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BEF7B" w14:textId="440ECBD1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(49)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BF2F01" w14:textId="0613B50B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B13CE" w14:textId="206B874C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B38287" w14:textId="7777777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A353D5" w14:textId="1B071C18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D3C8B3" w14:textId="3B43DDDD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76F50" w14:textId="3CAE9695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064CAC" w14:textId="7777777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818A9" w14:textId="38F763CE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(9)</w:t>
            </w:r>
          </w:p>
        </w:tc>
      </w:tr>
      <w:tr w:rsidR="00E52C25" w:rsidRPr="00161E24" w14:paraId="17343765" w14:textId="6ED36AD0" w:rsidTr="00F861A3">
        <w:tc>
          <w:tcPr>
            <w:tcW w:w="5670" w:type="dxa"/>
            <w:shd w:val="clear" w:color="auto" w:fill="auto"/>
          </w:tcPr>
          <w:p w14:paraId="2260F2C7" w14:textId="06DD89BC" w:rsidR="00904FF2" w:rsidRPr="003129BB" w:rsidRDefault="00904FF2" w:rsidP="004E4205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3129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 (ร้อยละ </w:t>
            </w:r>
            <w:r w:rsidRPr="003129BB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3129B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40ED2" w14:textId="34D58D38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1,558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397085" w14:textId="7777777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E7D2E" w14:textId="59A9AC26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1,530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34FF89" w14:textId="6F5D31D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C22F5" w14:textId="389440E2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15D1F8" w14:textId="7777777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4DD13" w14:textId="0F6E22B5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34214C5" w14:textId="53E0B078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38E80" w14:textId="17A28D65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1EA289" w14:textId="7777777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4E3A09" w14:textId="30704B42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fldChar w:fldCharType="begin"/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fldChar w:fldCharType="separate"/>
            </w:r>
            <w:r>
              <w:rPr>
                <w:rFonts w:asciiTheme="majorBidi" w:eastAsia="Calibri" w:hAnsiTheme="majorBidi" w:cstheme="majorBidi"/>
                <w:noProof/>
                <w:sz w:val="28"/>
                <w:szCs w:val="28"/>
              </w:rPr>
              <w:t>236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fldChar w:fldCharType="end"/>
            </w:r>
          </w:p>
        </w:tc>
      </w:tr>
      <w:tr w:rsidR="00E52C25" w:rsidRPr="00161E24" w14:paraId="5815D767" w14:textId="34E40BE3" w:rsidTr="00F861A3">
        <w:tc>
          <w:tcPr>
            <w:tcW w:w="5670" w:type="dxa"/>
            <w:shd w:val="clear" w:color="auto" w:fill="auto"/>
          </w:tcPr>
          <w:p w14:paraId="493DE2B3" w14:textId="77777777" w:rsidR="00904FF2" w:rsidRPr="003129BB" w:rsidRDefault="00904FF2" w:rsidP="004E4205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2D3C510D" w14:textId="7777777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DFE38E2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shd w:val="clear" w:color="auto" w:fill="auto"/>
          </w:tcPr>
          <w:p w14:paraId="1CD93C27" w14:textId="7777777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E555FF" w14:textId="7A9C3722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7D20E974" w14:textId="7777777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A914D4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5B90F56F" w14:textId="7777777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3249D3B" w14:textId="154650A3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0EB0CE95" w14:textId="7777777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FF1DE0E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</w:tcPr>
          <w:p w14:paraId="6CE09434" w14:textId="7777777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E52C25" w:rsidRPr="00161E24" w14:paraId="43AE34CC" w14:textId="09A05B1B" w:rsidTr="00F861A3">
        <w:tc>
          <w:tcPr>
            <w:tcW w:w="5670" w:type="dxa"/>
            <w:shd w:val="clear" w:color="auto" w:fill="auto"/>
          </w:tcPr>
          <w:p w14:paraId="58F5654E" w14:textId="77777777" w:rsidR="00904FF2" w:rsidRPr="003129BB" w:rsidRDefault="00904FF2" w:rsidP="004E420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169" w:type="dxa"/>
            <w:shd w:val="clear" w:color="auto" w:fill="auto"/>
          </w:tcPr>
          <w:p w14:paraId="789CC929" w14:textId="2DE6AAE4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270" w:type="dxa"/>
            <w:shd w:val="clear" w:color="auto" w:fill="auto"/>
          </w:tcPr>
          <w:p w14:paraId="31DE23BB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</w:tcPr>
          <w:p w14:paraId="320D7DE6" w14:textId="32083BF9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765</w:t>
            </w:r>
          </w:p>
        </w:tc>
        <w:tc>
          <w:tcPr>
            <w:tcW w:w="270" w:type="dxa"/>
            <w:shd w:val="clear" w:color="auto" w:fill="auto"/>
          </w:tcPr>
          <w:p w14:paraId="4AA3A68A" w14:textId="423F23A4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0338C8A3" w14:textId="0283587B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210</w:t>
            </w:r>
          </w:p>
        </w:tc>
        <w:tc>
          <w:tcPr>
            <w:tcW w:w="270" w:type="dxa"/>
            <w:shd w:val="clear" w:color="auto" w:fill="auto"/>
          </w:tcPr>
          <w:p w14:paraId="3475DA26" w14:textId="7777777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83EC1D8" w14:textId="5E09A74E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212</w:t>
            </w:r>
          </w:p>
        </w:tc>
        <w:tc>
          <w:tcPr>
            <w:tcW w:w="270" w:type="dxa"/>
            <w:shd w:val="clear" w:color="auto" w:fill="auto"/>
          </w:tcPr>
          <w:p w14:paraId="0A9F4461" w14:textId="4B6E9C85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1B0EE69A" w14:textId="56205126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25B15F9D" w14:textId="7777777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</w:tcPr>
          <w:p w14:paraId="20ADD052" w14:textId="336079A1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111</w:t>
            </w:r>
          </w:p>
        </w:tc>
      </w:tr>
      <w:tr w:rsidR="00E52C25" w:rsidRPr="00161E24" w14:paraId="5D58AA70" w14:textId="4D5C43B5" w:rsidTr="00F861A3">
        <w:tc>
          <w:tcPr>
            <w:tcW w:w="5670" w:type="dxa"/>
            <w:shd w:val="clear" w:color="auto" w:fill="auto"/>
          </w:tcPr>
          <w:p w14:paraId="4D677E39" w14:textId="77777777" w:rsidR="00904FF2" w:rsidRPr="003129BB" w:rsidRDefault="00904FF2" w:rsidP="004E420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29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ED057" w14:textId="21BB1C6F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779</w:t>
            </w:r>
          </w:p>
        </w:tc>
        <w:tc>
          <w:tcPr>
            <w:tcW w:w="270" w:type="dxa"/>
            <w:shd w:val="clear" w:color="auto" w:fill="auto"/>
          </w:tcPr>
          <w:p w14:paraId="54EB8653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8D0D7E" w14:textId="4EC3D398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765</w:t>
            </w:r>
          </w:p>
        </w:tc>
        <w:tc>
          <w:tcPr>
            <w:tcW w:w="270" w:type="dxa"/>
            <w:shd w:val="clear" w:color="auto" w:fill="auto"/>
          </w:tcPr>
          <w:p w14:paraId="404B97D4" w14:textId="69DF7D8A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0C7FED" w14:textId="673AAC6A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210</w:t>
            </w:r>
          </w:p>
        </w:tc>
        <w:tc>
          <w:tcPr>
            <w:tcW w:w="270" w:type="dxa"/>
            <w:shd w:val="clear" w:color="auto" w:fill="auto"/>
          </w:tcPr>
          <w:p w14:paraId="0D946DC2" w14:textId="7777777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4369F8" w14:textId="264791CC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212</w:t>
            </w:r>
          </w:p>
        </w:tc>
        <w:tc>
          <w:tcPr>
            <w:tcW w:w="270" w:type="dxa"/>
            <w:shd w:val="clear" w:color="auto" w:fill="auto"/>
          </w:tcPr>
          <w:p w14:paraId="3F45154D" w14:textId="3720D56F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F0C61" w14:textId="2C466829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114</w:t>
            </w:r>
          </w:p>
        </w:tc>
        <w:tc>
          <w:tcPr>
            <w:tcW w:w="270" w:type="dxa"/>
            <w:shd w:val="clear" w:color="auto" w:fill="auto"/>
          </w:tcPr>
          <w:p w14:paraId="6B9AC42C" w14:textId="7777777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4AB25" w14:textId="4B25A1C8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111</w:t>
            </w:r>
          </w:p>
        </w:tc>
      </w:tr>
      <w:tr w:rsidR="00E52C25" w:rsidRPr="00161E24" w14:paraId="7E2F33CD" w14:textId="65826BA8" w:rsidTr="00F861A3">
        <w:tc>
          <w:tcPr>
            <w:tcW w:w="5670" w:type="dxa"/>
            <w:shd w:val="clear" w:color="auto" w:fill="auto"/>
          </w:tcPr>
          <w:p w14:paraId="500A95B3" w14:textId="77777777" w:rsidR="00904FF2" w:rsidRPr="00650907" w:rsidRDefault="00904FF2" w:rsidP="004E4205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307DC32A" w14:textId="77777777" w:rsidR="00904FF2" w:rsidRPr="00650907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B4F7E6" w14:textId="77777777" w:rsidR="00904FF2" w:rsidRPr="00650907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09723FF" w14:textId="77777777" w:rsidR="00904FF2" w:rsidRPr="00650907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14CC7A0" w14:textId="20F292C6" w:rsidR="00904FF2" w:rsidRPr="00650907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99324BB" w14:textId="77777777" w:rsidR="00904FF2" w:rsidRPr="00650907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CF51172" w14:textId="77777777" w:rsidR="00904FF2" w:rsidRPr="00650907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0AB1163" w14:textId="77777777" w:rsidR="00904FF2" w:rsidRPr="00650907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DC6EE09" w14:textId="204A5DFB" w:rsidR="00904FF2" w:rsidRPr="00650907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3A6BED7" w14:textId="77777777" w:rsidR="00904FF2" w:rsidRPr="00650907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F4036A" w14:textId="77777777" w:rsidR="00904FF2" w:rsidRPr="00650907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233D405" w14:textId="77777777" w:rsidR="00904FF2" w:rsidRPr="00650907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52C25" w:rsidRPr="00161E24" w14:paraId="4912155D" w14:textId="6F9A9E6C" w:rsidTr="00F861A3">
        <w:tc>
          <w:tcPr>
            <w:tcW w:w="5670" w:type="dxa"/>
            <w:shd w:val="clear" w:color="auto" w:fill="auto"/>
          </w:tcPr>
          <w:p w14:paraId="73E329F1" w14:textId="77777777" w:rsidR="00904FF2" w:rsidRPr="003129BB" w:rsidRDefault="00904FF2" w:rsidP="004E4205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3129BB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1096305D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CA1103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1EFB86E5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72BAC3" w14:textId="2A06DC58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6738DD3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14C054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92326EB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98B506" w14:textId="1C726ADD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165951A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15CBE7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C3C455E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52C25" w:rsidRPr="00161E24" w14:paraId="38DBED91" w14:textId="6EC9E8F4" w:rsidTr="00F861A3">
        <w:tc>
          <w:tcPr>
            <w:tcW w:w="5670" w:type="dxa"/>
            <w:shd w:val="clear" w:color="auto" w:fill="auto"/>
          </w:tcPr>
          <w:p w14:paraId="55CA5F4F" w14:textId="77777777" w:rsidR="00904FF2" w:rsidRPr="003129BB" w:rsidRDefault="00904FF2" w:rsidP="004E4205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129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รวมรายการต่อไปนี้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4451EF02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4B021C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569CB29A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7CB442" w14:textId="04EE1610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F1C1A8C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334D25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F234794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77DC904" w14:textId="30671DE9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F956689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8B6591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3BC456AD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52C25" w:rsidRPr="00161E24" w14:paraId="229530C0" w14:textId="7C43C973" w:rsidTr="00F861A3">
        <w:tc>
          <w:tcPr>
            <w:tcW w:w="5670" w:type="dxa"/>
            <w:shd w:val="clear" w:color="auto" w:fill="auto"/>
          </w:tcPr>
          <w:p w14:paraId="683595E9" w14:textId="7777777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129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ค่าเสื่อมราคาและค่าตัดจำหน่าย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21EBF1F5" w14:textId="13DDCFA4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AE0F74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7793D1F8" w14:textId="16D616F4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EB089B" w14:textId="3F40237B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FB629B4" w14:textId="619C60C1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6AC0EB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C77F21B" w14:textId="7CFA8C42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8FBD84" w14:textId="57AE172F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5664445" w14:textId="03D6BF9A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560AAC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42E428C6" w14:textId="3EF18DE6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</w:p>
        </w:tc>
      </w:tr>
      <w:tr w:rsidR="00E52C25" w:rsidRPr="00161E24" w14:paraId="14794E0B" w14:textId="7FDB7D55" w:rsidTr="00F861A3">
        <w:tc>
          <w:tcPr>
            <w:tcW w:w="5670" w:type="dxa"/>
            <w:shd w:val="clear" w:color="auto" w:fill="auto"/>
          </w:tcPr>
          <w:p w14:paraId="78858D1F" w14:textId="77777777" w:rsidR="00904FF2" w:rsidRPr="003129BB" w:rsidRDefault="00904FF2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129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ค่าใช้จ่ายภาษีเงินได้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A735E90" w14:textId="4150A57E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FFB20C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0A5E5A64" w14:textId="3295285F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BE749C" w14:textId="7965AD4E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58C6D0D" w14:textId="06D4CE70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40402B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6EAB784" w14:textId="675EAA4D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8F3393" w14:textId="622700B3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01BA422F" w14:textId="4BCCC852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89A5E4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78AE0B19" w14:textId="76E4C169" w:rsidR="00904FF2" w:rsidRPr="003129BB" w:rsidRDefault="00904FF2" w:rsidP="004E4205">
            <w:pPr>
              <w:pStyle w:val="acctfourfigures"/>
              <w:tabs>
                <w:tab w:val="clear" w:pos="765"/>
                <w:tab w:val="decimal" w:pos="678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</w:tr>
      <w:tr w:rsidR="00E52C25" w:rsidRPr="00161E24" w14:paraId="4E872F60" w14:textId="754CB9DC" w:rsidTr="00F861A3">
        <w:tc>
          <w:tcPr>
            <w:tcW w:w="5670" w:type="dxa"/>
            <w:shd w:val="clear" w:color="auto" w:fill="auto"/>
          </w:tcPr>
          <w:p w14:paraId="0CB3B5C5" w14:textId="77777777" w:rsidR="00904FF2" w:rsidRPr="003129BB" w:rsidRDefault="00904FF2" w:rsidP="004E4205">
            <w:pPr>
              <w:pStyle w:val="ListParagraph"/>
              <w:numPr>
                <w:ilvl w:val="0"/>
                <w:numId w:val="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129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169" w:type="dxa"/>
            <w:shd w:val="clear" w:color="auto" w:fill="auto"/>
            <w:vAlign w:val="bottom"/>
          </w:tcPr>
          <w:p w14:paraId="7090A2D7" w14:textId="120F3853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1,185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C4003F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4" w:type="dxa"/>
            <w:shd w:val="clear" w:color="auto" w:fill="auto"/>
            <w:vAlign w:val="bottom"/>
          </w:tcPr>
          <w:p w14:paraId="354A71B0" w14:textId="27C849A3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1,116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F85012" w14:textId="1376717C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82481ED" w14:textId="4C40DB16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995490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244DEEA2" w14:textId="74F9C972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338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C879EB" w14:textId="3B22AB44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11FA07A3" w14:textId="096E3843" w:rsidR="00904FF2" w:rsidRPr="003129BB" w:rsidRDefault="00904FF2" w:rsidP="004A325E">
            <w:pPr>
              <w:pStyle w:val="acctfourfigures"/>
              <w:tabs>
                <w:tab w:val="clear" w:pos="765"/>
                <w:tab w:val="decimal" w:pos="493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03B4D5" w14:textId="77777777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693D2731" w14:textId="7129987E" w:rsidR="00904FF2" w:rsidRPr="003129BB" w:rsidRDefault="00904FF2" w:rsidP="004E4205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</w:tr>
      <w:bookmarkEnd w:id="3"/>
    </w:tbl>
    <w:p w14:paraId="33314A9F" w14:textId="77777777" w:rsidR="00513451" w:rsidRPr="00161E24" w:rsidRDefault="00513451" w:rsidP="008C3DC4">
      <w:pPr>
        <w:pStyle w:val="block"/>
        <w:spacing w:after="0" w:line="240" w:lineRule="atLeast"/>
        <w:ind w:left="0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sectPr w:rsidR="00513451" w:rsidRPr="00161E24" w:rsidSect="00933D8A">
          <w:headerReference w:type="even" r:id="rId15"/>
          <w:footerReference w:type="default" r:id="rId16"/>
          <w:headerReference w:type="firs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docGrid w:linePitch="245"/>
        </w:sectPr>
      </w:pPr>
    </w:p>
    <w:p w14:paraId="050879F3" w14:textId="769E22F4" w:rsidR="00901751" w:rsidRPr="00550A11" w:rsidRDefault="002477AE" w:rsidP="00712FFE">
      <w:pPr>
        <w:pStyle w:val="block"/>
        <w:spacing w:after="0" w:line="240" w:lineRule="auto"/>
        <w:ind w:left="675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ab/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ab/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ab/>
        <w:t>บ</w:t>
      </w:r>
      <w:r w:rsidR="00901751" w:rsidRPr="00161E2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ริษัทร่วม</w:t>
      </w:r>
      <w:r w:rsidR="00BB333C" w:rsidRPr="00161E2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ที่มี</w:t>
      </w:r>
      <w:r w:rsidR="00BB333C" w:rsidRPr="00550A1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สาระสำคัญ</w:t>
      </w:r>
    </w:p>
    <w:p w14:paraId="313B1DFE" w14:textId="77777777" w:rsidR="00901751" w:rsidRPr="00550A11" w:rsidRDefault="00901751" w:rsidP="00712FFE">
      <w:pPr>
        <w:pStyle w:val="block"/>
        <w:spacing w:after="0" w:line="100" w:lineRule="atLeast"/>
        <w:ind w:left="675"/>
        <w:jc w:val="both"/>
        <w:rPr>
          <w:rFonts w:asciiTheme="majorBidi" w:hAnsiTheme="majorBidi" w:cstheme="majorBidi"/>
          <w:sz w:val="28"/>
          <w:szCs w:val="28"/>
          <w:shd w:val="clear" w:color="auto" w:fill="E6E6E6"/>
          <w:lang w:val="en-US" w:bidi="th-TH"/>
        </w:rPr>
      </w:pPr>
    </w:p>
    <w:p w14:paraId="43FA7463" w14:textId="11710C2E" w:rsidR="00901751" w:rsidRPr="00550A11" w:rsidRDefault="00901751" w:rsidP="00712FFE">
      <w:pPr>
        <w:pStyle w:val="block"/>
        <w:spacing w:after="0" w:line="240" w:lineRule="auto"/>
        <w:ind w:left="67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550A11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ตารางต่อไปนี้สรุปข้อมูลทางการเงินของ</w:t>
      </w:r>
      <w:bookmarkStart w:id="4" w:name="_Hlk37239342"/>
      <w:r w:rsidRPr="00550A11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</w:t>
      </w:r>
      <w:bookmarkEnd w:id="4"/>
      <w:r w:rsidRPr="00550A11">
        <w:rPr>
          <w:rFonts w:asciiTheme="majorBidi" w:hAnsiTheme="majorBidi" w:cstheme="majorBidi"/>
          <w:sz w:val="30"/>
          <w:szCs w:val="30"/>
          <w:cs/>
          <w:lang w:bidi="th-TH"/>
        </w:rPr>
        <w:t>ที่</w:t>
      </w:r>
      <w:r w:rsidR="00BB333C" w:rsidRPr="00550A11">
        <w:rPr>
          <w:rFonts w:asciiTheme="majorBidi" w:hAnsiTheme="majorBidi" w:cstheme="majorBidi"/>
          <w:sz w:val="30"/>
          <w:szCs w:val="30"/>
          <w:cs/>
          <w:lang w:bidi="th-TH"/>
        </w:rPr>
        <w:t>มีสาระสำคัญซึ่ง</w:t>
      </w:r>
      <w:r w:rsidRPr="00550A11">
        <w:rPr>
          <w:rFonts w:asciiTheme="majorBidi" w:hAnsiTheme="majorBidi" w:cstheme="majorBidi"/>
          <w:sz w:val="30"/>
          <w:szCs w:val="30"/>
          <w:cs/>
          <w:lang w:bidi="th-TH"/>
        </w:rPr>
        <w:t>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กิจการในกิจการเหล่านี้</w:t>
      </w:r>
      <w:r w:rsidRPr="00550A1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 </w:t>
      </w:r>
    </w:p>
    <w:p w14:paraId="334C65D6" w14:textId="77777777" w:rsidR="00B67DD0" w:rsidRPr="00650907" w:rsidRDefault="00B67DD0" w:rsidP="00E96A73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147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6048"/>
        <w:gridCol w:w="1458"/>
        <w:gridCol w:w="270"/>
        <w:gridCol w:w="1371"/>
      </w:tblGrid>
      <w:tr w:rsidR="00B67DD0" w:rsidRPr="00161E24" w14:paraId="08AD6F80" w14:textId="77777777" w:rsidTr="00650907">
        <w:trPr>
          <w:tblHeader/>
        </w:trPr>
        <w:tc>
          <w:tcPr>
            <w:tcW w:w="6048" w:type="dxa"/>
            <w:shd w:val="clear" w:color="auto" w:fill="auto"/>
          </w:tcPr>
          <w:p w14:paraId="79097844" w14:textId="77777777" w:rsidR="00B67DD0" w:rsidRPr="00550A11" w:rsidRDefault="00B67DD0" w:rsidP="00DA68FE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99" w:type="dxa"/>
            <w:gridSpan w:val="3"/>
            <w:shd w:val="clear" w:color="auto" w:fill="auto"/>
          </w:tcPr>
          <w:p w14:paraId="2F6D2190" w14:textId="40AD1A04" w:rsidR="00B67DD0" w:rsidRPr="00161E24" w:rsidRDefault="00B67DD0" w:rsidP="00B67DD0">
            <w:pPr>
              <w:pStyle w:val="acctfourfigures"/>
              <w:tabs>
                <w:tab w:val="clear" w:pos="765"/>
              </w:tabs>
              <w:spacing w:line="240" w:lineRule="atLeast"/>
              <w:ind w:right="-104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  <w:t>บริษัท เอเชี่ยน เบสท์ ชิคเก้น จำกัด</w:t>
            </w:r>
          </w:p>
        </w:tc>
      </w:tr>
      <w:tr w:rsidR="00B67DD0" w:rsidRPr="00161E24" w14:paraId="484E7341" w14:textId="77777777" w:rsidTr="00650907">
        <w:trPr>
          <w:tblHeader/>
        </w:trPr>
        <w:tc>
          <w:tcPr>
            <w:tcW w:w="6048" w:type="dxa"/>
            <w:shd w:val="clear" w:color="auto" w:fill="auto"/>
          </w:tcPr>
          <w:p w14:paraId="7ECF180A" w14:textId="77777777" w:rsidR="00B67DD0" w:rsidRPr="00550A11" w:rsidRDefault="00B67DD0" w:rsidP="00DA68FE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shd w:val="clear" w:color="auto" w:fill="auto"/>
          </w:tcPr>
          <w:p w14:paraId="69DA392E" w14:textId="35E804BC" w:rsidR="00B67DD0" w:rsidRPr="00550A11" w:rsidRDefault="00B67DD0" w:rsidP="00967A9C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="004E4205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89DDA79" w14:textId="77777777" w:rsidR="00B67DD0" w:rsidRPr="00161E24" w:rsidRDefault="00B67DD0" w:rsidP="00DA68F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1" w:type="dxa"/>
            <w:shd w:val="clear" w:color="auto" w:fill="auto"/>
          </w:tcPr>
          <w:p w14:paraId="73D09C29" w14:textId="59C3EBC4" w:rsidR="00B67DD0" w:rsidRPr="00161E24" w:rsidRDefault="00B67DD0" w:rsidP="00DA68FE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="004E4205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B67DD0" w:rsidRPr="00161E24" w14:paraId="0235EB06" w14:textId="77777777" w:rsidTr="00650907">
        <w:trPr>
          <w:trHeight w:val="279"/>
        </w:trPr>
        <w:tc>
          <w:tcPr>
            <w:tcW w:w="6048" w:type="dxa"/>
            <w:shd w:val="clear" w:color="auto" w:fill="auto"/>
          </w:tcPr>
          <w:p w14:paraId="346405CF" w14:textId="77777777" w:rsidR="00B67DD0" w:rsidRPr="00161E24" w:rsidRDefault="00B67DD0" w:rsidP="00CA423B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99" w:type="dxa"/>
            <w:gridSpan w:val="3"/>
            <w:shd w:val="clear" w:color="auto" w:fill="auto"/>
          </w:tcPr>
          <w:p w14:paraId="17FA8E68" w14:textId="40C46CDD" w:rsidR="00B67DD0" w:rsidRPr="00B67DD0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E4205" w:rsidRPr="00161E24" w14:paraId="6F5D5F4D" w14:textId="77777777" w:rsidTr="00650907">
        <w:trPr>
          <w:trHeight w:val="279"/>
        </w:trPr>
        <w:tc>
          <w:tcPr>
            <w:tcW w:w="6048" w:type="dxa"/>
            <w:shd w:val="clear" w:color="auto" w:fill="auto"/>
          </w:tcPr>
          <w:p w14:paraId="7955EE85" w14:textId="77777777" w:rsidR="004E4205" w:rsidRPr="00161E24" w:rsidRDefault="004E4205" w:rsidP="004E4205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458" w:type="dxa"/>
            <w:shd w:val="clear" w:color="auto" w:fill="auto"/>
          </w:tcPr>
          <w:p w14:paraId="70AC6245" w14:textId="693F8E31" w:rsidR="004E4205" w:rsidRPr="00B35375" w:rsidRDefault="00B35375" w:rsidP="004E4205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bidi="th-TH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,472</w:t>
            </w:r>
          </w:p>
        </w:tc>
        <w:tc>
          <w:tcPr>
            <w:tcW w:w="270" w:type="dxa"/>
          </w:tcPr>
          <w:p w14:paraId="406C15BF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</w:tcPr>
          <w:p w14:paraId="2042D7F2" w14:textId="4BD4E3FD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952</w:t>
            </w:r>
          </w:p>
        </w:tc>
      </w:tr>
      <w:tr w:rsidR="004E4205" w:rsidRPr="00161E24" w14:paraId="2D7D076B" w14:textId="77777777" w:rsidTr="00650907">
        <w:trPr>
          <w:trHeight w:val="315"/>
        </w:trPr>
        <w:tc>
          <w:tcPr>
            <w:tcW w:w="6048" w:type="dxa"/>
            <w:shd w:val="clear" w:color="auto" w:fill="auto"/>
          </w:tcPr>
          <w:p w14:paraId="6C1E0082" w14:textId="4D377DAF" w:rsidR="004E4205" w:rsidRPr="00161E24" w:rsidRDefault="004E4205" w:rsidP="004E4205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ขาดทุนจากการดำเนินงานอย่างต่อเนื่อง</w:t>
            </w:r>
          </w:p>
        </w:tc>
        <w:tc>
          <w:tcPr>
            <w:tcW w:w="1458" w:type="dxa"/>
            <w:shd w:val="clear" w:color="auto" w:fill="auto"/>
          </w:tcPr>
          <w:p w14:paraId="56067F06" w14:textId="58597D74" w:rsidR="004E4205" w:rsidRPr="00161E24" w:rsidRDefault="00AC25E8" w:rsidP="004E4205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 w:rsidR="00B40D30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>36</w:t>
            </w:r>
            <w:r w:rsidR="00B35375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CECEF92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shd w:val="clear" w:color="auto" w:fill="auto"/>
          </w:tcPr>
          <w:p w14:paraId="5243F680" w14:textId="16A5FC4E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(429)</w:t>
            </w:r>
          </w:p>
        </w:tc>
      </w:tr>
      <w:tr w:rsidR="004E4205" w:rsidRPr="00161E24" w14:paraId="23883B9E" w14:textId="77777777" w:rsidTr="00650907">
        <w:trPr>
          <w:trHeight w:val="270"/>
        </w:trPr>
        <w:tc>
          <w:tcPr>
            <w:tcW w:w="6048" w:type="dxa"/>
            <w:shd w:val="clear" w:color="auto" w:fill="auto"/>
          </w:tcPr>
          <w:p w14:paraId="309264B8" w14:textId="77777777" w:rsidR="004E4205" w:rsidRPr="00161E24" w:rsidRDefault="004E4205" w:rsidP="004E4205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7B2EC04E" w14:textId="121E74E7" w:rsidR="004E4205" w:rsidRPr="00161E24" w:rsidRDefault="00B35375" w:rsidP="00A0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01C96D9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4B946BE4" w14:textId="6CF5A3BE" w:rsidR="004E4205" w:rsidRPr="00161E24" w:rsidRDefault="004E4205" w:rsidP="00A035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4E4205" w:rsidRPr="00161E24" w14:paraId="18FA9862" w14:textId="77777777" w:rsidTr="00650907">
        <w:trPr>
          <w:trHeight w:val="314"/>
        </w:trPr>
        <w:tc>
          <w:tcPr>
            <w:tcW w:w="6048" w:type="dxa"/>
            <w:shd w:val="clear" w:color="auto" w:fill="auto"/>
          </w:tcPr>
          <w:p w14:paraId="3C63DCB0" w14:textId="2229D783" w:rsidR="004E4205" w:rsidRPr="00161E24" w:rsidRDefault="004E4205" w:rsidP="004E4205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61FEE" w14:textId="755BE459" w:rsidR="004E4205" w:rsidRPr="00161E24" w:rsidRDefault="00AC25E8" w:rsidP="004E4205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(2</w:t>
            </w:r>
            <w:r w:rsidR="00B40D30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>36</w:t>
            </w:r>
            <w:r w:rsidR="00B35375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CC48F5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3DF0E" w14:textId="2489F03C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(429)</w:t>
            </w:r>
          </w:p>
        </w:tc>
      </w:tr>
      <w:tr w:rsidR="004E4205" w:rsidRPr="00161E24" w14:paraId="7F7DD2E2" w14:textId="77777777" w:rsidTr="00650907">
        <w:trPr>
          <w:trHeight w:val="161"/>
        </w:trPr>
        <w:tc>
          <w:tcPr>
            <w:tcW w:w="6048" w:type="dxa"/>
            <w:shd w:val="clear" w:color="auto" w:fill="auto"/>
          </w:tcPr>
          <w:p w14:paraId="60B4AF9B" w14:textId="77777777" w:rsidR="004E4205" w:rsidRPr="008F058D" w:rsidRDefault="004E4205" w:rsidP="004E4205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0EC1BC81" w14:textId="77777777" w:rsidR="004E4205" w:rsidRPr="00161E24" w:rsidRDefault="004E4205" w:rsidP="004E4205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E43F2B" w14:textId="77777777" w:rsidR="004E4205" w:rsidRPr="00161E24" w:rsidRDefault="004E4205" w:rsidP="004E420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shd w:val="clear" w:color="auto" w:fill="auto"/>
          </w:tcPr>
          <w:p w14:paraId="3969699F" w14:textId="1717BE17" w:rsidR="004E4205" w:rsidRPr="00161E24" w:rsidRDefault="004E4205" w:rsidP="004E420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4E4205" w:rsidRPr="00161E24" w14:paraId="522612C4" w14:textId="77777777" w:rsidTr="00650907">
        <w:tc>
          <w:tcPr>
            <w:tcW w:w="6048" w:type="dxa"/>
            <w:shd w:val="clear" w:color="auto" w:fill="auto"/>
          </w:tcPr>
          <w:p w14:paraId="6DEA782B" w14:textId="7483A246" w:rsidR="004E4205" w:rsidRPr="00161E24" w:rsidRDefault="004E4205" w:rsidP="004E4205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458" w:type="dxa"/>
            <w:shd w:val="clear" w:color="auto" w:fill="auto"/>
          </w:tcPr>
          <w:p w14:paraId="5710FF2F" w14:textId="452E28FD" w:rsidR="004E4205" w:rsidRPr="00161E24" w:rsidRDefault="00AC25E8" w:rsidP="004E4205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B40D30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>59</w:t>
            </w:r>
            <w:r w:rsidR="00B35375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777D7CA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shd w:val="clear" w:color="auto" w:fill="auto"/>
          </w:tcPr>
          <w:p w14:paraId="421A87C3" w14:textId="40DBAAAE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(107)</w:t>
            </w:r>
          </w:p>
        </w:tc>
      </w:tr>
      <w:tr w:rsidR="004E4205" w:rsidRPr="00161E24" w14:paraId="43BE55A5" w14:textId="77777777" w:rsidTr="00650907">
        <w:trPr>
          <w:trHeight w:val="109"/>
        </w:trPr>
        <w:tc>
          <w:tcPr>
            <w:tcW w:w="6048" w:type="dxa"/>
            <w:shd w:val="clear" w:color="auto" w:fill="auto"/>
          </w:tcPr>
          <w:p w14:paraId="493AF61C" w14:textId="227D59F6" w:rsidR="004E4205" w:rsidRPr="00161E24" w:rsidRDefault="004E4205" w:rsidP="004E4205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06D61" w14:textId="5048357C" w:rsidR="004E4205" w:rsidRPr="002A2085" w:rsidRDefault="00AC25E8" w:rsidP="004E4205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(</w:t>
            </w:r>
            <w:r w:rsidR="00B40D30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>59</w:t>
            </w:r>
            <w:r w:rsidR="00B3537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32A539" w14:textId="77777777" w:rsidR="004E4205" w:rsidRPr="00161E24" w:rsidRDefault="004E4205" w:rsidP="004E420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120F2" w14:textId="2D3EC433" w:rsidR="004E4205" w:rsidRPr="00161E24" w:rsidRDefault="004E4205" w:rsidP="004E4205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2A2085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(107)</w:t>
            </w:r>
          </w:p>
        </w:tc>
      </w:tr>
      <w:tr w:rsidR="004E4205" w:rsidRPr="00161E24" w14:paraId="3DE77A6B" w14:textId="77777777" w:rsidTr="00650907">
        <w:tc>
          <w:tcPr>
            <w:tcW w:w="6048" w:type="dxa"/>
            <w:shd w:val="clear" w:color="auto" w:fill="auto"/>
          </w:tcPr>
          <w:p w14:paraId="77E860C6" w14:textId="77777777" w:rsidR="004E4205" w:rsidRPr="008F058D" w:rsidRDefault="004E4205" w:rsidP="004E4205">
            <w:pPr>
              <w:spacing w:line="100" w:lineRule="atLeas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28D570DC" w14:textId="77777777" w:rsidR="004E4205" w:rsidRPr="00161E24" w:rsidRDefault="004E4205" w:rsidP="004E4205">
            <w:pPr>
              <w:pStyle w:val="acctfourfigures"/>
              <w:tabs>
                <w:tab w:val="clear" w:pos="765"/>
                <w:tab w:val="decimal" w:pos="989"/>
              </w:tabs>
              <w:spacing w:line="10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0C27C9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10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shd w:val="clear" w:color="auto" w:fill="auto"/>
          </w:tcPr>
          <w:p w14:paraId="1F57752D" w14:textId="5DF94656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10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4E4205" w:rsidRPr="00161E24" w14:paraId="37A85961" w14:textId="77777777" w:rsidTr="00650907">
        <w:tc>
          <w:tcPr>
            <w:tcW w:w="6048" w:type="dxa"/>
            <w:shd w:val="clear" w:color="auto" w:fill="auto"/>
          </w:tcPr>
          <w:p w14:paraId="74503DC6" w14:textId="77777777" w:rsidR="004E4205" w:rsidRPr="00161E24" w:rsidRDefault="004E4205" w:rsidP="004E4205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58" w:type="dxa"/>
            <w:shd w:val="clear" w:color="auto" w:fill="auto"/>
          </w:tcPr>
          <w:p w14:paraId="455ECC24" w14:textId="0474D2D7" w:rsidR="004E4205" w:rsidRPr="00161E24" w:rsidRDefault="00B35375" w:rsidP="004E4205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70" w:type="dxa"/>
          </w:tcPr>
          <w:p w14:paraId="6BC1AE2C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</w:tcPr>
          <w:p w14:paraId="60CA5A9E" w14:textId="1311CAC9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170</w:t>
            </w:r>
          </w:p>
        </w:tc>
      </w:tr>
      <w:tr w:rsidR="004E4205" w:rsidRPr="00161E24" w14:paraId="72D20F84" w14:textId="77777777" w:rsidTr="00650907">
        <w:tc>
          <w:tcPr>
            <w:tcW w:w="6048" w:type="dxa"/>
            <w:shd w:val="clear" w:color="auto" w:fill="auto"/>
          </w:tcPr>
          <w:p w14:paraId="5079B814" w14:textId="77777777" w:rsidR="004E4205" w:rsidRPr="00161E24" w:rsidRDefault="004E4205" w:rsidP="004E4205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58" w:type="dxa"/>
            <w:shd w:val="clear" w:color="auto" w:fill="auto"/>
          </w:tcPr>
          <w:p w14:paraId="6897A8EF" w14:textId="1FE1B62D" w:rsidR="004E4205" w:rsidRPr="00161E24" w:rsidRDefault="00B35375" w:rsidP="004E4205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1,242</w:t>
            </w:r>
          </w:p>
        </w:tc>
        <w:tc>
          <w:tcPr>
            <w:tcW w:w="270" w:type="dxa"/>
          </w:tcPr>
          <w:p w14:paraId="4013E99B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</w:tcPr>
          <w:p w14:paraId="1D38D894" w14:textId="2458B04E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1,337</w:t>
            </w:r>
          </w:p>
        </w:tc>
      </w:tr>
      <w:tr w:rsidR="004E4205" w:rsidRPr="00161E24" w14:paraId="0E0FD1D1" w14:textId="77777777" w:rsidTr="00650907">
        <w:tc>
          <w:tcPr>
            <w:tcW w:w="6048" w:type="dxa"/>
            <w:shd w:val="clear" w:color="auto" w:fill="auto"/>
          </w:tcPr>
          <w:p w14:paraId="7FAA4232" w14:textId="77777777" w:rsidR="004E4205" w:rsidRPr="00161E24" w:rsidRDefault="004E4205" w:rsidP="004E4205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58" w:type="dxa"/>
            <w:shd w:val="clear" w:color="auto" w:fill="auto"/>
          </w:tcPr>
          <w:p w14:paraId="41BA731F" w14:textId="7E64BAE5" w:rsidR="004E4205" w:rsidRPr="00161E24" w:rsidRDefault="00B35375" w:rsidP="004E4205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(1,438)</w:t>
            </w:r>
          </w:p>
        </w:tc>
        <w:tc>
          <w:tcPr>
            <w:tcW w:w="270" w:type="dxa"/>
          </w:tcPr>
          <w:p w14:paraId="2D5C54E3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shd w:val="clear" w:color="auto" w:fill="auto"/>
          </w:tcPr>
          <w:p w14:paraId="28DF48F3" w14:textId="674EAD15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(1,247)</w:t>
            </w:r>
          </w:p>
        </w:tc>
      </w:tr>
      <w:tr w:rsidR="004E4205" w:rsidRPr="00161E24" w14:paraId="78CDDF52" w14:textId="77777777" w:rsidTr="00650907">
        <w:tc>
          <w:tcPr>
            <w:tcW w:w="6048" w:type="dxa"/>
            <w:shd w:val="clear" w:color="auto" w:fill="auto"/>
          </w:tcPr>
          <w:p w14:paraId="0FF0F819" w14:textId="77777777" w:rsidR="004E4205" w:rsidRPr="00161E24" w:rsidRDefault="004E4205" w:rsidP="004E4205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2A6AA143" w14:textId="51826A41" w:rsidR="004E4205" w:rsidRPr="00161E24" w:rsidRDefault="00B35375" w:rsidP="004E4205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70" w:type="dxa"/>
          </w:tcPr>
          <w:p w14:paraId="63308088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57B95A6F" w14:textId="19A852D5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(9)</w:t>
            </w:r>
          </w:p>
        </w:tc>
      </w:tr>
      <w:tr w:rsidR="004E4205" w:rsidRPr="00161E24" w14:paraId="2C6D7806" w14:textId="77777777" w:rsidTr="00650907">
        <w:trPr>
          <w:trHeight w:val="289"/>
        </w:trPr>
        <w:tc>
          <w:tcPr>
            <w:tcW w:w="6048" w:type="dxa"/>
            <w:shd w:val="clear" w:color="auto" w:fill="auto"/>
          </w:tcPr>
          <w:p w14:paraId="0CFD4FEB" w14:textId="729CCAFD" w:rsidR="004E4205" w:rsidRPr="00161E24" w:rsidRDefault="004E4205" w:rsidP="004E4205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F990D" w14:textId="084E12F0" w:rsidR="004E4205" w:rsidRPr="00161E24" w:rsidRDefault="00B35375" w:rsidP="004E4205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18CC2008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F67C8" w14:textId="32136506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251</w:t>
            </w:r>
          </w:p>
        </w:tc>
      </w:tr>
      <w:tr w:rsidR="004E4205" w:rsidRPr="00161E24" w14:paraId="3CC7DF3F" w14:textId="77777777" w:rsidTr="00650907">
        <w:tc>
          <w:tcPr>
            <w:tcW w:w="6048" w:type="dxa"/>
            <w:shd w:val="clear" w:color="auto" w:fill="auto"/>
          </w:tcPr>
          <w:p w14:paraId="7EA2594A" w14:textId="77777777" w:rsidR="004E4205" w:rsidRPr="00161E24" w:rsidRDefault="004E4205" w:rsidP="004E4205">
            <w:pP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3548674A" w14:textId="77777777" w:rsidR="004E4205" w:rsidRPr="00161E24" w:rsidRDefault="004E4205" w:rsidP="004E4205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4E197E" w14:textId="77777777" w:rsidR="004E4205" w:rsidRPr="00161E24" w:rsidRDefault="004E4205" w:rsidP="004E420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35AF6204" w14:textId="69F58076" w:rsidR="004E4205" w:rsidRPr="00161E24" w:rsidRDefault="004E4205" w:rsidP="004E4205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4E4205" w:rsidRPr="00161E24" w14:paraId="34060E05" w14:textId="77777777" w:rsidTr="00650907">
        <w:tc>
          <w:tcPr>
            <w:tcW w:w="6048" w:type="dxa"/>
            <w:shd w:val="clear" w:color="auto" w:fill="auto"/>
          </w:tcPr>
          <w:p w14:paraId="5ACC4ABA" w14:textId="77777777" w:rsidR="004E4205" w:rsidRPr="00161E24" w:rsidRDefault="004E4205" w:rsidP="004E4205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458" w:type="dxa"/>
            <w:shd w:val="clear" w:color="auto" w:fill="auto"/>
          </w:tcPr>
          <w:p w14:paraId="6A5BAF6A" w14:textId="5F3D2D9C" w:rsidR="004E4205" w:rsidRPr="002A2085" w:rsidRDefault="00B3537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F2EAB80" w14:textId="77777777" w:rsidR="004E4205" w:rsidRPr="002A2085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</w:tcPr>
          <w:p w14:paraId="5A655A49" w14:textId="7660699B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A2085">
              <w:rPr>
                <w:rFonts w:asciiTheme="majorBidi" w:eastAsia="Calibri" w:hAnsiTheme="majorBidi" w:cstheme="majorBidi"/>
                <w:sz w:val="30"/>
                <w:szCs w:val="30"/>
              </w:rPr>
              <w:t>63</w:t>
            </w:r>
          </w:p>
        </w:tc>
      </w:tr>
      <w:tr w:rsidR="004E4205" w:rsidRPr="00161E24" w14:paraId="35DE0B06" w14:textId="77777777" w:rsidTr="00650907">
        <w:trPr>
          <w:trHeight w:val="244"/>
        </w:trPr>
        <w:tc>
          <w:tcPr>
            <w:tcW w:w="6048" w:type="dxa"/>
            <w:shd w:val="clear" w:color="auto" w:fill="auto"/>
          </w:tcPr>
          <w:p w14:paraId="77C78150" w14:textId="2DD9ABE3" w:rsidR="004E4205" w:rsidRPr="00161E24" w:rsidRDefault="004E4205" w:rsidP="004E4205">
            <w:pPr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8C955" w14:textId="0AFD9609" w:rsidR="004E4205" w:rsidRPr="00161E24" w:rsidRDefault="00B3537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0C0264BA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1091AE" w14:textId="4F6A6756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63</w:t>
            </w:r>
          </w:p>
        </w:tc>
      </w:tr>
      <w:tr w:rsidR="004E4205" w:rsidRPr="00161E24" w14:paraId="0F8A95D1" w14:textId="77777777" w:rsidTr="00650907">
        <w:tc>
          <w:tcPr>
            <w:tcW w:w="6048" w:type="dxa"/>
            <w:shd w:val="clear" w:color="auto" w:fill="auto"/>
          </w:tcPr>
          <w:p w14:paraId="2259BC79" w14:textId="77777777" w:rsidR="004E4205" w:rsidRPr="008F058D" w:rsidRDefault="004E4205" w:rsidP="004E4205">
            <w:pPr>
              <w:tabs>
                <w:tab w:val="clear" w:pos="227"/>
                <w:tab w:val="left" w:pos="191"/>
              </w:tabs>
              <w:spacing w:line="100" w:lineRule="atLeast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67A038E2" w14:textId="77777777" w:rsidR="004E4205" w:rsidRPr="00161E24" w:rsidRDefault="004E4205" w:rsidP="004E4205">
            <w:pPr>
              <w:pStyle w:val="acctfourfigures"/>
              <w:tabs>
                <w:tab w:val="clear" w:pos="765"/>
                <w:tab w:val="decimal" w:pos="989"/>
              </w:tabs>
              <w:spacing w:line="10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134BE0" w14:textId="77777777" w:rsidR="004E4205" w:rsidRPr="00161E24" w:rsidRDefault="004E4205" w:rsidP="004E4205">
            <w:pPr>
              <w:pStyle w:val="acctfourfigures"/>
              <w:tabs>
                <w:tab w:val="clear" w:pos="765"/>
                <w:tab w:val="decimal" w:pos="1057"/>
              </w:tabs>
              <w:spacing w:line="100" w:lineRule="atLeas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8B32885" w14:textId="52DEE566" w:rsidR="004E4205" w:rsidRPr="00161E24" w:rsidRDefault="004E4205" w:rsidP="004E4205">
            <w:pPr>
              <w:pStyle w:val="acctfourfigures"/>
              <w:tabs>
                <w:tab w:val="clear" w:pos="765"/>
                <w:tab w:val="decimal" w:pos="1067"/>
              </w:tabs>
              <w:spacing w:line="100" w:lineRule="atLeas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4E4205" w:rsidRPr="00161E24" w14:paraId="7DBD3148" w14:textId="77777777" w:rsidTr="00650907">
        <w:tc>
          <w:tcPr>
            <w:tcW w:w="6048" w:type="dxa"/>
            <w:shd w:val="clear" w:color="auto" w:fill="auto"/>
          </w:tcPr>
          <w:p w14:paraId="52A23A7B" w14:textId="77777777" w:rsidR="004E4205" w:rsidRPr="00550A11" w:rsidRDefault="004E4205" w:rsidP="004E4205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4AA6C6E" w14:textId="77777777" w:rsidR="004E4205" w:rsidRPr="00161E24" w:rsidRDefault="004E4205" w:rsidP="004E4205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E3A5F" w14:textId="77777777" w:rsidR="004E4205" w:rsidRPr="00161E24" w:rsidRDefault="004E4205" w:rsidP="004E420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90E9972" w14:textId="1B52B7B4" w:rsidR="004E4205" w:rsidRPr="00161E24" w:rsidRDefault="004E4205" w:rsidP="004E4205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E4205" w:rsidRPr="00161E24" w14:paraId="40E9E73B" w14:textId="77777777" w:rsidTr="00650907">
        <w:tc>
          <w:tcPr>
            <w:tcW w:w="6048" w:type="dxa"/>
            <w:shd w:val="clear" w:color="auto" w:fill="auto"/>
          </w:tcPr>
          <w:p w14:paraId="5E18A1D9" w14:textId="77777777" w:rsidR="004E4205" w:rsidRPr="00161E24" w:rsidRDefault="004E4205" w:rsidP="004E4205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hanging="72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205E40F" w14:textId="77777777" w:rsidR="004E4205" w:rsidRPr="00161E24" w:rsidRDefault="004E4205" w:rsidP="004E4205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2EB2D" w14:textId="77777777" w:rsidR="004E4205" w:rsidRPr="00161E24" w:rsidRDefault="004E4205" w:rsidP="004E4205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70B18AB" w14:textId="6CF24160" w:rsidR="004E4205" w:rsidRPr="00161E24" w:rsidRDefault="004E4205" w:rsidP="004E4205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4E4205" w:rsidRPr="00161E24" w14:paraId="69DF64AA" w14:textId="77777777" w:rsidTr="00650907">
        <w:trPr>
          <w:trHeight w:val="68"/>
        </w:trPr>
        <w:tc>
          <w:tcPr>
            <w:tcW w:w="6048" w:type="dxa"/>
            <w:shd w:val="clear" w:color="auto" w:fill="auto"/>
          </w:tcPr>
          <w:p w14:paraId="6858892A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ค่าเสื่อมราคาและค่าตัดจำหน่าย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792FC15" w14:textId="4232767B" w:rsidR="004E4205" w:rsidRPr="00161E24" w:rsidRDefault="00B35375" w:rsidP="004E4205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1</w:t>
            </w:r>
            <w:r w:rsidR="00C3539F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0" w:type="dxa"/>
          </w:tcPr>
          <w:p w14:paraId="6E2CF914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4CDD73B7" w14:textId="05641272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213</w:t>
            </w:r>
          </w:p>
        </w:tc>
      </w:tr>
      <w:tr w:rsidR="004E4205" w:rsidRPr="00161E24" w14:paraId="2A167B91" w14:textId="77777777" w:rsidTr="00650907">
        <w:tc>
          <w:tcPr>
            <w:tcW w:w="6048" w:type="dxa"/>
            <w:shd w:val="clear" w:color="auto" w:fill="auto"/>
          </w:tcPr>
          <w:p w14:paraId="3A25C3B2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ดอกเบี้ยจ่าย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5D159C1" w14:textId="72763E00" w:rsidR="004E4205" w:rsidRPr="00161E24" w:rsidRDefault="00B35375" w:rsidP="004E4205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270" w:type="dxa"/>
          </w:tcPr>
          <w:p w14:paraId="4BC4B327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B6D3600" w14:textId="6AE60E00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13</w:t>
            </w:r>
          </w:p>
        </w:tc>
      </w:tr>
      <w:tr w:rsidR="004E4205" w:rsidRPr="00161E24" w14:paraId="3B61895F" w14:textId="77777777" w:rsidTr="00650907">
        <w:tc>
          <w:tcPr>
            <w:tcW w:w="6048" w:type="dxa"/>
            <w:shd w:val="clear" w:color="auto" w:fill="auto"/>
          </w:tcPr>
          <w:p w14:paraId="3B8F301C" w14:textId="77777777" w:rsidR="004E4205" w:rsidRPr="00161E24" w:rsidRDefault="004E4205" w:rsidP="004E4205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F35721E" w14:textId="788A6602" w:rsidR="004E4205" w:rsidRPr="00161E24" w:rsidRDefault="00B35375" w:rsidP="004E4205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77FB48FE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4067E1D5" w14:textId="1146CE5F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</w:p>
        </w:tc>
      </w:tr>
    </w:tbl>
    <w:p w14:paraId="1FF9E856" w14:textId="0E27106C" w:rsidR="00761701" w:rsidRPr="00161E24" w:rsidRDefault="00761701" w:rsidP="00E90FFF">
      <w:pPr>
        <w:pStyle w:val="block"/>
        <w:spacing w:after="0" w:line="240" w:lineRule="atLeast"/>
        <w:ind w:left="54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517902AB" w14:textId="554A5709" w:rsidR="00E90FFF" w:rsidRPr="00161E24" w:rsidRDefault="00E90FFF" w:rsidP="00E90FFF">
      <w:pPr>
        <w:pStyle w:val="block"/>
        <w:spacing w:after="0" w:line="240" w:lineRule="atLeast"/>
        <w:ind w:left="54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บริษัทร่วมที่ไม่มีสาระสำคัญ</w:t>
      </w:r>
    </w:p>
    <w:p w14:paraId="2A684306" w14:textId="77777777" w:rsidR="00E90FFF" w:rsidRPr="00161E24" w:rsidRDefault="00E90FFF" w:rsidP="00E90FFF">
      <w:pPr>
        <w:pStyle w:val="block"/>
        <w:spacing w:after="0" w:line="240" w:lineRule="atLeast"/>
        <w:ind w:left="720"/>
        <w:rPr>
          <w:rFonts w:asciiTheme="majorBidi" w:hAnsiTheme="majorBidi" w:cstheme="majorBidi"/>
          <w:sz w:val="30"/>
          <w:szCs w:val="30"/>
          <w:lang w:val="en-US"/>
        </w:rPr>
      </w:pPr>
    </w:p>
    <w:p w14:paraId="7CDFFC0B" w14:textId="52E296F9" w:rsidR="00E90FFF" w:rsidRPr="00161E24" w:rsidRDefault="00E90FFF" w:rsidP="00E90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จากจำนวนเงิน</w:t>
      </w:r>
      <w:r w:rsidR="00891019">
        <w:rPr>
          <w:rFonts w:asciiTheme="majorBidi" w:hAnsiTheme="majorBidi" w:cstheme="majorBidi"/>
          <w:spacing w:val="-4"/>
          <w:sz w:val="30"/>
          <w:szCs w:val="30"/>
        </w:rPr>
        <w:br/>
      </w: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ที่รายงานในงบการเงินรวมของกลุ่มบริษัท</w:t>
      </w:r>
    </w:p>
    <w:p w14:paraId="37D51B0C" w14:textId="6C875E6F" w:rsidR="00E90FFF" w:rsidRDefault="00E90FFF" w:rsidP="00E90FFF">
      <w:pPr>
        <w:pStyle w:val="block"/>
        <w:spacing w:after="0" w:line="240" w:lineRule="atLeast"/>
        <w:ind w:left="36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350"/>
      </w:tblGrid>
      <w:tr w:rsidR="00B67DD0" w:rsidRPr="00161E24" w14:paraId="2AFB8737" w14:textId="77777777" w:rsidTr="00516440">
        <w:trPr>
          <w:tblHeader/>
        </w:trPr>
        <w:tc>
          <w:tcPr>
            <w:tcW w:w="6210" w:type="dxa"/>
            <w:shd w:val="clear" w:color="auto" w:fill="auto"/>
          </w:tcPr>
          <w:p w14:paraId="796F2BD6" w14:textId="77777777" w:rsidR="00B67DD0" w:rsidRPr="0053265B" w:rsidRDefault="00B67DD0" w:rsidP="0053265B">
            <w:pPr>
              <w:pStyle w:val="block"/>
              <w:spacing w:after="0"/>
              <w:ind w:left="8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38F1B00C" w14:textId="77328B89" w:rsidR="00B67DD0" w:rsidRPr="0053265B" w:rsidRDefault="00B67DD0" w:rsidP="00763091">
            <w:pPr>
              <w:pStyle w:val="acctfourfigures"/>
              <w:tabs>
                <w:tab w:val="clear" w:pos="765"/>
              </w:tabs>
              <w:spacing w:line="240" w:lineRule="atLeast"/>
              <w:ind w:right="-104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26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B67DD0" w:rsidRPr="00161E24" w14:paraId="645930EE" w14:textId="77777777" w:rsidTr="00516440">
        <w:trPr>
          <w:tblHeader/>
        </w:trPr>
        <w:tc>
          <w:tcPr>
            <w:tcW w:w="6210" w:type="dxa"/>
            <w:shd w:val="clear" w:color="auto" w:fill="auto"/>
          </w:tcPr>
          <w:p w14:paraId="0E7F0E11" w14:textId="77777777" w:rsidR="00B67DD0" w:rsidRPr="0053265B" w:rsidRDefault="00B67DD0" w:rsidP="0053265B">
            <w:pPr>
              <w:pStyle w:val="block"/>
              <w:spacing w:after="0"/>
              <w:ind w:left="8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B4B67C9" w14:textId="3A288C78" w:rsidR="00B67DD0" w:rsidRPr="0053265B" w:rsidRDefault="00B67DD0" w:rsidP="00763091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3265B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="004E4205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6D95A0B" w14:textId="77777777" w:rsidR="00B67DD0" w:rsidRPr="00161E24" w:rsidRDefault="00B67DD0" w:rsidP="0076309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B603188" w14:textId="16F8574D" w:rsidR="00B67DD0" w:rsidRPr="00161E24" w:rsidRDefault="00B67DD0" w:rsidP="0076309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="004E4205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B67DD0" w:rsidRPr="00161E24" w14:paraId="75B38EB6" w14:textId="77777777" w:rsidTr="00516440">
        <w:trPr>
          <w:trHeight w:val="279"/>
        </w:trPr>
        <w:tc>
          <w:tcPr>
            <w:tcW w:w="6210" w:type="dxa"/>
            <w:shd w:val="clear" w:color="auto" w:fill="auto"/>
          </w:tcPr>
          <w:p w14:paraId="4CB7047C" w14:textId="77777777" w:rsidR="00B67DD0" w:rsidRPr="00161E24" w:rsidRDefault="00B67DD0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2433E3B6" w14:textId="77777777" w:rsidR="00B67DD0" w:rsidRPr="00B67DD0" w:rsidRDefault="00B67DD0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E4205" w:rsidRPr="00161E24" w14:paraId="6B0FE22F" w14:textId="77777777" w:rsidTr="00516440">
        <w:trPr>
          <w:trHeight w:val="279"/>
        </w:trPr>
        <w:tc>
          <w:tcPr>
            <w:tcW w:w="6210" w:type="dxa"/>
            <w:shd w:val="clear" w:color="auto" w:fill="auto"/>
          </w:tcPr>
          <w:p w14:paraId="0476D4E8" w14:textId="43E08F9E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DD27443" w14:textId="1A5F0FFF" w:rsidR="004E4205" w:rsidRPr="006806A9" w:rsidRDefault="00B35375" w:rsidP="004E420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231</w:t>
            </w:r>
          </w:p>
        </w:tc>
        <w:tc>
          <w:tcPr>
            <w:tcW w:w="270" w:type="dxa"/>
          </w:tcPr>
          <w:p w14:paraId="6DC32014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71B29520" w14:textId="3A0FAE99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192</w:t>
            </w:r>
          </w:p>
        </w:tc>
      </w:tr>
      <w:tr w:rsidR="004E4205" w:rsidRPr="00161E24" w14:paraId="5A51F020" w14:textId="77777777" w:rsidTr="00516440">
        <w:trPr>
          <w:trHeight w:val="315"/>
        </w:trPr>
        <w:tc>
          <w:tcPr>
            <w:tcW w:w="6210" w:type="dxa"/>
            <w:shd w:val="clear" w:color="auto" w:fill="auto"/>
          </w:tcPr>
          <w:p w14:paraId="5B652520" w14:textId="18F272AC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24E26CC" w14:textId="77777777" w:rsidR="004E4205" w:rsidRPr="00161E24" w:rsidRDefault="004E4205" w:rsidP="004E420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348B6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979377A" w14:textId="57A6FB03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4E4205" w:rsidRPr="00161E24" w14:paraId="32BF9098" w14:textId="77777777" w:rsidTr="00516440">
        <w:trPr>
          <w:trHeight w:val="315"/>
        </w:trPr>
        <w:tc>
          <w:tcPr>
            <w:tcW w:w="6210" w:type="dxa"/>
            <w:shd w:val="clear" w:color="auto" w:fill="auto"/>
          </w:tcPr>
          <w:p w14:paraId="09B985EE" w14:textId="7A1AF70C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350" w:type="dxa"/>
            <w:shd w:val="clear" w:color="auto" w:fill="auto"/>
          </w:tcPr>
          <w:p w14:paraId="2D53B89B" w14:textId="77777777" w:rsidR="004E4205" w:rsidRPr="00161E24" w:rsidRDefault="004E4205" w:rsidP="004E420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DCE2C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B3B7334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4E4205" w:rsidRPr="00161E24" w14:paraId="102FF109" w14:textId="77777777" w:rsidTr="00516440">
        <w:trPr>
          <w:trHeight w:val="315"/>
        </w:trPr>
        <w:tc>
          <w:tcPr>
            <w:tcW w:w="6210" w:type="dxa"/>
            <w:shd w:val="clear" w:color="auto" w:fill="auto"/>
          </w:tcPr>
          <w:p w14:paraId="6D5A16B3" w14:textId="1A3EB014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 กำไรจากการดำเนินงานอย่างต่อเนื่อง</w:t>
            </w:r>
          </w:p>
        </w:tc>
        <w:tc>
          <w:tcPr>
            <w:tcW w:w="1350" w:type="dxa"/>
            <w:shd w:val="clear" w:color="auto" w:fill="auto"/>
          </w:tcPr>
          <w:p w14:paraId="3425CE02" w14:textId="0FDE6BBF" w:rsidR="004E4205" w:rsidRPr="00161E24" w:rsidRDefault="00B35375" w:rsidP="004E420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295CFBAB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F2F99E6" w14:textId="3F0AB0D5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11</w:t>
            </w:r>
          </w:p>
        </w:tc>
      </w:tr>
      <w:tr w:rsidR="004E4205" w:rsidRPr="00161E24" w14:paraId="235D7814" w14:textId="77777777" w:rsidTr="00516440">
        <w:trPr>
          <w:trHeight w:val="315"/>
        </w:trPr>
        <w:tc>
          <w:tcPr>
            <w:tcW w:w="6210" w:type="dxa"/>
            <w:shd w:val="clear" w:color="auto" w:fill="auto"/>
          </w:tcPr>
          <w:p w14:paraId="565DBAB5" w14:textId="53D45ED2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 กำไรขาดทุนเบ็ดเสร็จอื่น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4D0A42B" w14:textId="17D17F21" w:rsidR="004E4205" w:rsidRPr="00161E24" w:rsidRDefault="00B35375" w:rsidP="0052764F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36ED79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D410B5B" w14:textId="54C541AD" w:rsidR="004E4205" w:rsidRPr="00161E24" w:rsidRDefault="004E4205" w:rsidP="00527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4E4205" w:rsidRPr="00161E24" w14:paraId="4C8A1301" w14:textId="77777777" w:rsidTr="00516440">
        <w:trPr>
          <w:trHeight w:val="315"/>
        </w:trPr>
        <w:tc>
          <w:tcPr>
            <w:tcW w:w="6210" w:type="dxa"/>
            <w:shd w:val="clear" w:color="auto" w:fill="auto"/>
          </w:tcPr>
          <w:p w14:paraId="35FAB9D5" w14:textId="6807FCEE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 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B7DE58" w14:textId="7D9B2726" w:rsidR="004E4205" w:rsidRPr="00B67DD0" w:rsidRDefault="00B35375" w:rsidP="004E420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1ED9B821" w14:textId="77777777" w:rsidR="004E4205" w:rsidRPr="00B67DD0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97BAB" w14:textId="6A023726" w:rsidR="004E4205" w:rsidRPr="00B67DD0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</w:tr>
    </w:tbl>
    <w:p w14:paraId="6BE23C70" w14:textId="77777777" w:rsidR="00E90FFF" w:rsidRPr="00161E24" w:rsidRDefault="00E90FFF" w:rsidP="00E90FFF">
      <w:pPr>
        <w:rPr>
          <w:rFonts w:asciiTheme="majorBidi" w:hAnsiTheme="majorBidi" w:cstheme="majorBidi"/>
          <w:sz w:val="30"/>
          <w:szCs w:val="30"/>
        </w:rPr>
      </w:pPr>
    </w:p>
    <w:p w14:paraId="613594BD" w14:textId="5D567777" w:rsidR="000172CA" w:rsidRPr="00161E24" w:rsidRDefault="001E2F35" w:rsidP="008F64C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0172CA" w:rsidRPr="00161E24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เงินลงทุนในบริษัทย่อย</w:t>
      </w:r>
      <w:r w:rsidR="003F0511" w:rsidRPr="00161E24">
        <w:rPr>
          <w:rFonts w:asciiTheme="majorBidi" w:hAnsiTheme="majorBidi" w:cstheme="majorBidi"/>
          <w:sz w:val="30"/>
          <w:szCs w:val="30"/>
          <w:u w:val="none"/>
        </w:rPr>
        <w:tab/>
      </w:r>
    </w:p>
    <w:p w14:paraId="5AC9F1CE" w14:textId="545969D0" w:rsidR="006603C8" w:rsidRDefault="006603C8" w:rsidP="00E41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350"/>
      </w:tblGrid>
      <w:tr w:rsidR="00B67DD0" w:rsidRPr="00161E24" w14:paraId="1231483A" w14:textId="77777777" w:rsidTr="000434D6">
        <w:trPr>
          <w:tblHeader/>
        </w:trPr>
        <w:tc>
          <w:tcPr>
            <w:tcW w:w="6210" w:type="dxa"/>
            <w:shd w:val="clear" w:color="auto" w:fill="auto"/>
          </w:tcPr>
          <w:p w14:paraId="534D5BED" w14:textId="77777777" w:rsidR="00B67DD0" w:rsidRPr="007941DE" w:rsidRDefault="00B67DD0" w:rsidP="00763091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59CC6AFD" w14:textId="7F763193" w:rsidR="00B67DD0" w:rsidRPr="00161E24" w:rsidRDefault="00810B87" w:rsidP="00EF12C0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67DD0" w:rsidRPr="00161E24" w14:paraId="61E13608" w14:textId="77777777" w:rsidTr="000434D6">
        <w:trPr>
          <w:tblHeader/>
        </w:trPr>
        <w:tc>
          <w:tcPr>
            <w:tcW w:w="6210" w:type="dxa"/>
            <w:shd w:val="clear" w:color="auto" w:fill="auto"/>
          </w:tcPr>
          <w:p w14:paraId="07AC8428" w14:textId="77777777" w:rsidR="00B67DD0" w:rsidRPr="007941DE" w:rsidRDefault="00B67DD0" w:rsidP="00763091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056B705" w14:textId="7E7F98B2" w:rsidR="00B67DD0" w:rsidRPr="007941DE" w:rsidRDefault="00B67DD0" w:rsidP="00763091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941DE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="004E4205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19B7EF0B" w14:textId="77777777" w:rsidR="00B67DD0" w:rsidRPr="00161E24" w:rsidRDefault="00B67DD0" w:rsidP="0076309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05A43A0" w14:textId="03E52BAB" w:rsidR="00B67DD0" w:rsidRPr="00161E24" w:rsidRDefault="00B67DD0" w:rsidP="0076309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="004E4205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B67DD0" w:rsidRPr="00161E24" w14:paraId="0995EEDC" w14:textId="77777777" w:rsidTr="000434D6">
        <w:trPr>
          <w:trHeight w:val="279"/>
        </w:trPr>
        <w:tc>
          <w:tcPr>
            <w:tcW w:w="6210" w:type="dxa"/>
            <w:shd w:val="clear" w:color="auto" w:fill="auto"/>
          </w:tcPr>
          <w:p w14:paraId="17E2CC51" w14:textId="77777777" w:rsidR="00B67DD0" w:rsidRPr="00161E24" w:rsidRDefault="00B67DD0" w:rsidP="00763091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2C4F91E" w14:textId="77777777" w:rsidR="00B67DD0" w:rsidRPr="00B67DD0" w:rsidRDefault="00B67DD0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67DD0" w:rsidRPr="00161E24" w14:paraId="1AC894FF" w14:textId="77777777" w:rsidTr="000434D6">
        <w:trPr>
          <w:trHeight w:val="279"/>
        </w:trPr>
        <w:tc>
          <w:tcPr>
            <w:tcW w:w="6210" w:type="dxa"/>
            <w:shd w:val="clear" w:color="auto" w:fill="auto"/>
          </w:tcPr>
          <w:p w14:paraId="57F9243E" w14:textId="2C857DD1" w:rsidR="00B67DD0" w:rsidRPr="00161E24" w:rsidRDefault="00B67DD0" w:rsidP="00B67DD0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0BF052D1" w14:textId="77777777" w:rsidR="00B67DD0" w:rsidRPr="00161E24" w:rsidRDefault="00B67DD0" w:rsidP="00B67DD0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5CBCF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C887A4B" w14:textId="5D832422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4E4205" w:rsidRPr="00161E24" w14:paraId="19BB64EB" w14:textId="77777777" w:rsidTr="000434D6">
        <w:trPr>
          <w:trHeight w:val="315"/>
        </w:trPr>
        <w:tc>
          <w:tcPr>
            <w:tcW w:w="6210" w:type="dxa"/>
            <w:shd w:val="clear" w:color="auto" w:fill="auto"/>
          </w:tcPr>
          <w:p w14:paraId="1C08B6F5" w14:textId="183890F3" w:rsidR="004E4205" w:rsidRPr="00161E24" w:rsidRDefault="004E4205" w:rsidP="004E4205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shd w:val="clear" w:color="auto" w:fill="auto"/>
          </w:tcPr>
          <w:p w14:paraId="155F90F3" w14:textId="0CDBE5BB" w:rsidR="004E4205" w:rsidRPr="00161E24" w:rsidRDefault="0043207A" w:rsidP="004E420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9,793</w:t>
            </w:r>
          </w:p>
        </w:tc>
        <w:tc>
          <w:tcPr>
            <w:tcW w:w="270" w:type="dxa"/>
          </w:tcPr>
          <w:p w14:paraId="0E4879BF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D734219" w14:textId="12FA21F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8,803</w:t>
            </w:r>
          </w:p>
        </w:tc>
      </w:tr>
      <w:tr w:rsidR="004E4205" w:rsidRPr="00161E24" w14:paraId="55AFA1F8" w14:textId="77777777" w:rsidTr="007941DE">
        <w:trPr>
          <w:trHeight w:val="315"/>
        </w:trPr>
        <w:tc>
          <w:tcPr>
            <w:tcW w:w="6210" w:type="dxa"/>
            <w:shd w:val="clear" w:color="auto" w:fill="auto"/>
          </w:tcPr>
          <w:p w14:paraId="22775A31" w14:textId="631FF0FB" w:rsidR="004E4205" w:rsidRPr="007941DE" w:rsidRDefault="004E4205" w:rsidP="004E42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41D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ซื้อเงินลงทุนในบริษัทย่อย</w:t>
            </w:r>
          </w:p>
        </w:tc>
        <w:tc>
          <w:tcPr>
            <w:tcW w:w="1350" w:type="dxa"/>
            <w:shd w:val="clear" w:color="auto" w:fill="auto"/>
          </w:tcPr>
          <w:p w14:paraId="57CBC79E" w14:textId="7B6BAB6B" w:rsidR="004E4205" w:rsidRPr="007941DE" w:rsidRDefault="00CC58A5" w:rsidP="004E420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,056</w:t>
            </w:r>
          </w:p>
        </w:tc>
        <w:tc>
          <w:tcPr>
            <w:tcW w:w="270" w:type="dxa"/>
            <w:shd w:val="clear" w:color="auto" w:fill="auto"/>
          </w:tcPr>
          <w:p w14:paraId="3FB5CC9E" w14:textId="77777777" w:rsidR="004E4205" w:rsidRPr="007941DE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C77A988" w14:textId="0DB01FB0" w:rsidR="004E4205" w:rsidRPr="007941DE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941DE">
              <w:rPr>
                <w:rFonts w:asciiTheme="majorBidi" w:eastAsia="Calibr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 w:rsidRPr="007941DE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</w:p>
        </w:tc>
      </w:tr>
      <w:tr w:rsidR="004E4205" w:rsidRPr="00161E24" w14:paraId="481D3011" w14:textId="77777777" w:rsidTr="007941DE">
        <w:trPr>
          <w:trHeight w:val="315"/>
        </w:trPr>
        <w:tc>
          <w:tcPr>
            <w:tcW w:w="6210" w:type="dxa"/>
            <w:shd w:val="clear" w:color="auto" w:fill="auto"/>
          </w:tcPr>
          <w:p w14:paraId="3EB89083" w14:textId="72927FE0" w:rsidR="004E4205" w:rsidRPr="007941DE" w:rsidRDefault="004E4205" w:rsidP="004E42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41D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350" w:type="dxa"/>
            <w:shd w:val="clear" w:color="auto" w:fill="auto"/>
          </w:tcPr>
          <w:p w14:paraId="498CC3C9" w14:textId="0EB1C321" w:rsidR="004E4205" w:rsidRPr="007941DE" w:rsidRDefault="00CC58A5" w:rsidP="0052764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83FD9D3" w14:textId="77777777" w:rsidR="004E4205" w:rsidRPr="007941DE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4944B66" w14:textId="2C23B3FE" w:rsidR="004E4205" w:rsidRPr="007941DE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941DE">
              <w:rPr>
                <w:rFonts w:asciiTheme="majorBidi" w:eastAsia="Calibr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Pr="007941DE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</w:tc>
      </w:tr>
      <w:tr w:rsidR="004E4205" w:rsidRPr="00161E24" w14:paraId="53385B6B" w14:textId="77777777" w:rsidTr="00A876B3">
        <w:trPr>
          <w:trHeight w:val="315"/>
        </w:trPr>
        <w:tc>
          <w:tcPr>
            <w:tcW w:w="6210" w:type="dxa"/>
            <w:shd w:val="clear" w:color="auto" w:fill="auto"/>
          </w:tcPr>
          <w:p w14:paraId="354D80E5" w14:textId="3418003F" w:rsidR="004E4205" w:rsidRPr="00161E24" w:rsidRDefault="004E4205" w:rsidP="004E42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รับชำระทุนคืน</w:t>
            </w:r>
          </w:p>
        </w:tc>
        <w:tc>
          <w:tcPr>
            <w:tcW w:w="1350" w:type="dxa"/>
            <w:shd w:val="clear" w:color="auto" w:fill="FFFFFF" w:themeFill="background1"/>
          </w:tcPr>
          <w:p w14:paraId="7956AE53" w14:textId="53FE0468" w:rsidR="004E4205" w:rsidRPr="00161E24" w:rsidRDefault="00CC58A5" w:rsidP="0052764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6A9DE4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E37F17E" w14:textId="188F58D6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(633)</w:t>
            </w:r>
          </w:p>
        </w:tc>
      </w:tr>
      <w:tr w:rsidR="004E4205" w:rsidRPr="00161E24" w14:paraId="33365EC6" w14:textId="77777777" w:rsidTr="00A876B3">
        <w:trPr>
          <w:trHeight w:val="315"/>
        </w:trPr>
        <w:tc>
          <w:tcPr>
            <w:tcW w:w="6210" w:type="dxa"/>
            <w:shd w:val="clear" w:color="auto" w:fill="auto"/>
          </w:tcPr>
          <w:p w14:paraId="0A3B165A" w14:textId="6F2F5874" w:rsidR="004E4205" w:rsidRPr="00161E24" w:rsidRDefault="004E4205" w:rsidP="004E42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กลับรายการจากการด้อยค่า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D520FD" w14:textId="042649D5" w:rsidR="004E4205" w:rsidRPr="00161E24" w:rsidRDefault="0043207A" w:rsidP="0052764F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5F366A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DB77CA9" w14:textId="63A7E430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436</w:t>
            </w:r>
          </w:p>
        </w:tc>
      </w:tr>
      <w:tr w:rsidR="004E4205" w:rsidRPr="00161E24" w14:paraId="73EA88ED" w14:textId="77777777" w:rsidTr="000434D6">
        <w:trPr>
          <w:trHeight w:val="315"/>
        </w:trPr>
        <w:tc>
          <w:tcPr>
            <w:tcW w:w="6210" w:type="dxa"/>
            <w:shd w:val="clear" w:color="auto" w:fill="auto"/>
          </w:tcPr>
          <w:p w14:paraId="26676C7D" w14:textId="0793DFB7" w:rsidR="004E4205" w:rsidRPr="00161E24" w:rsidRDefault="004E4205" w:rsidP="004E420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9CDF3" w14:textId="14EFD528" w:rsidR="004E4205" w:rsidRPr="006806A9" w:rsidRDefault="00CC58A5" w:rsidP="004E4205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10,849</w:t>
            </w:r>
          </w:p>
        </w:tc>
        <w:tc>
          <w:tcPr>
            <w:tcW w:w="270" w:type="dxa"/>
          </w:tcPr>
          <w:p w14:paraId="3B1EDB9D" w14:textId="77777777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DBE4F0" w14:textId="3ACB2595" w:rsidR="004E4205" w:rsidRPr="00161E24" w:rsidRDefault="004E4205" w:rsidP="004E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806A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9,793</w:t>
            </w:r>
          </w:p>
        </w:tc>
      </w:tr>
    </w:tbl>
    <w:p w14:paraId="37A5F50D" w14:textId="77777777" w:rsidR="00205956" w:rsidRDefault="00205956" w:rsidP="00E41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A1EC688" w14:textId="77777777" w:rsidR="001834B2" w:rsidRDefault="00183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626E5377" w14:textId="617E797E" w:rsidR="00205956" w:rsidRPr="0053265B" w:rsidRDefault="00205956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  <w:r w:rsidRPr="00E87CE4">
        <w:rPr>
          <w:rFonts w:asciiTheme="majorBidi" w:hAnsiTheme="majorBidi" w:hint="cs"/>
          <w:sz w:val="30"/>
          <w:szCs w:val="30"/>
          <w:cs/>
        </w:rPr>
        <w:lastRenderedPageBreak/>
        <w:t>ในวันที่</w:t>
      </w:r>
      <w:r w:rsidRPr="00E87CE4">
        <w:rPr>
          <w:rFonts w:asciiTheme="majorBidi" w:hAnsiTheme="majorBidi"/>
          <w:sz w:val="30"/>
          <w:szCs w:val="30"/>
          <w:cs/>
        </w:rPr>
        <w:t xml:space="preserve"> </w:t>
      </w:r>
      <w:r w:rsidRPr="00E87CE4">
        <w:rPr>
          <w:rFonts w:asciiTheme="majorBidi" w:hAnsiTheme="majorBidi"/>
          <w:sz w:val="30"/>
          <w:szCs w:val="30"/>
        </w:rPr>
        <w:t>28</w:t>
      </w:r>
      <w:r w:rsidRPr="00E87CE4">
        <w:rPr>
          <w:rFonts w:asciiTheme="majorBidi" w:hAnsiTheme="majorBidi"/>
          <w:sz w:val="30"/>
          <w:szCs w:val="30"/>
          <w:cs/>
        </w:rPr>
        <w:t xml:space="preserve"> </w:t>
      </w:r>
      <w:r w:rsidRPr="00E87CE4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E87CE4">
        <w:rPr>
          <w:rFonts w:asciiTheme="majorBidi" w:hAnsiTheme="majorBidi"/>
          <w:sz w:val="30"/>
          <w:szCs w:val="30"/>
          <w:cs/>
        </w:rPr>
        <w:t xml:space="preserve"> </w:t>
      </w:r>
      <w:r w:rsidRPr="00E87CE4">
        <w:rPr>
          <w:rFonts w:asciiTheme="majorBidi" w:hAnsiTheme="majorBidi"/>
          <w:sz w:val="30"/>
          <w:szCs w:val="30"/>
        </w:rPr>
        <w:t>2565</w:t>
      </w:r>
      <w:r w:rsidRPr="00FD4919">
        <w:rPr>
          <w:rFonts w:asciiTheme="majorBidi" w:hAnsiTheme="majorBidi"/>
          <w:sz w:val="30"/>
          <w:szCs w:val="30"/>
          <w:cs/>
        </w:rPr>
        <w:t xml:space="preserve"> </w:t>
      </w:r>
      <w:r w:rsidRPr="00FD4919">
        <w:rPr>
          <w:rFonts w:asciiTheme="majorBidi" w:hAnsiTheme="majorBidi" w:hint="cs"/>
          <w:sz w:val="30"/>
          <w:szCs w:val="30"/>
          <w:cs/>
        </w:rPr>
        <w:t>กลุ่มบริษัทและบริษัทได้ขายส่วนได้เสียในบริษัทย่อยให้บริษัท</w:t>
      </w:r>
      <w:r w:rsidRPr="00FD4919">
        <w:rPr>
          <w:rFonts w:asciiTheme="majorBidi" w:hAnsiTheme="majorBidi"/>
          <w:sz w:val="30"/>
          <w:szCs w:val="30"/>
          <w:cs/>
        </w:rPr>
        <w:t xml:space="preserve"> </w:t>
      </w:r>
      <w:r w:rsidRPr="00FD4919">
        <w:rPr>
          <w:rFonts w:asciiTheme="majorBidi" w:hAnsiTheme="majorBidi" w:hint="cs"/>
          <w:sz w:val="30"/>
          <w:szCs w:val="30"/>
          <w:cs/>
        </w:rPr>
        <w:t>เบทาโกรโฮลดิ้ง</w:t>
      </w:r>
      <w:r w:rsidRPr="00FD4919">
        <w:rPr>
          <w:rFonts w:asciiTheme="majorBidi" w:hAnsiTheme="majorBidi"/>
          <w:sz w:val="30"/>
          <w:szCs w:val="30"/>
          <w:cs/>
        </w:rPr>
        <w:t xml:space="preserve"> </w:t>
      </w:r>
      <w:r w:rsidRPr="00FD4919">
        <w:rPr>
          <w:rFonts w:asciiTheme="majorBidi" w:hAnsiTheme="majorBidi" w:hint="cs"/>
          <w:sz w:val="30"/>
          <w:szCs w:val="30"/>
          <w:cs/>
        </w:rPr>
        <w:t>จำกัด</w:t>
      </w:r>
      <w:r w:rsidRPr="00FD4919">
        <w:rPr>
          <w:rFonts w:asciiTheme="majorBidi" w:hAnsiTheme="majorBidi"/>
          <w:sz w:val="30"/>
          <w:szCs w:val="30"/>
        </w:rPr>
        <w:t xml:space="preserve"> (</w:t>
      </w:r>
      <w:r w:rsidRPr="00FD4919">
        <w:rPr>
          <w:rFonts w:asciiTheme="majorBidi" w:hAnsiTheme="majorBidi" w:hint="cs"/>
          <w:sz w:val="30"/>
          <w:szCs w:val="30"/>
          <w:cs/>
        </w:rPr>
        <w:t>บริษัทใหญ่</w:t>
      </w:r>
      <w:r w:rsidRPr="00FD4919">
        <w:rPr>
          <w:rFonts w:asciiTheme="majorBidi" w:hAnsiTheme="majorBidi"/>
          <w:sz w:val="30"/>
          <w:szCs w:val="30"/>
        </w:rPr>
        <w:t>)</w:t>
      </w:r>
      <w:r w:rsidRPr="00FD4919">
        <w:rPr>
          <w:rFonts w:asciiTheme="majorBidi" w:hAnsiTheme="majorBidi"/>
          <w:sz w:val="30"/>
          <w:szCs w:val="30"/>
          <w:cs/>
        </w:rPr>
        <w:t xml:space="preserve"> </w:t>
      </w:r>
      <w:r w:rsidRPr="00FD4919">
        <w:rPr>
          <w:rFonts w:asciiTheme="majorBidi" w:hAnsiTheme="majorBidi" w:hint="cs"/>
          <w:sz w:val="30"/>
          <w:szCs w:val="30"/>
          <w:cs/>
        </w:rPr>
        <w:t>โดยมีข้อมูลของราคาตามบัญชี</w:t>
      </w:r>
      <w:r w:rsidRPr="00FD4919">
        <w:rPr>
          <w:rFonts w:asciiTheme="majorBidi" w:hAnsiTheme="majorBidi"/>
          <w:sz w:val="30"/>
          <w:szCs w:val="30"/>
          <w:cs/>
        </w:rPr>
        <w:t xml:space="preserve"> </w:t>
      </w:r>
      <w:r w:rsidRPr="00FD4919">
        <w:rPr>
          <w:rFonts w:asciiTheme="majorBidi" w:hAnsiTheme="majorBidi" w:hint="cs"/>
          <w:sz w:val="30"/>
          <w:szCs w:val="30"/>
          <w:cs/>
        </w:rPr>
        <w:t>เงินสดที่ได้รับ</w:t>
      </w:r>
      <w:r w:rsidRPr="00FD4919">
        <w:rPr>
          <w:rFonts w:asciiTheme="majorBidi" w:hAnsiTheme="majorBidi"/>
          <w:sz w:val="30"/>
          <w:szCs w:val="30"/>
          <w:cs/>
        </w:rPr>
        <w:t xml:space="preserve"> </w:t>
      </w:r>
      <w:r w:rsidRPr="00FD4919">
        <w:rPr>
          <w:rFonts w:asciiTheme="majorBidi" w:hAnsiTheme="majorBidi" w:hint="cs"/>
          <w:sz w:val="30"/>
          <w:szCs w:val="30"/>
          <w:cs/>
        </w:rPr>
        <w:t>และผลต่างของมูลค่าที่เกิดจากรายการดังกล่าว</w:t>
      </w:r>
      <w:r w:rsidRPr="00FD4919">
        <w:rPr>
          <w:rFonts w:asciiTheme="majorBidi" w:hAnsiTheme="majorBidi"/>
          <w:sz w:val="30"/>
          <w:szCs w:val="30"/>
          <w:cs/>
        </w:rPr>
        <w:t xml:space="preserve"> </w:t>
      </w:r>
      <w:r w:rsidRPr="00FD4919">
        <w:rPr>
          <w:rFonts w:asciiTheme="majorBidi" w:hAnsiTheme="majorBidi" w:hint="cs"/>
          <w:sz w:val="30"/>
          <w:szCs w:val="30"/>
          <w:cs/>
        </w:rPr>
        <w:t>ณ</w:t>
      </w:r>
      <w:r w:rsidRPr="00FD4919">
        <w:rPr>
          <w:rFonts w:asciiTheme="majorBidi" w:hAnsiTheme="majorBidi"/>
          <w:sz w:val="30"/>
          <w:szCs w:val="30"/>
          <w:cs/>
        </w:rPr>
        <w:t xml:space="preserve"> </w:t>
      </w:r>
      <w:r w:rsidRPr="00FD4919">
        <w:rPr>
          <w:rFonts w:asciiTheme="majorBidi" w:hAnsiTheme="majorBidi" w:hint="cs"/>
          <w:sz w:val="30"/>
          <w:szCs w:val="30"/>
          <w:cs/>
        </w:rPr>
        <w:t>วันที่จำหน่ายซึ่งรับรู้ในกำไรหรือขาดทุน</w:t>
      </w:r>
      <w:r w:rsidRPr="00FD4919">
        <w:rPr>
          <w:rFonts w:asciiTheme="majorBidi" w:hAnsiTheme="majorBidi"/>
          <w:sz w:val="30"/>
          <w:szCs w:val="30"/>
          <w:cs/>
        </w:rPr>
        <w:t xml:space="preserve"> </w:t>
      </w:r>
      <w:r w:rsidRPr="00FD4919">
        <w:rPr>
          <w:rFonts w:asciiTheme="majorBidi" w:hAnsiTheme="majorBidi" w:hint="cs"/>
          <w:sz w:val="30"/>
          <w:szCs w:val="30"/>
          <w:cs/>
        </w:rPr>
        <w:t>ดังนี้</w:t>
      </w:r>
    </w:p>
    <w:p w14:paraId="4C07B75B" w14:textId="77777777" w:rsidR="00A876B3" w:rsidRPr="00515175" w:rsidRDefault="00A876B3" w:rsidP="00516440">
      <w:pPr>
        <w:tabs>
          <w:tab w:val="clear" w:pos="454"/>
        </w:tabs>
        <w:spacing w:line="240" w:lineRule="auto"/>
        <w:ind w:left="540" w:right="-27"/>
        <w:jc w:val="thaiDistribute"/>
        <w:rPr>
          <w:rFonts w:asciiTheme="majorBidi" w:hAnsiTheme="majorBidi"/>
          <w:spacing w:val="-4"/>
          <w:sz w:val="30"/>
          <w:szCs w:val="30"/>
        </w:rPr>
      </w:pPr>
    </w:p>
    <w:tbl>
      <w:tblPr>
        <w:tblStyle w:val="TableGrid"/>
        <w:tblW w:w="95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4"/>
        <w:gridCol w:w="1530"/>
        <w:gridCol w:w="1339"/>
        <w:gridCol w:w="245"/>
        <w:gridCol w:w="1080"/>
        <w:gridCol w:w="236"/>
        <w:gridCol w:w="1339"/>
      </w:tblGrid>
      <w:tr w:rsidR="00205956" w:rsidRPr="005F5485" w14:paraId="03638072" w14:textId="77777777" w:rsidTr="00EF1D22">
        <w:trPr>
          <w:trHeight w:val="20"/>
          <w:tblHeader/>
        </w:trPr>
        <w:tc>
          <w:tcPr>
            <w:tcW w:w="3804" w:type="dxa"/>
            <w:vAlign w:val="bottom"/>
          </w:tcPr>
          <w:p w14:paraId="2C713E13" w14:textId="77777777" w:rsidR="00205956" w:rsidRPr="005F5485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ko-KR"/>
              </w:rPr>
            </w:pPr>
          </w:p>
        </w:tc>
        <w:tc>
          <w:tcPr>
            <w:tcW w:w="5769" w:type="dxa"/>
            <w:gridSpan w:val="6"/>
            <w:vAlign w:val="bottom"/>
            <w:hideMark/>
          </w:tcPr>
          <w:p w14:paraId="0F672783" w14:textId="77777777" w:rsidR="00205956" w:rsidRPr="005F5485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205956" w:rsidRPr="005F5485" w14:paraId="1906FB7A" w14:textId="77777777" w:rsidTr="00EF1D22">
        <w:trPr>
          <w:trHeight w:val="20"/>
          <w:tblHeader/>
        </w:trPr>
        <w:tc>
          <w:tcPr>
            <w:tcW w:w="3804" w:type="dxa"/>
            <w:vAlign w:val="bottom"/>
            <w:hideMark/>
          </w:tcPr>
          <w:p w14:paraId="1B433D34" w14:textId="77777777" w:rsidR="00205956" w:rsidRPr="005F5485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  <w:t>ชื่อบริษัท</w:t>
            </w: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 xml:space="preserve"> </w:t>
            </w:r>
          </w:p>
        </w:tc>
        <w:tc>
          <w:tcPr>
            <w:tcW w:w="1530" w:type="dxa"/>
            <w:vAlign w:val="bottom"/>
            <w:hideMark/>
          </w:tcPr>
          <w:p w14:paraId="7D8FB8AC" w14:textId="77777777" w:rsidR="00205956" w:rsidRPr="005F5485" w:rsidRDefault="00205956" w:rsidP="001208FE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  <w:t>ร้อยละการถือหุ้น</w:t>
            </w:r>
          </w:p>
        </w:tc>
        <w:tc>
          <w:tcPr>
            <w:tcW w:w="1339" w:type="dxa"/>
            <w:vAlign w:val="bottom"/>
            <w:hideMark/>
          </w:tcPr>
          <w:p w14:paraId="0DAC94F3" w14:textId="77777777" w:rsidR="00205956" w:rsidRPr="005F5485" w:rsidRDefault="00205956" w:rsidP="001208FE">
            <w:pPr>
              <w:ind w:left="-113" w:right="-1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245" w:type="dxa"/>
            <w:vAlign w:val="bottom"/>
          </w:tcPr>
          <w:p w14:paraId="30DAE87F" w14:textId="77777777" w:rsidR="00205956" w:rsidRPr="005F5485" w:rsidRDefault="00205956" w:rsidP="001208F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59162F25" w14:textId="77777777" w:rsidR="00205956" w:rsidRPr="005F5485" w:rsidRDefault="00205956" w:rsidP="001208FE">
            <w:pPr>
              <w:ind w:left="-90" w:right="-83" w:hanging="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เงินสดรับ</w:t>
            </w:r>
          </w:p>
        </w:tc>
        <w:tc>
          <w:tcPr>
            <w:tcW w:w="236" w:type="dxa"/>
            <w:vAlign w:val="bottom"/>
          </w:tcPr>
          <w:p w14:paraId="431B8492" w14:textId="77777777" w:rsidR="00205956" w:rsidRPr="005F5485" w:rsidRDefault="00205956" w:rsidP="001208FE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39" w:type="dxa"/>
            <w:vAlign w:val="bottom"/>
            <w:hideMark/>
          </w:tcPr>
          <w:p w14:paraId="11B99E9F" w14:textId="77777777" w:rsidR="00205956" w:rsidRPr="005F5485" w:rsidRDefault="00205956" w:rsidP="001208FE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 (ขาดทุน)</w:t>
            </w:r>
          </w:p>
        </w:tc>
      </w:tr>
      <w:tr w:rsidR="00205956" w:rsidRPr="005F5485" w14:paraId="41EF609C" w14:textId="77777777" w:rsidTr="00EF1D22">
        <w:trPr>
          <w:trHeight w:val="20"/>
          <w:tblHeader/>
        </w:trPr>
        <w:tc>
          <w:tcPr>
            <w:tcW w:w="3804" w:type="dxa"/>
            <w:vAlign w:val="bottom"/>
          </w:tcPr>
          <w:p w14:paraId="3BEA3643" w14:textId="77777777" w:rsidR="00205956" w:rsidRPr="005F5485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</w:p>
        </w:tc>
        <w:tc>
          <w:tcPr>
            <w:tcW w:w="1530" w:type="dxa"/>
            <w:vAlign w:val="bottom"/>
            <w:hideMark/>
          </w:tcPr>
          <w:p w14:paraId="233071FF" w14:textId="77777777" w:rsidR="00205956" w:rsidRPr="005F5485" w:rsidRDefault="00205956" w:rsidP="001208FE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ร้อยละ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4239" w:type="dxa"/>
            <w:gridSpan w:val="5"/>
            <w:vAlign w:val="bottom"/>
            <w:hideMark/>
          </w:tcPr>
          <w:p w14:paraId="14920C52" w14:textId="77777777" w:rsidR="00205956" w:rsidRPr="005F5485" w:rsidRDefault="00205956" w:rsidP="001208FE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ล้านบาท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205956" w:rsidRPr="005F5485" w14:paraId="5AE5C2E5" w14:textId="77777777" w:rsidTr="00EF1D22">
        <w:trPr>
          <w:trHeight w:val="20"/>
        </w:trPr>
        <w:tc>
          <w:tcPr>
            <w:tcW w:w="3804" w:type="dxa"/>
            <w:vAlign w:val="bottom"/>
            <w:hideMark/>
          </w:tcPr>
          <w:p w14:paraId="175A0AB4" w14:textId="77777777" w:rsidR="00205956" w:rsidRPr="005F5485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 xml:space="preserve">บริษัท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บี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แอนด์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ที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เรียลตี้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จำกัด</w:t>
            </w:r>
          </w:p>
        </w:tc>
        <w:tc>
          <w:tcPr>
            <w:tcW w:w="1530" w:type="dxa"/>
            <w:vAlign w:val="bottom"/>
            <w:hideMark/>
          </w:tcPr>
          <w:p w14:paraId="7459608C" w14:textId="77777777" w:rsidR="00205956" w:rsidRPr="005F5485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</w:t>
            </w:r>
            <w:r w:rsidRPr="005F548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97</w:t>
            </w:r>
          </w:p>
        </w:tc>
        <w:tc>
          <w:tcPr>
            <w:tcW w:w="1339" w:type="dxa"/>
            <w:vAlign w:val="bottom"/>
          </w:tcPr>
          <w:p w14:paraId="23D9CDCD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B724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245" w:type="dxa"/>
            <w:vAlign w:val="bottom"/>
          </w:tcPr>
          <w:p w14:paraId="75B8FD86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54E2E588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310</w:t>
            </w:r>
          </w:p>
        </w:tc>
        <w:tc>
          <w:tcPr>
            <w:tcW w:w="236" w:type="dxa"/>
            <w:vAlign w:val="bottom"/>
          </w:tcPr>
          <w:p w14:paraId="1F8C62F5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39" w:type="dxa"/>
            <w:vAlign w:val="bottom"/>
          </w:tcPr>
          <w:p w14:paraId="67BD0E98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71" w:right="-5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109</w:t>
            </w:r>
          </w:p>
        </w:tc>
      </w:tr>
      <w:tr w:rsidR="00205956" w:rsidRPr="005F5485" w14:paraId="698460EA" w14:textId="77777777" w:rsidTr="00EF1D22">
        <w:trPr>
          <w:trHeight w:val="20"/>
        </w:trPr>
        <w:tc>
          <w:tcPr>
            <w:tcW w:w="3804" w:type="dxa"/>
            <w:vAlign w:val="bottom"/>
            <w:hideMark/>
          </w:tcPr>
          <w:p w14:paraId="3B72B7B0" w14:textId="77777777" w:rsidR="00205956" w:rsidRPr="005F5485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 เบทาโกร เรสเทอรองท์ จำกัด</w:t>
            </w:r>
          </w:p>
        </w:tc>
        <w:tc>
          <w:tcPr>
            <w:tcW w:w="1530" w:type="dxa"/>
            <w:vAlign w:val="bottom"/>
            <w:hideMark/>
          </w:tcPr>
          <w:p w14:paraId="3AFDB560" w14:textId="77777777" w:rsidR="00205956" w:rsidRPr="005F5485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</w:t>
            </w:r>
            <w:r w:rsidRPr="005F548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99</w:t>
            </w:r>
          </w:p>
        </w:tc>
        <w:tc>
          <w:tcPr>
            <w:tcW w:w="1339" w:type="dxa"/>
            <w:vAlign w:val="bottom"/>
          </w:tcPr>
          <w:p w14:paraId="322406EE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60</w:t>
            </w:r>
          </w:p>
        </w:tc>
        <w:tc>
          <w:tcPr>
            <w:tcW w:w="245" w:type="dxa"/>
            <w:vAlign w:val="bottom"/>
          </w:tcPr>
          <w:p w14:paraId="2B2AB73F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20C4BD1C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65</w:t>
            </w:r>
          </w:p>
        </w:tc>
        <w:tc>
          <w:tcPr>
            <w:tcW w:w="236" w:type="dxa"/>
            <w:vAlign w:val="bottom"/>
          </w:tcPr>
          <w:p w14:paraId="3697B11E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39" w:type="dxa"/>
            <w:vAlign w:val="bottom"/>
          </w:tcPr>
          <w:p w14:paraId="74728C7C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71" w:right="-5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5</w:t>
            </w:r>
          </w:p>
        </w:tc>
      </w:tr>
      <w:tr w:rsidR="00205956" w:rsidRPr="005F5485" w14:paraId="3517FAAC" w14:textId="77777777" w:rsidTr="00EF1D22">
        <w:trPr>
          <w:trHeight w:val="20"/>
        </w:trPr>
        <w:tc>
          <w:tcPr>
            <w:tcW w:w="3804" w:type="dxa"/>
            <w:vAlign w:val="bottom"/>
          </w:tcPr>
          <w:p w14:paraId="1686D231" w14:textId="77777777" w:rsidR="00205956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20" w:hanging="142"/>
              <w:rPr>
                <w:rFonts w:asciiTheme="majorBidi" w:hAnsi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บริษัท เบทาโกร ดิจิทัล เซอร์วิสเซส จำกัด</w:t>
            </w:r>
          </w:p>
        </w:tc>
        <w:tc>
          <w:tcPr>
            <w:tcW w:w="1530" w:type="dxa"/>
            <w:vAlign w:val="bottom"/>
          </w:tcPr>
          <w:p w14:paraId="4D3A6BD4" w14:textId="77777777" w:rsidR="00205956" w:rsidRPr="005F5485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99.99</w:t>
            </w:r>
          </w:p>
        </w:tc>
        <w:tc>
          <w:tcPr>
            <w:tcW w:w="1339" w:type="dxa"/>
            <w:vAlign w:val="bottom"/>
          </w:tcPr>
          <w:p w14:paraId="55478F89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</w:t>
            </w:r>
          </w:p>
        </w:tc>
        <w:tc>
          <w:tcPr>
            <w:tcW w:w="245" w:type="dxa"/>
            <w:vAlign w:val="bottom"/>
          </w:tcPr>
          <w:p w14:paraId="355A6DB6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692FAB04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</w:t>
            </w:r>
          </w:p>
        </w:tc>
        <w:tc>
          <w:tcPr>
            <w:tcW w:w="236" w:type="dxa"/>
            <w:vAlign w:val="bottom"/>
          </w:tcPr>
          <w:p w14:paraId="64C0B8BA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39" w:type="dxa"/>
            <w:vAlign w:val="bottom"/>
          </w:tcPr>
          <w:p w14:paraId="507BB693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71" w:right="-5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</w:tr>
      <w:tr w:rsidR="00205956" w:rsidRPr="005F5485" w14:paraId="01E9D8C1" w14:textId="77777777" w:rsidTr="00EF1D22">
        <w:trPr>
          <w:trHeight w:val="20"/>
        </w:trPr>
        <w:tc>
          <w:tcPr>
            <w:tcW w:w="3804" w:type="dxa"/>
            <w:vAlign w:val="bottom"/>
          </w:tcPr>
          <w:p w14:paraId="73F86715" w14:textId="77777777" w:rsidR="00205956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20" w:hanging="14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บริษัท </w:t>
            </w:r>
            <w:r w:rsidRPr="00DF6AA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เบทาโกร</w:t>
            </w:r>
            <w:r w:rsidRPr="00DF6AA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DF6AA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เฟิร์สท์</w:t>
            </w:r>
            <w:r w:rsidRPr="00DF6AA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DF6AA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คอลเลคชั่น</w:t>
            </w: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530" w:type="dxa"/>
            <w:vAlign w:val="bottom"/>
          </w:tcPr>
          <w:p w14:paraId="1B977F3A" w14:textId="77777777" w:rsidR="00205956" w:rsidRPr="005F5485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81.82</w:t>
            </w:r>
          </w:p>
        </w:tc>
        <w:tc>
          <w:tcPr>
            <w:tcW w:w="1339" w:type="dxa"/>
            <w:vAlign w:val="bottom"/>
          </w:tcPr>
          <w:p w14:paraId="1DF88B72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</w:t>
            </w:r>
            <w:r w:rsidRPr="005B724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245" w:type="dxa"/>
            <w:vAlign w:val="bottom"/>
          </w:tcPr>
          <w:p w14:paraId="630A50CE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1DCAD81D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236" w:type="dxa"/>
            <w:vAlign w:val="bottom"/>
          </w:tcPr>
          <w:p w14:paraId="09D18BE2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39" w:type="dxa"/>
            <w:vAlign w:val="bottom"/>
          </w:tcPr>
          <w:p w14:paraId="46F00B2F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71" w:right="-5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7</w:t>
            </w:r>
          </w:p>
        </w:tc>
      </w:tr>
      <w:tr w:rsidR="00205956" w:rsidRPr="005F5485" w14:paraId="0DA79453" w14:textId="77777777" w:rsidTr="00EF1D22">
        <w:trPr>
          <w:trHeight w:val="20"/>
        </w:trPr>
        <w:tc>
          <w:tcPr>
            <w:tcW w:w="3804" w:type="dxa"/>
            <w:vAlign w:val="bottom"/>
            <w:hideMark/>
          </w:tcPr>
          <w:p w14:paraId="032D0CF4" w14:textId="77777777" w:rsidR="00205956" w:rsidRPr="005F5485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เบทาโกร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เมอร์เมด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จำกัด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vAlign w:val="bottom"/>
            <w:hideMark/>
          </w:tcPr>
          <w:p w14:paraId="72569FE4" w14:textId="77777777" w:rsidR="00205956" w:rsidRPr="005F5485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7</w:t>
            </w:r>
            <w:r w:rsidRPr="005F548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9.99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040E7F6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5B7247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13</w:t>
            </w:r>
          </w:p>
        </w:tc>
        <w:tc>
          <w:tcPr>
            <w:tcW w:w="245" w:type="dxa"/>
            <w:vAlign w:val="bottom"/>
          </w:tcPr>
          <w:p w14:paraId="550F7732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5CA729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12</w:t>
            </w:r>
          </w:p>
        </w:tc>
        <w:tc>
          <w:tcPr>
            <w:tcW w:w="236" w:type="dxa"/>
            <w:vAlign w:val="bottom"/>
          </w:tcPr>
          <w:p w14:paraId="7685AAA1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00EFE16C" w14:textId="77777777" w:rsidR="00205956" w:rsidRPr="005B7247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71" w:right="-5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(1)</w:t>
            </w:r>
          </w:p>
        </w:tc>
      </w:tr>
      <w:tr w:rsidR="00205956" w:rsidRPr="0042498A" w14:paraId="45DFF0AF" w14:textId="77777777" w:rsidTr="00EF1D22">
        <w:trPr>
          <w:trHeight w:val="20"/>
        </w:trPr>
        <w:tc>
          <w:tcPr>
            <w:tcW w:w="3804" w:type="dxa"/>
            <w:vAlign w:val="bottom"/>
          </w:tcPr>
          <w:p w14:paraId="70F1EE72" w14:textId="77777777" w:rsidR="00205956" w:rsidRPr="0042498A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20" w:hanging="142"/>
              <w:rPr>
                <w:rFonts w:asciiTheme="majorBidi" w:hAnsiTheme="majorBidi"/>
                <w:b/>
                <w:bCs/>
                <w:spacing w:val="-6"/>
                <w:sz w:val="30"/>
                <w:szCs w:val="30"/>
                <w:cs/>
              </w:rPr>
            </w:pPr>
            <w:r w:rsidRPr="0042498A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0C557CE5" w14:textId="77777777" w:rsidR="00205956" w:rsidRPr="0042498A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A52798" w14:textId="562C198A" w:rsidR="00205956" w:rsidRPr="001324CC" w:rsidRDefault="001324CC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271</w:t>
            </w:r>
          </w:p>
        </w:tc>
        <w:tc>
          <w:tcPr>
            <w:tcW w:w="245" w:type="dxa"/>
            <w:vAlign w:val="bottom"/>
          </w:tcPr>
          <w:p w14:paraId="48ECDA38" w14:textId="77777777" w:rsidR="00205956" w:rsidRPr="0042498A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7C74AE" w14:textId="225AED04" w:rsidR="00205956" w:rsidRPr="0042498A" w:rsidRDefault="001324CC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391</w:t>
            </w:r>
          </w:p>
        </w:tc>
        <w:tc>
          <w:tcPr>
            <w:tcW w:w="236" w:type="dxa"/>
            <w:vAlign w:val="bottom"/>
          </w:tcPr>
          <w:p w14:paraId="5E9504FC" w14:textId="77777777" w:rsidR="00205956" w:rsidRPr="0042498A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ED2638" w14:textId="77777777" w:rsidR="00205956" w:rsidRPr="0042498A" w:rsidRDefault="00205956" w:rsidP="00843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left="-71" w:right="-56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120</w:t>
            </w:r>
          </w:p>
        </w:tc>
      </w:tr>
    </w:tbl>
    <w:p w14:paraId="3B214836" w14:textId="77777777" w:rsidR="00205956" w:rsidRPr="0053265B" w:rsidRDefault="00205956" w:rsidP="00205956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5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04"/>
        <w:gridCol w:w="1530"/>
        <w:gridCol w:w="1339"/>
        <w:gridCol w:w="245"/>
        <w:gridCol w:w="1080"/>
        <w:gridCol w:w="236"/>
        <w:gridCol w:w="1339"/>
      </w:tblGrid>
      <w:tr w:rsidR="00205956" w:rsidRPr="005F5485" w14:paraId="55F069A6" w14:textId="77777777" w:rsidTr="00934C60">
        <w:trPr>
          <w:trHeight w:val="20"/>
          <w:tblHeader/>
        </w:trPr>
        <w:tc>
          <w:tcPr>
            <w:tcW w:w="3804" w:type="dxa"/>
            <w:vAlign w:val="bottom"/>
          </w:tcPr>
          <w:p w14:paraId="06DC02E8" w14:textId="77777777" w:rsidR="00205956" w:rsidRPr="005F5485" w:rsidRDefault="00205956" w:rsidP="001208FE">
            <w:pPr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ko-KR"/>
              </w:rPr>
            </w:pPr>
          </w:p>
        </w:tc>
        <w:tc>
          <w:tcPr>
            <w:tcW w:w="5769" w:type="dxa"/>
            <w:gridSpan w:val="6"/>
            <w:vAlign w:val="bottom"/>
            <w:hideMark/>
          </w:tcPr>
          <w:p w14:paraId="4168361A" w14:textId="77777777" w:rsidR="00205956" w:rsidRPr="005F5485" w:rsidRDefault="00205956" w:rsidP="001208FE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GB" w:eastAsia="en-GB"/>
              </w:rPr>
              <w:t>เฉพาะกิจการ</w:t>
            </w:r>
          </w:p>
        </w:tc>
      </w:tr>
      <w:tr w:rsidR="00205956" w:rsidRPr="005F5485" w14:paraId="350E6A42" w14:textId="77777777" w:rsidTr="00934C60">
        <w:trPr>
          <w:trHeight w:val="20"/>
          <w:tblHeader/>
        </w:trPr>
        <w:tc>
          <w:tcPr>
            <w:tcW w:w="3804" w:type="dxa"/>
            <w:vAlign w:val="bottom"/>
            <w:hideMark/>
          </w:tcPr>
          <w:p w14:paraId="0311D5DB" w14:textId="798019AA" w:rsidR="00205956" w:rsidRPr="005F5485" w:rsidRDefault="00205956" w:rsidP="001208FE">
            <w:pPr>
              <w:spacing w:line="240" w:lineRule="auto"/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  <w:t>ชื่อบริษัท</w:t>
            </w:r>
          </w:p>
        </w:tc>
        <w:tc>
          <w:tcPr>
            <w:tcW w:w="1530" w:type="dxa"/>
            <w:vAlign w:val="bottom"/>
            <w:hideMark/>
          </w:tcPr>
          <w:p w14:paraId="5E45F026" w14:textId="77777777" w:rsidR="00205956" w:rsidRPr="005F5485" w:rsidRDefault="00205956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08" w:hanging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  <w:t>ร้อยละการถือหุ้น</w:t>
            </w:r>
          </w:p>
        </w:tc>
        <w:tc>
          <w:tcPr>
            <w:tcW w:w="1339" w:type="dxa"/>
            <w:vAlign w:val="bottom"/>
            <w:hideMark/>
          </w:tcPr>
          <w:p w14:paraId="3C1AC77C" w14:textId="77777777" w:rsidR="00205956" w:rsidRPr="005F5485" w:rsidRDefault="00205956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3" w:right="-11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มูลค่าตามบัญชี</w:t>
            </w:r>
          </w:p>
        </w:tc>
        <w:tc>
          <w:tcPr>
            <w:tcW w:w="245" w:type="dxa"/>
            <w:vAlign w:val="bottom"/>
          </w:tcPr>
          <w:p w14:paraId="6A63BD2E" w14:textId="77777777" w:rsidR="00205956" w:rsidRPr="005F5485" w:rsidRDefault="00205956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bottom"/>
            <w:hideMark/>
          </w:tcPr>
          <w:p w14:paraId="0F5D8573" w14:textId="77777777" w:rsidR="00205956" w:rsidRPr="005F5485" w:rsidRDefault="00205956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08" w:hanging="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เงินสดรับ</w:t>
            </w:r>
          </w:p>
        </w:tc>
        <w:tc>
          <w:tcPr>
            <w:tcW w:w="236" w:type="dxa"/>
            <w:vAlign w:val="bottom"/>
          </w:tcPr>
          <w:p w14:paraId="11D54A4C" w14:textId="77777777" w:rsidR="00205956" w:rsidRPr="005F5485" w:rsidRDefault="00205956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339" w:type="dxa"/>
            <w:vAlign w:val="bottom"/>
            <w:hideMark/>
          </w:tcPr>
          <w:p w14:paraId="3E8FFDF5" w14:textId="0AF28FD8" w:rsidR="00205956" w:rsidRPr="005F5485" w:rsidRDefault="00205956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กำไร</w:t>
            </w:r>
          </w:p>
        </w:tc>
      </w:tr>
      <w:tr w:rsidR="00205956" w:rsidRPr="005F5485" w14:paraId="487CB34A" w14:textId="77777777" w:rsidTr="00934C60">
        <w:trPr>
          <w:trHeight w:val="20"/>
          <w:tblHeader/>
        </w:trPr>
        <w:tc>
          <w:tcPr>
            <w:tcW w:w="3804" w:type="dxa"/>
            <w:vAlign w:val="bottom"/>
          </w:tcPr>
          <w:p w14:paraId="050F400B" w14:textId="77777777" w:rsidR="00205956" w:rsidRPr="005F5485" w:rsidRDefault="00205956" w:rsidP="001208FE">
            <w:pPr>
              <w:ind w:left="142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</w:p>
        </w:tc>
        <w:tc>
          <w:tcPr>
            <w:tcW w:w="1530" w:type="dxa"/>
            <w:vAlign w:val="bottom"/>
            <w:hideMark/>
          </w:tcPr>
          <w:p w14:paraId="3518A636" w14:textId="77777777" w:rsidR="00205956" w:rsidRPr="005F5485" w:rsidRDefault="00205956" w:rsidP="001208FE">
            <w:pPr>
              <w:ind w:right="-108" w:hanging="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ko-KR"/>
              </w:rPr>
            </w:pP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ร้อยละ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  <w:tc>
          <w:tcPr>
            <w:tcW w:w="4239" w:type="dxa"/>
            <w:gridSpan w:val="5"/>
            <w:vAlign w:val="bottom"/>
            <w:hideMark/>
          </w:tcPr>
          <w:p w14:paraId="0DAD32A6" w14:textId="77777777" w:rsidR="00205956" w:rsidRPr="005F5485" w:rsidRDefault="00205956" w:rsidP="001208FE">
            <w:pPr>
              <w:ind w:left="-71" w:right="-8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(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GB" w:eastAsia="en-GB"/>
              </w:rPr>
              <w:t>ล้านบาท</w:t>
            </w:r>
            <w:r w:rsidRPr="005F5485"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 w:eastAsia="en-GB"/>
              </w:rPr>
              <w:t>)</w:t>
            </w:r>
          </w:p>
        </w:tc>
      </w:tr>
      <w:tr w:rsidR="00205956" w:rsidRPr="005B7247" w14:paraId="6CBF766A" w14:textId="77777777" w:rsidTr="00934C60">
        <w:trPr>
          <w:trHeight w:val="20"/>
        </w:trPr>
        <w:tc>
          <w:tcPr>
            <w:tcW w:w="3804" w:type="dxa"/>
            <w:vAlign w:val="bottom"/>
            <w:hideMark/>
          </w:tcPr>
          <w:p w14:paraId="72F7056E" w14:textId="77777777" w:rsidR="00205956" w:rsidRPr="005F5485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 xml:space="preserve">บริษัท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บี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แอนด์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ที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เรียลตี้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จำกัด</w:t>
            </w:r>
          </w:p>
        </w:tc>
        <w:tc>
          <w:tcPr>
            <w:tcW w:w="1530" w:type="dxa"/>
            <w:vAlign w:val="bottom"/>
            <w:hideMark/>
          </w:tcPr>
          <w:p w14:paraId="09984E37" w14:textId="77777777" w:rsidR="00205956" w:rsidRPr="005F5485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</w:t>
            </w:r>
            <w:r w:rsidRPr="005F548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97</w:t>
            </w:r>
          </w:p>
        </w:tc>
        <w:tc>
          <w:tcPr>
            <w:tcW w:w="1339" w:type="dxa"/>
            <w:vAlign w:val="bottom"/>
          </w:tcPr>
          <w:p w14:paraId="32FD5432" w14:textId="77777777" w:rsidR="00205956" w:rsidRPr="00DE2CFD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150</w:t>
            </w:r>
          </w:p>
        </w:tc>
        <w:tc>
          <w:tcPr>
            <w:tcW w:w="245" w:type="dxa"/>
            <w:vAlign w:val="bottom"/>
          </w:tcPr>
          <w:p w14:paraId="3B93CF31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30805A27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310</w:t>
            </w:r>
          </w:p>
        </w:tc>
        <w:tc>
          <w:tcPr>
            <w:tcW w:w="236" w:type="dxa"/>
            <w:vAlign w:val="bottom"/>
          </w:tcPr>
          <w:p w14:paraId="470F4B5B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39" w:type="dxa"/>
            <w:vAlign w:val="bottom"/>
          </w:tcPr>
          <w:p w14:paraId="30CABCF3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1" w:right="7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160</w:t>
            </w:r>
          </w:p>
        </w:tc>
      </w:tr>
      <w:tr w:rsidR="00205956" w:rsidRPr="005B7247" w14:paraId="69F32AEE" w14:textId="77777777" w:rsidTr="00934C60">
        <w:trPr>
          <w:trHeight w:val="20"/>
        </w:trPr>
        <w:tc>
          <w:tcPr>
            <w:tcW w:w="3804" w:type="dxa"/>
            <w:vAlign w:val="bottom"/>
            <w:hideMark/>
          </w:tcPr>
          <w:p w14:paraId="082EACEF" w14:textId="77777777" w:rsidR="00205956" w:rsidRPr="005F5485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 เบทาโกร เรสเทอรองท์ จำกัด</w:t>
            </w:r>
          </w:p>
        </w:tc>
        <w:tc>
          <w:tcPr>
            <w:tcW w:w="1530" w:type="dxa"/>
            <w:vAlign w:val="bottom"/>
            <w:hideMark/>
          </w:tcPr>
          <w:p w14:paraId="01ACFA03" w14:textId="77777777" w:rsidR="00205956" w:rsidRPr="005F5485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99</w:t>
            </w:r>
            <w:r w:rsidRPr="005F548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99</w:t>
            </w:r>
          </w:p>
        </w:tc>
        <w:tc>
          <w:tcPr>
            <w:tcW w:w="1339" w:type="dxa"/>
            <w:vAlign w:val="bottom"/>
          </w:tcPr>
          <w:p w14:paraId="63FFE682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47</w:t>
            </w:r>
          </w:p>
        </w:tc>
        <w:tc>
          <w:tcPr>
            <w:tcW w:w="245" w:type="dxa"/>
            <w:vAlign w:val="bottom"/>
          </w:tcPr>
          <w:p w14:paraId="6B3AE384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4D372B13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65</w:t>
            </w:r>
          </w:p>
        </w:tc>
        <w:tc>
          <w:tcPr>
            <w:tcW w:w="236" w:type="dxa"/>
            <w:vAlign w:val="bottom"/>
          </w:tcPr>
          <w:p w14:paraId="587C55F0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39" w:type="dxa"/>
            <w:vAlign w:val="bottom"/>
          </w:tcPr>
          <w:p w14:paraId="34F9B074" w14:textId="77777777" w:rsidR="00205956" w:rsidRPr="005B7247" w:rsidRDefault="00205956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9"/>
              </w:tabs>
              <w:spacing w:line="240" w:lineRule="auto"/>
              <w:ind w:left="-71" w:right="7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18</w:t>
            </w:r>
          </w:p>
        </w:tc>
      </w:tr>
      <w:tr w:rsidR="00205956" w:rsidRPr="005B7247" w14:paraId="1743A41D" w14:textId="77777777" w:rsidTr="00934C60">
        <w:trPr>
          <w:trHeight w:val="20"/>
        </w:trPr>
        <w:tc>
          <w:tcPr>
            <w:tcW w:w="3804" w:type="dxa"/>
            <w:vAlign w:val="bottom"/>
          </w:tcPr>
          <w:p w14:paraId="30C2CFAB" w14:textId="77777777" w:rsidR="00205956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20" w:hanging="142"/>
              <w:rPr>
                <w:rFonts w:asciiTheme="majorBidi" w:hAnsi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บริษัท เบทาโกร ดิจิทัล เซอร์วิสเซส จำกัด</w:t>
            </w:r>
          </w:p>
        </w:tc>
        <w:tc>
          <w:tcPr>
            <w:tcW w:w="1530" w:type="dxa"/>
            <w:vAlign w:val="bottom"/>
          </w:tcPr>
          <w:p w14:paraId="3CA5997B" w14:textId="77777777" w:rsidR="00205956" w:rsidRPr="005F5485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99.99</w:t>
            </w:r>
          </w:p>
        </w:tc>
        <w:tc>
          <w:tcPr>
            <w:tcW w:w="1339" w:type="dxa"/>
            <w:vAlign w:val="bottom"/>
          </w:tcPr>
          <w:p w14:paraId="37FDCCAA" w14:textId="77777777" w:rsidR="00205956" w:rsidRPr="005B7247" w:rsidRDefault="00205956" w:rsidP="00CA5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5" w:type="dxa"/>
            <w:vAlign w:val="bottom"/>
          </w:tcPr>
          <w:p w14:paraId="1EA16C74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31CA57B0" w14:textId="77777777" w:rsidR="00205956" w:rsidRPr="005B7247" w:rsidRDefault="00205956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</w:t>
            </w:r>
          </w:p>
        </w:tc>
        <w:tc>
          <w:tcPr>
            <w:tcW w:w="236" w:type="dxa"/>
            <w:vAlign w:val="bottom"/>
          </w:tcPr>
          <w:p w14:paraId="3A92C198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39" w:type="dxa"/>
            <w:vAlign w:val="bottom"/>
          </w:tcPr>
          <w:p w14:paraId="2B19C913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1" w:right="7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3</w:t>
            </w:r>
          </w:p>
        </w:tc>
      </w:tr>
      <w:tr w:rsidR="00205956" w:rsidRPr="005B7247" w14:paraId="26A473E3" w14:textId="77777777" w:rsidTr="00934C60">
        <w:trPr>
          <w:trHeight w:val="20"/>
        </w:trPr>
        <w:tc>
          <w:tcPr>
            <w:tcW w:w="3804" w:type="dxa"/>
            <w:vAlign w:val="bottom"/>
          </w:tcPr>
          <w:p w14:paraId="18FBA795" w14:textId="77777777" w:rsidR="00205956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20" w:hanging="142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 xml:space="preserve">บริษัท </w:t>
            </w:r>
            <w:r w:rsidRPr="00DF6AA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เบทาโกร</w:t>
            </w:r>
            <w:r w:rsidRPr="00DF6AA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DF6AA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เฟิร์สท์</w:t>
            </w:r>
            <w:r w:rsidRPr="00DF6AAE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DF6AAE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คอลเลคชั่น</w:t>
            </w: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530" w:type="dxa"/>
            <w:vAlign w:val="bottom"/>
          </w:tcPr>
          <w:p w14:paraId="0958B7B4" w14:textId="77777777" w:rsidR="00205956" w:rsidRPr="005F5485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81.82</w:t>
            </w:r>
          </w:p>
        </w:tc>
        <w:tc>
          <w:tcPr>
            <w:tcW w:w="1339" w:type="dxa"/>
            <w:vAlign w:val="bottom"/>
          </w:tcPr>
          <w:p w14:paraId="2B8C2D30" w14:textId="77777777" w:rsidR="00205956" w:rsidRPr="005B7247" w:rsidRDefault="00205956" w:rsidP="00CA5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5" w:type="dxa"/>
            <w:vAlign w:val="bottom"/>
          </w:tcPr>
          <w:p w14:paraId="3BAE5824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2A781E6B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</w:t>
            </w:r>
          </w:p>
        </w:tc>
        <w:tc>
          <w:tcPr>
            <w:tcW w:w="236" w:type="dxa"/>
            <w:vAlign w:val="bottom"/>
          </w:tcPr>
          <w:p w14:paraId="5D33B155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39" w:type="dxa"/>
            <w:vAlign w:val="bottom"/>
          </w:tcPr>
          <w:p w14:paraId="2326E824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1" w:right="7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</w:t>
            </w:r>
          </w:p>
        </w:tc>
      </w:tr>
      <w:tr w:rsidR="00205956" w:rsidRPr="005B7247" w14:paraId="4B22A1F2" w14:textId="77777777" w:rsidTr="00934C60">
        <w:trPr>
          <w:trHeight w:val="20"/>
        </w:trPr>
        <w:tc>
          <w:tcPr>
            <w:tcW w:w="3804" w:type="dxa"/>
            <w:vAlign w:val="bottom"/>
            <w:hideMark/>
          </w:tcPr>
          <w:p w14:paraId="0DFE97E5" w14:textId="77777777" w:rsidR="00205956" w:rsidRPr="005F5485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20" w:hanging="14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เบทาโกร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เมอร์เมด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จำกัด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530" w:type="dxa"/>
            <w:vAlign w:val="bottom"/>
            <w:hideMark/>
          </w:tcPr>
          <w:p w14:paraId="7B15EA27" w14:textId="77777777" w:rsidR="00205956" w:rsidRPr="005F5485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7</w:t>
            </w:r>
            <w:r w:rsidRPr="005F5485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9.99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12C4E2B1" w14:textId="77777777" w:rsidR="00205956" w:rsidRPr="005B7247" w:rsidRDefault="00205956" w:rsidP="00CA53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-</w:t>
            </w:r>
          </w:p>
        </w:tc>
        <w:tc>
          <w:tcPr>
            <w:tcW w:w="245" w:type="dxa"/>
            <w:vAlign w:val="bottom"/>
          </w:tcPr>
          <w:p w14:paraId="263951FB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0ACE13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right="-126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12</w:t>
            </w:r>
          </w:p>
        </w:tc>
        <w:tc>
          <w:tcPr>
            <w:tcW w:w="236" w:type="dxa"/>
            <w:vAlign w:val="bottom"/>
          </w:tcPr>
          <w:p w14:paraId="399051BF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09CD19F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1" w:right="7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12</w:t>
            </w:r>
          </w:p>
        </w:tc>
      </w:tr>
      <w:tr w:rsidR="00205956" w:rsidRPr="005B7247" w14:paraId="6DC2380A" w14:textId="77777777" w:rsidTr="00934C60">
        <w:trPr>
          <w:trHeight w:val="20"/>
        </w:trPr>
        <w:tc>
          <w:tcPr>
            <w:tcW w:w="3804" w:type="dxa"/>
            <w:vAlign w:val="bottom"/>
          </w:tcPr>
          <w:p w14:paraId="0AAB8B06" w14:textId="77777777" w:rsidR="00205956" w:rsidRPr="005F5485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120" w:hanging="142"/>
              <w:rPr>
                <w:rFonts w:asciiTheme="majorBidi" w:hAnsiTheme="majorBidi"/>
                <w:spacing w:val="-6"/>
                <w:sz w:val="30"/>
                <w:szCs w:val="30"/>
                <w:cs/>
              </w:rPr>
            </w:pPr>
            <w:r w:rsidRPr="0042498A">
              <w:rPr>
                <w:rFonts w:asciiTheme="majorBidi" w:hAnsiTheme="majorBidi" w:hint="cs"/>
                <w:b/>
                <w:bCs/>
                <w:spacing w:val="-6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72010AF1" w14:textId="77777777" w:rsidR="00205956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4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DAE5F" w14:textId="668AF59E" w:rsidR="00205956" w:rsidRPr="001324CC" w:rsidRDefault="001324CC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1324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197</w:t>
            </w:r>
          </w:p>
        </w:tc>
        <w:tc>
          <w:tcPr>
            <w:tcW w:w="245" w:type="dxa"/>
            <w:vAlign w:val="bottom"/>
          </w:tcPr>
          <w:p w14:paraId="00E73EDE" w14:textId="77777777" w:rsidR="00205956" w:rsidRPr="001324CC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6381A5" w14:textId="0E78417D" w:rsidR="00205956" w:rsidRPr="001324CC" w:rsidRDefault="001324CC" w:rsidP="001324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1324C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391</w:t>
            </w:r>
          </w:p>
        </w:tc>
        <w:tc>
          <w:tcPr>
            <w:tcW w:w="236" w:type="dxa"/>
            <w:vAlign w:val="bottom"/>
          </w:tcPr>
          <w:p w14:paraId="7E717D37" w14:textId="77777777" w:rsidR="00205956" w:rsidRPr="005B7247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44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DB052" w14:textId="77777777" w:rsidR="00205956" w:rsidRDefault="00205956" w:rsidP="002C7E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240" w:lineRule="auto"/>
              <w:ind w:left="-71" w:right="72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  <w:t>194</w:t>
            </w:r>
          </w:p>
        </w:tc>
      </w:tr>
    </w:tbl>
    <w:p w14:paraId="50265B4D" w14:textId="77777777" w:rsidR="00A876B3" w:rsidRDefault="00A876B3" w:rsidP="00516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86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6F7FDA25" w14:textId="1E569492" w:rsidR="00205956" w:rsidRPr="00FD4919" w:rsidRDefault="00205956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FD4919">
        <w:rPr>
          <w:rFonts w:asciiTheme="majorBidi" w:hAnsiTheme="majorBidi" w:hint="cs"/>
          <w:spacing w:val="-6"/>
          <w:sz w:val="30"/>
          <w:szCs w:val="30"/>
          <w:cs/>
        </w:rPr>
        <w:t>ใ</w:t>
      </w:r>
      <w:r w:rsidRPr="00FD4919">
        <w:rPr>
          <w:rFonts w:asciiTheme="majorBidi" w:hAnsiTheme="majorBidi" w:cstheme="majorBidi"/>
          <w:spacing w:val="-6"/>
          <w:sz w:val="30"/>
          <w:szCs w:val="30"/>
          <w:cs/>
        </w:rPr>
        <w:t xml:space="preserve">นเดือนกรกฎาคม </w:t>
      </w:r>
      <w:r w:rsidRPr="00FD4919">
        <w:rPr>
          <w:rFonts w:asciiTheme="majorBidi" w:hAnsiTheme="majorBidi" w:cstheme="majorBidi"/>
          <w:spacing w:val="-6"/>
          <w:sz w:val="30"/>
          <w:szCs w:val="30"/>
        </w:rPr>
        <w:t>2565</w:t>
      </w:r>
      <w:r w:rsidRPr="00FD4919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บริษัท บีทีจี แอลวี จำกัด ซึ่งเป็นบริษัท</w:t>
      </w:r>
      <w:r w:rsidRPr="00087A91">
        <w:rPr>
          <w:rFonts w:asciiTheme="majorBidi" w:hAnsiTheme="majorBidi"/>
          <w:sz w:val="30"/>
          <w:szCs w:val="30"/>
          <w:cs/>
        </w:rPr>
        <w:t>ย่อย</w:t>
      </w:r>
      <w:r w:rsidRPr="00FD4919">
        <w:rPr>
          <w:rFonts w:asciiTheme="majorBidi" w:hAnsiTheme="majorBidi" w:cstheme="majorBidi"/>
          <w:spacing w:val="-6"/>
          <w:sz w:val="30"/>
          <w:szCs w:val="30"/>
          <w:cs/>
        </w:rPr>
        <w:t>ได้จดทะเบียนบริษัท เบทาโกร (ลาว) อาหารสัตว์ จำกัด</w:t>
      </w:r>
      <w:r w:rsidR="006771C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Pr="00FD4919">
        <w:rPr>
          <w:rFonts w:asciiTheme="majorBidi" w:hAnsiTheme="majorBidi" w:cstheme="majorBidi"/>
          <w:spacing w:val="-4"/>
          <w:sz w:val="30"/>
          <w:szCs w:val="30"/>
          <w:cs/>
        </w:rPr>
        <w:t xml:space="preserve">(โดยมีสัดส่วนการถือหุ้นร้อยละ </w:t>
      </w:r>
      <w:r w:rsidRPr="00FD4919">
        <w:rPr>
          <w:rFonts w:asciiTheme="majorBidi" w:hAnsiTheme="majorBidi" w:cstheme="majorBidi"/>
          <w:spacing w:val="-4"/>
          <w:sz w:val="30"/>
          <w:szCs w:val="30"/>
        </w:rPr>
        <w:t>100</w:t>
      </w:r>
      <w:r w:rsidRPr="00FD4919">
        <w:rPr>
          <w:rFonts w:asciiTheme="majorBidi" w:hAnsiTheme="majorBidi" w:cstheme="majorBidi"/>
          <w:spacing w:val="-4"/>
          <w:sz w:val="30"/>
          <w:szCs w:val="30"/>
          <w:cs/>
        </w:rPr>
        <w:t xml:space="preserve">) จำนวน </w:t>
      </w:r>
      <w:r w:rsidRPr="00FD4919">
        <w:rPr>
          <w:rFonts w:asciiTheme="majorBidi" w:hAnsiTheme="majorBidi" w:cstheme="majorBidi"/>
          <w:spacing w:val="-4"/>
          <w:sz w:val="30"/>
          <w:szCs w:val="30"/>
        </w:rPr>
        <w:t xml:space="preserve">75,000 </w:t>
      </w:r>
      <w:r w:rsidRPr="00FD4919">
        <w:rPr>
          <w:rFonts w:asciiTheme="majorBidi" w:hAnsiTheme="majorBidi" w:cstheme="majorBidi"/>
          <w:spacing w:val="-4"/>
          <w:sz w:val="30"/>
          <w:szCs w:val="30"/>
          <w:cs/>
        </w:rPr>
        <w:t>ล้านกีบ หรือ</w:t>
      </w:r>
      <w:r w:rsidRPr="00087A91">
        <w:rPr>
          <w:rFonts w:asciiTheme="majorBidi" w:hAnsiTheme="majorBidi"/>
          <w:sz w:val="30"/>
          <w:szCs w:val="30"/>
          <w:cs/>
        </w:rPr>
        <w:t>เทียบเท่าประมาณ</w:t>
      </w:r>
      <w:r w:rsidRPr="00FD4919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FD4919">
        <w:rPr>
          <w:rFonts w:asciiTheme="majorBidi" w:hAnsiTheme="majorBidi" w:cstheme="majorBidi"/>
          <w:spacing w:val="-4"/>
          <w:sz w:val="30"/>
          <w:szCs w:val="30"/>
        </w:rPr>
        <w:t>172.80</w:t>
      </w:r>
      <w:r w:rsidRPr="00FD4919">
        <w:rPr>
          <w:rFonts w:asciiTheme="majorBidi" w:hAnsiTheme="majorBidi" w:cstheme="majorBidi"/>
          <w:spacing w:val="-4"/>
          <w:sz w:val="30"/>
          <w:szCs w:val="30"/>
          <w:cs/>
        </w:rPr>
        <w:t xml:space="preserve"> ล้านบาท</w:t>
      </w:r>
    </w:p>
    <w:p w14:paraId="16E0A84B" w14:textId="77777777" w:rsidR="00205956" w:rsidRPr="00FD4919" w:rsidRDefault="00205956" w:rsidP="0030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86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3A4F99F" w14:textId="4D5B56F0" w:rsidR="00205956" w:rsidRPr="00087A91" w:rsidRDefault="00205956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  <w:cs/>
        </w:rPr>
      </w:pPr>
      <w:r w:rsidRPr="00087A91">
        <w:rPr>
          <w:rFonts w:asciiTheme="majorBidi" w:hAnsiTheme="majorBidi"/>
          <w:sz w:val="30"/>
          <w:szCs w:val="30"/>
          <w:cs/>
        </w:rPr>
        <w:t>ในเดือนสิงหาคม</w:t>
      </w:r>
      <w:r w:rsidRPr="00087A91">
        <w:rPr>
          <w:rFonts w:asciiTheme="majorBidi" w:hAnsiTheme="majorBidi"/>
          <w:sz w:val="30"/>
          <w:szCs w:val="30"/>
        </w:rPr>
        <w:t xml:space="preserve"> 2565 </w:t>
      </w:r>
      <w:r w:rsidRPr="00087A91">
        <w:rPr>
          <w:rFonts w:asciiTheme="majorBidi" w:hAnsiTheme="majorBidi"/>
          <w:sz w:val="30"/>
          <w:szCs w:val="30"/>
          <w:cs/>
        </w:rPr>
        <w:t xml:space="preserve">บริษัทได้ซื้อหุ้นสามัญเพิ่มเติมของบริษัท บี. ฟู้ดส์ โปรดักส์ อินเตอร์เนชั่นแนล จำกัด ซึ่งเป็นบริษัทย่อย จำนวน </w:t>
      </w:r>
      <w:r w:rsidRPr="00087A91">
        <w:rPr>
          <w:rFonts w:asciiTheme="majorBidi" w:hAnsiTheme="majorBidi"/>
          <w:sz w:val="30"/>
          <w:szCs w:val="30"/>
        </w:rPr>
        <w:t xml:space="preserve">750,000 </w:t>
      </w:r>
      <w:r w:rsidRPr="00087A91">
        <w:rPr>
          <w:rFonts w:asciiTheme="majorBidi" w:hAnsiTheme="majorBidi"/>
          <w:sz w:val="30"/>
          <w:szCs w:val="30"/>
          <w:cs/>
        </w:rPr>
        <w:t>หุ้น</w:t>
      </w:r>
      <w:r w:rsidRPr="00087A91">
        <w:rPr>
          <w:rFonts w:asciiTheme="majorBidi" w:hAnsiTheme="majorBidi"/>
          <w:sz w:val="30"/>
          <w:szCs w:val="30"/>
        </w:rPr>
        <w:t xml:space="preserve"> </w:t>
      </w:r>
      <w:r w:rsidRPr="00087A91">
        <w:rPr>
          <w:rFonts w:asciiTheme="majorBidi" w:hAnsiTheme="majorBidi"/>
          <w:sz w:val="30"/>
          <w:szCs w:val="30"/>
          <w:cs/>
        </w:rPr>
        <w:t xml:space="preserve">เป็นจำนวนเงิน </w:t>
      </w:r>
      <w:r w:rsidRPr="00087A91">
        <w:rPr>
          <w:rFonts w:asciiTheme="majorBidi" w:hAnsiTheme="majorBidi"/>
          <w:sz w:val="30"/>
          <w:szCs w:val="30"/>
        </w:rPr>
        <w:t xml:space="preserve">648.75 </w:t>
      </w:r>
      <w:r w:rsidRPr="00087A91">
        <w:rPr>
          <w:rFonts w:asciiTheme="majorBidi" w:hAnsiTheme="majorBidi"/>
          <w:sz w:val="30"/>
          <w:szCs w:val="30"/>
          <w:cs/>
        </w:rPr>
        <w:t>ล้านบาท ทำให้สัดส่วนความเป็นเจ้าของเพิ่มขึ้นจาก</w:t>
      </w:r>
      <w:r w:rsidR="00E52C25">
        <w:rPr>
          <w:rFonts w:asciiTheme="majorBidi" w:hAnsiTheme="majorBidi"/>
          <w:sz w:val="30"/>
          <w:szCs w:val="30"/>
          <w:cs/>
        </w:rPr>
        <w:br/>
      </w:r>
      <w:r w:rsidRPr="00087A91">
        <w:rPr>
          <w:rFonts w:asciiTheme="majorBidi" w:hAnsiTheme="majorBidi"/>
          <w:sz w:val="30"/>
          <w:szCs w:val="30"/>
          <w:cs/>
        </w:rPr>
        <w:t xml:space="preserve">ร้อยละ </w:t>
      </w:r>
      <w:r w:rsidRPr="00087A91">
        <w:rPr>
          <w:rFonts w:asciiTheme="majorBidi" w:hAnsiTheme="majorBidi"/>
          <w:sz w:val="30"/>
          <w:szCs w:val="30"/>
        </w:rPr>
        <w:t xml:space="preserve">75 </w:t>
      </w:r>
      <w:r w:rsidRPr="00087A91">
        <w:rPr>
          <w:rFonts w:asciiTheme="majorBidi" w:hAnsiTheme="majorBidi"/>
          <w:sz w:val="30"/>
          <w:szCs w:val="30"/>
          <w:cs/>
        </w:rPr>
        <w:t>เป็นร้อยละ</w:t>
      </w:r>
      <w:r w:rsidRPr="00087A91">
        <w:rPr>
          <w:rFonts w:asciiTheme="majorBidi" w:hAnsiTheme="majorBidi"/>
          <w:sz w:val="30"/>
          <w:szCs w:val="30"/>
        </w:rPr>
        <w:t>100</w:t>
      </w:r>
      <w:r w:rsidRPr="00087A91">
        <w:rPr>
          <w:rFonts w:asciiTheme="majorBidi" w:hAnsiTheme="majorBidi"/>
          <w:sz w:val="30"/>
          <w:szCs w:val="30"/>
          <w:cs/>
        </w:rPr>
        <w:t xml:space="preserve"> กลุ่มบริษัทรับรู้ส่วนต่างจากการเปลี่ยนแปลงสัดส่วนการถือหุ้นในบริษัทย่อยในงบแสดงฐานะการเงินรวม จำนวน</w:t>
      </w:r>
      <w:r w:rsidR="00E52C25">
        <w:rPr>
          <w:rFonts w:asciiTheme="majorBidi" w:hAnsiTheme="majorBidi" w:hint="cs"/>
          <w:sz w:val="30"/>
          <w:szCs w:val="30"/>
          <w:cs/>
        </w:rPr>
        <w:t xml:space="preserve"> </w:t>
      </w:r>
      <w:r w:rsidRPr="00087A91">
        <w:rPr>
          <w:rFonts w:asciiTheme="majorBidi" w:hAnsiTheme="majorBidi"/>
          <w:sz w:val="30"/>
          <w:szCs w:val="30"/>
        </w:rPr>
        <w:t>89</w:t>
      </w:r>
      <w:r w:rsidR="00E52C25">
        <w:rPr>
          <w:rFonts w:asciiTheme="majorBidi" w:hAnsiTheme="majorBidi"/>
          <w:sz w:val="30"/>
          <w:szCs w:val="30"/>
        </w:rPr>
        <w:t>4</w:t>
      </w:r>
      <w:r w:rsidRPr="00087A91">
        <w:rPr>
          <w:rFonts w:asciiTheme="majorBidi" w:hAnsiTheme="majorBidi"/>
          <w:sz w:val="30"/>
          <w:szCs w:val="30"/>
        </w:rPr>
        <w:t>.</w:t>
      </w:r>
      <w:r w:rsidR="00E52C25">
        <w:rPr>
          <w:rFonts w:asciiTheme="majorBidi" w:hAnsiTheme="majorBidi"/>
          <w:sz w:val="30"/>
          <w:szCs w:val="30"/>
        </w:rPr>
        <w:t>56</w:t>
      </w:r>
      <w:r w:rsidRPr="00087A91">
        <w:rPr>
          <w:rFonts w:asciiTheme="majorBidi" w:hAnsiTheme="majorBidi"/>
          <w:sz w:val="30"/>
          <w:szCs w:val="30"/>
        </w:rPr>
        <w:t xml:space="preserve"> </w:t>
      </w:r>
      <w:r w:rsidRPr="00087A91">
        <w:rPr>
          <w:rFonts w:asciiTheme="majorBidi" w:hAnsiTheme="majorBidi"/>
          <w:sz w:val="30"/>
          <w:szCs w:val="30"/>
          <w:cs/>
        </w:rPr>
        <w:t>ล้านบาท</w:t>
      </w:r>
    </w:p>
    <w:p w14:paraId="2B092154" w14:textId="77777777" w:rsidR="00205956" w:rsidRPr="0053265B" w:rsidRDefault="00205956" w:rsidP="00305A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86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185061D2" w14:textId="77777777" w:rsidR="00205956" w:rsidRPr="00087A91" w:rsidRDefault="00205956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  <w:cs/>
        </w:rPr>
      </w:pPr>
      <w:r w:rsidRPr="00087A91">
        <w:rPr>
          <w:rFonts w:asciiTheme="majorBidi" w:hAnsiTheme="majorBidi"/>
          <w:sz w:val="30"/>
          <w:szCs w:val="30"/>
          <w:cs/>
        </w:rPr>
        <w:lastRenderedPageBreak/>
        <w:t xml:space="preserve">ในเดือนสิงหาคม </w:t>
      </w:r>
      <w:r w:rsidRPr="00087A91">
        <w:rPr>
          <w:rFonts w:asciiTheme="majorBidi" w:hAnsiTheme="majorBidi"/>
          <w:sz w:val="30"/>
          <w:szCs w:val="30"/>
        </w:rPr>
        <w:t xml:space="preserve">2565 </w:t>
      </w:r>
      <w:r w:rsidRPr="00087A91">
        <w:rPr>
          <w:rFonts w:asciiTheme="majorBidi" w:hAnsiTheme="majorBidi"/>
          <w:sz w:val="30"/>
          <w:szCs w:val="30"/>
          <w:cs/>
        </w:rPr>
        <w:t xml:space="preserve">บริษัทได้เพิ่มทุนจดทะเบียนของบริษัท เบทาโกร </w:t>
      </w:r>
      <w:r w:rsidRPr="00087A91">
        <w:rPr>
          <w:rFonts w:asciiTheme="majorBidi" w:hAnsiTheme="majorBidi"/>
          <w:sz w:val="30"/>
          <w:szCs w:val="30"/>
        </w:rPr>
        <w:t>(</w:t>
      </w:r>
      <w:r w:rsidRPr="00087A91">
        <w:rPr>
          <w:rFonts w:asciiTheme="majorBidi" w:hAnsiTheme="majorBidi"/>
          <w:sz w:val="30"/>
          <w:szCs w:val="30"/>
          <w:cs/>
        </w:rPr>
        <w:t xml:space="preserve">กัมพูชา) จำกัด </w:t>
      </w:r>
      <w:r w:rsidRPr="00087A91">
        <w:rPr>
          <w:rFonts w:asciiTheme="majorBidi" w:hAnsiTheme="majorBidi"/>
          <w:sz w:val="30"/>
          <w:szCs w:val="30"/>
        </w:rPr>
        <w:t>(</w:t>
      </w:r>
      <w:r w:rsidRPr="00087A91">
        <w:rPr>
          <w:rFonts w:asciiTheme="majorBidi" w:hAnsiTheme="majorBidi"/>
          <w:sz w:val="30"/>
          <w:szCs w:val="30"/>
          <w:cs/>
        </w:rPr>
        <w:t>ซึ่งเป็นบริษัทย่อยที่บริษัทถือหุ้นทั้งหมด</w:t>
      </w:r>
      <w:r w:rsidRPr="00087A91">
        <w:rPr>
          <w:rFonts w:asciiTheme="majorBidi" w:hAnsiTheme="majorBidi"/>
          <w:sz w:val="30"/>
          <w:szCs w:val="30"/>
        </w:rPr>
        <w:t xml:space="preserve">) </w:t>
      </w:r>
      <w:r w:rsidRPr="00087A91">
        <w:rPr>
          <w:rFonts w:asciiTheme="majorBidi" w:hAnsiTheme="majorBidi"/>
          <w:sz w:val="30"/>
          <w:szCs w:val="30"/>
          <w:cs/>
        </w:rPr>
        <w:t>จำนวน</w:t>
      </w:r>
      <w:r w:rsidRPr="00087A91">
        <w:rPr>
          <w:rFonts w:asciiTheme="majorBidi" w:hAnsiTheme="majorBidi"/>
          <w:sz w:val="30"/>
          <w:szCs w:val="30"/>
        </w:rPr>
        <w:t xml:space="preserve"> 14 </w:t>
      </w:r>
      <w:r w:rsidRPr="00087A91">
        <w:rPr>
          <w:rFonts w:asciiTheme="majorBidi" w:hAnsiTheme="majorBidi"/>
          <w:sz w:val="30"/>
          <w:szCs w:val="30"/>
          <w:cs/>
        </w:rPr>
        <w:t>ล้านเหรียญสหรัฐ</w:t>
      </w:r>
      <w:r w:rsidRPr="00087A91">
        <w:rPr>
          <w:rFonts w:asciiTheme="majorBidi" w:hAnsiTheme="majorBidi"/>
          <w:sz w:val="30"/>
          <w:szCs w:val="30"/>
        </w:rPr>
        <w:t xml:space="preserve"> </w:t>
      </w:r>
      <w:r w:rsidRPr="00087A91">
        <w:rPr>
          <w:rFonts w:asciiTheme="majorBidi" w:hAnsiTheme="majorBidi"/>
          <w:sz w:val="30"/>
          <w:szCs w:val="30"/>
          <w:cs/>
        </w:rPr>
        <w:t xml:space="preserve">หรือเทียบเท่าประมาณ </w:t>
      </w:r>
      <w:r w:rsidRPr="00087A91">
        <w:rPr>
          <w:rFonts w:asciiTheme="majorBidi" w:hAnsiTheme="majorBidi"/>
          <w:sz w:val="30"/>
          <w:szCs w:val="30"/>
        </w:rPr>
        <w:t xml:space="preserve">502.40 </w:t>
      </w:r>
      <w:r w:rsidRPr="00087A91">
        <w:rPr>
          <w:rFonts w:asciiTheme="majorBidi" w:hAnsiTheme="majorBidi"/>
          <w:sz w:val="30"/>
          <w:szCs w:val="30"/>
          <w:cs/>
        </w:rPr>
        <w:t>ล้านบาท</w:t>
      </w:r>
    </w:p>
    <w:p w14:paraId="5EC561A5" w14:textId="77777777" w:rsidR="00205956" w:rsidRPr="00087A91" w:rsidRDefault="00205956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</w:p>
    <w:p w14:paraId="553FE529" w14:textId="4684BA6F" w:rsidR="00205956" w:rsidRPr="00087A91" w:rsidRDefault="00205956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  <w:r w:rsidRPr="00087A91">
        <w:rPr>
          <w:rFonts w:asciiTheme="majorBidi" w:hAnsiTheme="majorBidi"/>
          <w:sz w:val="30"/>
          <w:szCs w:val="30"/>
          <w:cs/>
        </w:rPr>
        <w:t xml:space="preserve">ในเดือนสิงหาคม </w:t>
      </w:r>
      <w:r w:rsidRPr="00087A91">
        <w:rPr>
          <w:rFonts w:asciiTheme="majorBidi" w:hAnsiTheme="majorBidi"/>
          <w:sz w:val="30"/>
          <w:szCs w:val="30"/>
        </w:rPr>
        <w:t xml:space="preserve">2565 </w:t>
      </w:r>
      <w:r w:rsidRPr="00087A91">
        <w:rPr>
          <w:rFonts w:asciiTheme="majorBidi" w:hAnsiTheme="majorBidi"/>
          <w:sz w:val="30"/>
          <w:szCs w:val="30"/>
          <w:cs/>
        </w:rPr>
        <w:t xml:space="preserve">บริษัทได้ลงทุนใหม่ในหุ้นสามัญของบริษัท เบทาโกร เวนเจอร์ส จำกัด </w:t>
      </w:r>
      <w:r w:rsidRPr="00087A91">
        <w:rPr>
          <w:rFonts w:asciiTheme="majorBidi" w:hAnsiTheme="majorBidi"/>
          <w:sz w:val="30"/>
          <w:szCs w:val="30"/>
        </w:rPr>
        <w:t>(</w:t>
      </w:r>
      <w:r w:rsidRPr="00087A91">
        <w:rPr>
          <w:rFonts w:asciiTheme="majorBidi" w:hAnsiTheme="majorBidi"/>
          <w:sz w:val="30"/>
          <w:szCs w:val="30"/>
          <w:cs/>
        </w:rPr>
        <w:t xml:space="preserve">บริษัทย่อย) โดยมีทุนจดทะเบียนจำนวน </w:t>
      </w:r>
      <w:r w:rsidRPr="00087A91">
        <w:rPr>
          <w:rFonts w:asciiTheme="majorBidi" w:hAnsiTheme="majorBidi"/>
          <w:sz w:val="30"/>
          <w:szCs w:val="30"/>
        </w:rPr>
        <w:t xml:space="preserve">100 </w:t>
      </w:r>
      <w:r w:rsidRPr="00087A91">
        <w:rPr>
          <w:rFonts w:asciiTheme="majorBidi" w:hAnsiTheme="majorBidi"/>
          <w:sz w:val="30"/>
          <w:szCs w:val="30"/>
          <w:cs/>
        </w:rPr>
        <w:t xml:space="preserve">ล้านบาท ในการนี้บริษัทย่อยได้เรียกชำระค่าหุ้นเริ่มแรกร้อยละ </w:t>
      </w:r>
      <w:r w:rsidRPr="00087A91">
        <w:rPr>
          <w:rFonts w:asciiTheme="majorBidi" w:hAnsiTheme="majorBidi"/>
          <w:sz w:val="30"/>
          <w:szCs w:val="30"/>
        </w:rPr>
        <w:t xml:space="preserve">30 </w:t>
      </w:r>
      <w:r w:rsidRPr="00087A91">
        <w:rPr>
          <w:rFonts w:asciiTheme="majorBidi" w:hAnsiTheme="majorBidi"/>
          <w:sz w:val="30"/>
          <w:szCs w:val="30"/>
          <w:cs/>
        </w:rPr>
        <w:t xml:space="preserve">ทำให้บริษัทได้จ่ายชำระค่าหุ้นเป็นจำนวน </w:t>
      </w:r>
      <w:r w:rsidRPr="00087A91">
        <w:rPr>
          <w:rFonts w:asciiTheme="majorBidi" w:hAnsiTheme="majorBidi"/>
          <w:sz w:val="30"/>
          <w:szCs w:val="30"/>
        </w:rPr>
        <w:t xml:space="preserve">30 </w:t>
      </w:r>
      <w:r w:rsidRPr="00087A91">
        <w:rPr>
          <w:rFonts w:asciiTheme="majorBidi" w:hAnsiTheme="majorBidi"/>
          <w:sz w:val="30"/>
          <w:szCs w:val="30"/>
          <w:cs/>
        </w:rPr>
        <w:t xml:space="preserve">ล้านบาท ทำให้บริษัทมีสัดส่วนการถือหุ้นร้อยละ </w:t>
      </w:r>
      <w:r w:rsidRPr="00087A91">
        <w:rPr>
          <w:rFonts w:asciiTheme="majorBidi" w:hAnsiTheme="majorBidi"/>
          <w:sz w:val="30"/>
          <w:szCs w:val="30"/>
        </w:rPr>
        <w:t>100</w:t>
      </w:r>
    </w:p>
    <w:p w14:paraId="4BA74980" w14:textId="6BBB9607" w:rsidR="00F230E3" w:rsidRPr="00087A91" w:rsidRDefault="00F230E3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</w:p>
    <w:p w14:paraId="4F01D97A" w14:textId="6CF1089E" w:rsidR="00F230E3" w:rsidRPr="00087A91" w:rsidRDefault="00F230E3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  <w:cs/>
        </w:rPr>
      </w:pPr>
      <w:r w:rsidRPr="00087A91">
        <w:rPr>
          <w:rFonts w:asciiTheme="majorBidi" w:hAnsiTheme="majorBidi" w:hint="cs"/>
          <w:sz w:val="30"/>
          <w:szCs w:val="30"/>
          <w:cs/>
        </w:rPr>
        <w:t xml:space="preserve">ในเดือนตุลาคม </w:t>
      </w:r>
      <w:r w:rsidRPr="00087A91">
        <w:rPr>
          <w:rFonts w:asciiTheme="majorBidi" w:hAnsiTheme="majorBidi"/>
          <w:sz w:val="30"/>
          <w:szCs w:val="30"/>
        </w:rPr>
        <w:t>2565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บริษัทได้เพิ่มทุนจดทะเบียนของบริษัท เบทาโกร ศูนย์บริหารเงิน จำกัด </w:t>
      </w:r>
      <w:r w:rsidRPr="00087A91">
        <w:rPr>
          <w:rFonts w:asciiTheme="majorBidi" w:hAnsiTheme="majorBidi"/>
          <w:sz w:val="30"/>
          <w:szCs w:val="30"/>
        </w:rPr>
        <w:t>(</w:t>
      </w:r>
      <w:r w:rsidRPr="00087A91">
        <w:rPr>
          <w:rFonts w:asciiTheme="majorBidi" w:hAnsiTheme="majorBidi"/>
          <w:sz w:val="30"/>
          <w:szCs w:val="30"/>
          <w:cs/>
        </w:rPr>
        <w:t>ซึ่งเป็นบริษัทย่อย</w:t>
      </w:r>
      <w:r w:rsidR="004A12F0" w:rsidRPr="00087A91">
        <w:rPr>
          <w:rFonts w:asciiTheme="majorBidi" w:hAnsiTheme="majorBidi"/>
          <w:sz w:val="30"/>
          <w:szCs w:val="30"/>
          <w:cs/>
        </w:rPr>
        <w:br/>
      </w:r>
      <w:r w:rsidRPr="00087A91">
        <w:rPr>
          <w:rFonts w:asciiTheme="majorBidi" w:hAnsiTheme="majorBidi"/>
          <w:sz w:val="30"/>
          <w:szCs w:val="30"/>
          <w:cs/>
        </w:rPr>
        <w:t>ที่บริษัทถือหุ้นทั้งหมด</w:t>
      </w:r>
      <w:r w:rsidRPr="00087A91">
        <w:rPr>
          <w:rFonts w:asciiTheme="majorBidi" w:hAnsiTheme="majorBidi"/>
          <w:sz w:val="30"/>
          <w:szCs w:val="30"/>
        </w:rPr>
        <w:t xml:space="preserve">) </w:t>
      </w:r>
      <w:r w:rsidRPr="00087A91">
        <w:rPr>
          <w:rFonts w:asciiTheme="majorBidi" w:hAnsiTheme="majorBidi"/>
          <w:sz w:val="30"/>
          <w:szCs w:val="30"/>
          <w:cs/>
        </w:rPr>
        <w:t>จำนวน</w:t>
      </w:r>
      <w:r w:rsidRPr="00087A91">
        <w:rPr>
          <w:rFonts w:asciiTheme="majorBidi" w:hAnsiTheme="majorBidi"/>
          <w:sz w:val="30"/>
          <w:szCs w:val="30"/>
        </w:rPr>
        <w:t xml:space="preserve"> 6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ล้านบาท </w:t>
      </w:r>
    </w:p>
    <w:p w14:paraId="071586B8" w14:textId="77777777" w:rsidR="00C54620" w:rsidRPr="00087A91" w:rsidRDefault="00C54620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</w:p>
    <w:p w14:paraId="0BE1D991" w14:textId="7F4CAC81" w:rsidR="00891019" w:rsidRPr="00087A91" w:rsidRDefault="00891019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  <w:r w:rsidRPr="00087A91">
        <w:rPr>
          <w:rFonts w:asciiTheme="majorBidi" w:hAnsiTheme="majorBidi"/>
          <w:sz w:val="30"/>
          <w:szCs w:val="30"/>
          <w:cs/>
        </w:rPr>
        <w:t xml:space="preserve">ในเดือนกุมภาพันธ์ </w:t>
      </w:r>
      <w:r w:rsidRPr="00087A91">
        <w:rPr>
          <w:rFonts w:asciiTheme="majorBidi" w:hAnsiTheme="majorBidi"/>
          <w:sz w:val="30"/>
          <w:szCs w:val="30"/>
        </w:rPr>
        <w:t>2566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บริษัทจ่ายชำระค่าหุ้นสามัญเพิ่มทุนจดทะเบียนของบริษัท บีทีจี แอลวี จำกัด (ซึ่งเป็นบริษัทย่อยที่บริษัทถือหุ้นทั้งหมด) จำนวน </w:t>
      </w:r>
      <w:r w:rsidRPr="00087A91">
        <w:rPr>
          <w:rFonts w:asciiTheme="majorBidi" w:hAnsiTheme="majorBidi"/>
          <w:sz w:val="30"/>
          <w:szCs w:val="30"/>
        </w:rPr>
        <w:t>4.69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ล้านดอลลาร์สหรัฐ หรือเทียบเท่าประมาณ </w:t>
      </w:r>
      <w:r w:rsidRPr="00087A91">
        <w:rPr>
          <w:rFonts w:asciiTheme="majorBidi" w:hAnsiTheme="majorBidi"/>
          <w:sz w:val="30"/>
          <w:szCs w:val="30"/>
        </w:rPr>
        <w:t>157.73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ล้านบาท ต่อมาในเดือนกรกฎาคม </w:t>
      </w:r>
      <w:r w:rsidRPr="00087A91">
        <w:rPr>
          <w:rFonts w:asciiTheme="majorBidi" w:hAnsiTheme="majorBidi"/>
          <w:sz w:val="30"/>
          <w:szCs w:val="30"/>
        </w:rPr>
        <w:t>2566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บริษัทได้จ่ายชำระค่าหุ้นเพิ่มทุนของบริษัท บีทีจี แอลวี จำกัด จำนวน </w:t>
      </w:r>
      <w:r w:rsidRPr="00087A91">
        <w:rPr>
          <w:rFonts w:asciiTheme="majorBidi" w:hAnsiTheme="majorBidi"/>
          <w:sz w:val="30"/>
          <w:szCs w:val="30"/>
        </w:rPr>
        <w:t xml:space="preserve">6.30 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ล้านดอลลาร์สหรัฐ หรือเทียบเท่าประมาณ </w:t>
      </w:r>
      <w:r w:rsidRPr="00087A91">
        <w:rPr>
          <w:rFonts w:asciiTheme="majorBidi" w:hAnsiTheme="majorBidi"/>
          <w:sz w:val="30"/>
          <w:szCs w:val="30"/>
        </w:rPr>
        <w:t>218.75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ล้านบาท </w:t>
      </w:r>
    </w:p>
    <w:p w14:paraId="72645415" w14:textId="77777777" w:rsidR="00891019" w:rsidRPr="00087A91" w:rsidRDefault="00891019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</w:p>
    <w:p w14:paraId="0DFAA39E" w14:textId="77777777" w:rsidR="00891019" w:rsidRPr="00087A91" w:rsidRDefault="00891019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  <w:r w:rsidRPr="00087A91">
        <w:rPr>
          <w:rFonts w:asciiTheme="majorBidi" w:hAnsiTheme="majorBidi" w:hint="cs"/>
          <w:sz w:val="30"/>
          <w:szCs w:val="30"/>
          <w:cs/>
        </w:rPr>
        <w:t xml:space="preserve">ในเดือนกุมภาพันธ์ </w:t>
      </w:r>
      <w:r w:rsidRPr="00087A91">
        <w:rPr>
          <w:rFonts w:asciiTheme="majorBidi" w:hAnsiTheme="majorBidi"/>
          <w:sz w:val="30"/>
          <w:szCs w:val="30"/>
        </w:rPr>
        <w:t xml:space="preserve">2566 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บริษัท บีทีจี แอลวี จำกัด ได้จ่ายชำระค่าหุ้นสามัญเพิ่มทุนจดทะเบียนของบริษัท เบทาโกร (ลาว) อาหารสัตว์ จำกัด จำนวน </w:t>
      </w:r>
      <w:r w:rsidRPr="00087A91">
        <w:rPr>
          <w:rFonts w:asciiTheme="majorBidi" w:hAnsiTheme="majorBidi"/>
          <w:sz w:val="30"/>
          <w:szCs w:val="30"/>
        </w:rPr>
        <w:t>4.69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ล้านดอลลาร์สหรัฐ หรือเทียบเท่าประมาณ </w:t>
      </w:r>
      <w:r w:rsidRPr="00087A91">
        <w:rPr>
          <w:rFonts w:asciiTheme="majorBidi" w:hAnsiTheme="majorBidi"/>
          <w:sz w:val="30"/>
          <w:szCs w:val="30"/>
        </w:rPr>
        <w:t>157.73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ล้านบาท ต่อมาในเดือนกรกฎาคม </w:t>
      </w:r>
      <w:r w:rsidRPr="00087A91">
        <w:rPr>
          <w:rFonts w:asciiTheme="majorBidi" w:hAnsiTheme="majorBidi"/>
          <w:sz w:val="30"/>
          <w:szCs w:val="30"/>
        </w:rPr>
        <w:t>2566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บริษัท บีทีจี แอลวี จำกัด ได้จ่ายชำระค่าหุ้นสามัญเพิ่มทุนจดทะเบียนของบริษัท เบทาโกร (ลาว) อาหารสัตว์ จำกัด จำนวน </w:t>
      </w:r>
      <w:r w:rsidRPr="00087A91">
        <w:rPr>
          <w:rFonts w:asciiTheme="majorBidi" w:hAnsiTheme="majorBidi"/>
          <w:sz w:val="30"/>
          <w:szCs w:val="30"/>
        </w:rPr>
        <w:t>6.30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ล้านดอลลาร์สหรัฐ หรือเทียบเท่าประมาณ </w:t>
      </w:r>
      <w:r w:rsidRPr="00087A91">
        <w:rPr>
          <w:rFonts w:asciiTheme="majorBidi" w:hAnsiTheme="majorBidi"/>
          <w:sz w:val="30"/>
          <w:szCs w:val="30"/>
        </w:rPr>
        <w:t>218.75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ล้านบาท</w:t>
      </w:r>
    </w:p>
    <w:p w14:paraId="63638CC8" w14:textId="77777777" w:rsidR="00891019" w:rsidRPr="00087A91" w:rsidRDefault="00891019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</w:p>
    <w:p w14:paraId="5591F3EE" w14:textId="002E895E" w:rsidR="00891019" w:rsidRPr="00087A91" w:rsidRDefault="00891019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  <w:r w:rsidRPr="00087A91">
        <w:rPr>
          <w:rFonts w:asciiTheme="majorBidi" w:hAnsiTheme="majorBidi"/>
          <w:sz w:val="30"/>
          <w:szCs w:val="30"/>
          <w:cs/>
        </w:rPr>
        <w:t xml:space="preserve">ในเดือนกุมภาพันธ์ </w:t>
      </w:r>
      <w:r w:rsidRPr="00087A91">
        <w:rPr>
          <w:rFonts w:asciiTheme="majorBidi" w:hAnsiTheme="majorBidi"/>
          <w:sz w:val="30"/>
          <w:szCs w:val="30"/>
        </w:rPr>
        <w:t>2566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บริษัทได้เพิ่มทุนจดทะเบียนของบริษัท เบทาโกร (กัมพูชา) จำกัด (ซึ่งเป็นบริษัทย่อยที่บริษัทถือหุ้นทั้งหมด) จำนวน </w:t>
      </w:r>
      <w:r w:rsidRPr="00087A91">
        <w:rPr>
          <w:rFonts w:asciiTheme="majorBidi" w:hAnsiTheme="majorBidi"/>
          <w:sz w:val="30"/>
          <w:szCs w:val="30"/>
        </w:rPr>
        <w:t>10.00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ล้านดอลลาร์สหรัฐ หรือเทียบเท่าประมาณ </w:t>
      </w:r>
      <w:r w:rsidRPr="00087A91">
        <w:rPr>
          <w:rFonts w:asciiTheme="majorBidi" w:hAnsiTheme="majorBidi"/>
          <w:sz w:val="30"/>
          <w:szCs w:val="30"/>
        </w:rPr>
        <w:t>343.73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ล้านบาท</w:t>
      </w:r>
    </w:p>
    <w:p w14:paraId="5B47D50A" w14:textId="77777777" w:rsidR="00891019" w:rsidRPr="00087A91" w:rsidRDefault="00891019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  <w:cs/>
        </w:rPr>
      </w:pPr>
    </w:p>
    <w:p w14:paraId="6DC4C9D4" w14:textId="7BA749C8" w:rsidR="00891019" w:rsidRDefault="00891019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087A91">
        <w:rPr>
          <w:rFonts w:asciiTheme="majorBidi" w:hAnsiTheme="majorBidi"/>
          <w:sz w:val="30"/>
          <w:szCs w:val="30"/>
          <w:cs/>
        </w:rPr>
        <w:t xml:space="preserve">ในเดือนกุมภาพันธ์ </w:t>
      </w:r>
      <w:r w:rsidRPr="00087A91">
        <w:rPr>
          <w:rFonts w:asciiTheme="majorBidi" w:hAnsiTheme="majorBidi"/>
          <w:sz w:val="30"/>
          <w:szCs w:val="30"/>
        </w:rPr>
        <w:t>2566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บริษัทได้เพิ่มทุนจดทะเบียนของบริษัท เบทาโกร เวนเจอร์ส จำกัด (ซึ่งเป็นบริษัทย่อยที่บริษัทถือหุ้นทั้งหมด) จำนวน </w:t>
      </w:r>
      <w:r w:rsidRPr="00087A91">
        <w:rPr>
          <w:rFonts w:asciiTheme="majorBidi" w:hAnsiTheme="majorBidi"/>
          <w:sz w:val="30"/>
          <w:szCs w:val="30"/>
        </w:rPr>
        <w:t>900.00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ล้านบาท จากทุนจดทะเบียน </w:t>
      </w:r>
      <w:r w:rsidRPr="00087A91">
        <w:rPr>
          <w:rFonts w:asciiTheme="majorBidi" w:hAnsiTheme="majorBidi"/>
          <w:sz w:val="30"/>
          <w:szCs w:val="30"/>
        </w:rPr>
        <w:t>100.00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ล้านบาท รวมเป็นทุนจดทะเบียน </w:t>
      </w:r>
      <w:r w:rsidRPr="00087A91">
        <w:rPr>
          <w:rFonts w:asciiTheme="majorBidi" w:hAnsiTheme="majorBidi"/>
          <w:sz w:val="30"/>
          <w:szCs w:val="30"/>
        </w:rPr>
        <w:t>1,000.00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ล้านบาท ต่อมาใน</w:t>
      </w:r>
      <w:r w:rsidRPr="00087A91">
        <w:rPr>
          <w:rFonts w:asciiTheme="majorBidi" w:hAnsiTheme="majorBidi"/>
          <w:sz w:val="30"/>
          <w:szCs w:val="30"/>
          <w:cs/>
        </w:rPr>
        <w:t xml:space="preserve">เดือนมีนาคม </w:t>
      </w:r>
      <w:r w:rsidRPr="00087A91">
        <w:rPr>
          <w:rFonts w:asciiTheme="majorBidi" w:hAnsiTheme="majorBidi"/>
          <w:sz w:val="30"/>
          <w:szCs w:val="30"/>
        </w:rPr>
        <w:t>2566</w:t>
      </w:r>
      <w:r w:rsidRPr="00087A91">
        <w:rPr>
          <w:rFonts w:asciiTheme="majorBidi" w:hAnsiTheme="majorBidi"/>
          <w:sz w:val="30"/>
          <w:szCs w:val="30"/>
          <w:cs/>
        </w:rPr>
        <w:t xml:space="preserve"> บริษัทได้จ่ายชำระค่าหุ้น</w:t>
      </w:r>
      <w:r w:rsidRPr="00087A91">
        <w:rPr>
          <w:rFonts w:asciiTheme="majorBidi" w:hAnsiTheme="majorBidi" w:hint="cs"/>
          <w:sz w:val="30"/>
          <w:szCs w:val="30"/>
          <w:cs/>
        </w:rPr>
        <w:t>สามัญ</w:t>
      </w:r>
      <w:r w:rsidRPr="00087A91">
        <w:rPr>
          <w:rFonts w:asciiTheme="majorBidi" w:hAnsiTheme="majorBidi"/>
          <w:sz w:val="30"/>
          <w:szCs w:val="30"/>
          <w:cs/>
        </w:rPr>
        <w:t>เพิ่มทุน</w:t>
      </w:r>
      <w:r w:rsidRPr="000600FA">
        <w:rPr>
          <w:rFonts w:asciiTheme="majorBidi" w:hAnsiTheme="majorBidi"/>
          <w:sz w:val="30"/>
          <w:szCs w:val="30"/>
          <w:cs/>
        </w:rPr>
        <w:t xml:space="preserve">ของบริษัท เบทาโกร </w:t>
      </w:r>
      <w:r w:rsidR="00387017">
        <w:rPr>
          <w:rFonts w:asciiTheme="majorBidi" w:hAnsiTheme="majorBidi"/>
          <w:sz w:val="30"/>
          <w:szCs w:val="30"/>
          <w:cs/>
        </w:rPr>
        <w:br/>
      </w:r>
      <w:r w:rsidRPr="000600FA">
        <w:rPr>
          <w:rFonts w:asciiTheme="majorBidi" w:hAnsiTheme="majorBidi"/>
          <w:sz w:val="30"/>
          <w:szCs w:val="30"/>
          <w:cs/>
        </w:rPr>
        <w:t xml:space="preserve">เวนเจอร์ส จำกัด </w:t>
      </w:r>
      <w:r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Pr="00087A91">
        <w:rPr>
          <w:rFonts w:asciiTheme="majorBidi" w:hAnsiTheme="majorBidi"/>
          <w:sz w:val="30"/>
          <w:szCs w:val="30"/>
        </w:rPr>
        <w:t>70.00</w:t>
      </w:r>
      <w:r w:rsidRPr="00087A91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087A91">
        <w:rPr>
          <w:rFonts w:asciiTheme="majorBidi" w:hAnsiTheme="majorBidi" w:hint="cs"/>
          <w:sz w:val="30"/>
          <w:szCs w:val="30"/>
          <w:cs/>
        </w:rPr>
        <w:t>และ</w:t>
      </w:r>
      <w:r w:rsidRPr="00087A91">
        <w:rPr>
          <w:rFonts w:asciiTheme="majorBidi" w:hAnsiTheme="majorBidi"/>
          <w:sz w:val="30"/>
          <w:szCs w:val="30"/>
          <w:cs/>
        </w:rPr>
        <w:t xml:space="preserve">ในเดือนกรกฎาคม </w:t>
      </w:r>
      <w:r w:rsidRPr="00087A91">
        <w:rPr>
          <w:rFonts w:asciiTheme="majorBidi" w:hAnsiTheme="majorBidi"/>
          <w:sz w:val="30"/>
          <w:szCs w:val="30"/>
        </w:rPr>
        <w:t>2566</w:t>
      </w:r>
      <w:r w:rsidRPr="00087A91">
        <w:rPr>
          <w:rFonts w:asciiTheme="majorBidi" w:hAnsiTheme="majorBidi"/>
          <w:sz w:val="30"/>
          <w:szCs w:val="30"/>
          <w:cs/>
        </w:rPr>
        <w:t xml:space="preserve"> บริษัทได้จ่ายชำระค่าหุ้น</w:t>
      </w:r>
      <w:r w:rsidRPr="00087A91">
        <w:rPr>
          <w:rFonts w:asciiTheme="majorBidi" w:hAnsiTheme="majorBidi" w:hint="cs"/>
          <w:sz w:val="30"/>
          <w:szCs w:val="30"/>
          <w:cs/>
        </w:rPr>
        <w:t>สามัญ</w:t>
      </w:r>
      <w:r w:rsidRPr="00087A91">
        <w:rPr>
          <w:rFonts w:asciiTheme="majorBidi" w:hAnsiTheme="majorBidi"/>
          <w:sz w:val="30"/>
          <w:szCs w:val="30"/>
          <w:cs/>
        </w:rPr>
        <w:t>เพิ่มทุน</w:t>
      </w:r>
      <w:r w:rsidRPr="000600FA">
        <w:rPr>
          <w:rFonts w:asciiTheme="majorBidi" w:hAnsiTheme="majorBidi"/>
          <w:sz w:val="30"/>
          <w:szCs w:val="30"/>
          <w:cs/>
        </w:rPr>
        <w:t xml:space="preserve">ของบริษัท เบทาโกร เวนเจอร์ส จำกัด จำนวน </w:t>
      </w:r>
      <w:r>
        <w:rPr>
          <w:rFonts w:asciiTheme="majorBidi" w:hAnsiTheme="majorBidi"/>
          <w:sz w:val="30"/>
          <w:szCs w:val="30"/>
        </w:rPr>
        <w:t>150.00</w:t>
      </w:r>
      <w:r w:rsidRPr="000600FA">
        <w:rPr>
          <w:rFonts w:asciiTheme="majorBidi" w:hAnsi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317FCB1E" w14:textId="77777777" w:rsidR="00891019" w:rsidRPr="00860F95" w:rsidRDefault="00891019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</w:p>
    <w:p w14:paraId="6D1958DC" w14:textId="77777777" w:rsidR="0007028A" w:rsidRDefault="0007028A" w:rsidP="00516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/>
          <w:spacing w:val="-4"/>
          <w:sz w:val="30"/>
          <w:szCs w:val="30"/>
          <w:cs/>
        </w:rPr>
      </w:pPr>
      <w:r>
        <w:rPr>
          <w:rFonts w:asciiTheme="majorBidi" w:hAnsiTheme="majorBidi"/>
          <w:spacing w:val="-4"/>
          <w:sz w:val="30"/>
          <w:szCs w:val="30"/>
          <w:cs/>
        </w:rPr>
        <w:br w:type="page"/>
      </w:r>
    </w:p>
    <w:p w14:paraId="0EA0168B" w14:textId="6FA96443" w:rsidR="00891019" w:rsidRPr="00087A91" w:rsidRDefault="00891019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  <w:r w:rsidRPr="00087A91">
        <w:rPr>
          <w:rFonts w:asciiTheme="majorBidi" w:hAnsiTheme="majorBidi" w:hint="cs"/>
          <w:sz w:val="30"/>
          <w:szCs w:val="30"/>
          <w:cs/>
        </w:rPr>
        <w:lastRenderedPageBreak/>
        <w:t xml:space="preserve">ในเดือนกุมภาพันธ์ </w:t>
      </w:r>
      <w:r w:rsidRPr="00087A91">
        <w:rPr>
          <w:rFonts w:asciiTheme="majorBidi" w:hAnsiTheme="majorBidi"/>
          <w:sz w:val="30"/>
          <w:szCs w:val="30"/>
        </w:rPr>
        <w:t xml:space="preserve">2566 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บริษัท เบทาโกร เวนเจอร์ส จำกัด ได้เพิ่มทุนจดทะเบียนของบริษัท เบทาโกร เวนเจอร์ส อินเตอร์เนชั่นแนล จำกัด จำนวน </w:t>
      </w:r>
      <w:r w:rsidRPr="00087A91">
        <w:rPr>
          <w:rFonts w:asciiTheme="majorBidi" w:hAnsiTheme="majorBidi"/>
          <w:sz w:val="30"/>
          <w:szCs w:val="30"/>
        </w:rPr>
        <w:t>900.00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ล้านบาท จากทุนจดทะเบียน </w:t>
      </w:r>
      <w:r w:rsidRPr="00087A91">
        <w:rPr>
          <w:rFonts w:asciiTheme="majorBidi" w:hAnsiTheme="majorBidi"/>
          <w:sz w:val="30"/>
          <w:szCs w:val="30"/>
        </w:rPr>
        <w:t>100.00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ล้านบาท รวมเป็นทุนจดทะเบียน </w:t>
      </w:r>
      <w:r w:rsidRPr="00087A91">
        <w:rPr>
          <w:rFonts w:asciiTheme="majorBidi" w:hAnsiTheme="majorBidi"/>
          <w:sz w:val="30"/>
          <w:szCs w:val="30"/>
        </w:rPr>
        <w:t>1,000.00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ล้านบาท และ</w:t>
      </w:r>
      <w:r w:rsidRPr="00087A91">
        <w:rPr>
          <w:rFonts w:asciiTheme="majorBidi" w:hAnsiTheme="majorBidi"/>
          <w:sz w:val="30"/>
          <w:szCs w:val="30"/>
          <w:cs/>
        </w:rPr>
        <w:t xml:space="preserve">ในเดือนเมษายน </w:t>
      </w:r>
      <w:r w:rsidRPr="00087A91">
        <w:rPr>
          <w:rFonts w:asciiTheme="majorBidi" w:hAnsiTheme="majorBidi"/>
          <w:sz w:val="30"/>
          <w:szCs w:val="30"/>
        </w:rPr>
        <w:t>2566</w:t>
      </w:r>
      <w:r w:rsidRPr="00087A91">
        <w:rPr>
          <w:rFonts w:asciiTheme="majorBidi" w:hAnsiTheme="majorBidi"/>
          <w:sz w:val="30"/>
          <w:szCs w:val="30"/>
          <w:cs/>
        </w:rPr>
        <w:t xml:space="preserve"> บริษัท เบทาโกร เวนเจอร์ส จำกัด ได้จ่ายชำระค่าหุ้นสามัญเพิ่มทุน</w:t>
      </w:r>
      <w:r w:rsidR="00087A91">
        <w:rPr>
          <w:rFonts w:asciiTheme="majorBidi" w:hAnsiTheme="majorBidi"/>
          <w:sz w:val="30"/>
          <w:szCs w:val="30"/>
          <w:cs/>
        </w:rPr>
        <w:br/>
      </w:r>
      <w:r w:rsidRPr="00087A91">
        <w:rPr>
          <w:rFonts w:asciiTheme="majorBidi" w:hAnsiTheme="majorBidi"/>
          <w:sz w:val="30"/>
          <w:szCs w:val="30"/>
          <w:cs/>
        </w:rPr>
        <w:t>ของบริษัท เบทาโกร เวนเจอร์ส อินเตอร์เนชั่นแนล จำกัด</w:t>
      </w:r>
      <w:r w:rsidRPr="00087A91">
        <w:rPr>
          <w:rFonts w:asciiTheme="majorBidi" w:hAnsiTheme="majorBidi"/>
          <w:sz w:val="30"/>
          <w:szCs w:val="30"/>
        </w:rPr>
        <w:t xml:space="preserve"> </w:t>
      </w:r>
      <w:r w:rsidRPr="00087A91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087A91">
        <w:rPr>
          <w:rFonts w:asciiTheme="majorBidi" w:hAnsiTheme="majorBidi"/>
          <w:sz w:val="30"/>
          <w:szCs w:val="30"/>
        </w:rPr>
        <w:t>3.70</w:t>
      </w:r>
      <w:r w:rsidRPr="00087A91">
        <w:rPr>
          <w:rFonts w:asciiTheme="majorBidi" w:hAnsiTheme="majorBidi"/>
          <w:sz w:val="30"/>
          <w:szCs w:val="30"/>
          <w:cs/>
        </w:rPr>
        <w:t xml:space="preserve"> ล้านดอลลาร์สิงคโปร์ หรือเทียบเท่าประมาณ </w:t>
      </w:r>
      <w:r w:rsidRPr="00087A91">
        <w:rPr>
          <w:rFonts w:asciiTheme="majorBidi" w:hAnsiTheme="majorBidi"/>
          <w:sz w:val="30"/>
          <w:szCs w:val="30"/>
        </w:rPr>
        <w:t xml:space="preserve">95.72 </w:t>
      </w:r>
      <w:r w:rsidRPr="00087A91">
        <w:rPr>
          <w:rFonts w:asciiTheme="majorBidi" w:hAnsiTheme="majorBidi"/>
          <w:sz w:val="30"/>
          <w:szCs w:val="30"/>
          <w:cs/>
        </w:rPr>
        <w:t>ล้านบาท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ต่อมา</w:t>
      </w:r>
      <w:r w:rsidRPr="000600FA">
        <w:rPr>
          <w:rFonts w:asciiTheme="majorBidi" w:hAnsiTheme="majorBidi"/>
          <w:sz w:val="30"/>
          <w:szCs w:val="30"/>
          <w:cs/>
        </w:rPr>
        <w:t xml:space="preserve">ในเดือนกันยายน </w:t>
      </w:r>
      <w:r>
        <w:rPr>
          <w:rFonts w:asciiTheme="majorBidi" w:hAnsiTheme="majorBidi"/>
          <w:sz w:val="30"/>
          <w:szCs w:val="30"/>
        </w:rPr>
        <w:t>2566</w:t>
      </w:r>
      <w:r w:rsidRPr="000600FA">
        <w:rPr>
          <w:rFonts w:asciiTheme="majorBidi" w:hAnsiTheme="majorBidi"/>
          <w:sz w:val="30"/>
          <w:szCs w:val="30"/>
          <w:cs/>
        </w:rPr>
        <w:t xml:space="preserve"> บริษัท เบทาโกร เวนเจอร์ส จำกัด</w:t>
      </w:r>
      <w:r w:rsidRPr="00087A91">
        <w:rPr>
          <w:rFonts w:asciiTheme="majorBidi" w:hAnsiTheme="majorBidi"/>
          <w:sz w:val="30"/>
          <w:szCs w:val="30"/>
          <w:cs/>
        </w:rPr>
        <w:t xml:space="preserve"> ได้จ่ายชำระค่าหุ้นสามัญเพิ่มทุน</w:t>
      </w:r>
      <w:r w:rsidR="00087A91">
        <w:rPr>
          <w:rFonts w:asciiTheme="majorBidi" w:hAnsiTheme="majorBidi"/>
          <w:sz w:val="30"/>
          <w:szCs w:val="30"/>
          <w:cs/>
        </w:rPr>
        <w:br/>
      </w:r>
      <w:r w:rsidRPr="00087A91">
        <w:rPr>
          <w:rFonts w:asciiTheme="majorBidi" w:hAnsiTheme="majorBidi"/>
          <w:sz w:val="30"/>
          <w:szCs w:val="30"/>
          <w:cs/>
        </w:rPr>
        <w:t xml:space="preserve">ของ บริษัท เบทาโกร เวนเจอร์ส อินเตอร์เนชั่นแนล จํากัด จำนวน </w:t>
      </w:r>
      <w:r w:rsidRPr="00087A91">
        <w:rPr>
          <w:rFonts w:asciiTheme="majorBidi" w:hAnsiTheme="majorBidi"/>
          <w:sz w:val="30"/>
          <w:szCs w:val="30"/>
        </w:rPr>
        <w:t>3.90</w:t>
      </w:r>
      <w:r w:rsidRPr="00087A91">
        <w:rPr>
          <w:rFonts w:asciiTheme="majorBidi" w:hAnsiTheme="majorBidi"/>
          <w:sz w:val="30"/>
          <w:szCs w:val="30"/>
          <w:cs/>
        </w:rPr>
        <w:t xml:space="preserve"> ล้านดอลลาร์สิงคโปร์ หรือเทียบเท่าประมาณ </w:t>
      </w:r>
      <w:r w:rsidRPr="00087A91">
        <w:rPr>
          <w:rFonts w:asciiTheme="majorBidi" w:hAnsiTheme="majorBidi"/>
          <w:sz w:val="30"/>
          <w:szCs w:val="30"/>
        </w:rPr>
        <w:t>102.18</w:t>
      </w:r>
      <w:r w:rsidRPr="00087A91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2E8D8167" w14:textId="77777777" w:rsidR="00891019" w:rsidRPr="00087A91" w:rsidRDefault="00891019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</w:p>
    <w:p w14:paraId="05AA1B06" w14:textId="08BC22A8" w:rsidR="00891019" w:rsidRPr="00BB5C35" w:rsidRDefault="00891019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  <w:r w:rsidRPr="00BB5C35">
        <w:rPr>
          <w:rFonts w:asciiTheme="majorBidi" w:hAnsiTheme="majorBidi"/>
          <w:sz w:val="30"/>
          <w:szCs w:val="30"/>
          <w:cs/>
        </w:rPr>
        <w:t xml:space="preserve">ในเดือนมีนาคม </w:t>
      </w:r>
      <w:r w:rsidRPr="00BB5C35">
        <w:rPr>
          <w:rFonts w:asciiTheme="majorBidi" w:hAnsiTheme="majorBidi"/>
          <w:sz w:val="30"/>
          <w:szCs w:val="30"/>
        </w:rPr>
        <w:t>2566</w:t>
      </w:r>
      <w:r w:rsidRPr="00BB5C35">
        <w:rPr>
          <w:rFonts w:asciiTheme="majorBidi" w:hAnsiTheme="majorBidi"/>
          <w:sz w:val="30"/>
          <w:szCs w:val="30"/>
          <w:cs/>
        </w:rPr>
        <w:t xml:space="preserve"> บริษัทได้จ่ายชำระค่าหุ้นที่</w:t>
      </w:r>
      <w:r w:rsidRPr="00087A91">
        <w:rPr>
          <w:rFonts w:asciiTheme="majorBidi" w:hAnsiTheme="majorBidi"/>
          <w:sz w:val="30"/>
          <w:szCs w:val="30"/>
          <w:cs/>
        </w:rPr>
        <w:t>เหลือขอ</w:t>
      </w:r>
      <w:r w:rsidRPr="00BB5C35">
        <w:rPr>
          <w:rFonts w:asciiTheme="majorBidi" w:hAnsiTheme="majorBidi"/>
          <w:sz w:val="30"/>
          <w:szCs w:val="30"/>
          <w:cs/>
        </w:rPr>
        <w:t>งบริษัท ศูนย์บริหารเงิน จำกัด (ซึ่งเป็นบริษัทย่อยที่บริษัท</w:t>
      </w:r>
      <w:r w:rsidR="00087A91">
        <w:rPr>
          <w:rFonts w:asciiTheme="majorBidi" w:hAnsiTheme="majorBidi"/>
          <w:sz w:val="30"/>
          <w:szCs w:val="30"/>
          <w:cs/>
        </w:rPr>
        <w:br/>
      </w:r>
      <w:r w:rsidRPr="00BB5C35">
        <w:rPr>
          <w:rFonts w:asciiTheme="majorBidi" w:hAnsiTheme="majorBidi"/>
          <w:sz w:val="30"/>
          <w:szCs w:val="30"/>
          <w:cs/>
        </w:rPr>
        <w:t>ถือหุ้นทั้งหมด)</w:t>
      </w:r>
      <w:r w:rsidRPr="00BB5C35">
        <w:rPr>
          <w:rFonts w:asciiTheme="majorBidi" w:hAnsiTheme="majorBidi"/>
          <w:sz w:val="30"/>
          <w:szCs w:val="30"/>
        </w:rPr>
        <w:t xml:space="preserve"> </w:t>
      </w:r>
      <w:r w:rsidRPr="00BB5C35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BB5C35">
        <w:rPr>
          <w:rFonts w:asciiTheme="majorBidi" w:hAnsiTheme="majorBidi"/>
          <w:sz w:val="30"/>
          <w:szCs w:val="30"/>
        </w:rPr>
        <w:t>3.00</w:t>
      </w:r>
      <w:r w:rsidRPr="00BB5C35">
        <w:rPr>
          <w:rFonts w:asciiTheme="majorBidi" w:hAnsiTheme="majorBidi"/>
          <w:sz w:val="30"/>
          <w:szCs w:val="30"/>
          <w:cs/>
        </w:rPr>
        <w:t xml:space="preserve"> ล้านบาท </w:t>
      </w:r>
    </w:p>
    <w:p w14:paraId="12128C7A" w14:textId="77777777" w:rsidR="00891019" w:rsidRPr="00087A91" w:rsidRDefault="00891019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</w:p>
    <w:p w14:paraId="6CA3E73B" w14:textId="348A4CCA" w:rsidR="00891019" w:rsidRPr="00BB5C35" w:rsidRDefault="00891019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  <w:r w:rsidRPr="00BB5C35">
        <w:rPr>
          <w:rFonts w:asciiTheme="majorBidi" w:hAnsiTheme="majorBidi"/>
          <w:sz w:val="30"/>
          <w:szCs w:val="30"/>
          <w:cs/>
        </w:rPr>
        <w:t xml:space="preserve">ในเดือนมิถุนายน </w:t>
      </w:r>
      <w:r w:rsidRPr="00BB5C35">
        <w:rPr>
          <w:rFonts w:asciiTheme="majorBidi" w:hAnsiTheme="majorBidi"/>
          <w:sz w:val="30"/>
          <w:szCs w:val="30"/>
        </w:rPr>
        <w:t>2566</w:t>
      </w:r>
      <w:r w:rsidRPr="00BB5C35">
        <w:rPr>
          <w:rFonts w:asciiTheme="majorBidi" w:hAnsiTheme="majorBidi"/>
          <w:sz w:val="30"/>
          <w:szCs w:val="30"/>
          <w:cs/>
        </w:rPr>
        <w:t xml:space="preserve"> บริษัทได้เพิ่มทุนจดทะเบียน</w:t>
      </w:r>
      <w:r w:rsidRPr="00087A91">
        <w:rPr>
          <w:rFonts w:asciiTheme="majorBidi" w:hAnsiTheme="majorBidi"/>
          <w:sz w:val="30"/>
          <w:szCs w:val="30"/>
          <w:cs/>
        </w:rPr>
        <w:t>ของ</w:t>
      </w:r>
      <w:r w:rsidRPr="00BB5C35">
        <w:rPr>
          <w:rFonts w:asciiTheme="majorBidi" w:hAnsiTheme="majorBidi"/>
          <w:sz w:val="30"/>
          <w:szCs w:val="30"/>
          <w:cs/>
        </w:rPr>
        <w:t>บริษัท เบทาโกร (ลาว) จำกัดผู้เดียว (ซึ่งเป็นบริษัทย่อย</w:t>
      </w:r>
      <w:r w:rsidR="00087A91">
        <w:rPr>
          <w:rFonts w:asciiTheme="majorBidi" w:hAnsiTheme="majorBidi"/>
          <w:sz w:val="30"/>
          <w:szCs w:val="30"/>
          <w:cs/>
        </w:rPr>
        <w:br/>
      </w:r>
      <w:r w:rsidRPr="00BB5C35">
        <w:rPr>
          <w:rFonts w:asciiTheme="majorBidi" w:hAnsiTheme="majorBidi"/>
          <w:sz w:val="30"/>
          <w:szCs w:val="30"/>
          <w:cs/>
        </w:rPr>
        <w:t>ที่บริษัทถือหุ้นทั้งหมด)</w:t>
      </w:r>
      <w:r w:rsidRPr="00BB5C35">
        <w:rPr>
          <w:rFonts w:asciiTheme="majorBidi" w:hAnsiTheme="majorBidi"/>
          <w:sz w:val="30"/>
          <w:szCs w:val="30"/>
        </w:rPr>
        <w:t xml:space="preserve"> </w:t>
      </w:r>
      <w:r w:rsidRPr="00BB5C35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BB5C35">
        <w:rPr>
          <w:rFonts w:asciiTheme="majorBidi" w:hAnsiTheme="majorBidi"/>
          <w:sz w:val="30"/>
          <w:szCs w:val="30"/>
        </w:rPr>
        <w:t>112.50</w:t>
      </w:r>
      <w:r w:rsidRPr="00BB5C35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5EACFF6B" w14:textId="497776CE" w:rsidR="00453696" w:rsidRPr="00161E24" w:rsidRDefault="00453696" w:rsidP="00516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453696" w:rsidRPr="00161E24" w:rsidSect="00933D8A">
          <w:footerReference w:type="default" r:id="rId19"/>
          <w:pgSz w:w="11909" w:h="16834" w:code="9"/>
          <w:pgMar w:top="691" w:right="1152" w:bottom="576" w:left="1152" w:header="720" w:footer="720" w:gutter="0"/>
          <w:cols w:space="720"/>
        </w:sectPr>
      </w:pPr>
    </w:p>
    <w:tbl>
      <w:tblPr>
        <w:tblW w:w="15941" w:type="dxa"/>
        <w:tblInd w:w="-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621"/>
        <w:gridCol w:w="810"/>
        <w:gridCol w:w="648"/>
        <w:gridCol w:w="630"/>
        <w:gridCol w:w="720"/>
        <w:gridCol w:w="183"/>
        <w:gridCol w:w="717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810"/>
        <w:gridCol w:w="180"/>
        <w:gridCol w:w="792"/>
      </w:tblGrid>
      <w:tr w:rsidR="001E14D5" w:rsidRPr="00161E24" w14:paraId="73E5B512" w14:textId="77777777" w:rsidTr="00224BF6">
        <w:trPr>
          <w:cantSplit/>
          <w:tblHeader/>
        </w:trPr>
        <w:tc>
          <w:tcPr>
            <w:tcW w:w="2250" w:type="dxa"/>
            <w:shd w:val="clear" w:color="auto" w:fill="auto"/>
          </w:tcPr>
          <w:p w14:paraId="755BA970" w14:textId="77777777" w:rsidR="001E14D5" w:rsidRPr="0011631A" w:rsidRDefault="001E14D5" w:rsidP="00DC0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21" w:type="dxa"/>
          </w:tcPr>
          <w:p w14:paraId="58801DC7" w14:textId="77777777" w:rsidR="001E14D5" w:rsidRPr="0011631A" w:rsidRDefault="001E14D5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603514E" w14:textId="77777777" w:rsidR="001E14D5" w:rsidRPr="0011631A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48" w:type="dxa"/>
            <w:shd w:val="clear" w:color="auto" w:fill="auto"/>
          </w:tcPr>
          <w:p w14:paraId="0852FA67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25CE575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982" w:type="dxa"/>
            <w:gridSpan w:val="19"/>
            <w:shd w:val="clear" w:color="auto" w:fill="auto"/>
          </w:tcPr>
          <w:p w14:paraId="68C1F520" w14:textId="66713AA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1E14D5" w:rsidRPr="00161E24" w14:paraId="665B72AB" w14:textId="77777777" w:rsidTr="00224BF6">
        <w:trPr>
          <w:cantSplit/>
          <w:tblHeader/>
        </w:trPr>
        <w:tc>
          <w:tcPr>
            <w:tcW w:w="2250" w:type="dxa"/>
            <w:shd w:val="clear" w:color="auto" w:fill="auto"/>
          </w:tcPr>
          <w:p w14:paraId="7FCBD7E1" w14:textId="77777777" w:rsidR="001E14D5" w:rsidRPr="0011631A" w:rsidRDefault="001E14D5" w:rsidP="00DC0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21" w:type="dxa"/>
          </w:tcPr>
          <w:p w14:paraId="4A25C4C7" w14:textId="77777777" w:rsidR="001E14D5" w:rsidRPr="0011631A" w:rsidRDefault="001E14D5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5FAF1D1" w14:textId="2BC6D0B4" w:rsidR="001E14D5" w:rsidRPr="0011631A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ประเทศ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6B8F3FC3" w14:textId="5DE7CBF9" w:rsidR="001E14D5" w:rsidRPr="0011631A" w:rsidRDefault="00DB122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สัดส่วน</w:t>
            </w:r>
          </w:p>
        </w:tc>
        <w:tc>
          <w:tcPr>
            <w:tcW w:w="720" w:type="dxa"/>
            <w:shd w:val="clear" w:color="auto" w:fill="auto"/>
          </w:tcPr>
          <w:p w14:paraId="718E1C1D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3D98389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14:paraId="7A981A79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3C8FF7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66BC1E3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F9DC0E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27C06F1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B22F6C8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7624F72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8E8B79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4899099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7D3027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9ACF13B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AF2C97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D4E739F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5B681A3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5983330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F0A4B5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2CEB9FBA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1E14D5" w:rsidRPr="00161E24" w14:paraId="78BAEF83" w14:textId="77777777" w:rsidTr="00224BF6">
        <w:trPr>
          <w:cantSplit/>
          <w:tblHeader/>
        </w:trPr>
        <w:tc>
          <w:tcPr>
            <w:tcW w:w="2250" w:type="dxa"/>
            <w:shd w:val="clear" w:color="auto" w:fill="auto"/>
          </w:tcPr>
          <w:p w14:paraId="0165EF4E" w14:textId="77777777" w:rsidR="001E14D5" w:rsidRPr="0011631A" w:rsidRDefault="001E14D5" w:rsidP="00DC0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21" w:type="dxa"/>
          </w:tcPr>
          <w:p w14:paraId="3E9A2E1F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BE82A3D" w14:textId="5431A34A" w:rsidR="001E14D5" w:rsidRPr="0011631A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ที่ดำเนิน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7A96425A" w14:textId="1AE787DC" w:rsidR="001E14D5" w:rsidRPr="0011631A" w:rsidRDefault="00DB122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0035082D" w14:textId="6A61F572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0D875DF3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C743F17" w14:textId="4B11FF8A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12A556C2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A280CAE" w14:textId="0C8524E8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D7B374B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EB890CC" w14:textId="6AE58E9A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ราคาทุน </w:t>
            </w:r>
            <w:r w:rsidRPr="0011631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 สุทธิ</w:t>
            </w:r>
          </w:p>
        </w:tc>
        <w:tc>
          <w:tcPr>
            <w:tcW w:w="180" w:type="dxa"/>
          </w:tcPr>
          <w:p w14:paraId="1997CADD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2" w:type="dxa"/>
            <w:gridSpan w:val="3"/>
            <w:shd w:val="clear" w:color="auto" w:fill="auto"/>
          </w:tcPr>
          <w:p w14:paraId="3E9517B2" w14:textId="1795AA9D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1E14D5" w:rsidRPr="00161E24" w14:paraId="6A52C757" w14:textId="4373D2F8" w:rsidTr="00224BF6">
        <w:trPr>
          <w:cantSplit/>
          <w:tblHeader/>
        </w:trPr>
        <w:tc>
          <w:tcPr>
            <w:tcW w:w="2250" w:type="dxa"/>
            <w:shd w:val="clear" w:color="auto" w:fill="auto"/>
          </w:tcPr>
          <w:p w14:paraId="7DDEDF07" w14:textId="77777777" w:rsidR="001E14D5" w:rsidRPr="0011631A" w:rsidRDefault="001E14D5" w:rsidP="00DC0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21" w:type="dxa"/>
          </w:tcPr>
          <w:p w14:paraId="6A1F08B3" w14:textId="015164AD" w:rsidR="001E14D5" w:rsidRPr="0011631A" w:rsidRDefault="00832696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ประเภทธุรกิจ</w:t>
            </w:r>
          </w:p>
        </w:tc>
        <w:tc>
          <w:tcPr>
            <w:tcW w:w="810" w:type="dxa"/>
            <w:vAlign w:val="bottom"/>
          </w:tcPr>
          <w:p w14:paraId="439DB04A" w14:textId="3F620F51" w:rsidR="001E14D5" w:rsidRPr="0011631A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ธุรกิจ</w:t>
            </w:r>
          </w:p>
        </w:tc>
        <w:tc>
          <w:tcPr>
            <w:tcW w:w="648" w:type="dxa"/>
            <w:shd w:val="clear" w:color="auto" w:fill="auto"/>
          </w:tcPr>
          <w:p w14:paraId="1380EAFD" w14:textId="7E44F374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C65B61" w:rsidRPr="0011631A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630" w:type="dxa"/>
            <w:shd w:val="clear" w:color="auto" w:fill="auto"/>
          </w:tcPr>
          <w:p w14:paraId="53C3B929" w14:textId="4E875A2B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C65B61" w:rsidRPr="0011631A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720" w:type="dxa"/>
            <w:shd w:val="clear" w:color="auto" w:fill="auto"/>
          </w:tcPr>
          <w:p w14:paraId="16A33E27" w14:textId="0B2DFBB4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C65B61" w:rsidRPr="0011631A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3" w:type="dxa"/>
            <w:shd w:val="clear" w:color="auto" w:fill="auto"/>
          </w:tcPr>
          <w:p w14:paraId="0F9412FF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14:paraId="3EA97649" w14:textId="5D5FE499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C65B61" w:rsidRPr="0011631A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</w:tcPr>
          <w:p w14:paraId="062BAA76" w14:textId="5742B3E4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54371F79" w14:textId="02F01A1C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C65B61" w:rsidRPr="0011631A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61BF3E0C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0BC2B14" w14:textId="6BB7F90F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C65B61" w:rsidRPr="0011631A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597C1019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921B38F" w14:textId="60935983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C65B61" w:rsidRPr="0011631A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7CF24904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5E81703" w14:textId="50A2434E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C65B61" w:rsidRPr="0011631A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3A7D0601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F0355E0" w14:textId="32738933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C65B61" w:rsidRPr="0011631A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E0269F6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DA7D84E" w14:textId="17B57185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C65B61" w:rsidRPr="0011631A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79E023B9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A711152" w14:textId="2F5E2CF4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C65B61" w:rsidRPr="0011631A"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EB265D5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</w:tcPr>
          <w:p w14:paraId="5CF97D8F" w14:textId="5B07E7B4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 w:rsidR="00C65B61" w:rsidRPr="0011631A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</w:p>
        </w:tc>
      </w:tr>
      <w:tr w:rsidR="001E14D5" w:rsidRPr="00161E24" w14:paraId="0FA894DB" w14:textId="77777777" w:rsidTr="00224BF6">
        <w:trPr>
          <w:cantSplit/>
          <w:tblHeader/>
        </w:trPr>
        <w:tc>
          <w:tcPr>
            <w:tcW w:w="2250" w:type="dxa"/>
            <w:shd w:val="clear" w:color="auto" w:fill="auto"/>
          </w:tcPr>
          <w:p w14:paraId="2A796E04" w14:textId="77777777" w:rsidR="001E14D5" w:rsidRPr="0011631A" w:rsidRDefault="001E14D5" w:rsidP="00DC0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21" w:type="dxa"/>
          </w:tcPr>
          <w:p w14:paraId="0F7E4EB2" w14:textId="77777777" w:rsidR="001E14D5" w:rsidRPr="0011631A" w:rsidRDefault="001E14D5" w:rsidP="001E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B9DC1D3" w14:textId="77777777" w:rsidR="001E14D5" w:rsidRPr="0011631A" w:rsidRDefault="001E14D5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1FE5AA3C" w14:textId="0E6A2A65" w:rsidR="001E14D5" w:rsidRPr="0011631A" w:rsidRDefault="001E14D5" w:rsidP="001E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8982" w:type="dxa"/>
            <w:gridSpan w:val="19"/>
            <w:shd w:val="clear" w:color="auto" w:fill="auto"/>
          </w:tcPr>
          <w:p w14:paraId="63E97E8B" w14:textId="186EE78B" w:rsidR="001E14D5" w:rsidRPr="0011631A" w:rsidRDefault="001E14D5" w:rsidP="001E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1E14D5" w:rsidRPr="00161E24" w14:paraId="71FAEBBD" w14:textId="4E18409B" w:rsidTr="00224BF6">
        <w:trPr>
          <w:cantSplit/>
          <w:tblHeader/>
        </w:trPr>
        <w:tc>
          <w:tcPr>
            <w:tcW w:w="2250" w:type="dxa"/>
            <w:shd w:val="clear" w:color="auto" w:fill="auto"/>
          </w:tcPr>
          <w:p w14:paraId="17B835B4" w14:textId="77777777" w:rsidR="001E14D5" w:rsidRPr="0011631A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621" w:type="dxa"/>
            <w:vAlign w:val="bottom"/>
          </w:tcPr>
          <w:p w14:paraId="10F0FE81" w14:textId="77777777" w:rsidR="001E14D5" w:rsidRPr="0011631A" w:rsidRDefault="001E14D5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860529D" w14:textId="77777777" w:rsidR="001E14D5" w:rsidRPr="0011631A" w:rsidRDefault="001E14D5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24E09E7" w14:textId="77777777" w:rsidR="001E14D5" w:rsidRPr="0011631A" w:rsidRDefault="001E14D5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6DEDDF3" w14:textId="77777777" w:rsidR="001E14D5" w:rsidRPr="0011631A" w:rsidRDefault="001E14D5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7" w:right="-6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F59702" w14:textId="54D666CE" w:rsidR="001E14D5" w:rsidRPr="0011631A" w:rsidRDefault="001E14D5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EAEF880" w14:textId="77777777" w:rsidR="001E14D5" w:rsidRPr="0011631A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98018FF" w14:textId="77777777" w:rsidR="001E14D5" w:rsidRPr="0011631A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4BC7F4" w14:textId="59540B99" w:rsidR="001E14D5" w:rsidRPr="0011631A" w:rsidRDefault="001E14D5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42A2E6" w14:textId="77777777" w:rsidR="001E14D5" w:rsidRPr="0011631A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70216E" w14:textId="77777777" w:rsidR="001E14D5" w:rsidRPr="0011631A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BF4490" w14:textId="77777777" w:rsidR="001E14D5" w:rsidRPr="0011631A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A09455F" w14:textId="77777777" w:rsidR="001E14D5" w:rsidRPr="0011631A" w:rsidRDefault="001E14D5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DE519B" w14:textId="5EE95FB3" w:rsidR="001E14D5" w:rsidRPr="0011631A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ED7B15" w14:textId="77777777" w:rsidR="001E14D5" w:rsidRPr="0011631A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978AF4" w14:textId="77777777" w:rsidR="001E14D5" w:rsidRPr="0011631A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33E616F" w14:textId="77777777" w:rsidR="001E14D5" w:rsidRPr="0011631A" w:rsidRDefault="001E14D5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E310EB" w14:textId="13EC1716" w:rsidR="001E14D5" w:rsidRPr="0011631A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0CE3D6" w14:textId="77777777" w:rsidR="001E14D5" w:rsidRPr="0011631A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8D41C4" w14:textId="77777777" w:rsidR="001E14D5" w:rsidRPr="0011631A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  <w:vAlign w:val="bottom"/>
          </w:tcPr>
          <w:p w14:paraId="02032A04" w14:textId="77777777" w:rsidR="001E14D5" w:rsidRPr="0011631A" w:rsidRDefault="001E14D5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50C8C0" w14:textId="3926010D" w:rsidR="001E14D5" w:rsidRPr="0011631A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C3257B2" w14:textId="77777777" w:rsidR="001E14D5" w:rsidRPr="0011631A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25B41E0" w14:textId="77777777" w:rsidR="001E14D5" w:rsidRPr="0011631A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706EEB" w:rsidRPr="00161E24" w14:paraId="2E891A1A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2C73E2E6" w14:textId="6790D1B1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เบทาโกรเกษตรอุตสาหกรรม จำกัด</w:t>
            </w:r>
          </w:p>
        </w:tc>
        <w:tc>
          <w:tcPr>
            <w:tcW w:w="2621" w:type="dxa"/>
            <w:vAlign w:val="bottom"/>
          </w:tcPr>
          <w:p w14:paraId="74D45EF4" w14:textId="39C96A5D" w:rsidR="00706EEB" w:rsidRPr="0011631A" w:rsidRDefault="00706EEB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ผลิตอาหารแปรรูปแช่แข็งและฟาร์ม</w:t>
            </w:r>
          </w:p>
        </w:tc>
        <w:tc>
          <w:tcPr>
            <w:tcW w:w="810" w:type="dxa"/>
            <w:vAlign w:val="bottom"/>
          </w:tcPr>
          <w:p w14:paraId="124BA8D6" w14:textId="7F023D4F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B98C652" w14:textId="13F70380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EFD3AEA" w14:textId="064E0C76" w:rsidR="00706EEB" w:rsidRPr="0011631A" w:rsidRDefault="00706EEB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3C9F80D" w14:textId="7B40BEDD" w:rsidR="00706EEB" w:rsidRPr="0011631A" w:rsidRDefault="00706EEB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4,850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63DEAC8" w14:textId="77777777" w:rsidR="00706EEB" w:rsidRPr="0011631A" w:rsidRDefault="00706EEB" w:rsidP="00706E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064CF41" w14:textId="7DE726BB" w:rsidR="00706EEB" w:rsidRPr="0011631A" w:rsidRDefault="00706EEB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4,850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6FA6DD" w14:textId="77777777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461333E" w14:textId="27C5DD47" w:rsidR="00706EEB" w:rsidRPr="0011631A" w:rsidRDefault="00706EEB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4,783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F7BA46" w14:textId="77777777" w:rsidR="00706EEB" w:rsidRPr="0011631A" w:rsidRDefault="00706EEB" w:rsidP="00706E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B1E6DE" w14:textId="6CC6C4AE" w:rsidR="00706EEB" w:rsidRPr="0011631A" w:rsidRDefault="00706EEB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4,783</w:t>
            </w:r>
          </w:p>
        </w:tc>
        <w:tc>
          <w:tcPr>
            <w:tcW w:w="180" w:type="dxa"/>
            <w:vAlign w:val="bottom"/>
          </w:tcPr>
          <w:p w14:paraId="5CF2D1E0" w14:textId="77777777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6A68B2" w14:textId="207449E3" w:rsidR="00706EEB" w:rsidRPr="0011631A" w:rsidRDefault="00706EEB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3F6B34" w14:textId="77777777" w:rsidR="00706EEB" w:rsidRPr="0011631A" w:rsidRDefault="00706EEB" w:rsidP="00706E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006B02" w14:textId="28435AEA" w:rsidR="00706EEB" w:rsidRPr="0011631A" w:rsidRDefault="00706EEB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E15D949" w14:textId="77777777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73D89C7" w14:textId="3B03877E" w:rsidR="00706EEB" w:rsidRPr="0011631A" w:rsidRDefault="00706EEB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4,783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DB8358" w14:textId="77777777" w:rsidR="00706EEB" w:rsidRPr="0011631A" w:rsidRDefault="00706EEB" w:rsidP="00706E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4A7798" w14:textId="1171C75D" w:rsidR="00706EEB" w:rsidRPr="0011631A" w:rsidRDefault="00706EEB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4,783</w:t>
            </w:r>
          </w:p>
        </w:tc>
        <w:tc>
          <w:tcPr>
            <w:tcW w:w="180" w:type="dxa"/>
            <w:vAlign w:val="bottom"/>
          </w:tcPr>
          <w:p w14:paraId="51DAFE00" w14:textId="77777777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4F2289" w14:textId="54FA056A" w:rsidR="00706EEB" w:rsidRPr="0011631A" w:rsidRDefault="00706EEB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ECC81F" w14:textId="77777777" w:rsidR="00706EEB" w:rsidRPr="0011631A" w:rsidRDefault="00706EEB" w:rsidP="00706E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5C62BBF" w14:textId="16AE8A0E" w:rsidR="00706EEB" w:rsidRPr="0011631A" w:rsidRDefault="00706EEB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1,940</w:t>
            </w:r>
          </w:p>
        </w:tc>
      </w:tr>
      <w:tr w:rsidR="00706EEB" w:rsidRPr="00161E24" w14:paraId="4D2102BB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4DB0D0A3" w14:textId="34CE46EF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อาหารเบทเทอร์ จำกัด</w:t>
            </w:r>
          </w:p>
        </w:tc>
        <w:tc>
          <w:tcPr>
            <w:tcW w:w="2621" w:type="dxa"/>
            <w:vAlign w:val="bottom"/>
          </w:tcPr>
          <w:p w14:paraId="1340DE40" w14:textId="6884046E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ผลิตอาหารแปรรูปจาก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เนื้อไก่แช่แข็งและฟาร์มไก่</w:t>
            </w:r>
          </w:p>
        </w:tc>
        <w:tc>
          <w:tcPr>
            <w:tcW w:w="810" w:type="dxa"/>
            <w:vAlign w:val="bottom"/>
          </w:tcPr>
          <w:p w14:paraId="3A9AF958" w14:textId="2BAAE659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65C725E" w14:textId="5653BDDF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39C7258" w14:textId="65A7F02C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DB468E" w14:textId="76B5B1DB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1,192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E2E6BFC" w14:textId="77777777" w:rsidR="00706EEB" w:rsidRPr="0011631A" w:rsidRDefault="00706EEB" w:rsidP="00706E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5F17771" w14:textId="337511A6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1,192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7FFC2C" w14:textId="77777777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7FA00D2" w14:textId="2D32E725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1,192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FE5427" w14:textId="77777777" w:rsidR="00706EEB" w:rsidRPr="0011631A" w:rsidRDefault="00706EEB" w:rsidP="00706E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EF2A2B" w14:textId="14DA481E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1,192</w:t>
            </w:r>
          </w:p>
        </w:tc>
        <w:tc>
          <w:tcPr>
            <w:tcW w:w="180" w:type="dxa"/>
            <w:vAlign w:val="bottom"/>
          </w:tcPr>
          <w:p w14:paraId="793190D4" w14:textId="77777777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8E13B7" w14:textId="150D59ED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9759AD" w14:textId="77777777" w:rsidR="00706EEB" w:rsidRPr="0011631A" w:rsidRDefault="00706EEB" w:rsidP="00706E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5827FA" w14:textId="3C3FA753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4026B67" w14:textId="77777777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DF1021" w14:textId="7102E6E7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1,192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7AA74A" w14:textId="77777777" w:rsidR="00706EEB" w:rsidRPr="0011631A" w:rsidRDefault="00706EEB" w:rsidP="00706E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70B1E7" w14:textId="17611E43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1,192</w:t>
            </w:r>
          </w:p>
        </w:tc>
        <w:tc>
          <w:tcPr>
            <w:tcW w:w="180" w:type="dxa"/>
            <w:vAlign w:val="bottom"/>
          </w:tcPr>
          <w:p w14:paraId="7965B3AC" w14:textId="77777777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AAB5A2" w14:textId="03D2AB03" w:rsidR="00706EEB" w:rsidRPr="0011631A" w:rsidRDefault="00706EEB" w:rsidP="00706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06F446" w14:textId="77777777" w:rsidR="00706EEB" w:rsidRPr="0011631A" w:rsidRDefault="00706EEB" w:rsidP="00706EE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AD5F4E7" w14:textId="43F74E2F" w:rsidR="00706EEB" w:rsidRPr="0011631A" w:rsidRDefault="00706EEB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717147" w:rsidRPr="00161E24" w14:paraId="262A6799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1890948C" w14:textId="1868BBE0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 (กัมพูชา) จำกัด</w:t>
            </w:r>
          </w:p>
        </w:tc>
        <w:tc>
          <w:tcPr>
            <w:tcW w:w="2621" w:type="dxa"/>
            <w:vAlign w:val="bottom"/>
          </w:tcPr>
          <w:p w14:paraId="7D9F8C8E" w14:textId="04FC3581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ผลิตและจำหน่ายอาหารสัตว์และปศุสัตว์</w:t>
            </w:r>
          </w:p>
        </w:tc>
        <w:tc>
          <w:tcPr>
            <w:tcW w:w="810" w:type="dxa"/>
            <w:vAlign w:val="bottom"/>
          </w:tcPr>
          <w:p w14:paraId="6CE031A6" w14:textId="5A9D4105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FDD9620" w14:textId="487E7DC4" w:rsidR="00717147" w:rsidRPr="0011631A" w:rsidRDefault="0038596B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2D54E53" w14:textId="399761CD" w:rsidR="00717147" w:rsidRPr="0011631A" w:rsidRDefault="0038596B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C2A9400" w14:textId="1529DBCC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87CB9A3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3EA82F3" w14:textId="01E1CDC5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AE6ADB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C4657CF" w14:textId="4E9FBBEF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A36A9A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53D7DF3" w14:textId="60F99099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533</w:t>
            </w:r>
          </w:p>
        </w:tc>
        <w:tc>
          <w:tcPr>
            <w:tcW w:w="180" w:type="dxa"/>
            <w:vAlign w:val="bottom"/>
          </w:tcPr>
          <w:p w14:paraId="23158B40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8BE407" w14:textId="612D2714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B7A8D9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D57189" w14:textId="1C4120E1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C717367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652011" w14:textId="09971FD3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8C0A5C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7651A0" w14:textId="05AC8B1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533</w:t>
            </w:r>
          </w:p>
        </w:tc>
        <w:tc>
          <w:tcPr>
            <w:tcW w:w="180" w:type="dxa"/>
            <w:vAlign w:val="bottom"/>
          </w:tcPr>
          <w:p w14:paraId="162637AD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32A570" w14:textId="4760B5FD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019F5D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E4B9F48" w14:textId="6432936F" w:rsidR="00717147" w:rsidRPr="0011631A" w:rsidRDefault="00717147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429</w:t>
            </w:r>
          </w:p>
        </w:tc>
      </w:tr>
      <w:tr w:rsidR="00717147" w:rsidRPr="00161E24" w14:paraId="20421500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0172FE57" w14:textId="39529BC8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 เซฟตี้ มีท แพคกิ้ง จำกัด</w:t>
            </w:r>
          </w:p>
        </w:tc>
        <w:tc>
          <w:tcPr>
            <w:tcW w:w="2621" w:type="dxa"/>
            <w:vAlign w:val="bottom"/>
          </w:tcPr>
          <w:p w14:paraId="3393F898" w14:textId="312F21CC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โรงงานฆ่าและชำแหละสุกร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เพื่อจำหน่าย</w:t>
            </w:r>
          </w:p>
        </w:tc>
        <w:tc>
          <w:tcPr>
            <w:tcW w:w="810" w:type="dxa"/>
            <w:vAlign w:val="bottom"/>
          </w:tcPr>
          <w:p w14:paraId="4EB4A068" w14:textId="7830564A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27A9C2D" w14:textId="716B4426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4C612CF" w14:textId="3B225BF8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CC6C57" w14:textId="302EFDCE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665079F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CE21336" w14:textId="15CB90F8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07DE27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E24858" w14:textId="3D85385C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FE516E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86AD5F" w14:textId="3ACFF91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684</w:t>
            </w:r>
          </w:p>
        </w:tc>
        <w:tc>
          <w:tcPr>
            <w:tcW w:w="180" w:type="dxa"/>
            <w:vAlign w:val="bottom"/>
          </w:tcPr>
          <w:p w14:paraId="4FB5E922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BD8C1B" w14:textId="5793AEC3" w:rsidR="00717147" w:rsidRPr="0011631A" w:rsidRDefault="00717147" w:rsidP="00F8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(684)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B4979D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293787" w14:textId="57A44CA6" w:rsidR="00717147" w:rsidRPr="0011631A" w:rsidRDefault="00717147" w:rsidP="00F8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684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4944198C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94F217" w14:textId="551D660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183B36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A4852C" w14:textId="63DFFFB2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795BAE2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62F3808" w14:textId="236131BF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857321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569EAC3A" w14:textId="62BE3D4F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717147" w:rsidRPr="00161E24" w14:paraId="4D26DF02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40B8DDCC" w14:textId="7CD3C266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บีทีจี แอลวี จำกัด</w:t>
            </w:r>
          </w:p>
        </w:tc>
        <w:tc>
          <w:tcPr>
            <w:tcW w:w="2621" w:type="dxa"/>
            <w:vAlign w:val="bottom"/>
          </w:tcPr>
          <w:p w14:paraId="0F21B062" w14:textId="62D5B698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ลงทุนในธุรกิจใหม่</w:t>
            </w:r>
          </w:p>
        </w:tc>
        <w:tc>
          <w:tcPr>
            <w:tcW w:w="810" w:type="dxa"/>
            <w:vAlign w:val="bottom"/>
          </w:tcPr>
          <w:p w14:paraId="1A7847D7" w14:textId="3BCAC2A8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ฮ่องกง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368CB57" w14:textId="370498AF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="00A472BE">
              <w:rPr>
                <w:rFonts w:asciiTheme="majorBidi" w:hAnsiTheme="majorBidi" w:cstheme="majorBidi"/>
                <w:sz w:val="22"/>
                <w:szCs w:val="22"/>
              </w:rPr>
              <w:t>.0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64D7FFA" w14:textId="7F8FCBA3" w:rsidR="00717147" w:rsidRPr="0011631A" w:rsidRDefault="00A472BE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337C93" w14:textId="3212B8B4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03EFCAE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B705A8E" w14:textId="1344949B" w:rsidR="00717147" w:rsidRPr="0011631A" w:rsidRDefault="00717147" w:rsidP="00F8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4ECE09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42D794" w14:textId="4905AF29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553E55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450484" w14:textId="7A1DA23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8CB1A4A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2BC56A9" w14:textId="5DE50E84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5559B3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5F0CBB" w14:textId="376AC594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8784091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51E453" w14:textId="162AA0A0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B12257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7F2373" w14:textId="7C60D624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E7F9CF6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0B56D52" w14:textId="2A040FE0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2FC878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32A69BA" w14:textId="78E1D452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17147" w:rsidRPr="00161E24" w14:paraId="7B57E491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299D11AA" w14:textId="59FCFD22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เพ็ท โฟกัส จำกัด</w:t>
            </w:r>
          </w:p>
        </w:tc>
        <w:tc>
          <w:tcPr>
            <w:tcW w:w="2621" w:type="dxa"/>
            <w:vAlign w:val="bottom"/>
          </w:tcPr>
          <w:p w14:paraId="09BB6D6B" w14:textId="5987E9A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ผลิตและจำหน่ายอาหารสัตว์เลี้ยง</w:t>
            </w:r>
          </w:p>
        </w:tc>
        <w:tc>
          <w:tcPr>
            <w:tcW w:w="810" w:type="dxa"/>
            <w:vAlign w:val="bottom"/>
          </w:tcPr>
          <w:p w14:paraId="7661605C" w14:textId="4E1B7F83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0BA95FF" w14:textId="0FF7A83F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11912C1" w14:textId="2AFE42B1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9F15C05" w14:textId="775156EA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373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B63E07D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1A80FDA" w14:textId="06804E51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74DC03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29334F" w14:textId="03491DEB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A23DD4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2AEFF1" w14:textId="270D8575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  <w:tc>
          <w:tcPr>
            <w:tcW w:w="180" w:type="dxa"/>
            <w:vAlign w:val="bottom"/>
          </w:tcPr>
          <w:p w14:paraId="3543C931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8A3213" w14:textId="4CC59F1D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AFAB24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454C50" w14:textId="54760290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78D506F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539514" w14:textId="4E4D1EC9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8B098B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F9D4D7" w14:textId="7FA2E201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  <w:tc>
          <w:tcPr>
            <w:tcW w:w="180" w:type="dxa"/>
            <w:vAlign w:val="bottom"/>
          </w:tcPr>
          <w:p w14:paraId="1367108D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F2BFE5" w14:textId="26C52A2A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B8A9C1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1552ACD" w14:textId="74EF5303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717147" w:rsidRPr="00161E24" w14:paraId="6573BE63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0FC33684" w14:textId="6A3CDD19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 เอ็มเอฟเดลี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 จำกัด</w:t>
            </w:r>
          </w:p>
        </w:tc>
        <w:tc>
          <w:tcPr>
            <w:tcW w:w="2621" w:type="dxa"/>
            <w:vAlign w:val="bottom"/>
          </w:tcPr>
          <w:p w14:paraId="4F0F0FC3" w14:textId="3BFAF03C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ผลิตและจำหน่ายอาหารแปรรูปจากเนื้อหมูและเนื้อไก่แช่แข็ง</w:t>
            </w:r>
          </w:p>
        </w:tc>
        <w:tc>
          <w:tcPr>
            <w:tcW w:w="810" w:type="dxa"/>
            <w:vAlign w:val="bottom"/>
          </w:tcPr>
          <w:p w14:paraId="0FDC9352" w14:textId="24DEF3B5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C0C5E59" w14:textId="18382C4A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78.9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18C4098" w14:textId="3E07DBF0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96CCE8" w14:textId="4E8D63D9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330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03F90E8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1A71011" w14:textId="213C579F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20125A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6CC6AF" w14:textId="22FA35CC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0F118F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216E59" w14:textId="73EE8E13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180" w:type="dxa"/>
            <w:vAlign w:val="bottom"/>
          </w:tcPr>
          <w:p w14:paraId="6C93062D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60CEE0" w14:textId="21CD6D3C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ED622F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DC73BF" w14:textId="60E453DD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4515BF3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4152F7" w14:textId="3272208D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18B7D3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5121A6" w14:textId="5F577DD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180" w:type="dxa"/>
            <w:vAlign w:val="bottom"/>
          </w:tcPr>
          <w:p w14:paraId="5384AADB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9B6D53" w14:textId="3A8378EC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BDD3DC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9755612" w14:textId="60C2CB13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717147" w:rsidRPr="00161E24" w14:paraId="14FC0B81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6D86C8C7" w14:textId="2D7EAA72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บี. ฟู้ดส์ โปรดักส์ 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อินเตอร์เนชั่นแนล จำกัด</w:t>
            </w:r>
          </w:p>
        </w:tc>
        <w:tc>
          <w:tcPr>
            <w:tcW w:w="2621" w:type="dxa"/>
            <w:vAlign w:val="bottom"/>
          </w:tcPr>
          <w:p w14:paraId="66D16BF5" w14:textId="6F5DA5DD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ผลิตอาหารแปรรูปจาก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เนื้อไก่แช่แข็งและฟาร์มไก่</w:t>
            </w:r>
          </w:p>
        </w:tc>
        <w:tc>
          <w:tcPr>
            <w:tcW w:w="810" w:type="dxa"/>
            <w:vAlign w:val="bottom"/>
          </w:tcPr>
          <w:p w14:paraId="0B2784FA" w14:textId="76B0EFF1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6251EAD" w14:textId="7CF1D6AD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9167AA2" w14:textId="64C59ADD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6B8400" w14:textId="0BD2FF68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DB3C41A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476D397" w14:textId="389CFA92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A01FE6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F47E71" w14:textId="794578F2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A37E42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2F6F36" w14:textId="793DC7CF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874</w:t>
            </w:r>
          </w:p>
        </w:tc>
        <w:tc>
          <w:tcPr>
            <w:tcW w:w="180" w:type="dxa"/>
            <w:vAlign w:val="bottom"/>
          </w:tcPr>
          <w:p w14:paraId="5DCA3E29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BF990A" w14:textId="52273F9E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5EEEEB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00A8DB" w14:textId="46C06E22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85A9A39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DB4D2E" w14:textId="5F4DF11B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2CBAB3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032876" w14:textId="4C278215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874</w:t>
            </w:r>
          </w:p>
        </w:tc>
        <w:tc>
          <w:tcPr>
            <w:tcW w:w="180" w:type="dxa"/>
            <w:vAlign w:val="bottom"/>
          </w:tcPr>
          <w:p w14:paraId="0D3422FE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2F21DF" w14:textId="22B64156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33394F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B2A689D" w14:textId="44F554B0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17147" w:rsidRPr="00161E24" w14:paraId="7D9654CF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0B257933" w14:textId="0D85D1FE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ไทย เอส พี เอฟ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โปรดักส์ จำกัด</w:t>
            </w:r>
          </w:p>
        </w:tc>
        <w:tc>
          <w:tcPr>
            <w:tcW w:w="2621" w:type="dxa"/>
            <w:vAlign w:val="bottom"/>
          </w:tcPr>
          <w:p w14:paraId="37A75AA4" w14:textId="61D5B05F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เลี้ยงสุกรปลอดโรคเฉพาะ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บางชนิดเพื่อจำหน่าย</w:t>
            </w:r>
          </w:p>
        </w:tc>
        <w:tc>
          <w:tcPr>
            <w:tcW w:w="810" w:type="dxa"/>
            <w:vAlign w:val="bottom"/>
          </w:tcPr>
          <w:p w14:paraId="2A4D1980" w14:textId="5DDC2811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AD807C2" w14:textId="61FA022B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CAE8985" w14:textId="4F321E56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DEB0D2" w14:textId="50C2A69A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0324BB8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48FAD1C" w14:textId="567E4839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F0C7CB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2D6832" w14:textId="45A58A39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0341E0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02DD95" w14:textId="7AB48C89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317</w:t>
            </w:r>
          </w:p>
        </w:tc>
        <w:tc>
          <w:tcPr>
            <w:tcW w:w="180" w:type="dxa"/>
            <w:vAlign w:val="bottom"/>
          </w:tcPr>
          <w:p w14:paraId="07FB613E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1CE3F45" w14:textId="7B80702F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5E194C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FD73A4" w14:textId="095CA434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A4A3E4E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452D79" w14:textId="42140C5F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EE4D75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E1E3474" w14:textId="162B7C2B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317</w:t>
            </w:r>
          </w:p>
        </w:tc>
        <w:tc>
          <w:tcPr>
            <w:tcW w:w="180" w:type="dxa"/>
            <w:vAlign w:val="bottom"/>
          </w:tcPr>
          <w:p w14:paraId="77CF33C2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018FB6" w14:textId="1D47476E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F32B3C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4CE68C7" w14:textId="528BF737" w:rsidR="00717147" w:rsidRPr="0011631A" w:rsidRDefault="00717147" w:rsidP="00F8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597</w:t>
            </w:r>
          </w:p>
        </w:tc>
      </w:tr>
      <w:tr w:rsidR="00717147" w:rsidRPr="00161E24" w14:paraId="528C5273" w14:textId="496D531E" w:rsidTr="00224BF6">
        <w:trPr>
          <w:cantSplit/>
        </w:trPr>
        <w:tc>
          <w:tcPr>
            <w:tcW w:w="2250" w:type="dxa"/>
            <w:shd w:val="clear" w:color="auto" w:fill="auto"/>
          </w:tcPr>
          <w:p w14:paraId="2C826CC2" w14:textId="5A3264E0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เบทาโกรภาคใต้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จำกัด 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1631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(อยู่ระหว่างการชำระบัญชี)</w:t>
            </w:r>
          </w:p>
        </w:tc>
        <w:tc>
          <w:tcPr>
            <w:tcW w:w="2621" w:type="dxa"/>
            <w:vAlign w:val="bottom"/>
          </w:tcPr>
          <w:p w14:paraId="36B98A8B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ผลิตอาหารสัตว์เลี้ยง</w:t>
            </w:r>
            <w:r w:rsidRPr="0011631A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สุกร</w:t>
            </w:r>
          </w:p>
          <w:p w14:paraId="57FA43E1" w14:textId="1ABF44A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และไก่เพื่อจำหน่าย</w:t>
            </w:r>
          </w:p>
        </w:tc>
        <w:tc>
          <w:tcPr>
            <w:tcW w:w="810" w:type="dxa"/>
            <w:vAlign w:val="bottom"/>
          </w:tcPr>
          <w:p w14:paraId="370AF9A9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10AD4BA" w14:textId="6E9106F8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C3B2D6A" w14:textId="5D000BA8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53974C" w14:textId="33BC55DA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268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6E00C62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3721D34" w14:textId="389E6C0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D7172E" w14:textId="2D7C6F7B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81EB39" w14:textId="33A7B8BB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29A74C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C550E5" w14:textId="578DC6C0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268</w:t>
            </w:r>
          </w:p>
        </w:tc>
        <w:tc>
          <w:tcPr>
            <w:tcW w:w="180" w:type="dxa"/>
            <w:vAlign w:val="bottom"/>
          </w:tcPr>
          <w:p w14:paraId="5CF4BECC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9FC3E2" w14:textId="3A269D47" w:rsidR="00717147" w:rsidRPr="0011631A" w:rsidRDefault="00717147" w:rsidP="00F8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(268)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2A75B1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DBB9FA" w14:textId="5AEDBCE0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(268)</w:t>
            </w:r>
          </w:p>
        </w:tc>
        <w:tc>
          <w:tcPr>
            <w:tcW w:w="180" w:type="dxa"/>
            <w:vAlign w:val="bottom"/>
          </w:tcPr>
          <w:p w14:paraId="31B0A4ED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6A82F5" w14:textId="2C29B6C4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2EEA04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AF8F71" w14:textId="79BA55A8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815FA49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3F50C4" w14:textId="2446ACE4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0A5B7A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FD752B3" w14:textId="7D23C06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30F25" w:rsidRPr="00161E24" w14:paraId="3B007EA0" w14:textId="77777777" w:rsidTr="00330F25">
        <w:trPr>
          <w:cantSplit/>
        </w:trPr>
        <w:tc>
          <w:tcPr>
            <w:tcW w:w="2250" w:type="dxa"/>
            <w:shd w:val="clear" w:color="auto" w:fill="auto"/>
          </w:tcPr>
          <w:p w14:paraId="41850D89" w14:textId="576435BA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 เวนเจอร์ จำกัด</w:t>
            </w:r>
          </w:p>
        </w:tc>
        <w:tc>
          <w:tcPr>
            <w:tcW w:w="2621" w:type="dxa"/>
            <w:vAlign w:val="bottom"/>
          </w:tcPr>
          <w:p w14:paraId="28652613" w14:textId="3A6E0C65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ลงทุนในธุรกิจใหม่</w:t>
            </w:r>
          </w:p>
        </w:tc>
        <w:tc>
          <w:tcPr>
            <w:tcW w:w="810" w:type="dxa"/>
            <w:vAlign w:val="bottom"/>
          </w:tcPr>
          <w:p w14:paraId="4B72708E" w14:textId="2ADE40C8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054E6A2" w14:textId="2B67F413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4208FAB" w14:textId="4E0B5850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0348385" w14:textId="2447E5FB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9A6327F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7EC2048" w14:textId="754E9DC1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9F52D5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3985C7" w14:textId="6406F191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CDF94F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E2399E" w14:textId="796E3CA3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  <w:vAlign w:val="bottom"/>
          </w:tcPr>
          <w:p w14:paraId="79C94E24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C7C2EC" w14:textId="151927D0" w:rsidR="00330F25" w:rsidRPr="0011631A" w:rsidRDefault="00330F25" w:rsidP="00F8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8DBDB7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B3D121" w14:textId="01190DF0" w:rsidR="00330F25" w:rsidRPr="0011631A" w:rsidRDefault="00330F25" w:rsidP="00F8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16A8295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204C51" w14:textId="39386C95" w:rsidR="00330F25" w:rsidRPr="0011631A" w:rsidRDefault="00330F25" w:rsidP="00F8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81CB67C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91B08E" w14:textId="44AA530B" w:rsidR="00330F25" w:rsidRPr="0011631A" w:rsidRDefault="00330F25" w:rsidP="00F8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  <w:vAlign w:val="bottom"/>
          </w:tcPr>
          <w:p w14:paraId="602EF493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69A610" w14:textId="554093CD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14748C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FC81CA9" w14:textId="29731244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17147" w:rsidRPr="00161E24" w14:paraId="4C3CAEE1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1464D828" w14:textId="02B0FDE8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เบ็ทเทอร์ฟาร์ม่า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จำกัด</w:t>
            </w:r>
          </w:p>
        </w:tc>
        <w:tc>
          <w:tcPr>
            <w:tcW w:w="2621" w:type="dxa"/>
            <w:vAlign w:val="bottom"/>
          </w:tcPr>
          <w:p w14:paraId="7BC53AF0" w14:textId="5B0971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ผลิตและจำหน่ายเวชภัณฑ์ </w:t>
            </w:r>
            <w:r w:rsidRPr="0011631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อาหาร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เสริมและเคมีภัณฑ์สำหรับสัตว์</w:t>
            </w:r>
          </w:p>
        </w:tc>
        <w:tc>
          <w:tcPr>
            <w:tcW w:w="810" w:type="dxa"/>
            <w:vAlign w:val="bottom"/>
          </w:tcPr>
          <w:p w14:paraId="5873032B" w14:textId="1452C750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F4D7DBC" w14:textId="46B513D1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ADD6B76" w14:textId="2BC604E8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7089B9" w14:textId="66B6F2CC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151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76061CA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7944539" w14:textId="138D76FF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305015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7D0E31" w14:textId="351AC3EB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966277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4C4208" w14:textId="5EDAD973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  <w:tc>
          <w:tcPr>
            <w:tcW w:w="180" w:type="dxa"/>
            <w:vAlign w:val="bottom"/>
          </w:tcPr>
          <w:p w14:paraId="2A8DD55F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3F5449" w14:textId="0CD4EAC5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9145E3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331FB6" w14:textId="5F3F40CF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254418B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631C5B" w14:textId="18A63CB6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43A501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1DD7F3" w14:textId="3C73E118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  <w:tc>
          <w:tcPr>
            <w:tcW w:w="180" w:type="dxa"/>
            <w:vAlign w:val="bottom"/>
          </w:tcPr>
          <w:p w14:paraId="4FF27525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84EDA0" w14:textId="448F1A6E" w:rsidR="00717147" w:rsidRPr="0011631A" w:rsidRDefault="00717147" w:rsidP="0071714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9CDD28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5DD0CB1" w14:textId="40F5B71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1,735</w:t>
            </w:r>
          </w:p>
        </w:tc>
      </w:tr>
      <w:tr w:rsidR="00717147" w:rsidRPr="00161E24" w14:paraId="7629665B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3C0FA9BD" w14:textId="08B4A3A1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 (ลาว) จำกัด</w:t>
            </w:r>
          </w:p>
        </w:tc>
        <w:tc>
          <w:tcPr>
            <w:tcW w:w="2621" w:type="dxa"/>
            <w:vAlign w:val="bottom"/>
          </w:tcPr>
          <w:p w14:paraId="3FEF7C38" w14:textId="14F60798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ผลิตปศุสัตว์เพื่อจำหน่าย</w:t>
            </w:r>
          </w:p>
        </w:tc>
        <w:tc>
          <w:tcPr>
            <w:tcW w:w="810" w:type="dxa"/>
            <w:vAlign w:val="bottom"/>
          </w:tcPr>
          <w:p w14:paraId="617D51E6" w14:textId="3D8E1D39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FBBD16E" w14:textId="1003E6BB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35E1985" w14:textId="00B7514E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05AB67" w14:textId="13B6C7C0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146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08D6F14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CEB11E2" w14:textId="6619BCE2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19C6C0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EA5757" w14:textId="04700EEC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258929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0BC60E" w14:textId="59F9233D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34</w:t>
            </w:r>
          </w:p>
        </w:tc>
        <w:tc>
          <w:tcPr>
            <w:tcW w:w="180" w:type="dxa"/>
            <w:vAlign w:val="bottom"/>
          </w:tcPr>
          <w:p w14:paraId="32B9F0F6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5DDA19" w14:textId="45C9BB25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84A490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A9D39F" w14:textId="671D4811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A285427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312A64" w14:textId="696294E8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343072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335165" w14:textId="05F7753B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34</w:t>
            </w:r>
          </w:p>
        </w:tc>
        <w:tc>
          <w:tcPr>
            <w:tcW w:w="180" w:type="dxa"/>
            <w:vAlign w:val="bottom"/>
          </w:tcPr>
          <w:p w14:paraId="6DC64A35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19CE22" w14:textId="01590FF6" w:rsidR="00717147" w:rsidRPr="0011631A" w:rsidRDefault="00717147" w:rsidP="0071714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805EA5B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5FC9692" w14:textId="50C5F455" w:rsidR="00717147" w:rsidRPr="0011631A" w:rsidRDefault="00717147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717147" w:rsidRPr="00161E24" w14:paraId="62D72358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16955EEB" w14:textId="743E3D9E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 xml:space="preserve">บริษัท เบทาโกร ไดนิปปอน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เท็กซ์โน เอ็กซ์ จำกัด</w:t>
            </w:r>
          </w:p>
        </w:tc>
        <w:tc>
          <w:tcPr>
            <w:tcW w:w="2621" w:type="dxa"/>
            <w:vAlign w:val="bottom"/>
          </w:tcPr>
          <w:p w14:paraId="7B671018" w14:textId="12CED3C2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ผลิตและจำหน่ายน้ำซุปเข้มข้น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และน้ำมันที่สกัดจากกระดูกสัตว์</w:t>
            </w:r>
          </w:p>
        </w:tc>
        <w:tc>
          <w:tcPr>
            <w:tcW w:w="810" w:type="dxa"/>
            <w:vAlign w:val="bottom"/>
          </w:tcPr>
          <w:p w14:paraId="3BE167CC" w14:textId="239E689C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157D958" w14:textId="0F1FE5D1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60.7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239F5D0" w14:textId="55C03ECB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97F52A" w14:textId="4B35D09B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140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4A54CD7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4817BE4" w14:textId="6A90A27F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7AC4FB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E37AEC" w14:textId="49B6DA52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EF69E0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BDB4C7" w14:textId="06E2631E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180" w:type="dxa"/>
            <w:vAlign w:val="bottom"/>
          </w:tcPr>
          <w:p w14:paraId="16CD208B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663DB3" w14:textId="36013BE2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59E7A0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17B8AC" w14:textId="6863199A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0146644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A418FF" w14:textId="3CDA143E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5F9D64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25EC5B" w14:textId="15476C90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180" w:type="dxa"/>
            <w:vAlign w:val="bottom"/>
          </w:tcPr>
          <w:p w14:paraId="5BE92F88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D15165" w14:textId="701C8236" w:rsidR="00717147" w:rsidRPr="0011631A" w:rsidRDefault="00717147" w:rsidP="0071714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2C5320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77DDEBF" w14:textId="10BC50C6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</w:tr>
      <w:tr w:rsidR="00717147" w:rsidRPr="00161E24" w14:paraId="34025424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570D6A4A" w14:textId="30B6031E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เบทาโกร ฟู้ดส์ จำกัด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(อยู่ระหว่างการชำระบัญชี)</w:t>
            </w:r>
          </w:p>
        </w:tc>
        <w:tc>
          <w:tcPr>
            <w:tcW w:w="2621" w:type="dxa"/>
            <w:vAlign w:val="bottom"/>
          </w:tcPr>
          <w:p w14:paraId="38B36D54" w14:textId="51A2541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จำหน่ายอาหารแปรรูป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จากเนื้อหมูและเนื้อไก่แช่แข็ง</w:t>
            </w:r>
          </w:p>
        </w:tc>
        <w:tc>
          <w:tcPr>
            <w:tcW w:w="810" w:type="dxa"/>
            <w:vAlign w:val="bottom"/>
          </w:tcPr>
          <w:p w14:paraId="5675FE30" w14:textId="5B80C70D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7A56D01" w14:textId="76612F9C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053729D" w14:textId="096C7779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60D42A" w14:textId="213023EB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130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9B83516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AD9610F" w14:textId="4EDEA25F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06D7503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2EB19A" w14:textId="4E07F299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606606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369813" w14:textId="21F2BA7D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  <w:vAlign w:val="bottom"/>
          </w:tcPr>
          <w:p w14:paraId="2674C49B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A72E85" w14:textId="77E91E41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(30)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B0A334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720637" w14:textId="453AA371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08653D6E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F26972" w14:textId="759CFB64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C41501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6691FF" w14:textId="22652743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6FB93D1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628AE6" w14:textId="1D9FF99A" w:rsidR="00717147" w:rsidRPr="0011631A" w:rsidRDefault="00717147" w:rsidP="0071714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776875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EEF0E3E" w14:textId="1D374EA2" w:rsidR="00717147" w:rsidRPr="0011631A" w:rsidRDefault="00717147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717147" w:rsidRPr="00161E24" w14:paraId="6925323E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5DC17A01" w14:textId="1559133D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เบทาโกร 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อินเตอร์เทรด จำกัด</w:t>
            </w:r>
          </w:p>
        </w:tc>
        <w:tc>
          <w:tcPr>
            <w:tcW w:w="2621" w:type="dxa"/>
            <w:vAlign w:val="bottom"/>
          </w:tcPr>
          <w:p w14:paraId="627252CD" w14:textId="1543CEE6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ซื้อมาขายไปเพื่อส่งออก</w:t>
            </w:r>
          </w:p>
        </w:tc>
        <w:tc>
          <w:tcPr>
            <w:tcW w:w="810" w:type="dxa"/>
            <w:vAlign w:val="bottom"/>
          </w:tcPr>
          <w:p w14:paraId="56DF6587" w14:textId="656508D2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346CAD4" w14:textId="70105420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DDFF83D" w14:textId="3D7848C9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43121A" w14:textId="4A8D15EB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C1A5665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97150B6" w14:textId="218EBC7A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321ECB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D4594A" w14:textId="7BE16191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725C5B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4DB4D4" w14:textId="1069024C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180" w:type="dxa"/>
            <w:vAlign w:val="bottom"/>
          </w:tcPr>
          <w:p w14:paraId="571ECB1B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62BD73" w14:textId="2789D296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0AD22D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2DC351" w14:textId="6D608813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6AAD265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56299B" w14:textId="2B513AF6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871300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F0ABDC" w14:textId="664FC528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180" w:type="dxa"/>
            <w:vAlign w:val="bottom"/>
          </w:tcPr>
          <w:p w14:paraId="31FDEDFD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9FDF4B" w14:textId="1D4B8EE9" w:rsidR="00717147" w:rsidRPr="0011631A" w:rsidRDefault="00717147" w:rsidP="0071714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463F07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EECAFE8" w14:textId="76B65263" w:rsidR="00717147" w:rsidRPr="0011631A" w:rsidRDefault="00717147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17147" w:rsidRPr="00161E24" w14:paraId="4994FAFD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2DA03FC5" w14:textId="495EB52E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ศูนย์วิทยาศาสตร์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เบทาโกร จำกัด</w:t>
            </w:r>
          </w:p>
        </w:tc>
        <w:tc>
          <w:tcPr>
            <w:tcW w:w="2621" w:type="dxa"/>
            <w:vAlign w:val="bottom"/>
          </w:tcPr>
          <w:p w14:paraId="77BB29E7" w14:textId="51597FC6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ให้บริการวิเคราะห์ทางเคมีชีวภาพ</w:t>
            </w:r>
          </w:p>
        </w:tc>
        <w:tc>
          <w:tcPr>
            <w:tcW w:w="810" w:type="dxa"/>
            <w:vAlign w:val="bottom"/>
          </w:tcPr>
          <w:p w14:paraId="62436BBE" w14:textId="7187B581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F89365C" w14:textId="7E4B0940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DF73532" w14:textId="1FAED1F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FC0ADD5" w14:textId="10B9B1FF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DD9A915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2386944" w14:textId="3EEE3F21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2B18FD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6A8018" w14:textId="54F8B75E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C0FEEC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007449" w14:textId="649F7DF1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122</w:t>
            </w:r>
          </w:p>
        </w:tc>
        <w:tc>
          <w:tcPr>
            <w:tcW w:w="180" w:type="dxa"/>
            <w:vAlign w:val="bottom"/>
          </w:tcPr>
          <w:p w14:paraId="2079D21D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7E61D9" w14:textId="55AF7CDD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7CAE55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38A6F5" w14:textId="4855FCDB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0969C1B3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38A873" w14:textId="25D23DD8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A31500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6976F2" w14:textId="0D9B4A9C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122</w:t>
            </w:r>
          </w:p>
        </w:tc>
        <w:tc>
          <w:tcPr>
            <w:tcW w:w="180" w:type="dxa"/>
            <w:vAlign w:val="bottom"/>
          </w:tcPr>
          <w:p w14:paraId="5D04E280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72385F" w14:textId="1989EC8F" w:rsidR="00717147" w:rsidRPr="0011631A" w:rsidRDefault="00717147" w:rsidP="0071714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E94F41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0925A0A" w14:textId="5B44F20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147</w:t>
            </w:r>
          </w:p>
        </w:tc>
      </w:tr>
      <w:tr w:rsidR="00325636" w:rsidRPr="00161E24" w14:paraId="7E0A4DF3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4BFC62D9" w14:textId="3059D081" w:rsidR="00325636" w:rsidRPr="0011631A" w:rsidRDefault="00325636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 (พม่า) จำกัด</w:t>
            </w:r>
          </w:p>
        </w:tc>
        <w:tc>
          <w:tcPr>
            <w:tcW w:w="2621" w:type="dxa"/>
            <w:vAlign w:val="bottom"/>
          </w:tcPr>
          <w:p w14:paraId="2C68FC6B" w14:textId="47AEFFFA" w:rsidR="00325636" w:rsidRPr="0011631A" w:rsidRDefault="00325636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จำหน่ายอาหารสัตว์และปศุสัตว์</w:t>
            </w:r>
          </w:p>
        </w:tc>
        <w:tc>
          <w:tcPr>
            <w:tcW w:w="810" w:type="dxa"/>
            <w:vAlign w:val="bottom"/>
          </w:tcPr>
          <w:p w14:paraId="52A869B0" w14:textId="7CA001A7" w:rsidR="00325636" w:rsidRPr="0011631A" w:rsidRDefault="00325636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พม่า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1EB7675" w14:textId="20F3E248" w:rsidR="00325636" w:rsidRPr="0011631A" w:rsidRDefault="00325636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80.3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12C2119" w14:textId="19DCDEE3" w:rsidR="00325636" w:rsidRPr="0011631A" w:rsidRDefault="00325636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80.3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FE9791" w14:textId="2DD7FE4D" w:rsidR="00325636" w:rsidRPr="0011631A" w:rsidRDefault="00325636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6098D8F" w14:textId="77777777" w:rsidR="00325636" w:rsidRPr="0011631A" w:rsidRDefault="00325636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78898C5" w14:textId="385F6559" w:rsidR="00325636" w:rsidRPr="0011631A" w:rsidRDefault="00325636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596DAB" w14:textId="77777777" w:rsidR="00325636" w:rsidRPr="0011631A" w:rsidRDefault="00325636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D12A7C" w14:textId="1C64C269" w:rsidR="00325636" w:rsidRPr="0011631A" w:rsidRDefault="00325636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57D082" w14:textId="77777777" w:rsidR="00325636" w:rsidRPr="0011631A" w:rsidRDefault="00325636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E6CFA2" w14:textId="401BCECD" w:rsidR="00325636" w:rsidRPr="0011631A" w:rsidRDefault="00325636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180" w:type="dxa"/>
            <w:vAlign w:val="bottom"/>
          </w:tcPr>
          <w:p w14:paraId="26B873D6" w14:textId="77777777" w:rsidR="00325636" w:rsidRPr="0011631A" w:rsidRDefault="00325636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40A77F" w14:textId="3B3E0547" w:rsidR="00325636" w:rsidRPr="0011631A" w:rsidRDefault="00325636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6662F2" w14:textId="77777777" w:rsidR="00325636" w:rsidRPr="0011631A" w:rsidRDefault="00325636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EE8D0B" w14:textId="54EDA054" w:rsidR="00325636" w:rsidRPr="0011631A" w:rsidRDefault="00325636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8A5C280" w14:textId="77777777" w:rsidR="00325636" w:rsidRPr="0011631A" w:rsidRDefault="00325636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238ABB" w14:textId="61EBF0E1" w:rsidR="00325636" w:rsidRPr="0011631A" w:rsidRDefault="00325636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8E06CC" w14:textId="77777777" w:rsidR="00325636" w:rsidRPr="0011631A" w:rsidRDefault="00325636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A771EF" w14:textId="1DA209E8" w:rsidR="00325636" w:rsidRPr="0011631A" w:rsidRDefault="00325636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180" w:type="dxa"/>
            <w:vAlign w:val="bottom"/>
          </w:tcPr>
          <w:p w14:paraId="29CAD603" w14:textId="77777777" w:rsidR="00325636" w:rsidRPr="0011631A" w:rsidRDefault="00325636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80FD84" w14:textId="073ECB8C" w:rsidR="00325636" w:rsidRPr="0011631A" w:rsidRDefault="00325636" w:rsidP="0071714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8A9549" w14:textId="77777777" w:rsidR="00325636" w:rsidRPr="0011631A" w:rsidRDefault="00325636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F8DCD4F" w14:textId="6A2BBFEE" w:rsidR="00325636" w:rsidRPr="0011631A" w:rsidRDefault="00325636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33561" w:rsidRPr="00161E24" w14:paraId="59E0FF4F" w14:textId="77777777" w:rsidTr="00EB3BAB">
        <w:trPr>
          <w:cantSplit/>
        </w:trPr>
        <w:tc>
          <w:tcPr>
            <w:tcW w:w="2250" w:type="dxa"/>
            <w:shd w:val="clear" w:color="auto" w:fill="auto"/>
          </w:tcPr>
          <w:p w14:paraId="1D985394" w14:textId="77777777" w:rsidR="00933561" w:rsidRPr="0011631A" w:rsidRDefault="00933561" w:rsidP="00EB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เบทาโกรไฮบริด จำกัด</w:t>
            </w:r>
          </w:p>
        </w:tc>
        <w:tc>
          <w:tcPr>
            <w:tcW w:w="2621" w:type="dxa"/>
            <w:vAlign w:val="bottom"/>
          </w:tcPr>
          <w:p w14:paraId="77CB094A" w14:textId="77777777" w:rsidR="00933561" w:rsidRPr="0011631A" w:rsidRDefault="00933561" w:rsidP="00EB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ให้เช่าฟาร์มสุกร</w:t>
            </w:r>
          </w:p>
        </w:tc>
        <w:tc>
          <w:tcPr>
            <w:tcW w:w="810" w:type="dxa"/>
            <w:vAlign w:val="bottom"/>
          </w:tcPr>
          <w:p w14:paraId="43304263" w14:textId="77777777" w:rsidR="00933561" w:rsidRPr="0011631A" w:rsidRDefault="00933561" w:rsidP="00EB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D6F9606" w14:textId="77777777" w:rsidR="00933561" w:rsidRPr="0011631A" w:rsidRDefault="00933561" w:rsidP="00EB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CDB37A7" w14:textId="77777777" w:rsidR="00933561" w:rsidRPr="0011631A" w:rsidRDefault="00933561" w:rsidP="00EB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F2C27A" w14:textId="77777777" w:rsidR="00933561" w:rsidRPr="0011631A" w:rsidRDefault="00933561" w:rsidP="00EB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C1BC718" w14:textId="77777777" w:rsidR="00933561" w:rsidRPr="0011631A" w:rsidRDefault="00933561" w:rsidP="00EB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0B1B877" w14:textId="77777777" w:rsidR="00933561" w:rsidRPr="0011631A" w:rsidRDefault="00933561" w:rsidP="00EB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FE7169" w14:textId="77777777" w:rsidR="00933561" w:rsidRPr="0011631A" w:rsidRDefault="00933561" w:rsidP="00EB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51D496" w14:textId="77777777" w:rsidR="00933561" w:rsidRPr="0011631A" w:rsidRDefault="00933561" w:rsidP="00EB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559AF" w14:textId="77777777" w:rsidR="00933561" w:rsidRPr="0011631A" w:rsidRDefault="00933561" w:rsidP="00EB3BAB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5E443A" w14:textId="77777777" w:rsidR="00933561" w:rsidRPr="0011631A" w:rsidRDefault="00933561" w:rsidP="00EB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302</w:t>
            </w:r>
          </w:p>
        </w:tc>
        <w:tc>
          <w:tcPr>
            <w:tcW w:w="180" w:type="dxa"/>
            <w:vAlign w:val="bottom"/>
          </w:tcPr>
          <w:p w14:paraId="226C1AA5" w14:textId="77777777" w:rsidR="00933561" w:rsidRPr="0011631A" w:rsidRDefault="00933561" w:rsidP="00EB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4700E9" w14:textId="77777777" w:rsidR="00933561" w:rsidRPr="0011631A" w:rsidRDefault="00933561" w:rsidP="00EB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FAC3BC" w14:textId="77777777" w:rsidR="00933561" w:rsidRPr="0011631A" w:rsidRDefault="00933561" w:rsidP="00EB3BAB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33DC04" w14:textId="77777777" w:rsidR="00933561" w:rsidRPr="0011631A" w:rsidRDefault="00933561" w:rsidP="00EB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98C3B53" w14:textId="77777777" w:rsidR="00933561" w:rsidRPr="0011631A" w:rsidRDefault="00933561" w:rsidP="00EB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CCCFFF" w14:textId="77777777" w:rsidR="00933561" w:rsidRPr="0011631A" w:rsidRDefault="00933561" w:rsidP="00EB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54323F" w14:textId="77777777" w:rsidR="00933561" w:rsidRPr="0011631A" w:rsidRDefault="00933561" w:rsidP="00EB3BAB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184EBC" w14:textId="77777777" w:rsidR="00933561" w:rsidRPr="0011631A" w:rsidRDefault="00933561" w:rsidP="00EB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302</w:t>
            </w:r>
          </w:p>
        </w:tc>
        <w:tc>
          <w:tcPr>
            <w:tcW w:w="180" w:type="dxa"/>
            <w:vAlign w:val="bottom"/>
          </w:tcPr>
          <w:p w14:paraId="6F9176CF" w14:textId="77777777" w:rsidR="00933561" w:rsidRPr="0011631A" w:rsidRDefault="00933561" w:rsidP="00EB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87CE6C" w14:textId="77777777" w:rsidR="00933561" w:rsidRPr="0011631A" w:rsidRDefault="00933561" w:rsidP="00EB3BAB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06DC61" w14:textId="77777777" w:rsidR="00933561" w:rsidRPr="0011631A" w:rsidRDefault="00933561" w:rsidP="00EB3BAB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D41323B" w14:textId="77777777" w:rsidR="00933561" w:rsidRPr="0011631A" w:rsidRDefault="00933561" w:rsidP="00EB3B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38</w:t>
            </w:r>
          </w:p>
        </w:tc>
      </w:tr>
      <w:tr w:rsidR="00717147" w:rsidRPr="00161E24" w14:paraId="4E672D20" w14:textId="74CD559B" w:rsidTr="00224BF6">
        <w:trPr>
          <w:cantSplit/>
        </w:trPr>
        <w:tc>
          <w:tcPr>
            <w:tcW w:w="2250" w:type="dxa"/>
            <w:shd w:val="clear" w:color="auto" w:fill="auto"/>
          </w:tcPr>
          <w:p w14:paraId="23CD5DFF" w14:textId="3C36E38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เบทาโกรฟาร์มมิ่ง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จำกัด</w:t>
            </w:r>
          </w:p>
        </w:tc>
        <w:tc>
          <w:tcPr>
            <w:tcW w:w="2621" w:type="dxa"/>
            <w:vAlign w:val="bottom"/>
          </w:tcPr>
          <w:p w14:paraId="189BB6C9" w14:textId="5BE8E795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ให้เช่าฟาร์มไก่</w:t>
            </w:r>
          </w:p>
        </w:tc>
        <w:tc>
          <w:tcPr>
            <w:tcW w:w="810" w:type="dxa"/>
            <w:vAlign w:val="bottom"/>
          </w:tcPr>
          <w:p w14:paraId="28C00ADF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3A8BD1B" w14:textId="0BFAAEC9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352E144" w14:textId="570C4669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C7BEB2A" w14:textId="1D7061BE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8F99D80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B2EB22D" w14:textId="0B9B36B5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76609C" w14:textId="2D8D7968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07E42B" w14:textId="68C2234E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C938DD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409776" w14:textId="17FFAC7E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180" w:type="dxa"/>
            <w:vAlign w:val="bottom"/>
          </w:tcPr>
          <w:p w14:paraId="10368142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475688" w14:textId="00B24D75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CF6F22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1D6B19" w14:textId="087D6FB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3E5CCCF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5E2FF6" w14:textId="66D9692E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62BA8D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2F76A2" w14:textId="05D261FE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180" w:type="dxa"/>
            <w:vAlign w:val="bottom"/>
          </w:tcPr>
          <w:p w14:paraId="1EB7C67D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BBBAE9" w14:textId="67871A15" w:rsidR="00717147" w:rsidRPr="0011631A" w:rsidRDefault="00717147" w:rsidP="0071714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FE336B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82A6B67" w14:textId="3DCB94B6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</w:tr>
      <w:tr w:rsidR="00BB52C5" w:rsidRPr="00161E24" w14:paraId="495F1DBA" w14:textId="0D4C0008" w:rsidTr="00224BF6">
        <w:trPr>
          <w:cantSplit/>
        </w:trPr>
        <w:tc>
          <w:tcPr>
            <w:tcW w:w="2250" w:type="dxa"/>
            <w:shd w:val="clear" w:color="auto" w:fill="auto"/>
          </w:tcPr>
          <w:p w14:paraId="60AAC596" w14:textId="7902D0BE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โพรเทค แอนิมัล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เฮลธ์ จำกัด</w:t>
            </w:r>
          </w:p>
        </w:tc>
        <w:tc>
          <w:tcPr>
            <w:tcW w:w="2621" w:type="dxa"/>
            <w:vAlign w:val="bottom"/>
          </w:tcPr>
          <w:p w14:paraId="2BD56991" w14:textId="7C0F1177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จำหน่ายเวชภัณฑ์ อาหาร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เสริมและเคมีภัณฑ์สำหรับสัตว์</w:t>
            </w:r>
          </w:p>
        </w:tc>
        <w:tc>
          <w:tcPr>
            <w:tcW w:w="810" w:type="dxa"/>
            <w:vAlign w:val="bottom"/>
          </w:tcPr>
          <w:p w14:paraId="672A60BB" w14:textId="691DF997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36B1ECA" w14:textId="3DFCFD55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9630D61" w14:textId="6757FEFA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20D9D6" w14:textId="35DDBA53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951BEB5" w14:textId="77777777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57D6B99" w14:textId="1641E583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959172" w14:textId="26FAC05D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FC22248" w14:textId="790E8085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AA22F0" w14:textId="77777777" w:rsidR="00BB52C5" w:rsidRPr="0011631A" w:rsidRDefault="00BB52C5" w:rsidP="00BB52C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AD2930" w14:textId="3C65556B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vAlign w:val="bottom"/>
          </w:tcPr>
          <w:p w14:paraId="0488CF06" w14:textId="77777777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110ABD" w14:textId="168AC151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D5B2B4" w14:textId="77777777" w:rsidR="00BB52C5" w:rsidRPr="0011631A" w:rsidRDefault="00BB52C5" w:rsidP="00BB52C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9CB9F1" w14:textId="6426F2ED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92154CB" w14:textId="77777777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BF2B38" w14:textId="45425845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E9B971" w14:textId="77777777" w:rsidR="00BB52C5" w:rsidRPr="0011631A" w:rsidRDefault="00BB52C5" w:rsidP="00BB52C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9C9BEF" w14:textId="1D4137AB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vAlign w:val="bottom"/>
          </w:tcPr>
          <w:p w14:paraId="24F9070E" w14:textId="77777777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B39325" w14:textId="6A016479" w:rsidR="00BB52C5" w:rsidRPr="0011631A" w:rsidRDefault="00BB52C5" w:rsidP="00BB52C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20C828" w14:textId="77777777" w:rsidR="00BB52C5" w:rsidRPr="0011631A" w:rsidRDefault="00BB52C5" w:rsidP="00BB52C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23FD597F" w14:textId="52786F7D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348</w:t>
            </w:r>
          </w:p>
        </w:tc>
      </w:tr>
      <w:tr w:rsidR="00330F25" w:rsidRPr="00161E24" w14:paraId="12D87066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69FA226B" w14:textId="178F630B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เบทาโกร บีเชงเฮียง  จำกัด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11631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(อยู่ระหว่างการชำระบัญชี)</w:t>
            </w:r>
          </w:p>
        </w:tc>
        <w:tc>
          <w:tcPr>
            <w:tcW w:w="2621" w:type="dxa"/>
            <w:vAlign w:val="bottom"/>
          </w:tcPr>
          <w:p w14:paraId="3C075DC1" w14:textId="72D75D22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ร้านจำหน่ายผลิตภัณฑ์อาหารทุกชนิด</w:t>
            </w:r>
          </w:p>
        </w:tc>
        <w:tc>
          <w:tcPr>
            <w:tcW w:w="810" w:type="dxa"/>
            <w:vAlign w:val="bottom"/>
          </w:tcPr>
          <w:p w14:paraId="01A48AC3" w14:textId="4B1CCDC6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06BFF8F" w14:textId="2B0EF87A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A37C493" w14:textId="785F2819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7D2682" w14:textId="759247BB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43B4F58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25FE891" w14:textId="07D6CC7E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69D76B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B7A0E6A" w14:textId="566FC57B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8803F4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0C5C77" w14:textId="18F7D302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180" w:type="dxa"/>
            <w:vAlign w:val="bottom"/>
          </w:tcPr>
          <w:p w14:paraId="12441D3F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22AF76" w14:textId="7666A69A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(24)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216D5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22E8D4" w14:textId="5B124899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24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4C4B0C2B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1EB0E6" w14:textId="6777E9B9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755B3F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3A44BF" w14:textId="7E4E5DBB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56C2A74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A58087" w14:textId="1F6ED4FC" w:rsidR="00330F25" w:rsidRPr="0011631A" w:rsidRDefault="00330F25" w:rsidP="00330F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409376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965D63B" w14:textId="79ED795F" w:rsidR="00330F25" w:rsidRPr="0011631A" w:rsidRDefault="00330F25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BB52C5" w:rsidRPr="00161E24" w14:paraId="407D5986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4BD7D8E3" w14:textId="55558E39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 แอนด์ ซี พูลาสกี้ จำกัด</w:t>
            </w:r>
          </w:p>
        </w:tc>
        <w:tc>
          <w:tcPr>
            <w:tcW w:w="2621" w:type="dxa"/>
            <w:vAlign w:val="bottom"/>
          </w:tcPr>
          <w:p w14:paraId="32A846F2" w14:textId="4E3DFF7E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จำหน่ายเวชภัณฑ์อาหาร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เสริมและเคมีภัณฑ์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สำหรับสัตว์</w:t>
            </w:r>
          </w:p>
        </w:tc>
        <w:tc>
          <w:tcPr>
            <w:tcW w:w="810" w:type="dxa"/>
            <w:vAlign w:val="bottom"/>
          </w:tcPr>
          <w:p w14:paraId="7CB67A84" w14:textId="3B7F55FF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F871A87" w14:textId="1F12ED95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D11A18E" w14:textId="34312DB8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86FAFCF" w14:textId="5DB3B559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FB86F57" w14:textId="77777777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1943FF6" w14:textId="5240F870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6694A9" w14:textId="77777777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61FE7F" w14:textId="2187CA1D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6D2594" w14:textId="77777777" w:rsidR="00BB52C5" w:rsidRPr="0011631A" w:rsidRDefault="00BB52C5" w:rsidP="00BB52C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4777A1" w14:textId="716183D0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  <w:vAlign w:val="bottom"/>
          </w:tcPr>
          <w:p w14:paraId="49C545A9" w14:textId="77777777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0E4CFF" w14:textId="450AB521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AC9BFE" w14:textId="77777777" w:rsidR="00BB52C5" w:rsidRPr="0011631A" w:rsidRDefault="00BB52C5" w:rsidP="00BB52C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E93273" w14:textId="46D3827D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(5)</w:t>
            </w:r>
          </w:p>
        </w:tc>
        <w:tc>
          <w:tcPr>
            <w:tcW w:w="180" w:type="dxa"/>
            <w:vAlign w:val="bottom"/>
          </w:tcPr>
          <w:p w14:paraId="0C410AB8" w14:textId="77777777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44FD60" w14:textId="3B41C489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B91F20" w14:textId="77777777" w:rsidR="00BB52C5" w:rsidRPr="0011631A" w:rsidRDefault="00BB52C5" w:rsidP="00BB52C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EBBA88" w14:textId="651D8E6A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80" w:type="dxa"/>
            <w:vAlign w:val="bottom"/>
          </w:tcPr>
          <w:p w14:paraId="2D5FDE2E" w14:textId="77777777" w:rsidR="00BB52C5" w:rsidRPr="0011631A" w:rsidRDefault="00BB52C5" w:rsidP="00BB52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DB5E55" w14:textId="39ED5FC2" w:rsidR="00BB52C5" w:rsidRPr="0011631A" w:rsidRDefault="00BB52C5" w:rsidP="00BB52C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BEB1A0" w14:textId="77777777" w:rsidR="00BB52C5" w:rsidRPr="0011631A" w:rsidRDefault="00BB52C5" w:rsidP="00BB52C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19B143A9" w14:textId="627F7ADA" w:rsidR="00BB52C5" w:rsidRPr="0011631A" w:rsidRDefault="00BB52C5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30F25" w:rsidRPr="00161E24" w14:paraId="02A143EA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23ABE27B" w14:textId="0C3E2E44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แอนิเทค โทเทิล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โซลูชั่น จำกัด</w:t>
            </w:r>
          </w:p>
        </w:tc>
        <w:tc>
          <w:tcPr>
            <w:tcW w:w="2621" w:type="dxa"/>
            <w:vAlign w:val="bottom"/>
          </w:tcPr>
          <w:p w14:paraId="141C4C7F" w14:textId="48819934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จำหน่ายเวชภัณฑ์ อาหารเสริม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และเคมีภัณฑ์สำหรับสัตว์</w:t>
            </w:r>
          </w:p>
        </w:tc>
        <w:tc>
          <w:tcPr>
            <w:tcW w:w="810" w:type="dxa"/>
            <w:vAlign w:val="bottom"/>
          </w:tcPr>
          <w:p w14:paraId="1CAF6660" w14:textId="2EDF4A11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FF73A3C" w14:textId="4729306A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A81BC9B" w14:textId="12331BDE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2D519C" w14:textId="4DC0C074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BA0BC91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06ED9EC" w14:textId="76A413CE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AB0501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EBE224" w14:textId="0F98B4BC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4F2C56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64ADFE" w14:textId="705A3D2D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180" w:type="dxa"/>
            <w:vAlign w:val="bottom"/>
          </w:tcPr>
          <w:p w14:paraId="7B73BF70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84278C" w14:textId="50E9DFFB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EDE313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2D391A" w14:textId="37428B1B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0F4752F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4064A4" w14:textId="0EDF6C5E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61B5E1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18B4B75" w14:textId="2C4D18A8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180" w:type="dxa"/>
            <w:vAlign w:val="bottom"/>
          </w:tcPr>
          <w:p w14:paraId="67DAB5B9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7A5B77" w14:textId="24B7BBF3" w:rsidR="00330F25" w:rsidRPr="0011631A" w:rsidRDefault="00330F25" w:rsidP="00330F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13B53B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481C5979" w14:textId="37B227BA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262</w:t>
            </w:r>
          </w:p>
        </w:tc>
      </w:tr>
      <w:tr w:rsidR="00717147" w:rsidRPr="00161E24" w14:paraId="633532B3" w14:textId="50CD7672" w:rsidTr="00224BF6">
        <w:trPr>
          <w:cantSplit/>
        </w:trPr>
        <w:tc>
          <w:tcPr>
            <w:tcW w:w="2250" w:type="dxa"/>
            <w:shd w:val="clear" w:color="auto" w:fill="auto"/>
          </w:tcPr>
          <w:p w14:paraId="6B44F31B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บี. ฟีดมิลล์ จำกัด</w:t>
            </w:r>
          </w:p>
        </w:tc>
        <w:tc>
          <w:tcPr>
            <w:tcW w:w="2621" w:type="dxa"/>
            <w:vAlign w:val="bottom"/>
          </w:tcPr>
          <w:p w14:paraId="4F2F3B7C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10" w:type="dxa"/>
            <w:vAlign w:val="bottom"/>
          </w:tcPr>
          <w:p w14:paraId="6209D471" w14:textId="3D29BA35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E27EF6F" w14:textId="4D1399A5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D193CE1" w14:textId="0C6911D8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416F7C" w14:textId="2EE9852E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55EC987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06625F2" w14:textId="083B768E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CA8FF3" w14:textId="37A1153D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0151B7" w14:textId="10CD3E76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A8BDAA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80D09D" w14:textId="2B8EC43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180" w:type="dxa"/>
            <w:vAlign w:val="bottom"/>
          </w:tcPr>
          <w:p w14:paraId="0BA3BA1D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4A082F" w14:textId="65A31D2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28CB91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164102" w14:textId="73E85F3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CBFF45F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906886" w14:textId="1D63C47C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069B19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78CD52" w14:textId="341AB1CA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180" w:type="dxa"/>
            <w:vAlign w:val="bottom"/>
          </w:tcPr>
          <w:p w14:paraId="7FD2C42C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86B09FC" w14:textId="73D82D3A" w:rsidR="00717147" w:rsidRPr="0011631A" w:rsidRDefault="00717147" w:rsidP="00717147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6AEB39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9CEF261" w14:textId="727EC553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</w:t>
            </w:r>
          </w:p>
        </w:tc>
      </w:tr>
      <w:tr w:rsidR="00330F25" w:rsidRPr="00161E24" w14:paraId="68432B21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776EE4F8" w14:textId="59EA8688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เบทาโกร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ศูนย์บริหารเงิน จำกัด</w:t>
            </w:r>
          </w:p>
        </w:tc>
        <w:tc>
          <w:tcPr>
            <w:tcW w:w="2621" w:type="dxa"/>
            <w:vAlign w:val="bottom"/>
          </w:tcPr>
          <w:p w14:paraId="745300B1" w14:textId="1537FE9A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ให้บริการซื้อขายแลกเปลี่ยน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เงินตราต่างประเทศ </w:t>
            </w:r>
          </w:p>
        </w:tc>
        <w:tc>
          <w:tcPr>
            <w:tcW w:w="810" w:type="dxa"/>
            <w:vAlign w:val="bottom"/>
          </w:tcPr>
          <w:p w14:paraId="2F4E7738" w14:textId="202F22B4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0406EFD" w14:textId="4B53152D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2EEE355" w14:textId="4D604B9E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9424CC" w14:textId="0241D84D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10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B5475C2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236708A" w14:textId="3313A4AA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882889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87F7C6" w14:textId="13A0EB6C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391EE7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6351B2" w14:textId="1F745AAA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80" w:type="dxa"/>
            <w:vAlign w:val="bottom"/>
          </w:tcPr>
          <w:p w14:paraId="5941E1F8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86CBCC" w14:textId="4DC6E9B9" w:rsidR="00330F25" w:rsidRPr="0011631A" w:rsidRDefault="00330F25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452FBF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4575AC" w14:textId="6301405C" w:rsidR="00330F25" w:rsidRPr="0011631A" w:rsidRDefault="00330F25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41C025AC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7202CB" w14:textId="420F07AD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E1C7EA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BF2F41" w14:textId="55A65429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80" w:type="dxa"/>
            <w:vAlign w:val="bottom"/>
          </w:tcPr>
          <w:p w14:paraId="3084A2E3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69A2DF" w14:textId="68F77A57" w:rsidR="00330F25" w:rsidRPr="0011631A" w:rsidRDefault="00330F25" w:rsidP="00330F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9A3EFF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0E6F8B64" w14:textId="791D4673" w:rsidR="00330F25" w:rsidRPr="0011631A" w:rsidRDefault="00330F25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330F25" w:rsidRPr="00161E24" w14:paraId="40656735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32814CD3" w14:textId="68F638D2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 xml:space="preserve">บริษัท เบ็ทเทอร์ฟาร์ม่า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(เวียดนาม) จำกัด</w:t>
            </w:r>
          </w:p>
        </w:tc>
        <w:tc>
          <w:tcPr>
            <w:tcW w:w="2621" w:type="dxa"/>
            <w:vAlign w:val="bottom"/>
          </w:tcPr>
          <w:p w14:paraId="256D1851" w14:textId="48EEBCB6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ร้านจำหน่ายเวชภัณฑ์ อาหารเสริมและเคมีภัณฑ์สำหรับสัตว์</w:t>
            </w:r>
          </w:p>
        </w:tc>
        <w:tc>
          <w:tcPr>
            <w:tcW w:w="810" w:type="dxa"/>
            <w:vAlign w:val="bottom"/>
          </w:tcPr>
          <w:p w14:paraId="654A90D9" w14:textId="09CA659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8A3C239" w14:textId="4A842812" w:rsidR="00330F25" w:rsidRPr="0011631A" w:rsidRDefault="0038596B" w:rsidP="003859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D5F0C67" w14:textId="5CA2EFD2" w:rsidR="00330F25" w:rsidRPr="0011631A" w:rsidRDefault="0038596B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6BA376" w14:textId="0A111E2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66AA9C0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4FF1A51" w14:textId="4DBE825A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A19806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7520F19" w14:textId="209B9BC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1A01BB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C13FFF" w14:textId="0CB3D60C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vAlign w:val="bottom"/>
          </w:tcPr>
          <w:p w14:paraId="52C0E40A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F93BA2" w14:textId="6A27390A" w:rsidR="00330F25" w:rsidRPr="0011631A" w:rsidRDefault="00330F25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(10)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719431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4EC336" w14:textId="7DC414B0" w:rsidR="00330F25" w:rsidRPr="0011631A" w:rsidRDefault="00330F25" w:rsidP="00224B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18A3DD4A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6D1E4C" w14:textId="665A9EE5" w:rsidR="00330F25" w:rsidRPr="0011631A" w:rsidRDefault="00330F25" w:rsidP="00F8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302F37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901024" w14:textId="3D8E93E1" w:rsidR="00330F25" w:rsidRPr="0011631A" w:rsidRDefault="00330F25" w:rsidP="00F8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AC83A01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65F4D5" w14:textId="21CBECAA" w:rsidR="00330F25" w:rsidRPr="0011631A" w:rsidRDefault="00330F25" w:rsidP="00330F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6E5941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C631690" w14:textId="27430C01" w:rsidR="00330F25" w:rsidRPr="0011631A" w:rsidRDefault="00330F25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330F25" w:rsidRPr="00161E24" w14:paraId="637FA013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3D518FE7" w14:textId="1270D12D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เบ็ทเทอร์ฟาร์ม่า (ฟิลิปปินส์) จำกัด</w:t>
            </w:r>
          </w:p>
        </w:tc>
        <w:tc>
          <w:tcPr>
            <w:tcW w:w="2621" w:type="dxa"/>
            <w:vAlign w:val="bottom"/>
          </w:tcPr>
          <w:p w14:paraId="7D0A5EC4" w14:textId="0D1558C2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ร้านจำหน่ายเวชภัณฑ์ อาหารเสริมและเคมีภัณฑ์สำหรับสัตว์</w:t>
            </w:r>
          </w:p>
        </w:tc>
        <w:tc>
          <w:tcPr>
            <w:tcW w:w="810" w:type="dxa"/>
            <w:vAlign w:val="bottom"/>
          </w:tcPr>
          <w:p w14:paraId="11E27AD8" w14:textId="06FAC0CE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88F6AD7" w14:textId="71D723DA" w:rsidR="00330F25" w:rsidRPr="0011631A" w:rsidRDefault="0038596B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10280AF" w14:textId="128749AC" w:rsidR="00330F25" w:rsidRPr="0011631A" w:rsidRDefault="0038596B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0FBDD4" w14:textId="5AE97912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EF2120E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7AB8B17" w14:textId="49D686EC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03A953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83C94B" w14:textId="4602EE5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CE0A8C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77A7EE" w14:textId="797E5AF1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80" w:type="dxa"/>
            <w:vAlign w:val="bottom"/>
          </w:tcPr>
          <w:p w14:paraId="70720DBB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85A895" w14:textId="7F73B97F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A13A77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4CB502" w14:textId="15A03759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(7)</w:t>
            </w:r>
          </w:p>
        </w:tc>
        <w:tc>
          <w:tcPr>
            <w:tcW w:w="180" w:type="dxa"/>
            <w:vAlign w:val="bottom"/>
          </w:tcPr>
          <w:p w14:paraId="69C8D608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C7D59C" w14:textId="3E780EB3" w:rsidR="00330F25" w:rsidRPr="0011631A" w:rsidRDefault="00330F25" w:rsidP="00F8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5AA04F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C4B9FD" w14:textId="1ED8B9CD" w:rsidR="00330F25" w:rsidRPr="0011631A" w:rsidRDefault="00330F25" w:rsidP="00F8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61FD6BC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7DAA23" w14:textId="7B5CBFF7" w:rsidR="00330F25" w:rsidRPr="0011631A" w:rsidRDefault="00330F25" w:rsidP="00330F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F4DCC4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DC6177A" w14:textId="303D6669" w:rsidR="00330F25" w:rsidRPr="0011631A" w:rsidRDefault="00330F25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330F25" w:rsidRPr="00161E24" w14:paraId="13062118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0D7AE47F" w14:textId="714B06BA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เบ็ทเทอร์ฟาร์ม่า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(อินโดนีเซีย) จำกัด</w:t>
            </w:r>
          </w:p>
        </w:tc>
        <w:tc>
          <w:tcPr>
            <w:tcW w:w="2621" w:type="dxa"/>
            <w:vAlign w:val="bottom"/>
          </w:tcPr>
          <w:p w14:paraId="3E9C9755" w14:textId="674E10DC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ร้านจำหน่ายเวชภัณฑ์ </w:t>
            </w:r>
            <w:r w:rsidRPr="0011631A">
              <w:rPr>
                <w:rFonts w:asciiTheme="majorBidi" w:hAnsiTheme="majorBidi" w:cstheme="majorBidi"/>
                <w:spacing w:val="-2"/>
                <w:sz w:val="22"/>
                <w:szCs w:val="22"/>
              </w:rPr>
              <w:br/>
            </w:r>
            <w:r w:rsidRPr="0011631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อาหารเสริมและเคมีภัณฑ์สำหรับสัตว์</w:t>
            </w:r>
          </w:p>
        </w:tc>
        <w:tc>
          <w:tcPr>
            <w:tcW w:w="810" w:type="dxa"/>
            <w:vAlign w:val="bottom"/>
          </w:tcPr>
          <w:p w14:paraId="18665E64" w14:textId="38E9B41E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A3FD2E2" w14:textId="78AFC7D3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95.0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D89F68D" w14:textId="0A91DD32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95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0C45FE1" w14:textId="18DF7E3D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89F20DD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BBCAE3B" w14:textId="50FAB10B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74CF25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C3BA3BF" w14:textId="3C66C664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05A00C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D98EAC" w14:textId="4DD5CA89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80" w:type="dxa"/>
            <w:vAlign w:val="bottom"/>
          </w:tcPr>
          <w:p w14:paraId="1E436408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615103" w14:textId="1DC7CC4D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6DAC38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74A8CC" w14:textId="14F57A58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(6)</w:t>
            </w:r>
          </w:p>
        </w:tc>
        <w:tc>
          <w:tcPr>
            <w:tcW w:w="180" w:type="dxa"/>
            <w:vAlign w:val="bottom"/>
          </w:tcPr>
          <w:p w14:paraId="6A7C8CBF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7307824" w14:textId="286349AD" w:rsidR="00330F25" w:rsidRPr="0011631A" w:rsidRDefault="00330F25" w:rsidP="00F8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3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7DE77A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260A76" w14:textId="040E452C" w:rsidR="00330F25" w:rsidRPr="0011631A" w:rsidRDefault="00330F25" w:rsidP="00F8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6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46C3438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1C4300" w14:textId="32805BDD" w:rsidR="00330F25" w:rsidRPr="0011631A" w:rsidRDefault="00330F25" w:rsidP="00330F25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433E2D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FB522D4" w14:textId="0150ED94" w:rsidR="00330F25" w:rsidRPr="0011631A" w:rsidRDefault="00330F25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</w:tr>
      <w:tr w:rsidR="00717147" w:rsidRPr="00161E24" w14:paraId="6F5CE2FE" w14:textId="4F8B7761" w:rsidTr="00224BF6">
        <w:trPr>
          <w:cantSplit/>
        </w:trPr>
        <w:tc>
          <w:tcPr>
            <w:tcW w:w="2250" w:type="dxa"/>
            <w:shd w:val="clear" w:color="auto" w:fill="auto"/>
          </w:tcPr>
          <w:p w14:paraId="5382C569" w14:textId="785095DB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บี. อินเตอร์เนชั่นแนล แอนด์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เทคโนโลยี จำกัด</w:t>
            </w:r>
          </w:p>
        </w:tc>
        <w:tc>
          <w:tcPr>
            <w:tcW w:w="2621" w:type="dxa"/>
            <w:vAlign w:val="bottom"/>
          </w:tcPr>
          <w:p w14:paraId="21B59C49" w14:textId="7DDF710A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ประกอบและจำหน่าย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และอุปกรณ์ที่ใช้ในการเลี้ยงสัตว์</w:t>
            </w:r>
          </w:p>
        </w:tc>
        <w:tc>
          <w:tcPr>
            <w:tcW w:w="810" w:type="dxa"/>
            <w:vAlign w:val="bottom"/>
          </w:tcPr>
          <w:p w14:paraId="52A687C8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268DEFC" w14:textId="547E48E2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009FE7D" w14:textId="7C06099B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79E8EB" w14:textId="003A3BA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7E96D10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4F20F41" w14:textId="75FB0078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403876" w14:textId="2734B632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82D641" w14:textId="14D40A5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62602A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1B33CE" w14:textId="765A0105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vAlign w:val="bottom"/>
          </w:tcPr>
          <w:p w14:paraId="46E03903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B05B1B" w14:textId="7C310F01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A41E3C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28AE5A" w14:textId="2354B572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F885AE0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98167F" w14:textId="19AF60D1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A3E811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A1811F" w14:textId="38453F28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vAlign w:val="bottom"/>
          </w:tcPr>
          <w:p w14:paraId="3EB48F00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36C1BF" w14:textId="328784BC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3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B3C714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3FE92C7F" w14:textId="39B28FFE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171</w:t>
            </w:r>
          </w:p>
        </w:tc>
      </w:tr>
      <w:tr w:rsidR="00717147" w:rsidRPr="00161E24" w14:paraId="4B427DB4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679B7404" w14:textId="50DD49DE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ศูนย์พัฒนาทรัพยากรมนุษย์ เครือเบทาโกร จำกัด</w:t>
            </w:r>
          </w:p>
        </w:tc>
        <w:tc>
          <w:tcPr>
            <w:tcW w:w="2621" w:type="dxa"/>
            <w:vAlign w:val="bottom"/>
          </w:tcPr>
          <w:p w14:paraId="51BEB689" w14:textId="5F813413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ให้บริการฝึกอบรมและสัมมนาความรู้ด้านวิชาการแก่บริษัทในเครือ</w:t>
            </w:r>
          </w:p>
        </w:tc>
        <w:tc>
          <w:tcPr>
            <w:tcW w:w="810" w:type="dxa"/>
            <w:vAlign w:val="bottom"/>
          </w:tcPr>
          <w:p w14:paraId="1C6D93FE" w14:textId="2C4B1DF6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2D3322B" w14:textId="2886E215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B386C9E" w14:textId="6E7A30F9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8" w:right="-1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ABD0CC" w14:textId="5B565196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076156C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D20BF0D" w14:textId="4209358D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4E485D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3AEE2D" w14:textId="1F63C150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D01EBF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385C88" w14:textId="3EA84A2E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vAlign w:val="bottom"/>
          </w:tcPr>
          <w:p w14:paraId="2D428A66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C43F59" w14:textId="61BB2F54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BF206F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4C19C5" w14:textId="687875BA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C854D11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EA6F5A" w14:textId="19B7788C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BE91EF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F1472D" w14:textId="35B0C466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vAlign w:val="bottom"/>
          </w:tcPr>
          <w:p w14:paraId="44448E58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15AFB2" w14:textId="5471D9FE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01FE73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738B8A38" w14:textId="3978390B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16</w:t>
            </w:r>
          </w:p>
        </w:tc>
      </w:tr>
      <w:tr w:rsidR="00330F25" w:rsidRPr="00161E24" w14:paraId="030D76CC" w14:textId="77777777" w:rsidTr="00224BF6">
        <w:trPr>
          <w:cantSplit/>
        </w:trPr>
        <w:tc>
          <w:tcPr>
            <w:tcW w:w="2250" w:type="dxa"/>
            <w:shd w:val="clear" w:color="auto" w:fill="auto"/>
          </w:tcPr>
          <w:p w14:paraId="5A399BBC" w14:textId="715A0013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ฮอบบี้ฟาร์มเมอร์ส จำกัด</w:t>
            </w:r>
          </w:p>
        </w:tc>
        <w:tc>
          <w:tcPr>
            <w:tcW w:w="2621" w:type="dxa"/>
            <w:vAlign w:val="bottom"/>
          </w:tcPr>
          <w:p w14:paraId="6F185DD3" w14:textId="4FEC6554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ผลิตและจำหน่ายอุปกรณ์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ที่ใช้สำหรับการเลี้ยงสัตว์</w:t>
            </w:r>
          </w:p>
        </w:tc>
        <w:tc>
          <w:tcPr>
            <w:tcW w:w="810" w:type="dxa"/>
            <w:vAlign w:val="bottom"/>
          </w:tcPr>
          <w:p w14:paraId="14D46263" w14:textId="3AF8324A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2CF37D2" w14:textId="5EAE1480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29D548C" w14:textId="55314862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8" w:right="-1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C14FDB" w14:textId="5EB2BB1B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B216BF6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C378952" w14:textId="09C0F40C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9BD72C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9A784B" w14:textId="4A5F1FCA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05AFC3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348F81" w14:textId="3E536166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71FC2A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E3BFD9" w14:textId="1FCC57CE" w:rsidR="00330F25" w:rsidRPr="0011631A" w:rsidRDefault="00330F25" w:rsidP="00F8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43C844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66A9C7" w14:textId="01A32D41" w:rsidR="00330F25" w:rsidRPr="0011631A" w:rsidRDefault="00330F25" w:rsidP="00F861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28BFF4C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CDF5CE" w14:textId="6C0BBFAC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5BA898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5F9101" w14:textId="19C51802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vAlign w:val="bottom"/>
          </w:tcPr>
          <w:p w14:paraId="2B4ABFA3" w14:textId="77777777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A695BF" w14:textId="3936C0BF" w:rsidR="00330F25" w:rsidRPr="0011631A" w:rsidRDefault="00330F25" w:rsidP="00330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CBAFCF" w14:textId="77777777" w:rsidR="00330F25" w:rsidRPr="0011631A" w:rsidRDefault="00330F25" w:rsidP="00330F25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2" w:type="dxa"/>
            <w:shd w:val="clear" w:color="auto" w:fill="auto"/>
            <w:vAlign w:val="bottom"/>
          </w:tcPr>
          <w:p w14:paraId="63244F92" w14:textId="048D25D3" w:rsidR="00330F25" w:rsidRPr="0011631A" w:rsidRDefault="00330F25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147B9" w:rsidRPr="00161E24" w14:paraId="44229168" w14:textId="77777777" w:rsidTr="00330F25">
        <w:trPr>
          <w:cantSplit/>
        </w:trPr>
        <w:tc>
          <w:tcPr>
            <w:tcW w:w="2250" w:type="dxa"/>
            <w:shd w:val="clear" w:color="auto" w:fill="auto"/>
          </w:tcPr>
          <w:p w14:paraId="342AA5C3" w14:textId="7D312250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621" w:type="dxa"/>
            <w:shd w:val="clear" w:color="auto" w:fill="auto"/>
            <w:vAlign w:val="bottom"/>
          </w:tcPr>
          <w:p w14:paraId="6325F956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DB4DBB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241D194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120204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7" w:right="-2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E438FB" w14:textId="2C8C346D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DE46D5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0,877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96AD3BE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4A02B4" w14:textId="49A0382C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9,824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5695B1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B9B37E" w14:textId="113541D4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11631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1</w:t>
            </w:r>
            <w:r w:rsidRPr="0011631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,884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27BCEC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875C8A" w14:textId="7552AB8C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10,828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F5D375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BDE141" w14:textId="37A253D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(1,035)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7782D5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307E9" w14:textId="18E44BA4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(1,035)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B34A03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2B4329" w14:textId="5F1BF54B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10,849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BC4F36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7CA39" w14:textId="1702C00D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9,793</w:t>
            </w:r>
          </w:p>
        </w:tc>
        <w:tc>
          <w:tcPr>
            <w:tcW w:w="180" w:type="dxa"/>
            <w:vAlign w:val="bottom"/>
          </w:tcPr>
          <w:p w14:paraId="2155AD13" w14:textId="77777777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D6680" w14:textId="5820631E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B229F8" w14:textId="77777777" w:rsidR="00717147" w:rsidRPr="0011631A" w:rsidRDefault="00717147" w:rsidP="00717147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00F778" w14:textId="46CAD69B" w:rsidR="00717147" w:rsidRPr="0011631A" w:rsidRDefault="00717147" w:rsidP="007171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5,736</w:t>
            </w:r>
          </w:p>
        </w:tc>
      </w:tr>
    </w:tbl>
    <w:p w14:paraId="393B1DF1" w14:textId="4B03BDA5" w:rsidR="00673679" w:rsidRPr="00161E24" w:rsidRDefault="00E23E07" w:rsidP="00791849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  <w:r w:rsidRPr="00161E24">
        <w:rPr>
          <w:rFonts w:asciiTheme="majorBidi" w:hAnsiTheme="majorBidi" w:cstheme="majorBidi"/>
          <w:sz w:val="2"/>
          <w:szCs w:val="2"/>
          <w:lang w:bidi="th-TH"/>
        </w:rPr>
        <w:tab/>
      </w:r>
      <w:r w:rsidR="00C31D61" w:rsidRPr="00161E24">
        <w:rPr>
          <w:rFonts w:asciiTheme="majorBidi" w:hAnsiTheme="majorBidi" w:cstheme="majorBidi"/>
          <w:sz w:val="2"/>
          <w:szCs w:val="2"/>
          <w:lang w:bidi="th-TH"/>
        </w:rPr>
        <w:tab/>
      </w:r>
      <w:r w:rsidR="00BA5964" w:rsidRPr="00161E24">
        <w:rPr>
          <w:rFonts w:asciiTheme="majorBidi" w:hAnsiTheme="majorBidi" w:cstheme="majorBidi"/>
          <w:sz w:val="2"/>
          <w:szCs w:val="2"/>
          <w:lang w:bidi="th-TH"/>
        </w:rPr>
        <w:tab/>
      </w:r>
      <w:r w:rsidR="00BA5964" w:rsidRPr="00161E24">
        <w:rPr>
          <w:rFonts w:asciiTheme="majorBidi" w:hAnsiTheme="majorBidi" w:cstheme="majorBidi"/>
          <w:sz w:val="2"/>
          <w:szCs w:val="2"/>
          <w:lang w:bidi="th-TH"/>
        </w:rPr>
        <w:tab/>
      </w:r>
    </w:p>
    <w:p w14:paraId="30911D43" w14:textId="77777777" w:rsidR="001C16DC" w:rsidRPr="00161E24" w:rsidRDefault="00745695" w:rsidP="00792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  <w:sectPr w:rsidR="001C16DC" w:rsidRPr="00161E24" w:rsidSect="00C65B61">
          <w:footerReference w:type="default" r:id="rId20"/>
          <w:footerReference w:type="first" r:id="rId21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  <w:r w:rsidRPr="00161E24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661275E" w14:textId="77777777" w:rsidR="001C16DC" w:rsidRPr="00161E24" w:rsidRDefault="001C16DC" w:rsidP="00D646E5">
      <w:pPr>
        <w:pStyle w:val="BodyText2"/>
        <w:ind w:left="630" w:right="562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การทดสอบการด้อยค่า</w:t>
      </w:r>
    </w:p>
    <w:p w14:paraId="683020D4" w14:textId="77777777" w:rsidR="001C16DC" w:rsidRPr="00161E24" w:rsidRDefault="001C16DC" w:rsidP="00D646E5">
      <w:pPr>
        <w:pStyle w:val="BodyText2"/>
        <w:tabs>
          <w:tab w:val="left" w:pos="900"/>
        </w:tabs>
        <w:ind w:left="630" w:right="562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68637F" w14:textId="77777777" w:rsidR="001C16DC" w:rsidRPr="00161E24" w:rsidRDefault="001C16DC" w:rsidP="00922014">
      <w:pPr>
        <w:pStyle w:val="BodyText2"/>
        <w:tabs>
          <w:tab w:val="left" w:pos="540"/>
        </w:tabs>
        <w:ind w:left="630" w:right="-25" w:firstLine="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61E24">
        <w:rPr>
          <w:rFonts w:asciiTheme="majorBidi" w:hAnsiTheme="majorBidi" w:cstheme="majorBidi"/>
          <w:spacing w:val="6"/>
          <w:sz w:val="30"/>
          <w:szCs w:val="30"/>
          <w:cs/>
        </w:rPr>
        <w:t xml:space="preserve">ในการประเมินและทดสอบการด้อยค่า กลุ่มบริษัทกำหนดมูลค่าที่จะได้รับคืนจากมูลค่าที่สูงกว่า ระหว่างมูลค่าจากการใช้ซึ่งประมาณจากการคิดลดกระแสเงินสดที่คาดว่าจะได้รับในอนาคต และมูลค่ายุติธรรมหักด้วยค่าใช้จ่ายที่เกี่ยวข้องหากมีการขายธุรกิจ </w:t>
      </w:r>
    </w:p>
    <w:p w14:paraId="54BDC9FD" w14:textId="77777777" w:rsidR="001C16DC" w:rsidRPr="00161E24" w:rsidRDefault="001C16DC" w:rsidP="00D646E5">
      <w:pPr>
        <w:pStyle w:val="BodyText2"/>
        <w:ind w:left="630" w:right="562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FADA5C" w14:textId="5B402235" w:rsidR="001C16DC" w:rsidRPr="00161E24" w:rsidRDefault="001C16DC" w:rsidP="00922014">
      <w:pPr>
        <w:pStyle w:val="BodyText2"/>
        <w:tabs>
          <w:tab w:val="left" w:pos="540"/>
        </w:tabs>
        <w:ind w:left="630" w:right="-25" w:firstLine="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61E24">
        <w:rPr>
          <w:rFonts w:asciiTheme="majorBidi" w:hAnsiTheme="majorBidi" w:cstheme="majorBidi"/>
          <w:spacing w:val="6"/>
          <w:sz w:val="30"/>
          <w:szCs w:val="30"/>
          <w:cs/>
        </w:rPr>
        <w:t>ทั้งนี้ในการจัดทำประมาณการกระแสเงินสดในอนาคตที่กลุ่มบริษัทคาดว่าจะได้รับนั้น มาจากการกำหนด</w:t>
      </w:r>
      <w:r w:rsidR="009F42DA">
        <w:rPr>
          <w:rFonts w:asciiTheme="majorBidi" w:hAnsiTheme="majorBidi" w:cstheme="majorBidi"/>
          <w:spacing w:val="6"/>
          <w:sz w:val="30"/>
          <w:szCs w:val="30"/>
        </w:rPr>
        <w:br/>
      </w:r>
      <w:r w:rsidRPr="00161E24">
        <w:rPr>
          <w:rFonts w:asciiTheme="majorBidi" w:hAnsiTheme="majorBidi" w:cstheme="majorBidi"/>
          <w:spacing w:val="6"/>
          <w:sz w:val="30"/>
          <w:szCs w:val="30"/>
          <w:cs/>
        </w:rPr>
        <w:t xml:space="preserve">ข้อสมมติทางการเงินจากการประเมินในระยะยาวของผู้บริหารโดยพิจารณาจากปัจจัยต่างๆ ที่เกี่ยวข้อง แนวโน้มการเติบโตในอนาคตของอุตสาหกรรมที่เกี่ยวข้อง และข้อมูลทางการเงินในอดีตจากแหล่งข้อมูลภายนอกและภายใน </w:t>
      </w:r>
    </w:p>
    <w:p w14:paraId="2597C108" w14:textId="77777777" w:rsidR="001C16DC" w:rsidRPr="00161E24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49D51FEE" w14:textId="77777777" w:rsidR="001C16DC" w:rsidRPr="00161E24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61E24">
        <w:rPr>
          <w:rFonts w:asciiTheme="majorBidi" w:hAnsiTheme="majorBidi" w:cstheme="majorBidi"/>
          <w:spacing w:val="6"/>
          <w:sz w:val="30"/>
          <w:szCs w:val="30"/>
          <w:cs/>
        </w:rPr>
        <w:t>ข้อสมมติหลักที่ใช้ในการประมาณการมูลค่าที่จะได้รับคืนมีดังนี้</w:t>
      </w:r>
    </w:p>
    <w:p w14:paraId="1036C701" w14:textId="77777777" w:rsidR="001C16DC" w:rsidRPr="00161E24" w:rsidRDefault="001C16DC" w:rsidP="00D646E5">
      <w:pPr>
        <w:pStyle w:val="BodyText2"/>
        <w:ind w:left="630" w:right="562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7D272A" w14:textId="77777777" w:rsidR="001C16DC" w:rsidRPr="00161E24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อัตราคิดลด</w:t>
      </w:r>
    </w:p>
    <w:p w14:paraId="7C5439C4" w14:textId="77777777" w:rsidR="001C16DC" w:rsidRPr="00161E24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4639074B" w14:textId="4F4D980C" w:rsidR="001C16DC" w:rsidRPr="00161E24" w:rsidRDefault="001C16DC" w:rsidP="00922014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-2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61E24">
        <w:rPr>
          <w:rFonts w:asciiTheme="majorBidi" w:hAnsiTheme="majorBidi" w:cstheme="majorBidi"/>
          <w:spacing w:val="6"/>
          <w:sz w:val="30"/>
          <w:szCs w:val="30"/>
          <w:cs/>
        </w:rPr>
        <w:t>อัตราคิดลดที่ใช้มาจากต้นทุนถัวเฉลี่ยถ่วงน้ำหนักของเงินทุน</w:t>
      </w:r>
      <w:r w:rsidRPr="00161E24">
        <w:rPr>
          <w:rFonts w:asciiTheme="majorBidi" w:hAnsiTheme="majorBidi" w:cstheme="majorBidi"/>
          <w:spacing w:val="6"/>
          <w:sz w:val="30"/>
          <w:szCs w:val="30"/>
        </w:rPr>
        <w:t xml:space="preserve"> (Weighted Average Cost of Capital)</w:t>
      </w:r>
      <w:r w:rsidR="000434D6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A31741">
        <w:rPr>
          <w:rFonts w:asciiTheme="majorBidi" w:hAnsiTheme="majorBidi" w:cstheme="majorBidi"/>
          <w:spacing w:val="6"/>
          <w:sz w:val="30"/>
          <w:szCs w:val="30"/>
        </w:rPr>
        <w:br/>
      </w:r>
      <w:r w:rsidRPr="00161E24">
        <w:rPr>
          <w:rFonts w:asciiTheme="majorBidi" w:hAnsiTheme="majorBidi" w:cstheme="majorBidi"/>
          <w:spacing w:val="6"/>
          <w:sz w:val="30"/>
          <w:szCs w:val="30"/>
          <w:cs/>
        </w:rPr>
        <w:t>ซึ่งประกอบด้วยข้อสมมติทางการเงินที่สำคัญ ได้แก่ สัดส่วนโครงสร้างทางการเงินเป้าหมาย ต้นทุนของหนี้สิน และต้นทุนของส่วนของผู้ถือหุ้น</w:t>
      </w:r>
    </w:p>
    <w:p w14:paraId="14D9A217" w14:textId="77777777" w:rsidR="001C16DC" w:rsidRPr="00161E24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7C2BF7A9" w14:textId="77777777" w:rsidR="001C16DC" w:rsidRPr="00161E24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อัตราการเติบโตสุดท้าย</w:t>
      </w:r>
    </w:p>
    <w:p w14:paraId="3DC90E26" w14:textId="77777777" w:rsidR="001C16DC" w:rsidRPr="00161E24" w:rsidRDefault="001C16DC" w:rsidP="00D646E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6530961A" w14:textId="77F06F81" w:rsidR="001C16DC" w:rsidRPr="00161E24" w:rsidRDefault="001C16DC" w:rsidP="0092201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630" w:right="-2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61E24">
        <w:rPr>
          <w:rFonts w:asciiTheme="majorBidi" w:hAnsiTheme="majorBidi" w:cstheme="majorBidi"/>
          <w:spacing w:val="6"/>
          <w:sz w:val="30"/>
          <w:szCs w:val="30"/>
          <w:cs/>
        </w:rPr>
        <w:t>อัตราการเติบโตสุดท้ายพิจารณาจากค่าเฉลี่ยการเติบโตระยะยาวของดัชนีผู้บริโภค อัตราเงินเฟ้อ อัตรากา</w:t>
      </w:r>
      <w:r w:rsidR="000835E6" w:rsidRPr="00161E24">
        <w:rPr>
          <w:rFonts w:asciiTheme="majorBidi" w:hAnsiTheme="majorBidi" w:cstheme="majorBidi"/>
          <w:spacing w:val="6"/>
          <w:sz w:val="30"/>
          <w:szCs w:val="30"/>
          <w:cs/>
        </w:rPr>
        <w:t>ร</w:t>
      </w:r>
      <w:r w:rsidRPr="00161E24">
        <w:rPr>
          <w:rFonts w:asciiTheme="majorBidi" w:hAnsiTheme="majorBidi" w:cstheme="majorBidi"/>
          <w:spacing w:val="6"/>
          <w:sz w:val="30"/>
          <w:szCs w:val="30"/>
          <w:cs/>
        </w:rPr>
        <w:t>เติบโตระยะยาวของอุตสาหกรรมที่เกี่ยวข้องในประเทศที่ดำเนินธุรกิจ และแผนการเติบโตในระยะยาว รวมถึงการเปรียบเทียบกับธุรกิจในอุตสาหกรรมเดียวกัน</w:t>
      </w:r>
    </w:p>
    <w:p w14:paraId="13FB5C88" w14:textId="77777777" w:rsidR="001C16DC" w:rsidRPr="00161E24" w:rsidRDefault="001C16DC" w:rsidP="00D646E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630" w:right="562"/>
        <w:rPr>
          <w:rFonts w:asciiTheme="majorBidi" w:hAnsiTheme="majorBidi" w:cstheme="majorBidi"/>
          <w:i/>
          <w:iCs/>
          <w:spacing w:val="6"/>
          <w:sz w:val="30"/>
          <w:szCs w:val="30"/>
        </w:rPr>
      </w:pPr>
    </w:p>
    <w:p w14:paraId="2D199544" w14:textId="77777777" w:rsidR="001C16DC" w:rsidRPr="00161E24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</w:pPr>
      <w:r w:rsidRPr="00161E24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ประมาณการกระแสเงินสดที่กลุ่มบริษัทคาดว่าจะได้รับในอนาคต</w:t>
      </w:r>
    </w:p>
    <w:p w14:paraId="49800C99" w14:textId="77777777" w:rsidR="001C16DC" w:rsidRPr="00161E24" w:rsidRDefault="001C16DC" w:rsidP="00D646E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25B90727" w14:textId="68B6835F" w:rsidR="001C16DC" w:rsidRPr="00161E24" w:rsidRDefault="001C16DC" w:rsidP="00922014">
      <w:pPr>
        <w:autoSpaceDE w:val="0"/>
        <w:autoSpaceDN w:val="0"/>
        <w:adjustRightInd w:val="0"/>
        <w:spacing w:line="240" w:lineRule="auto"/>
        <w:ind w:left="630" w:right="-25"/>
        <w:jc w:val="thaiDistribute"/>
        <w:rPr>
          <w:rFonts w:asciiTheme="majorBidi" w:hAnsiTheme="majorBidi" w:cstheme="majorBidi"/>
          <w:b/>
          <w:bCs/>
          <w:spacing w:val="8"/>
          <w:sz w:val="24"/>
          <w:szCs w:val="24"/>
        </w:rPr>
      </w:pPr>
      <w:r w:rsidRPr="00161E24">
        <w:rPr>
          <w:rFonts w:asciiTheme="majorBidi" w:hAnsiTheme="majorBidi" w:cstheme="majorBidi"/>
          <w:spacing w:val="8"/>
          <w:sz w:val="30"/>
          <w:szCs w:val="30"/>
          <w:cs/>
        </w:rPr>
        <w:t>ประมาณการกระแสเงินสดที่กลุ่มบริษัทคาดว่าจะได้รับในอนาคต โดยหลักประกอบด้วยการประมาณการเติบโตของรายได้ รวมทั้งต้นทุนและค่าใช้จ่ายที่เกี่ยวข้อง โดยพิจารณาจากอัตราเติบโตถัวเฉลี่ยในอดีตที่ผ่านมา และประมาณการปริมาณขาย ราคาขาย และค่าใช้จ่าย โดยอ้างอิงถึงแนวโน้มการเติบโตของตลาด ประกอบกับแผนกลยุทธ์และการดำเนินธุรกิจในอนาคต</w:t>
      </w:r>
    </w:p>
    <w:p w14:paraId="7D400D7E" w14:textId="77777777" w:rsidR="001C16DC" w:rsidRPr="00161E24" w:rsidRDefault="001C16DC" w:rsidP="0092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-25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1D068CD4" w14:textId="049257D4" w:rsidR="001C16DC" w:rsidRPr="00161E24" w:rsidRDefault="001C16DC" w:rsidP="00792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cs/>
        </w:rPr>
        <w:sectPr w:rsidR="001C16DC" w:rsidRPr="00161E24" w:rsidSect="00933D8A">
          <w:footerReference w:type="first" r:id="rId22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F55711E" w14:textId="3E2A12C1" w:rsidR="00783249" w:rsidRDefault="001E2F35" w:rsidP="0051180B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783249" w:rsidRPr="00161E24">
        <w:rPr>
          <w:rFonts w:asciiTheme="majorBidi" w:hAnsiTheme="majorBidi" w:cstheme="majorBidi"/>
          <w:sz w:val="30"/>
          <w:szCs w:val="30"/>
          <w:u w:val="none"/>
          <w:cs/>
        </w:rPr>
        <w:t xml:space="preserve">ที่ดิน อาคารและอุปกรณ์ </w:t>
      </w:r>
    </w:p>
    <w:p w14:paraId="6F1E40BD" w14:textId="77777777" w:rsidR="004F10F9" w:rsidRPr="004F10F9" w:rsidRDefault="004F10F9" w:rsidP="004F10F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142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10"/>
        <w:gridCol w:w="1111"/>
        <w:gridCol w:w="242"/>
        <w:gridCol w:w="969"/>
        <w:gridCol w:w="243"/>
        <w:gridCol w:w="1182"/>
        <w:gridCol w:w="287"/>
        <w:gridCol w:w="1052"/>
        <w:gridCol w:w="270"/>
        <w:gridCol w:w="1126"/>
        <w:gridCol w:w="270"/>
        <w:gridCol w:w="1041"/>
        <w:gridCol w:w="270"/>
        <w:gridCol w:w="1228"/>
        <w:gridCol w:w="236"/>
        <w:gridCol w:w="1081"/>
        <w:gridCol w:w="252"/>
        <w:gridCol w:w="1126"/>
      </w:tblGrid>
      <w:tr w:rsidR="00347DC0" w:rsidRPr="00161E24" w14:paraId="7DA94BA7" w14:textId="77777777" w:rsidTr="00516440">
        <w:trPr>
          <w:trHeight w:hRule="exact" w:val="288"/>
          <w:tblHeader/>
        </w:trPr>
        <w:tc>
          <w:tcPr>
            <w:tcW w:w="2340" w:type="dxa"/>
          </w:tcPr>
          <w:p w14:paraId="1493FF85" w14:textId="77777777" w:rsidR="00347DC0" w:rsidRPr="00161E24" w:rsidRDefault="00347DC0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6" w:type="dxa"/>
            <w:gridSpan w:val="17"/>
          </w:tcPr>
          <w:p w14:paraId="0CBE5AAD" w14:textId="6DC1E612" w:rsidR="00347DC0" w:rsidRPr="00161E24" w:rsidRDefault="00347DC0" w:rsidP="00DA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4150F" w:rsidRPr="00161E24" w14:paraId="130C2259" w14:textId="77777777" w:rsidTr="00516440">
        <w:trPr>
          <w:tblHeader/>
        </w:trPr>
        <w:tc>
          <w:tcPr>
            <w:tcW w:w="2340" w:type="dxa"/>
          </w:tcPr>
          <w:p w14:paraId="62C83755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35FFA6D9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2BB0AD0C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14:paraId="33EB7383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6ABB2D5F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29C88BFA" w14:textId="15B05903" w:rsidR="0074150F" w:rsidRPr="00161E24" w:rsidRDefault="00F721D4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โรงงาน </w:t>
            </w:r>
          </w:p>
        </w:tc>
        <w:tc>
          <w:tcPr>
            <w:tcW w:w="288" w:type="dxa"/>
          </w:tcPr>
          <w:p w14:paraId="0DAEAFF8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01A16EC6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92365D1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4E05CC22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64" w:type="dxa"/>
          </w:tcPr>
          <w:p w14:paraId="4F750516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5750FF26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592CB2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6" w:type="dxa"/>
          </w:tcPr>
          <w:p w14:paraId="4D1484FA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73E3C45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199AE78E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241" w:type="dxa"/>
          </w:tcPr>
          <w:p w14:paraId="66B1E6CF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1F08431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150F" w:rsidRPr="00161E24" w14:paraId="254E8A5A" w14:textId="77777777" w:rsidTr="00516440">
        <w:trPr>
          <w:tblHeader/>
        </w:trPr>
        <w:tc>
          <w:tcPr>
            <w:tcW w:w="2340" w:type="dxa"/>
          </w:tcPr>
          <w:p w14:paraId="538E5BF0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1769FB74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57E04EE1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14:paraId="533F015A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14:paraId="3323BDF3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7D3AEE76" w14:textId="01608960" w:rsidR="0074150F" w:rsidRPr="00161E24" w:rsidRDefault="00F721D4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88" w:type="dxa"/>
          </w:tcPr>
          <w:p w14:paraId="58DB273E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6A7D5175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64AAF0D5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0CE61AD6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ติดตั้งและ</w:t>
            </w:r>
          </w:p>
        </w:tc>
        <w:tc>
          <w:tcPr>
            <w:tcW w:w="264" w:type="dxa"/>
          </w:tcPr>
          <w:p w14:paraId="72A03617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074812F6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0C0B8E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6" w:type="dxa"/>
          </w:tcPr>
          <w:p w14:paraId="30243C86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7932B6EB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29A05833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</w:t>
            </w:r>
          </w:p>
        </w:tc>
        <w:tc>
          <w:tcPr>
            <w:tcW w:w="241" w:type="dxa"/>
          </w:tcPr>
          <w:p w14:paraId="076455B4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F387E35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150F" w:rsidRPr="00161E24" w14:paraId="4B56B6D0" w14:textId="77777777" w:rsidTr="00516440">
        <w:trPr>
          <w:tblHeader/>
        </w:trPr>
        <w:tc>
          <w:tcPr>
            <w:tcW w:w="2340" w:type="dxa"/>
          </w:tcPr>
          <w:p w14:paraId="511E6307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15C9F690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ที่ดินและ</w:t>
            </w:r>
          </w:p>
        </w:tc>
        <w:tc>
          <w:tcPr>
            <w:tcW w:w="242" w:type="dxa"/>
          </w:tcPr>
          <w:p w14:paraId="00049ED3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14:paraId="4C4DB415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43" w:type="dxa"/>
          </w:tcPr>
          <w:p w14:paraId="5C0262A5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628F338C" w14:textId="2A43169A" w:rsidR="0074150F" w:rsidRPr="00161E24" w:rsidRDefault="00837B4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โรงงาน</w:t>
            </w:r>
            <w:r w:rsidR="00F721D4"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88" w:type="dxa"/>
          </w:tcPr>
          <w:p w14:paraId="2AB9795F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2872007D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ไซโลและ</w:t>
            </w:r>
          </w:p>
        </w:tc>
        <w:tc>
          <w:tcPr>
            <w:tcW w:w="270" w:type="dxa"/>
          </w:tcPr>
          <w:p w14:paraId="3889801F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0E04EE65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64" w:type="dxa"/>
          </w:tcPr>
          <w:p w14:paraId="6E3A56F4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F26CCAB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86AA0B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6" w:type="dxa"/>
          </w:tcPr>
          <w:p w14:paraId="2F362D62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5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ระบบ</w:t>
            </w:r>
          </w:p>
        </w:tc>
        <w:tc>
          <w:tcPr>
            <w:tcW w:w="236" w:type="dxa"/>
          </w:tcPr>
          <w:p w14:paraId="4C77C3B8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299C4FBF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41" w:type="dxa"/>
          </w:tcPr>
          <w:p w14:paraId="6CAC2D6C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4577CAD" w14:textId="77777777" w:rsidR="0074150F" w:rsidRPr="00161E24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173F96" w:rsidRPr="00161E24" w14:paraId="586130F8" w14:textId="77777777" w:rsidTr="00516440">
        <w:trPr>
          <w:trHeight w:val="380"/>
          <w:tblHeader/>
        </w:trPr>
        <w:tc>
          <w:tcPr>
            <w:tcW w:w="2340" w:type="dxa"/>
          </w:tcPr>
          <w:p w14:paraId="58B02BB8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798A09BB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242" w:type="dxa"/>
          </w:tcPr>
          <w:p w14:paraId="3FA44D9C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79" w:type="dxa"/>
          </w:tcPr>
          <w:p w14:paraId="1D422B1F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ที่ดินเช่า</w:t>
            </w:r>
          </w:p>
        </w:tc>
        <w:tc>
          <w:tcPr>
            <w:tcW w:w="243" w:type="dxa"/>
          </w:tcPr>
          <w:p w14:paraId="0E7D08C0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9" w:type="dxa"/>
          </w:tcPr>
          <w:p w14:paraId="6DC561F9" w14:textId="6AC6CAAA" w:rsidR="00E3421A" w:rsidRPr="00161E24" w:rsidRDefault="00837B4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ปรับปรุง</w:t>
            </w:r>
            <w:r w:rsidR="00F721D4" w:rsidRPr="00161E24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อาคารเช่า</w:t>
            </w:r>
          </w:p>
        </w:tc>
        <w:tc>
          <w:tcPr>
            <w:tcW w:w="288" w:type="dxa"/>
          </w:tcPr>
          <w:p w14:paraId="484C7E73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399BD852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270" w:type="dxa"/>
          </w:tcPr>
          <w:p w14:paraId="2AC693C3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09" w:type="dxa"/>
          </w:tcPr>
          <w:p w14:paraId="1F1F6EBE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64" w:type="dxa"/>
          </w:tcPr>
          <w:p w14:paraId="13E82CC4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D0A2874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6" w:type="dxa"/>
          </w:tcPr>
          <w:p w14:paraId="19BECE66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86" w:type="dxa"/>
          </w:tcPr>
          <w:p w14:paraId="4800D3E1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5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62CD3AC0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3" w:type="dxa"/>
          </w:tcPr>
          <w:p w14:paraId="7653B3AF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241" w:type="dxa"/>
          </w:tcPr>
          <w:p w14:paraId="04213BE9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A040C86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3421A" w:rsidRPr="00161E24" w14:paraId="5543C30E" w14:textId="77777777" w:rsidTr="00516440">
        <w:trPr>
          <w:trHeight w:hRule="exact" w:val="288"/>
          <w:tblHeader/>
        </w:trPr>
        <w:tc>
          <w:tcPr>
            <w:tcW w:w="2340" w:type="dxa"/>
          </w:tcPr>
          <w:p w14:paraId="23A06E17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56" w:type="dxa"/>
            <w:gridSpan w:val="17"/>
            <w:vAlign w:val="center"/>
          </w:tcPr>
          <w:p w14:paraId="5CAC3395" w14:textId="69710E32" w:rsidR="00E3421A" w:rsidRPr="00161E24" w:rsidRDefault="00E3421A" w:rsidP="009F4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</w:t>
            </w:r>
            <w:r w:rsidR="00B72F53" w:rsidRPr="00161E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ล้าน</w:t>
            </w:r>
            <w:r w:rsidRPr="00161E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BB0E36" w:rsidRPr="00161E24" w14:paraId="0211ABE7" w14:textId="77777777" w:rsidTr="00516440">
        <w:tc>
          <w:tcPr>
            <w:tcW w:w="2340" w:type="dxa"/>
          </w:tcPr>
          <w:p w14:paraId="239EC774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24" w:type="dxa"/>
          </w:tcPr>
          <w:p w14:paraId="1D567F0A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1A546A91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3388FE8A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999C103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0A8E5181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10D98B4C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04C19664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B31B26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F2549B6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</w:tcPr>
          <w:p w14:paraId="74899AD7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5E060E22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591B13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5A7070E2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A764CC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7ED29FA7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7143B6B0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DC462DE" w14:textId="77777777" w:rsidR="00E3421A" w:rsidRPr="00161E24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114F" w:rsidRPr="00BC1FA9" w14:paraId="5DD42442" w14:textId="77777777" w:rsidTr="00516440">
        <w:tc>
          <w:tcPr>
            <w:tcW w:w="2340" w:type="dxa"/>
          </w:tcPr>
          <w:p w14:paraId="78CB89FC" w14:textId="0A7F662A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124" w:type="dxa"/>
          </w:tcPr>
          <w:p w14:paraId="337986CD" w14:textId="1818C05A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2114F">
              <w:rPr>
                <w:rFonts w:asciiTheme="majorBidi" w:hAnsiTheme="majorBidi" w:cstheme="majorBidi"/>
                <w:sz w:val="24"/>
                <w:szCs w:val="24"/>
              </w:rPr>
              <w:t>3,628</w:t>
            </w:r>
          </w:p>
        </w:tc>
        <w:tc>
          <w:tcPr>
            <w:tcW w:w="242" w:type="dxa"/>
          </w:tcPr>
          <w:p w14:paraId="583542DC" w14:textId="77777777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0E52CA57" w14:textId="48419585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2114F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243" w:type="dxa"/>
          </w:tcPr>
          <w:p w14:paraId="19292BF9" w14:textId="77777777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5B88A40E" w14:textId="229552F3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2114F">
              <w:rPr>
                <w:rFonts w:asciiTheme="majorBidi" w:hAnsiTheme="majorBidi" w:cstheme="majorBidi"/>
                <w:sz w:val="24"/>
                <w:szCs w:val="24"/>
              </w:rPr>
              <w:t>14,601</w:t>
            </w:r>
          </w:p>
        </w:tc>
        <w:tc>
          <w:tcPr>
            <w:tcW w:w="288" w:type="dxa"/>
          </w:tcPr>
          <w:p w14:paraId="240A9A8F" w14:textId="77777777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45D821E3" w14:textId="5D15FABE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2114F">
              <w:rPr>
                <w:rFonts w:asciiTheme="majorBidi" w:hAnsiTheme="majorBidi" w:cstheme="majorBidi"/>
                <w:sz w:val="24"/>
                <w:szCs w:val="24"/>
              </w:rPr>
              <w:t>14,459</w:t>
            </w:r>
          </w:p>
        </w:tc>
        <w:tc>
          <w:tcPr>
            <w:tcW w:w="270" w:type="dxa"/>
          </w:tcPr>
          <w:p w14:paraId="0F98D550" w14:textId="77777777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753C1B5A" w14:textId="757A128D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2114F">
              <w:rPr>
                <w:rFonts w:asciiTheme="majorBidi" w:hAnsiTheme="majorBidi" w:cstheme="majorBidi"/>
                <w:sz w:val="24"/>
                <w:szCs w:val="24"/>
              </w:rPr>
              <w:t>2,505</w:t>
            </w:r>
          </w:p>
        </w:tc>
        <w:tc>
          <w:tcPr>
            <w:tcW w:w="264" w:type="dxa"/>
          </w:tcPr>
          <w:p w14:paraId="1DF23BDE" w14:textId="77777777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70EF63F9" w14:textId="51464973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2114F">
              <w:rPr>
                <w:rFonts w:asciiTheme="majorBidi" w:hAnsiTheme="majorBidi" w:cstheme="majorBidi"/>
                <w:sz w:val="24"/>
                <w:szCs w:val="24"/>
              </w:rPr>
              <w:t>492</w:t>
            </w:r>
          </w:p>
        </w:tc>
        <w:tc>
          <w:tcPr>
            <w:tcW w:w="270" w:type="dxa"/>
          </w:tcPr>
          <w:p w14:paraId="2ADB4DBB" w14:textId="77777777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3A41C597" w14:textId="15D1A1C2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2114F">
              <w:rPr>
                <w:rFonts w:asciiTheme="majorBidi" w:hAnsiTheme="majorBidi" w:cstheme="majorBidi"/>
                <w:sz w:val="24"/>
                <w:szCs w:val="24"/>
              </w:rPr>
              <w:t>6,154</w:t>
            </w:r>
          </w:p>
        </w:tc>
        <w:tc>
          <w:tcPr>
            <w:tcW w:w="236" w:type="dxa"/>
          </w:tcPr>
          <w:p w14:paraId="084616B6" w14:textId="77777777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3E20A54" w14:textId="302D4688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2114F">
              <w:rPr>
                <w:rFonts w:asciiTheme="majorBidi" w:hAnsiTheme="majorBidi" w:cstheme="majorBidi"/>
                <w:sz w:val="24"/>
                <w:szCs w:val="24"/>
              </w:rPr>
              <w:t>1,606</w:t>
            </w:r>
          </w:p>
        </w:tc>
        <w:tc>
          <w:tcPr>
            <w:tcW w:w="241" w:type="dxa"/>
          </w:tcPr>
          <w:p w14:paraId="11B2F390" w14:textId="77777777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93693E3" w14:textId="5C1F6A59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114F">
              <w:rPr>
                <w:rFonts w:asciiTheme="majorBidi" w:hAnsiTheme="majorBidi" w:cstheme="majorBidi"/>
                <w:sz w:val="24"/>
                <w:szCs w:val="24"/>
              </w:rPr>
              <w:t>43,471</w:t>
            </w:r>
          </w:p>
        </w:tc>
      </w:tr>
      <w:tr w:rsidR="00D2114F" w:rsidRPr="00161E24" w14:paraId="0B9D2A7E" w14:textId="77777777" w:rsidTr="00516440">
        <w:tc>
          <w:tcPr>
            <w:tcW w:w="2340" w:type="dxa"/>
          </w:tcPr>
          <w:p w14:paraId="33A44B9D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4" w:type="dxa"/>
          </w:tcPr>
          <w:p w14:paraId="40F5A352" w14:textId="71F97B49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2" w:type="dxa"/>
          </w:tcPr>
          <w:p w14:paraId="2A876019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267E7AB9" w14:textId="6E4B9AA5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3" w:type="dxa"/>
          </w:tcPr>
          <w:p w14:paraId="5D36C44D" w14:textId="77777777" w:rsidR="00D2114F" w:rsidRPr="00161E24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915A78D" w14:textId="5E0FA030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8" w:type="dxa"/>
          </w:tcPr>
          <w:p w14:paraId="6EC97D13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42D02C3A" w14:textId="32570713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956</w:t>
            </w:r>
          </w:p>
        </w:tc>
        <w:tc>
          <w:tcPr>
            <w:tcW w:w="270" w:type="dxa"/>
          </w:tcPr>
          <w:p w14:paraId="473D7D52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CFD7ADF" w14:textId="3FA98329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64" w:type="dxa"/>
          </w:tcPr>
          <w:p w14:paraId="435F8CCF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43A9CC32" w14:textId="1E30E5E6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14:paraId="640B82B0" w14:textId="77777777" w:rsidR="00D2114F" w:rsidRPr="00161E24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52" w:type="dxa"/>
          </w:tcPr>
          <w:p w14:paraId="28A182B0" w14:textId="25E1BB3E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54</w:t>
            </w:r>
          </w:p>
        </w:tc>
        <w:tc>
          <w:tcPr>
            <w:tcW w:w="236" w:type="dxa"/>
          </w:tcPr>
          <w:p w14:paraId="571F713A" w14:textId="77777777" w:rsidR="00D2114F" w:rsidRPr="00161E24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93" w:type="dxa"/>
          </w:tcPr>
          <w:p w14:paraId="6C47AF5C" w14:textId="218CF937" w:rsidR="00D2114F" w:rsidRPr="00332123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332123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52</w:t>
            </w:r>
          </w:p>
        </w:tc>
        <w:tc>
          <w:tcPr>
            <w:tcW w:w="241" w:type="dxa"/>
          </w:tcPr>
          <w:p w14:paraId="151F4ED7" w14:textId="77777777" w:rsidR="00D2114F" w:rsidRPr="00161E24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D204FAA" w14:textId="42D027F9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94</w:t>
            </w:r>
          </w:p>
        </w:tc>
      </w:tr>
      <w:tr w:rsidR="00D2114F" w:rsidRPr="00161E24" w14:paraId="4785B2A8" w14:textId="77777777" w:rsidTr="00516440">
        <w:tc>
          <w:tcPr>
            <w:tcW w:w="2340" w:type="dxa"/>
          </w:tcPr>
          <w:p w14:paraId="2773CF75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124" w:type="dxa"/>
          </w:tcPr>
          <w:p w14:paraId="20EA9160" w14:textId="2B28A660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(47)</w:t>
            </w:r>
          </w:p>
        </w:tc>
        <w:tc>
          <w:tcPr>
            <w:tcW w:w="242" w:type="dxa"/>
          </w:tcPr>
          <w:p w14:paraId="61D7C97E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2E59DAC4" w14:textId="3D22CF06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29</w:t>
            </w:r>
          </w:p>
        </w:tc>
        <w:tc>
          <w:tcPr>
            <w:tcW w:w="243" w:type="dxa"/>
          </w:tcPr>
          <w:p w14:paraId="482A4B92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19A20CFD" w14:textId="1FAAE1DC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166</w:t>
            </w:r>
          </w:p>
        </w:tc>
        <w:tc>
          <w:tcPr>
            <w:tcW w:w="288" w:type="dxa"/>
          </w:tcPr>
          <w:p w14:paraId="78D8FD6E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377F55A7" w14:textId="2776960E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378</w:t>
            </w:r>
          </w:p>
        </w:tc>
        <w:tc>
          <w:tcPr>
            <w:tcW w:w="270" w:type="dxa"/>
          </w:tcPr>
          <w:p w14:paraId="2B05C8B4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17F15D7C" w14:textId="174AA9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</w:t>
            </w:r>
          </w:p>
        </w:tc>
        <w:tc>
          <w:tcPr>
            <w:tcW w:w="264" w:type="dxa"/>
          </w:tcPr>
          <w:p w14:paraId="219C2B73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7F3BA69A" w14:textId="007C2045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2E735B41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1A80A974" w14:textId="42E36A3D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292</w:t>
            </w:r>
          </w:p>
        </w:tc>
        <w:tc>
          <w:tcPr>
            <w:tcW w:w="236" w:type="dxa"/>
          </w:tcPr>
          <w:p w14:paraId="54F17CA3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4F476D94" w14:textId="35986142" w:rsidR="00D2114F" w:rsidRPr="00D2114F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D2114F"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cs/>
              </w:rPr>
              <w:t>(948)</w:t>
            </w:r>
          </w:p>
        </w:tc>
        <w:tc>
          <w:tcPr>
            <w:tcW w:w="241" w:type="dxa"/>
          </w:tcPr>
          <w:p w14:paraId="0243A3FB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7F68628" w14:textId="44090941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(119)</w:t>
            </w:r>
          </w:p>
        </w:tc>
      </w:tr>
      <w:tr w:rsidR="00D2114F" w:rsidRPr="00161E24" w14:paraId="1E309565" w14:textId="77777777" w:rsidTr="00516440">
        <w:tc>
          <w:tcPr>
            <w:tcW w:w="2340" w:type="dxa"/>
          </w:tcPr>
          <w:p w14:paraId="6F23A6D4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24" w:type="dxa"/>
          </w:tcPr>
          <w:p w14:paraId="45C3FE03" w14:textId="1C4BCADD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(269)</w:t>
            </w:r>
          </w:p>
        </w:tc>
        <w:tc>
          <w:tcPr>
            <w:tcW w:w="242" w:type="dxa"/>
          </w:tcPr>
          <w:p w14:paraId="0AF4A19E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</w:tcPr>
          <w:p w14:paraId="65E8ECC8" w14:textId="2CD6EAB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14:paraId="33D0B250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</w:tcPr>
          <w:p w14:paraId="685571FD" w14:textId="673F933D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(366)</w:t>
            </w:r>
          </w:p>
        </w:tc>
        <w:tc>
          <w:tcPr>
            <w:tcW w:w="288" w:type="dxa"/>
          </w:tcPr>
          <w:p w14:paraId="3102E954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57BDFD00" w14:textId="63B97C76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(256)</w:t>
            </w:r>
          </w:p>
        </w:tc>
        <w:tc>
          <w:tcPr>
            <w:tcW w:w="270" w:type="dxa"/>
          </w:tcPr>
          <w:p w14:paraId="2E9FDFC3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</w:tcPr>
          <w:p w14:paraId="465811DC" w14:textId="43663E55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(185)</w:t>
            </w:r>
          </w:p>
        </w:tc>
        <w:tc>
          <w:tcPr>
            <w:tcW w:w="264" w:type="dxa"/>
          </w:tcPr>
          <w:p w14:paraId="3BB1EC7B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</w:tcPr>
          <w:p w14:paraId="33C9F011" w14:textId="6A120183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(53)</w:t>
            </w:r>
          </w:p>
        </w:tc>
        <w:tc>
          <w:tcPr>
            <w:tcW w:w="270" w:type="dxa"/>
          </w:tcPr>
          <w:p w14:paraId="650B9DA8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</w:tcPr>
          <w:p w14:paraId="09AC1BF0" w14:textId="1D13E2B8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(152)</w:t>
            </w:r>
          </w:p>
        </w:tc>
        <w:tc>
          <w:tcPr>
            <w:tcW w:w="236" w:type="dxa"/>
          </w:tcPr>
          <w:p w14:paraId="2AB87ADD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</w:tcPr>
          <w:p w14:paraId="024E3E5D" w14:textId="137DFC80" w:rsidR="00D2114F" w:rsidRPr="00D2114F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  <w:cs/>
              </w:rPr>
            </w:pPr>
            <w:r w:rsidRPr="00D2114F"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cs/>
              </w:rPr>
              <w:t>(62)</w:t>
            </w:r>
          </w:p>
        </w:tc>
        <w:tc>
          <w:tcPr>
            <w:tcW w:w="241" w:type="dxa"/>
          </w:tcPr>
          <w:p w14:paraId="0EBB339B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EB76F2B" w14:textId="0543AB95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(1,343)</w:t>
            </w:r>
          </w:p>
        </w:tc>
      </w:tr>
      <w:tr w:rsidR="00D2114F" w:rsidRPr="00161E24" w14:paraId="707AA603" w14:textId="77777777" w:rsidTr="00516440">
        <w:tc>
          <w:tcPr>
            <w:tcW w:w="2340" w:type="dxa"/>
          </w:tcPr>
          <w:p w14:paraId="48E01630" w14:textId="77777777" w:rsidR="00D2114F" w:rsidRPr="00161E24" w:rsidRDefault="00D2114F" w:rsidP="00D2114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57C008C0" w14:textId="586441AA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242" w:type="dxa"/>
          </w:tcPr>
          <w:p w14:paraId="7D1C9B5E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4D815B63" w14:textId="16A4FAC0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243" w:type="dxa"/>
          </w:tcPr>
          <w:p w14:paraId="769BB0B7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4DD74ED2" w14:textId="3D5EA8E9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88" w:type="dxa"/>
          </w:tcPr>
          <w:p w14:paraId="57F7AF52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540DBF3E" w14:textId="7E022AA9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(7)</w:t>
            </w:r>
          </w:p>
        </w:tc>
        <w:tc>
          <w:tcPr>
            <w:tcW w:w="270" w:type="dxa"/>
          </w:tcPr>
          <w:p w14:paraId="2E6EA14A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652E5FB5" w14:textId="07225FD1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  <w:tc>
          <w:tcPr>
            <w:tcW w:w="264" w:type="dxa"/>
          </w:tcPr>
          <w:p w14:paraId="3F1A9C10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14:paraId="7AE1EE92" w14:textId="5C795A4A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270" w:type="dxa"/>
          </w:tcPr>
          <w:p w14:paraId="488A524C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D83FFCD" w14:textId="5AC9B2A5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BF965A4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39BD1C52" w14:textId="09811DCF" w:rsidR="00D2114F" w:rsidRPr="00D2114F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D2114F"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cs/>
              </w:rPr>
              <w:t>(</w:t>
            </w:r>
            <w:r w:rsidRPr="00D2114F"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  <w:t>6</w:t>
            </w:r>
            <w:r w:rsidRPr="00D2114F">
              <w:rPr>
                <w:rFonts w:asciiTheme="majorBidi" w:hAnsiTheme="majorBidi" w:cstheme="majorBidi" w:hint="cs"/>
                <w:b w:val="0"/>
                <w:bCs w:val="0"/>
                <w:sz w:val="24"/>
                <w:szCs w:val="24"/>
                <w:cs/>
              </w:rPr>
              <w:t>)</w:t>
            </w:r>
          </w:p>
        </w:tc>
        <w:tc>
          <w:tcPr>
            <w:tcW w:w="241" w:type="dxa"/>
          </w:tcPr>
          <w:p w14:paraId="26F4442A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03E7D8F3" w14:textId="61585015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(27)</w:t>
            </w:r>
          </w:p>
        </w:tc>
      </w:tr>
      <w:tr w:rsidR="00D2114F" w:rsidRPr="00161E24" w14:paraId="0ED844A0" w14:textId="77777777" w:rsidTr="00516440">
        <w:trPr>
          <w:trHeight w:hRule="exact" w:val="288"/>
        </w:trPr>
        <w:tc>
          <w:tcPr>
            <w:tcW w:w="2340" w:type="dxa"/>
          </w:tcPr>
          <w:p w14:paraId="2C3FA2B9" w14:textId="27ED676C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และ</w:t>
            </w:r>
          </w:p>
        </w:tc>
        <w:tc>
          <w:tcPr>
            <w:tcW w:w="1124" w:type="dxa"/>
            <w:tcBorders>
              <w:top w:val="single" w:sz="4" w:space="0" w:color="auto"/>
            </w:tcBorders>
          </w:tcPr>
          <w:p w14:paraId="205260C3" w14:textId="22558D9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1356CC3E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</w:tcBorders>
          </w:tcPr>
          <w:p w14:paraId="03E6313B" w14:textId="62CE6069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0FB5B95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35F530FB" w14:textId="172ADF8A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1A64DC76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2A6A5517" w14:textId="32C6FED4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4F0C00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</w:tcPr>
          <w:p w14:paraId="0F8C4221" w14:textId="28AA929B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4" w:type="dxa"/>
          </w:tcPr>
          <w:p w14:paraId="12D1B592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14:paraId="122F63C1" w14:textId="2F173720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F12A20E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8DFBCBE" w14:textId="5828C4EA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A588DB4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42411393" w14:textId="544AE464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</w:tcPr>
          <w:p w14:paraId="5598B86E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5EE83F7B" w14:textId="56C164F5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2114F" w:rsidRPr="00161E24" w14:paraId="6D97372D" w14:textId="77777777" w:rsidTr="00516440">
        <w:tc>
          <w:tcPr>
            <w:tcW w:w="2340" w:type="dxa"/>
          </w:tcPr>
          <w:p w14:paraId="19CD7A08" w14:textId="368EC62F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 xml:space="preserve">1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124" w:type="dxa"/>
          </w:tcPr>
          <w:p w14:paraId="7ACF3874" w14:textId="24F58465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936</w:t>
            </w:r>
          </w:p>
        </w:tc>
        <w:tc>
          <w:tcPr>
            <w:tcW w:w="242" w:type="dxa"/>
          </w:tcPr>
          <w:p w14:paraId="7AB5B924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</w:tcPr>
          <w:p w14:paraId="288C95C9" w14:textId="5B65CBAF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3" w:type="dxa"/>
          </w:tcPr>
          <w:p w14:paraId="345B15AA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</w:tcPr>
          <w:p w14:paraId="255AE5D7" w14:textId="280DCE9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cs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cs/>
              </w:rPr>
              <w:t>085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88" w:type="dxa"/>
          </w:tcPr>
          <w:p w14:paraId="2B301CBC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6FCB118A" w14:textId="0DFA3209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cs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cs/>
              </w:rPr>
              <w:t>530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70" w:type="dxa"/>
          </w:tcPr>
          <w:p w14:paraId="5C6CD2A4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</w:tcPr>
          <w:p w14:paraId="55D9D2FD" w14:textId="0150671E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2,533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64" w:type="dxa"/>
          </w:tcPr>
          <w:p w14:paraId="208025F4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</w:tcPr>
          <w:p w14:paraId="6F3CC6A6" w14:textId="3AC43F9E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446</w:t>
            </w:r>
          </w:p>
        </w:tc>
        <w:tc>
          <w:tcPr>
            <w:tcW w:w="270" w:type="dxa"/>
          </w:tcPr>
          <w:p w14:paraId="099DB350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</w:tcPr>
          <w:p w14:paraId="01F4B1D9" w14:textId="6B075969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6,748</w:t>
            </w:r>
          </w:p>
        </w:tc>
        <w:tc>
          <w:tcPr>
            <w:tcW w:w="236" w:type="dxa"/>
          </w:tcPr>
          <w:p w14:paraId="235784A3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3" w:type="dxa"/>
          </w:tcPr>
          <w:p w14:paraId="6F881A89" w14:textId="102F4BA8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cs/>
              </w:rPr>
              <w:t>642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fldChar w:fldCharType="end"/>
            </w:r>
          </w:p>
        </w:tc>
        <w:tc>
          <w:tcPr>
            <w:tcW w:w="241" w:type="dxa"/>
          </w:tcPr>
          <w:p w14:paraId="536EE8E3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</w:tcPr>
          <w:p w14:paraId="60E934B0" w14:textId="2E864EAA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44,976</w:t>
            </w:r>
          </w:p>
        </w:tc>
      </w:tr>
      <w:tr w:rsidR="00D2114F" w:rsidRPr="00161E24" w14:paraId="2FBBD5F0" w14:textId="77777777" w:rsidTr="00516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32397DC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578590E3" w14:textId="0578E30D" w:rsidR="00D2114F" w:rsidRPr="00161E24" w:rsidRDefault="000816C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3A14369F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348049A7" w14:textId="7CD01DB7" w:rsidR="00D2114F" w:rsidRPr="00161E24" w:rsidRDefault="002B13B6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89667FB" w14:textId="77777777" w:rsidR="00D2114F" w:rsidRPr="00161E24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7D1FD9A1" w14:textId="016187D4" w:rsidR="00D2114F" w:rsidRPr="00161E24" w:rsidRDefault="002B13B6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  <w:r w:rsidR="00930A57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49ECE056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F671DFC" w14:textId="0BE469ED" w:rsidR="00D2114F" w:rsidRPr="00161E24" w:rsidRDefault="00A57144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F5FEC0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53ADA0C" w14:textId="22EE9A5F" w:rsidR="00D2114F" w:rsidRPr="00161E24" w:rsidRDefault="00A57144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930A57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1DCBF772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34E09845" w14:textId="2549121A" w:rsidR="00D2114F" w:rsidRPr="00161E24" w:rsidRDefault="00B01FD6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3E7053" w14:textId="77777777" w:rsidR="00D2114F" w:rsidRPr="00161E24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167F127" w14:textId="765D0D73" w:rsidR="00D2114F" w:rsidRPr="00161E24" w:rsidRDefault="007C39C8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9B2635" w14:textId="77777777" w:rsidR="00D2114F" w:rsidRPr="00161E24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7A158C34" w14:textId="334958D2" w:rsidR="00D2114F" w:rsidRPr="00161E24" w:rsidRDefault="007C39C8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3,14</w:t>
            </w:r>
            <w:r w:rsidR="000C332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7B095A3" w14:textId="77777777" w:rsidR="00D2114F" w:rsidRPr="00161E24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3C6953AD" w14:textId="4E0ADFCB" w:rsidR="00D2114F" w:rsidRPr="00161E24" w:rsidRDefault="007C39C8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</w:t>
            </w:r>
            <w:r w:rsidR="00930A57">
              <w:rPr>
                <w:rFonts w:asciiTheme="majorBidi" w:hAnsiTheme="majorBidi" w:cstheme="majorBidi"/>
                <w:sz w:val="24"/>
                <w:szCs w:val="24"/>
              </w:rPr>
              <w:t>636</w:t>
            </w:r>
          </w:p>
        </w:tc>
      </w:tr>
      <w:tr w:rsidR="00D2114F" w:rsidRPr="00161E24" w14:paraId="77009645" w14:textId="77777777" w:rsidTr="00516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540B139B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โอน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47FBFCB9" w14:textId="0460E125" w:rsidR="00D2114F" w:rsidRPr="00161E24" w:rsidRDefault="000816C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291B0FC3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0E387B6B" w14:textId="5710E592" w:rsidR="00D2114F" w:rsidRPr="00161E24" w:rsidRDefault="002B13B6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7E3679A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5A0A4D78" w14:textId="30A44007" w:rsidR="00D2114F" w:rsidRPr="00161E24" w:rsidRDefault="002B13B6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451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584ADC38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4AEF3233" w14:textId="7F871020" w:rsidR="00D2114F" w:rsidRPr="00161E24" w:rsidRDefault="00A57144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65B0E8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940A114" w14:textId="508B3BE2" w:rsidR="00D2114F" w:rsidRPr="00161E24" w:rsidRDefault="00930A57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7F704C36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1228AC8E" w14:textId="7F482C6F" w:rsidR="00D2114F" w:rsidRPr="00161E24" w:rsidRDefault="00B01FD6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707DA8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F91671B" w14:textId="16B019A2" w:rsidR="00D2114F" w:rsidRPr="00161E24" w:rsidRDefault="007C39C8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2D3ED1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6ACFA0C1" w14:textId="6EF75DD8" w:rsidR="00D2114F" w:rsidRPr="00161E24" w:rsidRDefault="007C39C8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(1,24</w:t>
            </w:r>
            <w:r w:rsidR="00930A57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A56FB3C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35F0EEA9" w14:textId="4E018254" w:rsidR="00D2114F" w:rsidRPr="00161E24" w:rsidRDefault="007C39C8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930A57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2114F" w:rsidRPr="00161E24" w14:paraId="01D6F23C" w14:textId="77777777" w:rsidTr="00516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6C91BCD7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2E0673FA" w14:textId="023A0BCE" w:rsidR="00D2114F" w:rsidRPr="00161E24" w:rsidRDefault="000816C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89BF8A4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229E759C" w14:textId="3E44080D" w:rsidR="00D2114F" w:rsidRPr="00161E24" w:rsidRDefault="002B13B6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412A6D5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4A9705F5" w14:textId="78380EDB" w:rsidR="00D2114F" w:rsidRPr="00161E24" w:rsidRDefault="002B13B6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</w:t>
            </w:r>
            <w:r w:rsidR="00930A5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1ECC53E9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1FBBC533" w14:textId="4F8EADC5" w:rsidR="00D2114F" w:rsidRPr="00161E24" w:rsidRDefault="00A57144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(255)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88E7CF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C319F1A" w14:textId="742265AE" w:rsidR="00D2114F" w:rsidRPr="00161E24" w:rsidRDefault="00A57144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(88)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16B19D6A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36F098FD" w14:textId="3BD70720" w:rsidR="00D2114F" w:rsidRPr="00161E24" w:rsidRDefault="00B01FD6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72A0591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3224557B" w14:textId="405CAB15" w:rsidR="00D2114F" w:rsidRPr="00161E24" w:rsidRDefault="007C39C8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F0264D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35FA30EA" w14:textId="136CB21B" w:rsidR="00D2114F" w:rsidRPr="00161E24" w:rsidRDefault="007C39C8" w:rsidP="007C3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A334BC9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7CEF427F" w14:textId="1301C3AB" w:rsidR="00D2114F" w:rsidRPr="00161E24" w:rsidRDefault="007C39C8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(57</w:t>
            </w:r>
            <w:r w:rsidR="00930A57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2114F" w:rsidRPr="00161E24" w14:paraId="0355D5C1" w14:textId="77777777" w:rsidTr="00516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E179115" w14:textId="77777777" w:rsidR="00D2114F" w:rsidRPr="00161E24" w:rsidRDefault="00D2114F" w:rsidP="00D2114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24" w:type="dxa"/>
            <w:tcBorders>
              <w:top w:val="nil"/>
              <w:left w:val="nil"/>
              <w:bottom w:val="nil"/>
              <w:right w:val="nil"/>
            </w:tcBorders>
          </w:tcPr>
          <w:p w14:paraId="5925AFB1" w14:textId="07E385A0" w:rsidR="00D2114F" w:rsidRPr="00161E24" w:rsidRDefault="000816CF" w:rsidP="000816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15D1FAB6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338BD0B0" w14:textId="54069D30" w:rsidR="00D2114F" w:rsidRPr="00161E24" w:rsidRDefault="002B13B6" w:rsidP="002B13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5D1CF19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2D02BFC9" w14:textId="3D76624F" w:rsidR="00D2114F" w:rsidRPr="00161E24" w:rsidRDefault="002B13B6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(10)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5D84435B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</w:tcPr>
          <w:p w14:paraId="3618E2E2" w14:textId="3D57F12B" w:rsidR="00D2114F" w:rsidRPr="00161E24" w:rsidRDefault="00A57144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C4D65C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61607497" w14:textId="13A9DFCB" w:rsidR="00D2114F" w:rsidRPr="00161E24" w:rsidRDefault="00A57144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4C65B7B8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nil"/>
              <w:left w:val="nil"/>
              <w:bottom w:val="nil"/>
              <w:right w:val="nil"/>
            </w:tcBorders>
          </w:tcPr>
          <w:p w14:paraId="7545F923" w14:textId="43391ACF" w:rsidR="00D2114F" w:rsidRPr="00161E24" w:rsidRDefault="00B01FD6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73B81E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A6B08E1" w14:textId="52CF278E" w:rsidR="00D2114F" w:rsidRPr="00161E24" w:rsidRDefault="007C39C8" w:rsidP="007C39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405922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nil"/>
              <w:left w:val="nil"/>
              <w:bottom w:val="nil"/>
              <w:right w:val="nil"/>
            </w:tcBorders>
          </w:tcPr>
          <w:p w14:paraId="2AA84C70" w14:textId="42770B0F" w:rsidR="00D2114F" w:rsidRPr="00161E24" w:rsidRDefault="007C39C8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5892B6C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4A5393B1" w14:textId="05482D63" w:rsidR="00D2114F" w:rsidRPr="00161E24" w:rsidRDefault="007C39C8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(30)</w:t>
            </w:r>
          </w:p>
        </w:tc>
      </w:tr>
      <w:tr w:rsidR="003E6B6A" w:rsidRPr="00161E24" w14:paraId="1D54A859" w14:textId="77777777" w:rsidTr="008B500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EF60889" w14:textId="5E91A0C8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224D2" w14:textId="2DDC7062" w:rsidR="00D2114F" w:rsidRPr="00161E24" w:rsidRDefault="002B13B6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4,024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</w:tcPr>
          <w:p w14:paraId="403B56D8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7F6C0B" w14:textId="6B0E4144" w:rsidR="00D2114F" w:rsidRPr="00161E24" w:rsidRDefault="002B13B6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660B817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8318E2" w14:textId="4D310988" w:rsidR="00D2114F" w:rsidRPr="00161E24" w:rsidRDefault="002B13B6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15,648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</w:tcPr>
          <w:p w14:paraId="1B5E575E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4A6CA5" w14:textId="1421AE03" w:rsidR="00D2114F" w:rsidRPr="00161E24" w:rsidRDefault="00A57144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16,264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36B1F5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55F0CC" w14:textId="0EFAB62A" w:rsidR="00D2114F" w:rsidRPr="00161E24" w:rsidRDefault="00B01FD6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</w:t>
            </w:r>
            <w:r w:rsidR="0092188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</w:tcPr>
          <w:p w14:paraId="0803B86D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C6D9E2" w14:textId="21169B54" w:rsidR="00D2114F" w:rsidRPr="00161E24" w:rsidRDefault="00B01FD6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A173FE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EB964B" w14:textId="260A846F" w:rsidR="00D2114F" w:rsidRPr="00161E24" w:rsidRDefault="007C39C8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7,374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8F16582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CFF0CA" w14:textId="79644400" w:rsidR="00D2114F" w:rsidRPr="00161E24" w:rsidRDefault="007C39C8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2,54</w:t>
            </w:r>
            <w:r w:rsidR="00930A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7553094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356445" w14:textId="1F42829A" w:rsidR="00D2114F" w:rsidRPr="00161E24" w:rsidRDefault="007C39C8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48,99</w:t>
            </w:r>
            <w:r w:rsidR="003508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D2114F" w:rsidRPr="00161E24" w14:paraId="6E27E4CC" w14:textId="77777777" w:rsidTr="00F861A3">
        <w:trPr>
          <w:trHeight w:hRule="exact" w:val="288"/>
        </w:trPr>
        <w:tc>
          <w:tcPr>
            <w:tcW w:w="2340" w:type="dxa"/>
          </w:tcPr>
          <w:p w14:paraId="03AB2D37" w14:textId="77777777" w:rsid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58F24728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61A0C1DD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6F3A308C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26654EF7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179326FC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034B4F71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7B3356DF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B98AB63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2AF3E7FB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175B21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1D0FDDC1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4BAE3A6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10BC0311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CE59A7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14:paraId="6252112A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01696CA0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478ECF9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025A" w:rsidRPr="00161E24" w14:paraId="6830AA05" w14:textId="77777777" w:rsidTr="00516440">
        <w:trPr>
          <w:trHeight w:hRule="exact" w:val="302"/>
        </w:trPr>
        <w:tc>
          <w:tcPr>
            <w:tcW w:w="2340" w:type="dxa"/>
          </w:tcPr>
          <w:p w14:paraId="7F178F22" w14:textId="77777777" w:rsidR="007A025A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45DAF663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7C2B0CE7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1A9AEB10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4388314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7096DEE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4FCB313B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412C823E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38D6E3F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3CB4C0A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30FDB6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17822668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7081DD9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0D6E0545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CCF039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14:paraId="61289179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C61B5D5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B899546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025A" w:rsidRPr="00161E24" w14:paraId="7D13B6B9" w14:textId="77777777" w:rsidTr="00516440">
        <w:trPr>
          <w:trHeight w:hRule="exact" w:val="302"/>
        </w:trPr>
        <w:tc>
          <w:tcPr>
            <w:tcW w:w="2340" w:type="dxa"/>
          </w:tcPr>
          <w:p w14:paraId="454446F7" w14:textId="77777777" w:rsidR="007A025A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676339E2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64B0903B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649A0E4F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0523D59A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AC633CF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30BE7540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15A4E50E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F40487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95EA2F5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9E6AD7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1E75B225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3FE89F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42CBD18F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3344D3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14:paraId="69E41F60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F94A613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4B41EF0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A025A" w:rsidRPr="00161E24" w14:paraId="30BA61E3" w14:textId="77777777" w:rsidTr="00516440">
        <w:trPr>
          <w:trHeight w:hRule="exact" w:val="302"/>
        </w:trPr>
        <w:tc>
          <w:tcPr>
            <w:tcW w:w="2340" w:type="dxa"/>
          </w:tcPr>
          <w:p w14:paraId="06877038" w14:textId="77777777" w:rsidR="007A025A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24" w:type="dxa"/>
          </w:tcPr>
          <w:p w14:paraId="14E8DA8E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441534A1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7C90E36B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5D718564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6717418A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023A40C6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0FD3A627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99DED1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B05CEB2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8D7432D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2538FE40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7E9C1E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1237ED96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A2604C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14:paraId="1E54FE0E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3DA32CA3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7F442FB" w14:textId="77777777" w:rsidR="007A025A" w:rsidRPr="00161E24" w:rsidRDefault="007A025A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114F" w:rsidRPr="00161E24" w14:paraId="21483246" w14:textId="77777777" w:rsidTr="00516440">
        <w:trPr>
          <w:trHeight w:hRule="exact" w:val="302"/>
        </w:trPr>
        <w:tc>
          <w:tcPr>
            <w:tcW w:w="2340" w:type="dxa"/>
          </w:tcPr>
          <w:p w14:paraId="6E255C77" w14:textId="19E72833" w:rsidR="00D2114F" w:rsidRPr="004F10F9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ค่าเสื่อมราคาสะสมและ</w:t>
            </w:r>
          </w:p>
        </w:tc>
        <w:tc>
          <w:tcPr>
            <w:tcW w:w="1124" w:type="dxa"/>
          </w:tcPr>
          <w:p w14:paraId="2A594375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3D7DADA8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197BCAD1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D208406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2375BAB0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7687C9FA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525C6611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C489E5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7EAE95D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076016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17FE1AE4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A5A49B7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44CA9D63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04C9BD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14:paraId="4EBC2B48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23D537E8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5CE9573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114F" w:rsidRPr="00161E24" w14:paraId="1A8130E2" w14:textId="77777777" w:rsidTr="00516440">
        <w:trPr>
          <w:trHeight w:hRule="exact" w:val="302"/>
        </w:trPr>
        <w:tc>
          <w:tcPr>
            <w:tcW w:w="2340" w:type="dxa"/>
          </w:tcPr>
          <w:p w14:paraId="3AD85C8C" w14:textId="541CE0B4" w:rsidR="00D2114F" w:rsidRPr="004F10F9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124" w:type="dxa"/>
          </w:tcPr>
          <w:p w14:paraId="196343A0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102616A9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0401A74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56438B70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78492379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28E2C65B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1EE04C08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D18083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93BDE83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8D3EE8D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55738272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60267B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42B11912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F1B9FF5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14:paraId="01D43A5F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45D0031D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81436A5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114F" w:rsidRPr="00161E24" w14:paraId="55FD309D" w14:textId="77777777" w:rsidTr="00516440">
        <w:trPr>
          <w:trHeight w:hRule="exact" w:val="302"/>
        </w:trPr>
        <w:tc>
          <w:tcPr>
            <w:tcW w:w="2340" w:type="dxa"/>
          </w:tcPr>
          <w:p w14:paraId="3CCCFDF3" w14:textId="0ED7346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1124" w:type="dxa"/>
          </w:tcPr>
          <w:p w14:paraId="1F371824" w14:textId="35B9C4B8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2114F">
              <w:rPr>
                <w:rFonts w:asciiTheme="majorBidi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242" w:type="dxa"/>
          </w:tcPr>
          <w:p w14:paraId="1FA5CDC9" w14:textId="77777777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36D44E0B" w14:textId="0A086444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  <w:r w:rsidRPr="00D2114F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243" w:type="dxa"/>
          </w:tcPr>
          <w:p w14:paraId="09C2D46A" w14:textId="77777777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125BA6E0" w14:textId="07BB01F9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2114F">
              <w:rPr>
                <w:rFonts w:asciiTheme="majorBidi" w:hAnsiTheme="majorBidi" w:cstheme="majorBidi"/>
                <w:sz w:val="24"/>
                <w:szCs w:val="24"/>
              </w:rPr>
              <w:t>7,755</w:t>
            </w:r>
          </w:p>
        </w:tc>
        <w:tc>
          <w:tcPr>
            <w:tcW w:w="288" w:type="dxa"/>
          </w:tcPr>
          <w:p w14:paraId="611D93F9" w14:textId="77777777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46C2A4ED" w14:textId="478717B5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2114F">
              <w:rPr>
                <w:rFonts w:asciiTheme="majorBidi" w:hAnsiTheme="majorBidi" w:cstheme="majorBidi"/>
                <w:sz w:val="24"/>
                <w:szCs w:val="24"/>
              </w:rPr>
              <w:t>10,445</w:t>
            </w:r>
          </w:p>
        </w:tc>
        <w:tc>
          <w:tcPr>
            <w:tcW w:w="270" w:type="dxa"/>
          </w:tcPr>
          <w:p w14:paraId="343E0066" w14:textId="77777777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9A21CE6" w14:textId="73667703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2114F">
              <w:rPr>
                <w:rFonts w:asciiTheme="majorBidi" w:hAnsiTheme="majorBidi" w:cstheme="majorBidi"/>
                <w:sz w:val="24"/>
                <w:szCs w:val="24"/>
              </w:rPr>
              <w:t>2,131</w:t>
            </w:r>
          </w:p>
        </w:tc>
        <w:tc>
          <w:tcPr>
            <w:tcW w:w="270" w:type="dxa"/>
          </w:tcPr>
          <w:p w14:paraId="6B3B8735" w14:textId="77777777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65BEEC6B" w14:textId="768F59AF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D2114F">
              <w:rPr>
                <w:rFonts w:asciiTheme="majorBidi" w:hAnsiTheme="majorBidi" w:cstheme="majorBidi"/>
                <w:sz w:val="24"/>
                <w:szCs w:val="24"/>
              </w:rPr>
              <w:t>438</w:t>
            </w:r>
          </w:p>
        </w:tc>
        <w:tc>
          <w:tcPr>
            <w:tcW w:w="236" w:type="dxa"/>
          </w:tcPr>
          <w:p w14:paraId="6880C1ED" w14:textId="77777777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2E9C8102" w14:textId="197084AA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 w:rsidRPr="00D2114F">
              <w:rPr>
                <w:rFonts w:asciiTheme="majorBidi" w:hAnsiTheme="majorBidi" w:cstheme="majorBidi"/>
                <w:sz w:val="24"/>
                <w:szCs w:val="24"/>
              </w:rPr>
              <w:t>3,504</w:t>
            </w:r>
          </w:p>
        </w:tc>
        <w:tc>
          <w:tcPr>
            <w:tcW w:w="236" w:type="dxa"/>
          </w:tcPr>
          <w:p w14:paraId="450DF062" w14:textId="77777777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14:paraId="42CBC475" w14:textId="2D6D1E6E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114F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1E3C82B7" w14:textId="77777777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26F6187" w14:textId="69CE49F4" w:rsidR="00D2114F" w:rsidRPr="00D2114F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D2114F">
              <w:rPr>
                <w:rFonts w:asciiTheme="majorBidi" w:hAnsiTheme="majorBidi" w:cstheme="majorBidi"/>
                <w:sz w:val="24"/>
                <w:szCs w:val="24"/>
              </w:rPr>
              <w:t>24,662</w:t>
            </w:r>
          </w:p>
        </w:tc>
      </w:tr>
      <w:tr w:rsidR="00D2114F" w:rsidRPr="00161E24" w14:paraId="5E8000CE" w14:textId="77777777" w:rsidTr="00516440">
        <w:trPr>
          <w:trHeight w:hRule="exact" w:val="302"/>
        </w:trPr>
        <w:tc>
          <w:tcPr>
            <w:tcW w:w="2340" w:type="dxa"/>
          </w:tcPr>
          <w:p w14:paraId="14E0CA0A" w14:textId="6C85E7A0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24" w:type="dxa"/>
          </w:tcPr>
          <w:p w14:paraId="0EB3A3CC" w14:textId="2D25D43F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242" w:type="dxa"/>
          </w:tcPr>
          <w:p w14:paraId="1C9F8B80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FB75E6E" w14:textId="4AF6E3F4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3" w:type="dxa"/>
          </w:tcPr>
          <w:p w14:paraId="28AE6CE4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69432E1" w14:textId="4F4C8838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626</w:t>
            </w:r>
          </w:p>
        </w:tc>
        <w:tc>
          <w:tcPr>
            <w:tcW w:w="288" w:type="dxa"/>
          </w:tcPr>
          <w:p w14:paraId="3E70C997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07F27642" w14:textId="549529B6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1,013</w:t>
            </w:r>
          </w:p>
        </w:tc>
        <w:tc>
          <w:tcPr>
            <w:tcW w:w="270" w:type="dxa"/>
          </w:tcPr>
          <w:p w14:paraId="7BAF71A1" w14:textId="77777777" w:rsidR="00D2114F" w:rsidRPr="00161E24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4A71B69" w14:textId="0D7EB425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69D3509A" w14:textId="77777777" w:rsidR="00D2114F" w:rsidRPr="00161E24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1" w:type="dxa"/>
          </w:tcPr>
          <w:p w14:paraId="6AC80C65" w14:textId="14CE69C5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236" w:type="dxa"/>
          </w:tcPr>
          <w:p w14:paraId="1790607A" w14:textId="77777777" w:rsidR="00D2114F" w:rsidRPr="00161E24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31" w:type="dxa"/>
          </w:tcPr>
          <w:p w14:paraId="18D1DD72" w14:textId="51BDB7A5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474</w:t>
            </w:r>
          </w:p>
        </w:tc>
        <w:tc>
          <w:tcPr>
            <w:tcW w:w="236" w:type="dxa"/>
          </w:tcPr>
          <w:p w14:paraId="46292FF0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14:paraId="3520D5A4" w14:textId="5508C56D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4F10F9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47B0CB0C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646A565C" w14:textId="05BFAF6D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2,335</w:t>
            </w:r>
          </w:p>
        </w:tc>
      </w:tr>
      <w:tr w:rsidR="00D2114F" w:rsidRPr="00161E24" w14:paraId="4273648C" w14:textId="77777777" w:rsidTr="00516440">
        <w:trPr>
          <w:trHeight w:hRule="exact" w:val="302"/>
        </w:trPr>
        <w:tc>
          <w:tcPr>
            <w:tcW w:w="2340" w:type="dxa"/>
          </w:tcPr>
          <w:p w14:paraId="6FABC290" w14:textId="37367B6C" w:rsidR="00D2114F" w:rsidRPr="00161E24" w:rsidRDefault="00E8167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1124" w:type="dxa"/>
          </w:tcPr>
          <w:p w14:paraId="2B540573" w14:textId="5E82811B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(17)</w:t>
            </w:r>
          </w:p>
        </w:tc>
        <w:tc>
          <w:tcPr>
            <w:tcW w:w="242" w:type="dxa"/>
          </w:tcPr>
          <w:p w14:paraId="5161DF6C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32C5197D" w14:textId="3FE121A1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243" w:type="dxa"/>
          </w:tcPr>
          <w:p w14:paraId="4E6F8F6D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28DE1939" w14:textId="7308C910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288" w:type="dxa"/>
          </w:tcPr>
          <w:p w14:paraId="6B7A6444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51656642" w14:textId="79FDF945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(11)</w:t>
            </w:r>
          </w:p>
        </w:tc>
        <w:tc>
          <w:tcPr>
            <w:tcW w:w="270" w:type="dxa"/>
          </w:tcPr>
          <w:p w14:paraId="3A10DEFF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447C17E" w14:textId="7B48D2E9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270" w:type="dxa"/>
          </w:tcPr>
          <w:p w14:paraId="3FD6C4FB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2D4FB298" w14:textId="52328110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658329CA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73E7098A" w14:textId="46669366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11</w:t>
            </w:r>
          </w:p>
        </w:tc>
        <w:tc>
          <w:tcPr>
            <w:tcW w:w="236" w:type="dxa"/>
          </w:tcPr>
          <w:p w14:paraId="0165E733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14:paraId="3D6350F1" w14:textId="4F0B2D4B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2624F6FC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7323E0C9" w14:textId="6C19AC8E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(15)</w:t>
            </w:r>
          </w:p>
        </w:tc>
      </w:tr>
      <w:tr w:rsidR="00D2114F" w:rsidRPr="00161E24" w14:paraId="77512D74" w14:textId="77777777" w:rsidTr="00516440">
        <w:trPr>
          <w:trHeight w:hRule="exact" w:val="302"/>
        </w:trPr>
        <w:tc>
          <w:tcPr>
            <w:tcW w:w="2340" w:type="dxa"/>
          </w:tcPr>
          <w:p w14:paraId="04D10BA6" w14:textId="2EB2A91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24" w:type="dxa"/>
          </w:tcPr>
          <w:p w14:paraId="62B8A4C3" w14:textId="32618FC1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6095B54A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6A58B9A9" w14:textId="735AD3B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68D78A2B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2FDC848A" w14:textId="032372B6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(345)</w:t>
            </w:r>
          </w:p>
        </w:tc>
        <w:tc>
          <w:tcPr>
            <w:tcW w:w="288" w:type="dxa"/>
          </w:tcPr>
          <w:p w14:paraId="39D571B5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C7802D9" w14:textId="17589300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(231)</w:t>
            </w:r>
          </w:p>
        </w:tc>
        <w:tc>
          <w:tcPr>
            <w:tcW w:w="270" w:type="dxa"/>
          </w:tcPr>
          <w:p w14:paraId="33120D5C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69743AF" w14:textId="3854B303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(185)</w:t>
            </w:r>
          </w:p>
        </w:tc>
        <w:tc>
          <w:tcPr>
            <w:tcW w:w="270" w:type="dxa"/>
          </w:tcPr>
          <w:p w14:paraId="040C726F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6C8EC857" w14:textId="38AC9ADB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(53)</w:t>
            </w:r>
          </w:p>
        </w:tc>
        <w:tc>
          <w:tcPr>
            <w:tcW w:w="236" w:type="dxa"/>
          </w:tcPr>
          <w:p w14:paraId="3CA89E67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2BD1A55E" w14:textId="15F2DC3B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(125)</w:t>
            </w:r>
          </w:p>
        </w:tc>
        <w:tc>
          <w:tcPr>
            <w:tcW w:w="236" w:type="dxa"/>
          </w:tcPr>
          <w:p w14:paraId="24C1D9B9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14:paraId="3BCA4821" w14:textId="4F352A5A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5A3DDD1F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258E4E0" w14:textId="24FCBD03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(939)</w:t>
            </w:r>
          </w:p>
        </w:tc>
      </w:tr>
      <w:tr w:rsidR="00D2114F" w:rsidRPr="00161E24" w14:paraId="11623CC9" w14:textId="77777777" w:rsidTr="00516440">
        <w:trPr>
          <w:trHeight w:hRule="exact" w:val="302"/>
        </w:trPr>
        <w:tc>
          <w:tcPr>
            <w:tcW w:w="2340" w:type="dxa"/>
          </w:tcPr>
          <w:p w14:paraId="63D5C378" w14:textId="71E738E1" w:rsidR="00D2114F" w:rsidRPr="00161E24" w:rsidRDefault="00D2114F" w:rsidP="00D2114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24" w:type="dxa"/>
            <w:tcBorders>
              <w:bottom w:val="single" w:sz="4" w:space="0" w:color="auto"/>
            </w:tcBorders>
          </w:tcPr>
          <w:p w14:paraId="1AB8BEB8" w14:textId="079DBE51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3C795071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150FD05A" w14:textId="499AE1D9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1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1AB8C33F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</w:tcPr>
          <w:p w14:paraId="3D27045B" w14:textId="3702D608" w:rsidR="00D2114F" w:rsidRPr="00161E24" w:rsidRDefault="00D2114F" w:rsidP="0078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</w:tcPr>
          <w:p w14:paraId="1CDEE0F1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</w:tcPr>
          <w:p w14:paraId="2D6834C6" w14:textId="747B1EA3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(7)</w:t>
            </w:r>
          </w:p>
        </w:tc>
        <w:tc>
          <w:tcPr>
            <w:tcW w:w="270" w:type="dxa"/>
          </w:tcPr>
          <w:p w14:paraId="11BD64C0" w14:textId="77777777" w:rsidR="00D2114F" w:rsidRPr="00161E24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29CEE4E8" w14:textId="42CAEC14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270" w:type="dxa"/>
          </w:tcPr>
          <w:p w14:paraId="013052E1" w14:textId="77777777" w:rsidR="00D2114F" w:rsidRPr="00161E24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14:paraId="35E836DD" w14:textId="1CCC3EAF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(3)</w:t>
            </w:r>
          </w:p>
        </w:tc>
        <w:tc>
          <w:tcPr>
            <w:tcW w:w="236" w:type="dxa"/>
          </w:tcPr>
          <w:p w14:paraId="288D8DCF" w14:textId="77777777" w:rsidR="00D2114F" w:rsidRPr="00161E24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5986151D" w14:textId="6BC21A82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7E4EE5A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  <w:tcBorders>
              <w:bottom w:val="single" w:sz="4" w:space="0" w:color="auto"/>
            </w:tcBorders>
          </w:tcPr>
          <w:p w14:paraId="7498ACFD" w14:textId="13380F94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20314BE4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1E39258C" w14:textId="4FE83890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(12)</w:t>
            </w:r>
          </w:p>
        </w:tc>
      </w:tr>
      <w:tr w:rsidR="00D2114F" w:rsidRPr="00161E24" w14:paraId="525EB002" w14:textId="77777777" w:rsidTr="00516440">
        <w:trPr>
          <w:trHeight w:hRule="exact" w:val="288"/>
        </w:trPr>
        <w:tc>
          <w:tcPr>
            <w:tcW w:w="2340" w:type="dxa"/>
          </w:tcPr>
          <w:p w14:paraId="00C2A518" w14:textId="77563F46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และ </w:t>
            </w:r>
          </w:p>
        </w:tc>
        <w:tc>
          <w:tcPr>
            <w:tcW w:w="1124" w:type="dxa"/>
          </w:tcPr>
          <w:p w14:paraId="4644346E" w14:textId="410BC634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2" w:type="dxa"/>
          </w:tcPr>
          <w:p w14:paraId="419C27F8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1EB62964" w14:textId="49A10363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4D5EA211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14:paraId="427C3D9E" w14:textId="7CEDCB66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3354AF44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52D48783" w14:textId="6795E7E3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E5F9531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</w:tcPr>
          <w:p w14:paraId="73EB4227" w14:textId="7B1ECC70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355CBB4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</w:tcPr>
          <w:p w14:paraId="2D7483D8" w14:textId="6B35698A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F2CBEF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14:paraId="22868131" w14:textId="39DCEB23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D1707D3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</w:tcPr>
          <w:p w14:paraId="1793E705" w14:textId="3D13C0EC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</w:tcPr>
          <w:p w14:paraId="20127B97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</w:tcPr>
          <w:p w14:paraId="001C225B" w14:textId="770CB1F3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2114F" w:rsidRPr="00161E24" w14:paraId="46205508" w14:textId="77777777" w:rsidTr="00516440">
        <w:tc>
          <w:tcPr>
            <w:tcW w:w="2340" w:type="dxa"/>
          </w:tcPr>
          <w:p w14:paraId="15932A5A" w14:textId="4BE9A1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 xml:space="preserve">   1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ja-JP"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ja-JP"/>
              </w:rPr>
              <w:t>6</w:t>
            </w:r>
          </w:p>
        </w:tc>
        <w:tc>
          <w:tcPr>
            <w:tcW w:w="1124" w:type="dxa"/>
          </w:tcPr>
          <w:p w14:paraId="49CC7697" w14:textId="04369E3C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399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42" w:type="dxa"/>
          </w:tcPr>
          <w:p w14:paraId="43EE6C07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2CB314F9" w14:textId="2BC9E0FE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43" w:type="dxa"/>
          </w:tcPr>
          <w:p w14:paraId="6D38526C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</w:tcPr>
          <w:p w14:paraId="24BEDB64" w14:textId="172FEC15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8,030</w:t>
            </w:r>
          </w:p>
        </w:tc>
        <w:tc>
          <w:tcPr>
            <w:tcW w:w="288" w:type="dxa"/>
          </w:tcPr>
          <w:p w14:paraId="48F3635E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4" w:type="dxa"/>
          </w:tcPr>
          <w:p w14:paraId="3C37F766" w14:textId="7338863D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11,209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4A1ACD42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</w:tcPr>
          <w:p w14:paraId="01414894" w14:textId="648B7109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2,095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70" w:type="dxa"/>
          </w:tcPr>
          <w:p w14:paraId="408A02F3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</w:tcPr>
          <w:p w14:paraId="099FEC10" w14:textId="3F8E8E81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407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236" w:type="dxa"/>
          </w:tcPr>
          <w:p w14:paraId="572FE133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</w:tcPr>
          <w:p w14:paraId="62DF54FD" w14:textId="55F40D9A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3,864</w:t>
            </w:r>
          </w:p>
        </w:tc>
        <w:tc>
          <w:tcPr>
            <w:tcW w:w="236" w:type="dxa"/>
          </w:tcPr>
          <w:p w14:paraId="2CCC6A98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</w:tcPr>
          <w:p w14:paraId="39220649" w14:textId="2C68FE7E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12A5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</w:tcPr>
          <w:p w14:paraId="6957F9C8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</w:tcPr>
          <w:p w14:paraId="6F1650A2" w14:textId="0B048805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26,031</w:t>
            </w:r>
          </w:p>
        </w:tc>
      </w:tr>
      <w:tr w:rsidR="00D2114F" w:rsidRPr="00161E24" w14:paraId="045F781A" w14:textId="77777777" w:rsidTr="00516440">
        <w:trPr>
          <w:trHeight w:hRule="exact" w:val="302"/>
        </w:trPr>
        <w:tc>
          <w:tcPr>
            <w:tcW w:w="2340" w:type="dxa"/>
          </w:tcPr>
          <w:p w14:paraId="3A847D3B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24" w:type="dxa"/>
          </w:tcPr>
          <w:p w14:paraId="07C50359" w14:textId="0DF48E3C" w:rsidR="00D2114F" w:rsidRPr="00161E24" w:rsidRDefault="004D638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242" w:type="dxa"/>
          </w:tcPr>
          <w:p w14:paraId="2C1E28AD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1C0B494B" w14:textId="79B8C19D" w:rsidR="00D2114F" w:rsidRPr="00161E24" w:rsidRDefault="004D638F" w:rsidP="0057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80790EB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554F7CEF" w14:textId="1A35BA11" w:rsidR="00D2114F" w:rsidRPr="00161E24" w:rsidRDefault="004D638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642</w:t>
            </w:r>
          </w:p>
        </w:tc>
        <w:tc>
          <w:tcPr>
            <w:tcW w:w="288" w:type="dxa"/>
          </w:tcPr>
          <w:p w14:paraId="6578B683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62FEA9B0" w14:textId="627A7FAE" w:rsidR="00D2114F" w:rsidRPr="00161E24" w:rsidRDefault="004D638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1,020</w:t>
            </w:r>
          </w:p>
        </w:tc>
        <w:tc>
          <w:tcPr>
            <w:tcW w:w="270" w:type="dxa"/>
          </w:tcPr>
          <w:p w14:paraId="5EC0A691" w14:textId="77777777" w:rsidR="00D2114F" w:rsidRPr="00161E24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FC2FC84" w14:textId="0F09661D" w:rsidR="00D2114F" w:rsidRPr="00161E24" w:rsidRDefault="00A76EAB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  <w:tc>
          <w:tcPr>
            <w:tcW w:w="270" w:type="dxa"/>
          </w:tcPr>
          <w:p w14:paraId="165E26C0" w14:textId="77777777" w:rsidR="00D2114F" w:rsidRPr="00161E24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1" w:type="dxa"/>
          </w:tcPr>
          <w:p w14:paraId="35016293" w14:textId="39E0194F" w:rsidR="00D2114F" w:rsidRPr="00161E24" w:rsidRDefault="00B61B22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236" w:type="dxa"/>
          </w:tcPr>
          <w:p w14:paraId="112F7E8B" w14:textId="77777777" w:rsidR="00D2114F" w:rsidRPr="00161E24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31" w:type="dxa"/>
          </w:tcPr>
          <w:p w14:paraId="66164581" w14:textId="62E718A4" w:rsidR="00D2114F" w:rsidRPr="00161E24" w:rsidRDefault="00B61B22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519</w:t>
            </w:r>
          </w:p>
        </w:tc>
        <w:tc>
          <w:tcPr>
            <w:tcW w:w="236" w:type="dxa"/>
          </w:tcPr>
          <w:p w14:paraId="7F7549BD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14:paraId="519ADCBB" w14:textId="2839E4E2" w:rsidR="00D2114F" w:rsidRPr="00161E24" w:rsidRDefault="00CA0D87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D12E28D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88A154A" w14:textId="211E6A5F" w:rsidR="00D2114F" w:rsidRPr="00161E24" w:rsidRDefault="00CA0D87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2,395</w:t>
            </w:r>
          </w:p>
        </w:tc>
      </w:tr>
      <w:tr w:rsidR="00B80A6D" w:rsidRPr="00161E24" w14:paraId="1190304D" w14:textId="77777777" w:rsidTr="00516440">
        <w:trPr>
          <w:trHeight w:hRule="exact" w:val="302"/>
        </w:trPr>
        <w:tc>
          <w:tcPr>
            <w:tcW w:w="2340" w:type="dxa"/>
          </w:tcPr>
          <w:p w14:paraId="774C75A2" w14:textId="3BDFD985" w:rsidR="00B80A6D" w:rsidRPr="00161E24" w:rsidRDefault="00B80A6D" w:rsidP="00B8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124" w:type="dxa"/>
          </w:tcPr>
          <w:p w14:paraId="4B49C522" w14:textId="15A8943E" w:rsidR="00B80A6D" w:rsidRDefault="00B80A6D" w:rsidP="00B8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2" w:type="dxa"/>
          </w:tcPr>
          <w:p w14:paraId="681C77CD" w14:textId="77777777" w:rsidR="00B80A6D" w:rsidRPr="00161E24" w:rsidRDefault="00B80A6D" w:rsidP="00B8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272CD422" w14:textId="7F4BC897" w:rsidR="00B80A6D" w:rsidRDefault="00B80A6D" w:rsidP="00B8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7DD2DBF6" w14:textId="77777777" w:rsidR="00B80A6D" w:rsidRPr="00161E24" w:rsidRDefault="00B80A6D" w:rsidP="00B8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1D4D74BD" w14:textId="195B404B" w:rsidR="00B80A6D" w:rsidRDefault="00B80A6D" w:rsidP="00B8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</w:tcPr>
          <w:p w14:paraId="3F84409D" w14:textId="77777777" w:rsidR="00B80A6D" w:rsidRPr="00161E24" w:rsidRDefault="00B80A6D" w:rsidP="00B8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FAFAB97" w14:textId="5CBE4567" w:rsidR="00B80A6D" w:rsidRDefault="00B80A6D" w:rsidP="00B8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156908E" w14:textId="77777777" w:rsidR="00B80A6D" w:rsidRPr="00161E24" w:rsidRDefault="00B80A6D" w:rsidP="00B80A6D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9" w:type="dxa"/>
          </w:tcPr>
          <w:p w14:paraId="10F4631E" w14:textId="0A795730" w:rsidR="00B80A6D" w:rsidRDefault="00B80A6D" w:rsidP="00B8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8B2CF9" w14:textId="77777777" w:rsidR="00B80A6D" w:rsidRPr="00161E24" w:rsidRDefault="00B80A6D" w:rsidP="00B80A6D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1" w:type="dxa"/>
          </w:tcPr>
          <w:p w14:paraId="18491358" w14:textId="6C128CF3" w:rsidR="00B80A6D" w:rsidRDefault="00B80A6D" w:rsidP="00B8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677C400" w14:textId="77777777" w:rsidR="00B80A6D" w:rsidRPr="00161E24" w:rsidRDefault="00B80A6D" w:rsidP="00B80A6D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31" w:type="dxa"/>
          </w:tcPr>
          <w:p w14:paraId="7BA71434" w14:textId="1EB62F2E" w:rsidR="00B80A6D" w:rsidRDefault="00B80A6D" w:rsidP="00B8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53BF17C9" w14:textId="77777777" w:rsidR="00B80A6D" w:rsidRPr="00161E24" w:rsidRDefault="00B80A6D" w:rsidP="00B8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14:paraId="65004E76" w14:textId="4E3CB693" w:rsidR="00B80A6D" w:rsidRDefault="00B80A6D" w:rsidP="00B8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57CEF9E7" w14:textId="77777777" w:rsidR="00B80A6D" w:rsidRPr="00161E24" w:rsidRDefault="00B80A6D" w:rsidP="00B8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A56087B" w14:textId="0A350E75" w:rsidR="00B80A6D" w:rsidRDefault="00B80A6D" w:rsidP="00B80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D2114F" w:rsidRPr="00161E24" w14:paraId="68FFBE6D" w14:textId="77777777" w:rsidTr="00516440">
        <w:trPr>
          <w:trHeight w:hRule="exact" w:val="302"/>
        </w:trPr>
        <w:tc>
          <w:tcPr>
            <w:tcW w:w="2340" w:type="dxa"/>
          </w:tcPr>
          <w:p w14:paraId="651C6A02" w14:textId="01DDE62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โอน</w:t>
            </w:r>
          </w:p>
        </w:tc>
        <w:tc>
          <w:tcPr>
            <w:tcW w:w="1124" w:type="dxa"/>
          </w:tcPr>
          <w:p w14:paraId="0E1BC8A3" w14:textId="7A014579" w:rsidR="00D2114F" w:rsidRPr="00161E24" w:rsidRDefault="004D638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42" w:type="dxa"/>
          </w:tcPr>
          <w:p w14:paraId="5AECDCFF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4BE6FCED" w14:textId="3CA84DC2" w:rsidR="00D2114F" w:rsidRPr="00161E24" w:rsidRDefault="004D638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243" w:type="dxa"/>
          </w:tcPr>
          <w:p w14:paraId="7781E537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4D435602" w14:textId="1A2FDF97" w:rsidR="00D2114F" w:rsidRPr="00161E24" w:rsidRDefault="004D638F" w:rsidP="0078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8" w:type="dxa"/>
          </w:tcPr>
          <w:p w14:paraId="2B475B47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6B857062" w14:textId="1081154C" w:rsidR="00D2114F" w:rsidRPr="00161E24" w:rsidRDefault="004D638F" w:rsidP="004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354547" w14:textId="77777777" w:rsidR="00D2114F" w:rsidRPr="00161E24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9" w:type="dxa"/>
          </w:tcPr>
          <w:p w14:paraId="0BAFA15E" w14:textId="405AAB85" w:rsidR="00D2114F" w:rsidRPr="00161E24" w:rsidRDefault="00A76EAB" w:rsidP="00A76E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BCE4E44" w14:textId="77777777" w:rsidR="00D2114F" w:rsidRPr="00161E24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14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1" w:type="dxa"/>
          </w:tcPr>
          <w:p w14:paraId="649D6C9B" w14:textId="6537C7C9" w:rsidR="00D2114F" w:rsidRPr="00161E24" w:rsidRDefault="00B61B22" w:rsidP="00781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65C515A" w14:textId="77777777" w:rsidR="00D2114F" w:rsidRPr="00161E24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140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31" w:type="dxa"/>
          </w:tcPr>
          <w:p w14:paraId="1EA99169" w14:textId="56A9372D" w:rsidR="00D2114F" w:rsidRPr="00161E24" w:rsidRDefault="00B61B22" w:rsidP="00B6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A3C26F5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14:paraId="20AF7F97" w14:textId="500E7DEE" w:rsidR="00D2114F" w:rsidRPr="00161E24" w:rsidRDefault="00CA0D87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07BE7DA1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31E63EB0" w14:textId="26E37EBA" w:rsidR="00D2114F" w:rsidRPr="00161E24" w:rsidRDefault="00CA0D87" w:rsidP="00CA0D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2114F" w:rsidRPr="00161E24" w14:paraId="58732E58" w14:textId="77777777" w:rsidTr="00516440">
        <w:trPr>
          <w:trHeight w:hRule="exact" w:val="302"/>
        </w:trPr>
        <w:tc>
          <w:tcPr>
            <w:tcW w:w="2340" w:type="dxa"/>
          </w:tcPr>
          <w:p w14:paraId="4D257E46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24" w:type="dxa"/>
          </w:tcPr>
          <w:p w14:paraId="326A2A4F" w14:textId="6F728AD7" w:rsidR="00D2114F" w:rsidRPr="00161E24" w:rsidRDefault="004D638F" w:rsidP="004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(6)</w:t>
            </w:r>
          </w:p>
        </w:tc>
        <w:tc>
          <w:tcPr>
            <w:tcW w:w="242" w:type="dxa"/>
          </w:tcPr>
          <w:p w14:paraId="2DE5DB3D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66187206" w14:textId="573347A2" w:rsidR="00D2114F" w:rsidRPr="00161E24" w:rsidRDefault="004D638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3" w:type="dxa"/>
          </w:tcPr>
          <w:p w14:paraId="52DB393A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F2F593C" w14:textId="60990DF6" w:rsidR="00D2114F" w:rsidRPr="00161E24" w:rsidRDefault="004D638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(169)</w:t>
            </w:r>
          </w:p>
        </w:tc>
        <w:tc>
          <w:tcPr>
            <w:tcW w:w="288" w:type="dxa"/>
          </w:tcPr>
          <w:p w14:paraId="167F339B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28EB8EDC" w14:textId="5DC7A5C8" w:rsidR="00D2114F" w:rsidRPr="00161E24" w:rsidRDefault="00A76EAB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(250)</w:t>
            </w:r>
          </w:p>
        </w:tc>
        <w:tc>
          <w:tcPr>
            <w:tcW w:w="270" w:type="dxa"/>
          </w:tcPr>
          <w:p w14:paraId="6FD467AF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29A95A4" w14:textId="13A87ACB" w:rsidR="00D2114F" w:rsidRPr="00161E24" w:rsidRDefault="00A76EAB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(88)</w:t>
            </w:r>
          </w:p>
        </w:tc>
        <w:tc>
          <w:tcPr>
            <w:tcW w:w="270" w:type="dxa"/>
          </w:tcPr>
          <w:p w14:paraId="3F6B922A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1" w:type="dxa"/>
          </w:tcPr>
          <w:p w14:paraId="1CD32A14" w14:textId="60705794" w:rsidR="00D2114F" w:rsidRPr="00161E24" w:rsidRDefault="00B61B22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(27)</w:t>
            </w:r>
          </w:p>
        </w:tc>
        <w:tc>
          <w:tcPr>
            <w:tcW w:w="236" w:type="dxa"/>
          </w:tcPr>
          <w:p w14:paraId="6C020C6B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31" w:type="dxa"/>
          </w:tcPr>
          <w:p w14:paraId="25A345D5" w14:textId="65C6458B" w:rsidR="00D2114F" w:rsidRPr="00161E24" w:rsidRDefault="00B61B22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F626B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03BAB1A8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14:paraId="2C3E3321" w14:textId="7EAEA963" w:rsidR="00D2114F" w:rsidRPr="00161E24" w:rsidRDefault="00CA0D87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693C3C32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6DE47BE" w14:textId="5247BA7B" w:rsidR="00D2114F" w:rsidRPr="00161E24" w:rsidRDefault="00CA0D87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(56</w:t>
            </w:r>
            <w:r w:rsidR="00AF626B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2114F" w:rsidRPr="00161E24" w14:paraId="58C7EC7B" w14:textId="77777777" w:rsidTr="00516440">
        <w:trPr>
          <w:trHeight w:hRule="exact" w:val="302"/>
        </w:trPr>
        <w:tc>
          <w:tcPr>
            <w:tcW w:w="2340" w:type="dxa"/>
          </w:tcPr>
          <w:p w14:paraId="55C5DC81" w14:textId="77777777" w:rsidR="00D2114F" w:rsidRPr="00161E24" w:rsidRDefault="00D2114F" w:rsidP="00D2114F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ผลต่างจากการแปลงค่างบการเงิน</w:t>
            </w:r>
          </w:p>
        </w:tc>
        <w:tc>
          <w:tcPr>
            <w:tcW w:w="1124" w:type="dxa"/>
          </w:tcPr>
          <w:p w14:paraId="22A92857" w14:textId="4565EF77" w:rsidR="00D2114F" w:rsidRPr="00161E24" w:rsidRDefault="004D638F" w:rsidP="004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F3AC5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42" w:type="dxa"/>
          </w:tcPr>
          <w:p w14:paraId="4E7D6586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3BACB04E" w14:textId="6B9EDA3B" w:rsidR="00D2114F" w:rsidRPr="00161E24" w:rsidRDefault="00AA4363" w:rsidP="00AA43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1</w:t>
            </w:r>
          </w:p>
        </w:tc>
        <w:tc>
          <w:tcPr>
            <w:tcW w:w="243" w:type="dxa"/>
          </w:tcPr>
          <w:p w14:paraId="6AF46604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96" w:type="dxa"/>
          </w:tcPr>
          <w:p w14:paraId="3CFAA4CF" w14:textId="19BC1FD2" w:rsidR="00D2114F" w:rsidRPr="00161E24" w:rsidRDefault="004D638F" w:rsidP="004D6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(2)</w:t>
            </w:r>
          </w:p>
        </w:tc>
        <w:tc>
          <w:tcPr>
            <w:tcW w:w="288" w:type="dxa"/>
          </w:tcPr>
          <w:p w14:paraId="76916EB0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4505FCE" w14:textId="7ADA9216" w:rsidR="00D2114F" w:rsidRPr="00161E24" w:rsidRDefault="00A76EAB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right="-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2F3949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A784411" w14:textId="77777777" w:rsidR="00D2114F" w:rsidRPr="00161E24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39" w:type="dxa"/>
          </w:tcPr>
          <w:p w14:paraId="52D81F09" w14:textId="319AD7DF" w:rsidR="00D2114F" w:rsidRPr="00161E24" w:rsidRDefault="00A76EAB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(5)</w:t>
            </w:r>
          </w:p>
        </w:tc>
        <w:tc>
          <w:tcPr>
            <w:tcW w:w="270" w:type="dxa"/>
          </w:tcPr>
          <w:p w14:paraId="482B7476" w14:textId="77777777" w:rsidR="00D2114F" w:rsidRPr="00161E24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011" w:type="dxa"/>
          </w:tcPr>
          <w:p w14:paraId="461FA4B0" w14:textId="006B557F" w:rsidR="00D2114F" w:rsidRPr="00161E24" w:rsidRDefault="00AF626B" w:rsidP="00AF6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6FDDB43" w14:textId="77777777" w:rsidR="00D2114F" w:rsidRPr="00161E24" w:rsidRDefault="00D2114F" w:rsidP="00D2114F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31" w:type="dxa"/>
          </w:tcPr>
          <w:p w14:paraId="13D185B0" w14:textId="3FD49DB8" w:rsidR="00D2114F" w:rsidRPr="00161E24" w:rsidRDefault="00B61B22" w:rsidP="00B61B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AF626B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68027D70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43" w:type="dxa"/>
          </w:tcPr>
          <w:p w14:paraId="42931CFC" w14:textId="5701E668" w:rsidR="00D2114F" w:rsidRPr="00161E24" w:rsidRDefault="00CA0D87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0CBCD96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9" w:type="dxa"/>
          </w:tcPr>
          <w:p w14:paraId="459AA565" w14:textId="2FB13A87" w:rsidR="00D2114F" w:rsidRPr="00161E24" w:rsidRDefault="00CA0D87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AF626B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D2114F" w:rsidRPr="00161E24" w14:paraId="068621F7" w14:textId="77777777" w:rsidTr="00516440">
        <w:tc>
          <w:tcPr>
            <w:tcW w:w="2340" w:type="dxa"/>
          </w:tcPr>
          <w:p w14:paraId="08C80DE4" w14:textId="39251895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</w:tcPr>
          <w:p w14:paraId="7DC9AA2F" w14:textId="1C2E5064" w:rsidR="00D2114F" w:rsidRPr="00161E24" w:rsidRDefault="004D638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</w:t>
            </w:r>
            <w:r w:rsidR="003508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42" w:type="dxa"/>
          </w:tcPr>
          <w:p w14:paraId="3C92BC6B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64532BB6" w14:textId="11AC92FE" w:rsidR="00D2114F" w:rsidRPr="00161E24" w:rsidRDefault="004D638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3508B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43" w:type="dxa"/>
          </w:tcPr>
          <w:p w14:paraId="65C0D2F6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</w:tcPr>
          <w:p w14:paraId="316A0C26" w14:textId="56CF10B6" w:rsidR="00D2114F" w:rsidRPr="00161E24" w:rsidRDefault="004D638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8,501</w:t>
            </w:r>
          </w:p>
        </w:tc>
        <w:tc>
          <w:tcPr>
            <w:tcW w:w="288" w:type="dxa"/>
          </w:tcPr>
          <w:p w14:paraId="4C60CD0B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</w:tcPr>
          <w:p w14:paraId="38A70486" w14:textId="1E85F8B4" w:rsidR="00D2114F" w:rsidRPr="00161E24" w:rsidRDefault="00A76EAB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11,97</w:t>
            </w:r>
            <w:r w:rsid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7A65673C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1F3671D8" w14:textId="67B090C8" w:rsidR="00D2114F" w:rsidRPr="00161E24" w:rsidRDefault="00A76EAB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2,159</w:t>
            </w:r>
          </w:p>
        </w:tc>
        <w:tc>
          <w:tcPr>
            <w:tcW w:w="270" w:type="dxa"/>
          </w:tcPr>
          <w:p w14:paraId="06BA277D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14:paraId="2E89ACD8" w14:textId="5716C090" w:rsidR="00D2114F" w:rsidRPr="00161E24" w:rsidRDefault="00B61B22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  <w:r w:rsidR="00AF626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36" w:type="dxa"/>
          </w:tcPr>
          <w:p w14:paraId="72B8AA6A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</w:tcPr>
          <w:p w14:paraId="316E9D71" w14:textId="25858786" w:rsidR="00D2114F" w:rsidRPr="00161E24" w:rsidRDefault="00B61B22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4,35</w:t>
            </w:r>
            <w:r w:rsidR="002F394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36" w:type="dxa"/>
          </w:tcPr>
          <w:p w14:paraId="7B9AD87B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43" w:type="dxa"/>
            <w:tcBorders>
              <w:top w:val="single" w:sz="4" w:space="0" w:color="auto"/>
              <w:bottom w:val="single" w:sz="4" w:space="0" w:color="auto"/>
            </w:tcBorders>
          </w:tcPr>
          <w:p w14:paraId="7E6FDE1E" w14:textId="7EF1008A" w:rsidR="00D2114F" w:rsidRPr="00E12A5A" w:rsidRDefault="00CA0D87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24A9136B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single" w:sz="4" w:space="0" w:color="auto"/>
            </w:tcBorders>
          </w:tcPr>
          <w:p w14:paraId="055AC6B8" w14:textId="104475BA" w:rsidR="00D2114F" w:rsidRPr="00161E24" w:rsidRDefault="00CA0D87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27,84</w:t>
            </w:r>
            <w:r w:rsidR="004F3A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D2114F" w:rsidRPr="004F10F9" w14:paraId="15808FD1" w14:textId="77777777" w:rsidTr="00516440">
        <w:tc>
          <w:tcPr>
            <w:tcW w:w="2340" w:type="dxa"/>
          </w:tcPr>
          <w:p w14:paraId="79333BFD" w14:textId="2A7CAE4A" w:rsidR="00D2114F" w:rsidRPr="004F10F9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124" w:type="dxa"/>
          </w:tcPr>
          <w:p w14:paraId="3D91549E" w14:textId="77777777" w:rsidR="00D2114F" w:rsidRPr="004F10F9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42" w:type="dxa"/>
          </w:tcPr>
          <w:p w14:paraId="0B68070C" w14:textId="77777777" w:rsidR="00D2114F" w:rsidRPr="004F10F9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72" w:type="dxa"/>
          </w:tcPr>
          <w:p w14:paraId="30E2FC13" w14:textId="77777777" w:rsidR="00D2114F" w:rsidRPr="004F10F9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43" w:type="dxa"/>
          </w:tcPr>
          <w:p w14:paraId="0EED3EE5" w14:textId="77777777" w:rsidR="00D2114F" w:rsidRPr="004F10F9" w:rsidRDefault="00D2114F" w:rsidP="00D2114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196" w:type="dxa"/>
          </w:tcPr>
          <w:p w14:paraId="3E929070" w14:textId="77777777" w:rsidR="00D2114F" w:rsidRPr="004F10F9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</w:tcPr>
          <w:p w14:paraId="17BBE9D6" w14:textId="77777777" w:rsidR="00D2114F" w:rsidRPr="004F10F9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4" w:type="dxa"/>
          </w:tcPr>
          <w:p w14:paraId="1F0685B8" w14:textId="77777777" w:rsidR="00D2114F" w:rsidRPr="004F10F9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firstLine="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844A88D" w14:textId="77777777" w:rsidR="00D2114F" w:rsidRPr="004F10F9" w:rsidRDefault="00D2114F" w:rsidP="00D2114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139" w:type="dxa"/>
          </w:tcPr>
          <w:p w14:paraId="5D0318B7" w14:textId="77777777" w:rsidR="00D2114F" w:rsidRPr="004F10F9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5AD8091C" w14:textId="77777777" w:rsidR="00D2114F" w:rsidRPr="004F10F9" w:rsidRDefault="00D2114F" w:rsidP="00D2114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011" w:type="dxa"/>
          </w:tcPr>
          <w:p w14:paraId="2CE24ED7" w14:textId="77777777" w:rsidR="00D2114F" w:rsidRPr="004F10F9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00F75584" w14:textId="77777777" w:rsidR="00D2114F" w:rsidRPr="004F10F9" w:rsidRDefault="00D2114F" w:rsidP="00D2114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242" w:type="dxa"/>
          </w:tcPr>
          <w:p w14:paraId="2B986067" w14:textId="77777777" w:rsidR="00D2114F" w:rsidRPr="004F10F9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0FB712C8" w14:textId="77777777" w:rsidR="00D2114F" w:rsidRPr="004F10F9" w:rsidRDefault="00D2114F" w:rsidP="00D2114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043" w:type="dxa"/>
          </w:tcPr>
          <w:p w14:paraId="7D584CF2" w14:textId="77777777" w:rsidR="00D2114F" w:rsidRPr="004F10F9" w:rsidRDefault="00D2114F" w:rsidP="00D2114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252" w:type="dxa"/>
          </w:tcPr>
          <w:p w14:paraId="3F8CD0A5" w14:textId="77777777" w:rsidR="00D2114F" w:rsidRPr="004F10F9" w:rsidRDefault="00D2114F" w:rsidP="00D2114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16"/>
                <w:szCs w:val="16"/>
                <w:u w:val="single"/>
                <w:cs/>
              </w:rPr>
            </w:pPr>
          </w:p>
        </w:tc>
        <w:tc>
          <w:tcPr>
            <w:tcW w:w="1128" w:type="dxa"/>
          </w:tcPr>
          <w:p w14:paraId="182D1B64" w14:textId="77777777" w:rsidR="00D2114F" w:rsidRPr="004F10F9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D2114F" w:rsidRPr="00161E24" w14:paraId="6BFC5DAA" w14:textId="77777777" w:rsidTr="00516440">
        <w:tc>
          <w:tcPr>
            <w:tcW w:w="2340" w:type="dxa"/>
          </w:tcPr>
          <w:p w14:paraId="021E9E1E" w14:textId="04138C70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24" w:type="dxa"/>
          </w:tcPr>
          <w:p w14:paraId="6BA48890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2" w:type="dxa"/>
          </w:tcPr>
          <w:p w14:paraId="2217E7D7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2" w:type="dxa"/>
          </w:tcPr>
          <w:p w14:paraId="0A25E053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6A1B92FC" w14:textId="77777777" w:rsidR="00D2114F" w:rsidRPr="00161E24" w:rsidRDefault="00D2114F" w:rsidP="00D2114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196" w:type="dxa"/>
          </w:tcPr>
          <w:p w14:paraId="3EE2CEA6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1E1E8EDF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64" w:type="dxa"/>
          </w:tcPr>
          <w:p w14:paraId="155BCF51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firstLine="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7E2D02C8" w14:textId="77777777" w:rsidR="00D2114F" w:rsidRPr="00161E24" w:rsidRDefault="00D2114F" w:rsidP="00D2114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39" w:type="dxa"/>
          </w:tcPr>
          <w:p w14:paraId="1FD0A0E1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1B892B6" w14:textId="77777777" w:rsidR="00D2114F" w:rsidRPr="00161E24" w:rsidRDefault="00D2114F" w:rsidP="00D2114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11" w:type="dxa"/>
          </w:tcPr>
          <w:p w14:paraId="40E101B8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30BD320" w14:textId="77777777" w:rsidR="00D2114F" w:rsidRPr="00161E24" w:rsidRDefault="00D2114F" w:rsidP="00D2114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242" w:type="dxa"/>
          </w:tcPr>
          <w:p w14:paraId="47AF3FF3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29353880" w14:textId="77777777" w:rsidR="00D2114F" w:rsidRPr="00161E24" w:rsidRDefault="00D2114F" w:rsidP="00D2114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43" w:type="dxa"/>
          </w:tcPr>
          <w:p w14:paraId="79C55D90" w14:textId="77777777" w:rsidR="00D2114F" w:rsidRPr="00161E24" w:rsidRDefault="00D2114F" w:rsidP="00D2114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252" w:type="dxa"/>
          </w:tcPr>
          <w:p w14:paraId="23A36010" w14:textId="77777777" w:rsidR="00D2114F" w:rsidRPr="00161E24" w:rsidRDefault="00D2114F" w:rsidP="00D2114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128" w:type="dxa"/>
          </w:tcPr>
          <w:p w14:paraId="4DA91E4D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D2114F" w:rsidRPr="00161E24" w14:paraId="2EB81793" w14:textId="77777777" w:rsidTr="00516440">
        <w:tc>
          <w:tcPr>
            <w:tcW w:w="2340" w:type="dxa"/>
          </w:tcPr>
          <w:p w14:paraId="21E8A03B" w14:textId="567CA3EA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7457B971" w14:textId="6825C9AA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3,537</w:t>
            </w:r>
          </w:p>
        </w:tc>
        <w:tc>
          <w:tcPr>
            <w:tcW w:w="242" w:type="dxa"/>
          </w:tcPr>
          <w:p w14:paraId="6472253A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0A0B019C" w14:textId="4E4BAAE5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</w:t>
            </w:r>
          </w:p>
        </w:tc>
        <w:tc>
          <w:tcPr>
            <w:tcW w:w="243" w:type="dxa"/>
          </w:tcPr>
          <w:p w14:paraId="6349617C" w14:textId="77777777" w:rsidR="00D2114F" w:rsidRPr="00161E24" w:rsidRDefault="00D2114F" w:rsidP="00D2114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14:paraId="112DCB82" w14:textId="284EF424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7,055</w:t>
            </w:r>
          </w:p>
        </w:tc>
        <w:tc>
          <w:tcPr>
            <w:tcW w:w="288" w:type="dxa"/>
          </w:tcPr>
          <w:p w14:paraId="24E4FE90" w14:textId="77777777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14:paraId="0006A6F8" w14:textId="1D3DFB90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firstLine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4,321</w:t>
            </w:r>
          </w:p>
        </w:tc>
        <w:tc>
          <w:tcPr>
            <w:tcW w:w="270" w:type="dxa"/>
          </w:tcPr>
          <w:p w14:paraId="1A40249B" w14:textId="77777777" w:rsidR="00D2114F" w:rsidRPr="00161E24" w:rsidRDefault="00D2114F" w:rsidP="00D2114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29C8FDBE" w14:textId="09C03975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438</w:t>
            </w:r>
          </w:p>
        </w:tc>
        <w:tc>
          <w:tcPr>
            <w:tcW w:w="270" w:type="dxa"/>
          </w:tcPr>
          <w:p w14:paraId="1EBB2255" w14:textId="77777777" w:rsidR="00D2114F" w:rsidRPr="00161E24" w:rsidRDefault="00D2114F" w:rsidP="00D2114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0C20E302" w14:textId="08E0B6A8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236" w:type="dxa"/>
          </w:tcPr>
          <w:p w14:paraId="64B18C2E" w14:textId="77777777" w:rsidR="00D2114F" w:rsidRPr="00161E24" w:rsidRDefault="00D2114F" w:rsidP="00D2114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0A5BB35B" w14:textId="3E856332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2,884</w:t>
            </w:r>
          </w:p>
        </w:tc>
        <w:tc>
          <w:tcPr>
            <w:tcW w:w="236" w:type="dxa"/>
          </w:tcPr>
          <w:p w14:paraId="7AFC5A16" w14:textId="77777777" w:rsidR="00D2114F" w:rsidRPr="00161E24" w:rsidRDefault="00D2114F" w:rsidP="00D2114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</w:tcPr>
          <w:p w14:paraId="3E18E864" w14:textId="61954A97" w:rsidR="00D2114F" w:rsidRPr="00161E24" w:rsidRDefault="00D2114F" w:rsidP="00D2114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1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642</w:t>
            </w:r>
          </w:p>
        </w:tc>
        <w:tc>
          <w:tcPr>
            <w:tcW w:w="252" w:type="dxa"/>
          </w:tcPr>
          <w:p w14:paraId="5C981B78" w14:textId="77777777" w:rsidR="00D2114F" w:rsidRPr="00161E24" w:rsidRDefault="00D2114F" w:rsidP="00D2114F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5262ADF3" w14:textId="48251D25" w:rsidR="00D2114F" w:rsidRPr="00161E24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18,945</w:t>
            </w:r>
          </w:p>
        </w:tc>
      </w:tr>
      <w:tr w:rsidR="00D239B4" w:rsidRPr="00161E24" w14:paraId="7883C7A2" w14:textId="77777777" w:rsidTr="00516440">
        <w:tc>
          <w:tcPr>
            <w:tcW w:w="2340" w:type="dxa"/>
          </w:tcPr>
          <w:p w14:paraId="081206B1" w14:textId="22C36527" w:rsidR="00D239B4" w:rsidRPr="00161E24" w:rsidRDefault="00D239B4" w:rsidP="00D2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24" w:type="dxa"/>
            <w:tcBorders>
              <w:bottom w:val="double" w:sz="4" w:space="0" w:color="auto"/>
            </w:tcBorders>
          </w:tcPr>
          <w:p w14:paraId="36975E09" w14:textId="52AC8F11" w:rsidR="00D239B4" w:rsidRPr="00161E24" w:rsidRDefault="00D239B4" w:rsidP="00D2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3,5</w:t>
            </w:r>
            <w:r w:rsidR="002C692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242" w:type="dxa"/>
          </w:tcPr>
          <w:p w14:paraId="67FF5FC6" w14:textId="77777777" w:rsidR="00D239B4" w:rsidRPr="00161E24" w:rsidRDefault="00D239B4" w:rsidP="00D2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72" w:type="dxa"/>
            <w:tcBorders>
              <w:bottom w:val="double" w:sz="4" w:space="0" w:color="auto"/>
            </w:tcBorders>
          </w:tcPr>
          <w:p w14:paraId="4B0A2D55" w14:textId="7C6BF441" w:rsidR="00D239B4" w:rsidRPr="00161E24" w:rsidRDefault="00D239B4" w:rsidP="00D2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527C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43" w:type="dxa"/>
          </w:tcPr>
          <w:p w14:paraId="607A0020" w14:textId="77777777" w:rsidR="00D239B4" w:rsidRPr="00161E24" w:rsidRDefault="00D239B4" w:rsidP="00D239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96" w:type="dxa"/>
            <w:tcBorders>
              <w:bottom w:val="double" w:sz="4" w:space="0" w:color="auto"/>
            </w:tcBorders>
          </w:tcPr>
          <w:p w14:paraId="4363BB31" w14:textId="1562269F" w:rsidR="00D239B4" w:rsidRPr="00161E24" w:rsidRDefault="00D239B4" w:rsidP="00D2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7,147</w:t>
            </w:r>
          </w:p>
        </w:tc>
        <w:tc>
          <w:tcPr>
            <w:tcW w:w="288" w:type="dxa"/>
          </w:tcPr>
          <w:p w14:paraId="64113265" w14:textId="77777777" w:rsidR="00D239B4" w:rsidRPr="00161E24" w:rsidRDefault="00D239B4" w:rsidP="00D2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64" w:type="dxa"/>
            <w:tcBorders>
              <w:bottom w:val="double" w:sz="4" w:space="0" w:color="auto"/>
            </w:tcBorders>
          </w:tcPr>
          <w:p w14:paraId="02C7469B" w14:textId="18AB7FCC" w:rsidR="00D239B4" w:rsidRPr="00161E24" w:rsidRDefault="00D239B4" w:rsidP="00D2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firstLine="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4,29</w:t>
            </w:r>
            <w:r w:rsidR="008D55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31EC49BA" w14:textId="77777777" w:rsidR="00D239B4" w:rsidRPr="00161E24" w:rsidRDefault="00D239B4" w:rsidP="00D239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9" w:type="dxa"/>
            <w:tcBorders>
              <w:bottom w:val="double" w:sz="4" w:space="0" w:color="auto"/>
            </w:tcBorders>
          </w:tcPr>
          <w:p w14:paraId="50D53EDC" w14:textId="43E76F4A" w:rsidR="00D239B4" w:rsidRPr="00161E24" w:rsidRDefault="00D239B4" w:rsidP="00D2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</w:t>
            </w:r>
            <w:r w:rsidR="00527C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</w:p>
        </w:tc>
        <w:tc>
          <w:tcPr>
            <w:tcW w:w="270" w:type="dxa"/>
          </w:tcPr>
          <w:p w14:paraId="1FD96A0C" w14:textId="77777777" w:rsidR="00D239B4" w:rsidRPr="00161E24" w:rsidRDefault="00D239B4" w:rsidP="00D239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</w:tcPr>
          <w:p w14:paraId="72C605F4" w14:textId="736F748B" w:rsidR="00D239B4" w:rsidRPr="00161E24" w:rsidRDefault="00527C6D" w:rsidP="00D2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</w:t>
            </w:r>
          </w:p>
        </w:tc>
        <w:tc>
          <w:tcPr>
            <w:tcW w:w="236" w:type="dxa"/>
          </w:tcPr>
          <w:p w14:paraId="31DF594D" w14:textId="77777777" w:rsidR="00D239B4" w:rsidRPr="00161E24" w:rsidRDefault="00D239B4" w:rsidP="00D239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14:paraId="6071BBF5" w14:textId="3D5C695E" w:rsidR="00D239B4" w:rsidRPr="00161E24" w:rsidRDefault="00D239B4" w:rsidP="00D2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3,01</w:t>
            </w:r>
            <w:r w:rsidR="008D552A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06448FCE" w14:textId="77777777" w:rsidR="00D239B4" w:rsidRPr="00161E24" w:rsidRDefault="00D239B4" w:rsidP="00D239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043" w:type="dxa"/>
            <w:tcBorders>
              <w:bottom w:val="double" w:sz="4" w:space="0" w:color="auto"/>
            </w:tcBorders>
          </w:tcPr>
          <w:p w14:paraId="0F4D9799" w14:textId="72BF4064" w:rsidR="00D239B4" w:rsidRPr="008D552A" w:rsidRDefault="008D552A" w:rsidP="00D239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1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2,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54</w:t>
            </w:r>
            <w:r w:rsidR="00527C6D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  <w:tc>
          <w:tcPr>
            <w:tcW w:w="252" w:type="dxa"/>
          </w:tcPr>
          <w:p w14:paraId="2EBD802E" w14:textId="77777777" w:rsidR="00D239B4" w:rsidRPr="00161E24" w:rsidRDefault="00D239B4" w:rsidP="00D239B4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8" w:type="dxa"/>
            <w:tcBorders>
              <w:bottom w:val="double" w:sz="4" w:space="0" w:color="auto"/>
            </w:tcBorders>
          </w:tcPr>
          <w:p w14:paraId="36EB3602" w14:textId="28BF9231" w:rsidR="00D239B4" w:rsidRPr="00161E24" w:rsidRDefault="00085F5D" w:rsidP="00D239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21,146</w:t>
            </w:r>
          </w:p>
        </w:tc>
      </w:tr>
    </w:tbl>
    <w:p w14:paraId="3EDF3B5E" w14:textId="77777777" w:rsidR="00307C9B" w:rsidRPr="00161E24" w:rsidRDefault="00307C9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07C9B" w:rsidRPr="00161E24" w:rsidSect="00933D8A">
          <w:footerReference w:type="first" r:id="rId23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</w:p>
    <w:tbl>
      <w:tblPr>
        <w:tblW w:w="1454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170"/>
        <w:gridCol w:w="270"/>
        <w:gridCol w:w="1350"/>
        <w:gridCol w:w="270"/>
        <w:gridCol w:w="1170"/>
        <w:gridCol w:w="270"/>
        <w:gridCol w:w="1170"/>
        <w:gridCol w:w="270"/>
        <w:gridCol w:w="1215"/>
        <w:gridCol w:w="270"/>
        <w:gridCol w:w="1170"/>
        <w:gridCol w:w="270"/>
        <w:gridCol w:w="1170"/>
        <w:gridCol w:w="270"/>
        <w:gridCol w:w="1176"/>
      </w:tblGrid>
      <w:tr w:rsidR="00A12805" w:rsidRPr="00161E24" w14:paraId="667BC096" w14:textId="77777777" w:rsidTr="00516440">
        <w:trPr>
          <w:tblHeader/>
        </w:trPr>
        <w:tc>
          <w:tcPr>
            <w:tcW w:w="3060" w:type="dxa"/>
            <w:shd w:val="clear" w:color="auto" w:fill="auto"/>
          </w:tcPr>
          <w:p w14:paraId="14F56B47" w14:textId="77777777" w:rsidR="00A12805" w:rsidRPr="00161E24" w:rsidRDefault="00A12805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1" w:type="dxa"/>
            <w:gridSpan w:val="15"/>
            <w:shd w:val="clear" w:color="auto" w:fill="auto"/>
          </w:tcPr>
          <w:p w14:paraId="26214C60" w14:textId="77777777" w:rsidR="00A12805" w:rsidRPr="00161E24" w:rsidRDefault="00A12805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0884" w:rsidRPr="00161E24" w14:paraId="5D9612D6" w14:textId="77777777" w:rsidTr="00516440">
        <w:trPr>
          <w:tblHeader/>
        </w:trPr>
        <w:tc>
          <w:tcPr>
            <w:tcW w:w="3060" w:type="dxa"/>
            <w:shd w:val="clear" w:color="auto" w:fill="auto"/>
          </w:tcPr>
          <w:p w14:paraId="34981FCC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4B089EC3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BF8DE3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3B2F848" w14:textId="4FA87094" w:rsidR="003D0884" w:rsidRPr="00161E24" w:rsidRDefault="000C71B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โรงงาน</w:t>
            </w:r>
          </w:p>
        </w:tc>
        <w:tc>
          <w:tcPr>
            <w:tcW w:w="270" w:type="dxa"/>
            <w:shd w:val="clear" w:color="auto" w:fill="auto"/>
          </w:tcPr>
          <w:p w14:paraId="63EBD28C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8F93061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C1EC2E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8E6C9D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3EE99CF3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2336EEEB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7882A5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389C2D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CC58F2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7CF349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1B8E1A47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3592D8DB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0884" w:rsidRPr="00161E24" w14:paraId="3226E1C2" w14:textId="77777777" w:rsidTr="00516440">
        <w:trPr>
          <w:tblHeader/>
        </w:trPr>
        <w:tc>
          <w:tcPr>
            <w:tcW w:w="3060" w:type="dxa"/>
            <w:shd w:val="clear" w:color="auto" w:fill="auto"/>
          </w:tcPr>
          <w:p w14:paraId="615D8E4E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5D293C1F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F45FC9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70B526C" w14:textId="6E56977A" w:rsidR="003D0884" w:rsidRPr="00161E24" w:rsidRDefault="000C71B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3865E01D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537B13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18A546C5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98B641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auto"/>
          </w:tcPr>
          <w:p w14:paraId="5894A86A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5A0DCB50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3DAFFA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F94E395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EBBC33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79FA7C0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shd w:val="clear" w:color="auto" w:fill="auto"/>
          </w:tcPr>
          <w:p w14:paraId="32F34592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39C0BD31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74F61" w:rsidRPr="00161E24" w14:paraId="01073D61" w14:textId="77777777" w:rsidTr="00516440">
        <w:trPr>
          <w:tblHeader/>
        </w:trPr>
        <w:tc>
          <w:tcPr>
            <w:tcW w:w="3060" w:type="dxa"/>
            <w:shd w:val="clear" w:color="auto" w:fill="auto"/>
          </w:tcPr>
          <w:p w14:paraId="18AFAAF7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263E9741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shd w:val="clear" w:color="auto" w:fill="auto"/>
          </w:tcPr>
          <w:p w14:paraId="4A3D6411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034B6A5" w14:textId="0AFE21F4" w:rsidR="00D74F61" w:rsidRPr="00161E24" w:rsidRDefault="000C71B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โรงงานและส่วน</w:t>
            </w:r>
          </w:p>
        </w:tc>
        <w:tc>
          <w:tcPr>
            <w:tcW w:w="270" w:type="dxa"/>
            <w:shd w:val="clear" w:color="auto" w:fill="auto"/>
          </w:tcPr>
          <w:p w14:paraId="714FA2F1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2AF0F0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ไซโลและ</w:t>
            </w:r>
          </w:p>
        </w:tc>
        <w:tc>
          <w:tcPr>
            <w:tcW w:w="270" w:type="dxa"/>
            <w:shd w:val="clear" w:color="auto" w:fill="auto"/>
          </w:tcPr>
          <w:p w14:paraId="6569E48D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71EC5C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</w:tcPr>
          <w:p w14:paraId="6F8557EA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698AABAF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E94633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B36BC0A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0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</w:p>
        </w:tc>
        <w:tc>
          <w:tcPr>
            <w:tcW w:w="270" w:type="dxa"/>
            <w:shd w:val="clear" w:color="auto" w:fill="auto"/>
          </w:tcPr>
          <w:p w14:paraId="1DD8973D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2EBD34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14:paraId="311D36A7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48C67870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4F61" w:rsidRPr="00161E24" w14:paraId="6D6C4A9B" w14:textId="77777777" w:rsidTr="00516440">
        <w:trPr>
          <w:tblHeader/>
        </w:trPr>
        <w:tc>
          <w:tcPr>
            <w:tcW w:w="3060" w:type="dxa"/>
            <w:shd w:val="clear" w:color="auto" w:fill="auto"/>
          </w:tcPr>
          <w:p w14:paraId="0DCA59CE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26E3E3B8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0FA3CB72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9C09C16" w14:textId="59EF4ADD" w:rsidR="00D74F61" w:rsidRPr="00161E24" w:rsidRDefault="000C71B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ปรับปรุงอาคารเช่า</w:t>
            </w:r>
          </w:p>
        </w:tc>
        <w:tc>
          <w:tcPr>
            <w:tcW w:w="270" w:type="dxa"/>
            <w:shd w:val="clear" w:color="auto" w:fill="auto"/>
          </w:tcPr>
          <w:p w14:paraId="0D30B4A6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08F0C6D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</w:tcPr>
          <w:p w14:paraId="2ADC71B3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602B5C8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1104A25F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79D5D719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1BA9C9F4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BB55075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0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270" w:type="dxa"/>
            <w:shd w:val="clear" w:color="auto" w:fill="auto"/>
          </w:tcPr>
          <w:p w14:paraId="55DC88E5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7CA4B8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30C7CD0F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C128459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D0884" w:rsidRPr="00161E24" w14:paraId="71BFE86C" w14:textId="77777777" w:rsidTr="00516440">
        <w:trPr>
          <w:tblHeader/>
        </w:trPr>
        <w:tc>
          <w:tcPr>
            <w:tcW w:w="3060" w:type="dxa"/>
            <w:shd w:val="clear" w:color="auto" w:fill="auto"/>
          </w:tcPr>
          <w:p w14:paraId="6E771B4F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81" w:type="dxa"/>
            <w:gridSpan w:val="15"/>
            <w:shd w:val="clear" w:color="auto" w:fill="auto"/>
          </w:tcPr>
          <w:p w14:paraId="6A5FA167" w14:textId="16F58C58" w:rsidR="003D0884" w:rsidRPr="00161E24" w:rsidRDefault="003D0884" w:rsidP="00B83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9" w:right="-9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6507D1" w:rsidRPr="00161E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</w:t>
            </w:r>
            <w:r w:rsidRPr="00161E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D0884" w:rsidRPr="00161E24" w14:paraId="4B3B6FBA" w14:textId="77777777" w:rsidTr="00516440">
        <w:tc>
          <w:tcPr>
            <w:tcW w:w="3060" w:type="dxa"/>
            <w:shd w:val="clear" w:color="auto" w:fill="auto"/>
          </w:tcPr>
          <w:p w14:paraId="6A4468AC" w14:textId="77777777" w:rsidR="003D0884" w:rsidRPr="00161E24" w:rsidRDefault="003D0884" w:rsidP="0051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5D708EFC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2A4718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AF62C9F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1AC5DA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24F9DC" w14:textId="77777777" w:rsidR="003D0884" w:rsidRPr="00161E24" w:rsidRDefault="003D0884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925991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830398" w14:textId="77777777" w:rsidR="003D0884" w:rsidRPr="00161E24" w:rsidRDefault="003D0884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2D919E" w14:textId="77777777" w:rsidR="003D0884" w:rsidRPr="00161E24" w:rsidRDefault="003D0884" w:rsidP="00C43A72">
            <w:pPr>
              <w:pStyle w:val="T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4D384B77" w14:textId="77777777" w:rsidR="003D0884" w:rsidRPr="00161E24" w:rsidRDefault="003D0884" w:rsidP="00C43A72">
            <w:pPr>
              <w:pStyle w:val="T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B3F1D2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50B3BF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0C718B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6C9C17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ACF9D8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73F9A4FD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A5054" w:rsidRPr="00161E24" w14:paraId="207AAC7B" w14:textId="77777777" w:rsidTr="00516440">
        <w:tc>
          <w:tcPr>
            <w:tcW w:w="3060" w:type="dxa"/>
            <w:shd w:val="clear" w:color="auto" w:fill="auto"/>
          </w:tcPr>
          <w:p w14:paraId="3C27B451" w14:textId="37655970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shd w:val="clear" w:color="auto" w:fill="auto"/>
          </w:tcPr>
          <w:p w14:paraId="5A3D5799" w14:textId="50A1E1CB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5054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0E2898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7E56700E" w14:textId="77777777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515C35E" w14:textId="3A3CA438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5054">
              <w:rPr>
                <w:rFonts w:asciiTheme="majorBidi" w:hAnsiTheme="majorBidi" w:cstheme="majorBidi"/>
                <w:sz w:val="28"/>
                <w:szCs w:val="28"/>
              </w:rPr>
              <w:t>2,766</w:t>
            </w:r>
          </w:p>
        </w:tc>
        <w:tc>
          <w:tcPr>
            <w:tcW w:w="270" w:type="dxa"/>
            <w:shd w:val="clear" w:color="auto" w:fill="auto"/>
          </w:tcPr>
          <w:p w14:paraId="3EF4D7C6" w14:textId="77777777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068C9D" w14:textId="70D8E776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5054">
              <w:rPr>
                <w:rFonts w:asciiTheme="majorBidi" w:hAnsiTheme="majorBidi" w:cstheme="majorBidi"/>
                <w:sz w:val="28"/>
                <w:szCs w:val="28"/>
              </w:rPr>
              <w:t>3,234</w:t>
            </w:r>
          </w:p>
        </w:tc>
        <w:tc>
          <w:tcPr>
            <w:tcW w:w="270" w:type="dxa"/>
            <w:shd w:val="clear" w:color="auto" w:fill="auto"/>
          </w:tcPr>
          <w:p w14:paraId="604D3A06" w14:textId="77777777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B7F3F7" w14:textId="19FBCB39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5054">
              <w:rPr>
                <w:rFonts w:asciiTheme="majorBidi" w:hAnsiTheme="majorBidi" w:cstheme="majorBidi"/>
                <w:sz w:val="28"/>
                <w:szCs w:val="28"/>
              </w:rPr>
              <w:t>623</w:t>
            </w:r>
          </w:p>
        </w:tc>
        <w:tc>
          <w:tcPr>
            <w:tcW w:w="270" w:type="dxa"/>
            <w:shd w:val="clear" w:color="auto" w:fill="auto"/>
          </w:tcPr>
          <w:p w14:paraId="651700E7" w14:textId="77777777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E8A8445" w14:textId="58BEEF30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5054"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270" w:type="dxa"/>
            <w:shd w:val="clear" w:color="auto" w:fill="auto"/>
          </w:tcPr>
          <w:p w14:paraId="6301298D" w14:textId="77777777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A3E1EF" w14:textId="5F66E696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5054">
              <w:rPr>
                <w:rFonts w:asciiTheme="majorBidi" w:hAnsiTheme="majorBidi" w:cstheme="majorBidi"/>
                <w:sz w:val="28"/>
                <w:szCs w:val="28"/>
              </w:rPr>
              <w:t>1,096</w:t>
            </w:r>
          </w:p>
        </w:tc>
        <w:tc>
          <w:tcPr>
            <w:tcW w:w="270" w:type="dxa"/>
            <w:shd w:val="clear" w:color="auto" w:fill="auto"/>
          </w:tcPr>
          <w:p w14:paraId="301F7441" w14:textId="77777777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BBA0B4" w14:textId="304D198D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5054">
              <w:rPr>
                <w:rFonts w:asciiTheme="majorBidi" w:hAnsiTheme="majorBidi" w:cstheme="majorBidi"/>
                <w:sz w:val="28"/>
                <w:szCs w:val="28"/>
              </w:rPr>
              <w:t>1,001</w:t>
            </w:r>
          </w:p>
        </w:tc>
        <w:tc>
          <w:tcPr>
            <w:tcW w:w="270" w:type="dxa"/>
            <w:shd w:val="clear" w:color="auto" w:fill="auto"/>
          </w:tcPr>
          <w:p w14:paraId="5610F0FB" w14:textId="77777777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62F9B3FC" w14:textId="524489CA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5054">
              <w:rPr>
                <w:rFonts w:asciiTheme="majorBidi" w:hAnsiTheme="majorBidi" w:cstheme="majorBidi"/>
                <w:sz w:val="28"/>
                <w:szCs w:val="28"/>
              </w:rPr>
              <w:t>9,1</w:t>
            </w:r>
            <w:r w:rsidR="009D0F59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</w:tr>
      <w:tr w:rsidR="00CA5054" w:rsidRPr="00161E24" w14:paraId="20E46FB7" w14:textId="77777777" w:rsidTr="00516440">
        <w:tc>
          <w:tcPr>
            <w:tcW w:w="3060" w:type="dxa"/>
            <w:shd w:val="clear" w:color="auto" w:fill="auto"/>
          </w:tcPr>
          <w:p w14:paraId="4E3A4419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2C535D7B" w14:textId="0E083AEC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184</w:t>
            </w:r>
          </w:p>
        </w:tc>
        <w:tc>
          <w:tcPr>
            <w:tcW w:w="270" w:type="dxa"/>
            <w:shd w:val="clear" w:color="auto" w:fill="auto"/>
          </w:tcPr>
          <w:p w14:paraId="15360ED4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5E39802" w14:textId="7B83BE59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</w:t>
            </w:r>
          </w:p>
        </w:tc>
        <w:tc>
          <w:tcPr>
            <w:tcW w:w="270" w:type="dxa"/>
            <w:shd w:val="clear" w:color="auto" w:fill="auto"/>
          </w:tcPr>
          <w:p w14:paraId="174B5906" w14:textId="77777777" w:rsidR="00CA5054" w:rsidRPr="00161E24" w:rsidRDefault="00CA5054" w:rsidP="00CA5054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A2FBEB" w14:textId="589AAEA4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120</w:t>
            </w:r>
          </w:p>
        </w:tc>
        <w:tc>
          <w:tcPr>
            <w:tcW w:w="270" w:type="dxa"/>
            <w:shd w:val="clear" w:color="auto" w:fill="auto"/>
          </w:tcPr>
          <w:p w14:paraId="47A73DD0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FB2D6D" w14:textId="1DB1DBB0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400A98C5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7193A63D" w14:textId="4E3FF6F5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485D68D9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8C1BE2" w14:textId="0B13FE41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</w:t>
            </w:r>
          </w:p>
        </w:tc>
        <w:tc>
          <w:tcPr>
            <w:tcW w:w="270" w:type="dxa"/>
            <w:shd w:val="clear" w:color="auto" w:fill="auto"/>
          </w:tcPr>
          <w:p w14:paraId="141678C8" w14:textId="77777777" w:rsidR="00CA5054" w:rsidRPr="00161E24" w:rsidRDefault="00CA5054" w:rsidP="00CA5054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2455AA" w14:textId="40B6C230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713</w:t>
            </w:r>
          </w:p>
        </w:tc>
        <w:tc>
          <w:tcPr>
            <w:tcW w:w="270" w:type="dxa"/>
            <w:shd w:val="clear" w:color="auto" w:fill="auto"/>
          </w:tcPr>
          <w:p w14:paraId="35F73FC3" w14:textId="77777777" w:rsidR="00CA5054" w:rsidRPr="00161E24" w:rsidRDefault="00CA5054" w:rsidP="00CA5054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6955EFFB" w14:textId="65EAA444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1,150</w:t>
            </w:r>
          </w:p>
        </w:tc>
      </w:tr>
      <w:tr w:rsidR="00CA5054" w:rsidRPr="00161E24" w14:paraId="3F981CA3" w14:textId="77777777" w:rsidTr="00516440">
        <w:tc>
          <w:tcPr>
            <w:tcW w:w="3060" w:type="dxa"/>
            <w:shd w:val="clear" w:color="auto" w:fill="auto"/>
          </w:tcPr>
          <w:p w14:paraId="769E78CC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388D2897" w14:textId="7B39A16E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70" w:type="dxa"/>
            <w:shd w:val="clear" w:color="auto" w:fill="auto"/>
          </w:tcPr>
          <w:p w14:paraId="1A5AF3B6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E445234" w14:textId="40BACD1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545</w:t>
            </w:r>
          </w:p>
        </w:tc>
        <w:tc>
          <w:tcPr>
            <w:tcW w:w="270" w:type="dxa"/>
            <w:shd w:val="clear" w:color="auto" w:fill="auto"/>
          </w:tcPr>
          <w:p w14:paraId="0E125A81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26B085" w14:textId="0AD01AE4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  <w:tc>
          <w:tcPr>
            <w:tcW w:w="270" w:type="dxa"/>
            <w:shd w:val="clear" w:color="auto" w:fill="auto"/>
          </w:tcPr>
          <w:p w14:paraId="744EDE37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0AFE695" w14:textId="76EE8EE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270" w:type="dxa"/>
            <w:shd w:val="clear" w:color="auto" w:fill="auto"/>
          </w:tcPr>
          <w:p w14:paraId="472DACAF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E468526" w14:textId="7B9701CE" w:rsidR="00CA5054" w:rsidRPr="00161E24" w:rsidRDefault="00CA5054" w:rsidP="0084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6ED8E6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83BE14" w14:textId="3DECE56B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364</w:t>
            </w:r>
          </w:p>
        </w:tc>
        <w:tc>
          <w:tcPr>
            <w:tcW w:w="270" w:type="dxa"/>
            <w:shd w:val="clear" w:color="auto" w:fill="auto"/>
          </w:tcPr>
          <w:p w14:paraId="161FECE5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CFC8AF" w14:textId="1AA81CCC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(1,616)</w:t>
            </w:r>
          </w:p>
        </w:tc>
        <w:tc>
          <w:tcPr>
            <w:tcW w:w="270" w:type="dxa"/>
            <w:shd w:val="clear" w:color="auto" w:fill="auto"/>
          </w:tcPr>
          <w:p w14:paraId="7B52C3F4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31345470" w14:textId="543F1F1D" w:rsidR="00CA5054" w:rsidRPr="00161E24" w:rsidRDefault="00CA5054" w:rsidP="0084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5054" w:rsidRPr="00161E24" w14:paraId="3739B3B8" w14:textId="77777777" w:rsidTr="00516440">
        <w:tc>
          <w:tcPr>
            <w:tcW w:w="3060" w:type="dxa"/>
            <w:shd w:val="clear" w:color="auto" w:fill="auto"/>
          </w:tcPr>
          <w:p w14:paraId="498F6BC9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26DE4E" w14:textId="5DD13A33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(56)</w:t>
            </w:r>
          </w:p>
        </w:tc>
        <w:tc>
          <w:tcPr>
            <w:tcW w:w="270" w:type="dxa"/>
            <w:shd w:val="clear" w:color="auto" w:fill="auto"/>
          </w:tcPr>
          <w:p w14:paraId="542B1979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47D0735" w14:textId="68443F2C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(105)</w:t>
            </w:r>
          </w:p>
        </w:tc>
        <w:tc>
          <w:tcPr>
            <w:tcW w:w="270" w:type="dxa"/>
            <w:shd w:val="clear" w:color="auto" w:fill="auto"/>
          </w:tcPr>
          <w:p w14:paraId="1B8A4456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6C670B" w14:textId="1A7EB640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(105)</w:t>
            </w:r>
          </w:p>
        </w:tc>
        <w:tc>
          <w:tcPr>
            <w:tcW w:w="270" w:type="dxa"/>
            <w:shd w:val="clear" w:color="auto" w:fill="auto"/>
          </w:tcPr>
          <w:p w14:paraId="33B9D5A2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456A03" w14:textId="678B1D0C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(57)</w:t>
            </w:r>
          </w:p>
        </w:tc>
        <w:tc>
          <w:tcPr>
            <w:tcW w:w="270" w:type="dxa"/>
            <w:shd w:val="clear" w:color="auto" w:fill="auto"/>
          </w:tcPr>
          <w:p w14:paraId="3100DDD7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094B588D" w14:textId="42F4E370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14:paraId="2A90CBBA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E46262" w14:textId="13A07ACF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270" w:type="dxa"/>
            <w:shd w:val="clear" w:color="auto" w:fill="auto"/>
          </w:tcPr>
          <w:p w14:paraId="479F0BD7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960076" w14:textId="5F6D6BE6" w:rsidR="00CA5054" w:rsidRPr="00161E24" w:rsidRDefault="00CA5054" w:rsidP="0084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9C820B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033584F1" w14:textId="0DC40724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(353)</w:t>
            </w:r>
          </w:p>
        </w:tc>
      </w:tr>
      <w:tr w:rsidR="00CA5054" w:rsidRPr="00161E24" w14:paraId="5057C7A8" w14:textId="77777777" w:rsidTr="00516440">
        <w:tc>
          <w:tcPr>
            <w:tcW w:w="3060" w:type="dxa"/>
            <w:shd w:val="clear" w:color="auto" w:fill="auto"/>
          </w:tcPr>
          <w:p w14:paraId="3BB06D18" w14:textId="0FB23054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55F4A0" w14:textId="4C0A522C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E96A632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472A09D" w14:textId="6D4D5D89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884F59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58D888" w14:textId="2707B23C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77B305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E1BA9F2" w14:textId="0E211AA4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538EBD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2E97E318" w14:textId="03452174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EFE1EB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4BAB1CF" w14:textId="032D7DF0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44504E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CC98ECA" w14:textId="14FE847D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7795AE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25B5F3D4" w14:textId="5D9E17A9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A5054" w:rsidRPr="00161E24" w14:paraId="5743C295" w14:textId="77777777" w:rsidTr="00516440">
        <w:tc>
          <w:tcPr>
            <w:tcW w:w="3060" w:type="dxa"/>
            <w:shd w:val="clear" w:color="auto" w:fill="auto"/>
          </w:tcPr>
          <w:p w14:paraId="52936859" w14:textId="62F22991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 xml:space="preserve">   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7C1702E2" w14:textId="56245D47" w:rsidR="00CA5054" w:rsidRPr="00161E24" w:rsidRDefault="000E2898" w:rsidP="000E28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601</w:t>
            </w:r>
          </w:p>
        </w:tc>
        <w:tc>
          <w:tcPr>
            <w:tcW w:w="270" w:type="dxa"/>
            <w:shd w:val="clear" w:color="auto" w:fill="auto"/>
          </w:tcPr>
          <w:p w14:paraId="19D68F2A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73F09DC" w14:textId="1AC0ED29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3,268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286A2154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8D5648" w14:textId="04564E92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3,803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6B33B58F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C93200" w14:textId="699A204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651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768FF7FF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0C29F537" w14:textId="07CF68A0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5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 w:rsidRPr="00E85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 w:rsidRPr="00E85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 w:rsidRPr="00E85F11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47</w:t>
            </w:r>
            <w:r w:rsidRPr="00E85F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40B0F0F5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18C6C3" w14:textId="412D38FB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1,485</w:t>
            </w:r>
          </w:p>
        </w:tc>
        <w:tc>
          <w:tcPr>
            <w:tcW w:w="270" w:type="dxa"/>
            <w:shd w:val="clear" w:color="auto" w:fill="auto"/>
          </w:tcPr>
          <w:p w14:paraId="548E05EC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861BD4" w14:textId="524A5AD0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98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1EE67FD7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0BC31D32" w14:textId="257C5B41" w:rsidR="00CA5054" w:rsidRPr="00161E24" w:rsidRDefault="008731A9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9,953</w:t>
            </w:r>
          </w:p>
        </w:tc>
      </w:tr>
      <w:tr w:rsidR="00CA5054" w:rsidRPr="00161E24" w14:paraId="531101AD" w14:textId="77777777" w:rsidTr="00516440">
        <w:tc>
          <w:tcPr>
            <w:tcW w:w="3060" w:type="dxa"/>
            <w:shd w:val="clear" w:color="auto" w:fill="auto"/>
          </w:tcPr>
          <w:p w14:paraId="6CC4D74E" w14:textId="6E801DB5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5684C551" w14:textId="0B18A0F4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3E92A98A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B7EE94E" w14:textId="3ECA3033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6EC90477" w14:textId="77777777" w:rsidR="00CA5054" w:rsidRPr="00161E24" w:rsidRDefault="00CA5054" w:rsidP="00CA5054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BD2CBD" w14:textId="1E095191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646A0A87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22BBE7" w14:textId="03D36241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768F651B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7626B4FE" w14:textId="43896378" w:rsidR="00CA5054" w:rsidRPr="00161E24" w:rsidRDefault="003A3747" w:rsidP="0084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FA5B99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98E901" w14:textId="2A2C2BDB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752F9ED5" w14:textId="77777777" w:rsidR="00CA5054" w:rsidRPr="00161E24" w:rsidRDefault="00CA5054" w:rsidP="00CA5054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ED388E" w14:textId="55A2ED8A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731A9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2D9F7E12" w14:textId="77777777" w:rsidR="00CA5054" w:rsidRPr="00161E24" w:rsidRDefault="00CA5054" w:rsidP="00CA5054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5AB45440" w14:textId="235C9D67" w:rsidR="00CA5054" w:rsidRPr="00161E24" w:rsidRDefault="008731A9" w:rsidP="0087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1,032</w:t>
            </w:r>
          </w:p>
        </w:tc>
      </w:tr>
      <w:tr w:rsidR="00CA5054" w:rsidRPr="00161E24" w14:paraId="46A00AFB" w14:textId="77777777" w:rsidTr="00516440">
        <w:tc>
          <w:tcPr>
            <w:tcW w:w="3060" w:type="dxa"/>
            <w:shd w:val="clear" w:color="auto" w:fill="auto"/>
          </w:tcPr>
          <w:p w14:paraId="4E7A2F4D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40757490" w14:textId="449EEF2C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75059F1C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3B5FD77" w14:textId="54C4B83D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27C9A7A8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31A162" w14:textId="1E313B42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51092622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708D82A" w14:textId="5D163DF1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959C016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632AFD5B" w14:textId="540EA505" w:rsidR="00CA5054" w:rsidRPr="00161E24" w:rsidRDefault="003A3747" w:rsidP="0084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468572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7A23C8" w14:textId="4275D0B9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270" w:type="dxa"/>
            <w:shd w:val="clear" w:color="auto" w:fill="auto"/>
          </w:tcPr>
          <w:p w14:paraId="3FBB806E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3AE576" w14:textId="483B4E8B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</w:t>
            </w:r>
            <w:r w:rsidR="008731A9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981B01D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0F4E36FC" w14:textId="6D7A63A8" w:rsidR="00CA5054" w:rsidRPr="00161E24" w:rsidRDefault="008731A9" w:rsidP="0087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A5054" w:rsidRPr="00161E24" w14:paraId="1D5C9BFA" w14:textId="77777777" w:rsidTr="00516440">
        <w:tc>
          <w:tcPr>
            <w:tcW w:w="3060" w:type="dxa"/>
            <w:shd w:val="clear" w:color="auto" w:fill="auto"/>
          </w:tcPr>
          <w:p w14:paraId="04D22A2F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A90F3D" w14:textId="65B4EF9E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731A9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9BA598C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D0A2726" w14:textId="0549A894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14:paraId="398CCE19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CB6122" w14:textId="3F903BFA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(66)</w:t>
            </w:r>
          </w:p>
        </w:tc>
        <w:tc>
          <w:tcPr>
            <w:tcW w:w="270" w:type="dxa"/>
            <w:shd w:val="clear" w:color="auto" w:fill="auto"/>
          </w:tcPr>
          <w:p w14:paraId="3A5A3D34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EAC44A" w14:textId="11BA0F57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270" w:type="dxa"/>
            <w:shd w:val="clear" w:color="auto" w:fill="auto"/>
          </w:tcPr>
          <w:p w14:paraId="737920E6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08F0057A" w14:textId="644FAD46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D58EE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B0EDEC7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8560BF" w14:textId="277F7E73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731A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DD3AF5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2B8BFD" w14:textId="08C6C076" w:rsidR="00CA5054" w:rsidRPr="00161E24" w:rsidRDefault="003A3747" w:rsidP="00847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A65196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0D94B7D2" w14:textId="257D1A00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</w:t>
            </w:r>
            <w:r w:rsidR="008731A9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A5054" w:rsidRPr="00161E24" w14:paraId="7332DBD3" w14:textId="77777777" w:rsidTr="00516440">
        <w:trPr>
          <w:trHeight w:val="325"/>
        </w:trPr>
        <w:tc>
          <w:tcPr>
            <w:tcW w:w="3060" w:type="dxa"/>
            <w:shd w:val="clear" w:color="auto" w:fill="auto"/>
          </w:tcPr>
          <w:p w14:paraId="04D89180" w14:textId="2AB0305D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2A083" w14:textId="56194E30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 w:rsidR="008731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3E4803C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82B95" w14:textId="0065DDDD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3,384</w:t>
            </w:r>
          </w:p>
        </w:tc>
        <w:tc>
          <w:tcPr>
            <w:tcW w:w="270" w:type="dxa"/>
            <w:shd w:val="clear" w:color="auto" w:fill="auto"/>
          </w:tcPr>
          <w:p w14:paraId="7A4CBCEE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8F370" w14:textId="731AFFA3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3,933</w:t>
            </w:r>
          </w:p>
        </w:tc>
        <w:tc>
          <w:tcPr>
            <w:tcW w:w="270" w:type="dxa"/>
            <w:shd w:val="clear" w:color="auto" w:fill="auto"/>
          </w:tcPr>
          <w:p w14:paraId="25A00EFE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BF121" w14:textId="5368333E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648</w:t>
            </w:r>
          </w:p>
        </w:tc>
        <w:tc>
          <w:tcPr>
            <w:tcW w:w="270" w:type="dxa"/>
            <w:shd w:val="clear" w:color="auto" w:fill="auto"/>
          </w:tcPr>
          <w:p w14:paraId="300E4413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65283" w14:textId="49596391" w:rsidR="00CA5054" w:rsidRPr="00E85F11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FD58E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0A83B9D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3CF94" w14:textId="3CCA985C" w:rsidR="00CA5054" w:rsidRPr="00E85F11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1,684</w:t>
            </w:r>
          </w:p>
        </w:tc>
        <w:tc>
          <w:tcPr>
            <w:tcW w:w="270" w:type="dxa"/>
            <w:shd w:val="clear" w:color="auto" w:fill="auto"/>
          </w:tcPr>
          <w:p w14:paraId="5A3F1690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17C30" w14:textId="779FC081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8731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270" w:type="dxa"/>
            <w:shd w:val="clear" w:color="auto" w:fill="auto"/>
          </w:tcPr>
          <w:p w14:paraId="6E160A29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0C718" w14:textId="43BB47E3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</w:t>
            </w:r>
            <w:r w:rsidR="008731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</w:t>
            </w:r>
          </w:p>
        </w:tc>
      </w:tr>
    </w:tbl>
    <w:p w14:paraId="01283461" w14:textId="10867BBA" w:rsidR="003D3544" w:rsidRDefault="003D3544" w:rsidP="005B045C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12453CBB" w14:textId="77777777" w:rsidR="003D3544" w:rsidRDefault="003D3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  <w:r>
        <w:rPr>
          <w:rFonts w:asciiTheme="majorBidi" w:hAnsiTheme="majorBidi" w:cstheme="majorBidi"/>
          <w:sz w:val="10"/>
          <w:szCs w:val="10"/>
        </w:rPr>
        <w:br w:type="page"/>
      </w:r>
    </w:p>
    <w:p w14:paraId="4598C33B" w14:textId="77777777" w:rsidR="005F0D49" w:rsidRPr="00161E24" w:rsidRDefault="005F0D49" w:rsidP="005B045C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1444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270"/>
        <w:gridCol w:w="1350"/>
        <w:gridCol w:w="270"/>
        <w:gridCol w:w="1170"/>
        <w:gridCol w:w="270"/>
        <w:gridCol w:w="1170"/>
        <w:gridCol w:w="270"/>
        <w:gridCol w:w="1215"/>
        <w:gridCol w:w="270"/>
        <w:gridCol w:w="1170"/>
        <w:gridCol w:w="270"/>
        <w:gridCol w:w="1170"/>
        <w:gridCol w:w="270"/>
        <w:gridCol w:w="1170"/>
      </w:tblGrid>
      <w:tr w:rsidR="005F0D49" w:rsidRPr="00161E24" w14:paraId="4AC659D7" w14:textId="77777777" w:rsidTr="00516440">
        <w:trPr>
          <w:tblHeader/>
        </w:trPr>
        <w:tc>
          <w:tcPr>
            <w:tcW w:w="2970" w:type="dxa"/>
            <w:shd w:val="clear" w:color="auto" w:fill="auto"/>
          </w:tcPr>
          <w:p w14:paraId="7E6E1120" w14:textId="77777777" w:rsidR="005F0D49" w:rsidRPr="00161E24" w:rsidRDefault="005F0D49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5" w:type="dxa"/>
            <w:gridSpan w:val="15"/>
            <w:shd w:val="clear" w:color="auto" w:fill="auto"/>
          </w:tcPr>
          <w:p w14:paraId="5F93F90D" w14:textId="77777777" w:rsidR="005F0D49" w:rsidRPr="00161E24" w:rsidRDefault="005F0D49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1BFF" w:rsidRPr="00161E24" w14:paraId="10DB96E7" w14:textId="77777777" w:rsidTr="00516440">
        <w:trPr>
          <w:tblHeader/>
        </w:trPr>
        <w:tc>
          <w:tcPr>
            <w:tcW w:w="2970" w:type="dxa"/>
            <w:shd w:val="clear" w:color="auto" w:fill="auto"/>
          </w:tcPr>
          <w:p w14:paraId="36715915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35735B83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8A851C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E2158D0" w14:textId="47B6A831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โรงงาน</w:t>
            </w:r>
          </w:p>
        </w:tc>
        <w:tc>
          <w:tcPr>
            <w:tcW w:w="270" w:type="dxa"/>
            <w:shd w:val="clear" w:color="auto" w:fill="auto"/>
          </w:tcPr>
          <w:p w14:paraId="70591500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87A15B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45D962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B1365A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457F0BEA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5F8EC18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8637A0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10C5FA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87BAEC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1AC4EE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2701A618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4DB313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1BFF" w:rsidRPr="00161E24" w14:paraId="40B3CE97" w14:textId="77777777" w:rsidTr="00516440">
        <w:trPr>
          <w:tblHeader/>
        </w:trPr>
        <w:tc>
          <w:tcPr>
            <w:tcW w:w="2970" w:type="dxa"/>
            <w:shd w:val="clear" w:color="auto" w:fill="auto"/>
          </w:tcPr>
          <w:p w14:paraId="5338DBD5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475651E5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909E06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80B323C" w14:textId="6F89AD63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5092EA68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3783FB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7FCEF2BF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437CED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auto"/>
          </w:tcPr>
          <w:p w14:paraId="551C6D88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3EA2E7A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9DC511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9DD705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4EBD58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C2D3B4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shd w:val="clear" w:color="auto" w:fill="auto"/>
          </w:tcPr>
          <w:p w14:paraId="6F40683F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4EC1A26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11BFF" w:rsidRPr="00161E24" w14:paraId="78344F83" w14:textId="77777777" w:rsidTr="00516440">
        <w:trPr>
          <w:tblHeader/>
        </w:trPr>
        <w:tc>
          <w:tcPr>
            <w:tcW w:w="2970" w:type="dxa"/>
            <w:shd w:val="clear" w:color="auto" w:fill="auto"/>
          </w:tcPr>
          <w:p w14:paraId="4D0945D4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77C8C116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shd w:val="clear" w:color="auto" w:fill="auto"/>
          </w:tcPr>
          <w:p w14:paraId="6BA4587C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AE371AE" w14:textId="601F1DDE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โรงงานและส่วน</w:t>
            </w:r>
          </w:p>
        </w:tc>
        <w:tc>
          <w:tcPr>
            <w:tcW w:w="270" w:type="dxa"/>
            <w:shd w:val="clear" w:color="auto" w:fill="auto"/>
          </w:tcPr>
          <w:p w14:paraId="228CD19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F515C3C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ไซโลและ</w:t>
            </w:r>
          </w:p>
        </w:tc>
        <w:tc>
          <w:tcPr>
            <w:tcW w:w="270" w:type="dxa"/>
            <w:shd w:val="clear" w:color="auto" w:fill="auto"/>
          </w:tcPr>
          <w:p w14:paraId="3F4C1D20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606185C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</w:tcPr>
          <w:p w14:paraId="12E1630E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6BA1DD8F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BDB01C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19F111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</w:p>
        </w:tc>
        <w:tc>
          <w:tcPr>
            <w:tcW w:w="270" w:type="dxa"/>
            <w:shd w:val="clear" w:color="auto" w:fill="auto"/>
          </w:tcPr>
          <w:p w14:paraId="394223A5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5E3E31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14:paraId="6F84C20D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156E46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1BFF" w:rsidRPr="00161E24" w14:paraId="3F8E6219" w14:textId="77777777" w:rsidTr="00516440">
        <w:trPr>
          <w:tblHeader/>
        </w:trPr>
        <w:tc>
          <w:tcPr>
            <w:tcW w:w="2970" w:type="dxa"/>
            <w:shd w:val="clear" w:color="auto" w:fill="auto"/>
          </w:tcPr>
          <w:p w14:paraId="09DB5DDD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3FAC91C5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5A610C08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8176419" w14:textId="69787D91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ปรับปรุงอาคารเช่า</w:t>
            </w:r>
          </w:p>
        </w:tc>
        <w:tc>
          <w:tcPr>
            <w:tcW w:w="270" w:type="dxa"/>
            <w:shd w:val="clear" w:color="auto" w:fill="auto"/>
          </w:tcPr>
          <w:p w14:paraId="14680114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4FE289D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</w:tcPr>
          <w:p w14:paraId="556912C2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0182E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4407BD5F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77F8BD1A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1C7B7540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4DD3D1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270" w:type="dxa"/>
            <w:shd w:val="clear" w:color="auto" w:fill="auto"/>
          </w:tcPr>
          <w:p w14:paraId="0FC3E24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CC801A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085B5C23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3EA536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11BFF" w:rsidRPr="00161E24" w14:paraId="0AB7C692" w14:textId="77777777" w:rsidTr="00516440">
        <w:trPr>
          <w:tblHeader/>
        </w:trPr>
        <w:tc>
          <w:tcPr>
            <w:tcW w:w="2970" w:type="dxa"/>
            <w:shd w:val="clear" w:color="auto" w:fill="auto"/>
          </w:tcPr>
          <w:p w14:paraId="54561E1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75" w:type="dxa"/>
            <w:gridSpan w:val="15"/>
            <w:shd w:val="clear" w:color="auto" w:fill="auto"/>
          </w:tcPr>
          <w:p w14:paraId="06CD3D5D" w14:textId="05BBC85A" w:rsidR="00511BFF" w:rsidRPr="00161E24" w:rsidRDefault="00511BFF" w:rsidP="00B83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11BFF" w:rsidRPr="00161E24" w14:paraId="79701117" w14:textId="77777777" w:rsidTr="00516440">
        <w:tc>
          <w:tcPr>
            <w:tcW w:w="2970" w:type="dxa"/>
          </w:tcPr>
          <w:p w14:paraId="474981D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6A06F4C9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E9C180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B1165A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36625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625F0E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E545C0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B189EE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052542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42733EDA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3EFDEC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A02093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0E7913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47A74B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E9B678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0A0BB7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A5054" w:rsidRPr="00161E24" w14:paraId="18ABBDD0" w14:textId="77777777" w:rsidTr="00516440">
        <w:tc>
          <w:tcPr>
            <w:tcW w:w="2970" w:type="dxa"/>
          </w:tcPr>
          <w:p w14:paraId="68AD4517" w14:textId="1ADCF5ED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center"/>
          </w:tcPr>
          <w:p w14:paraId="5A4067AF" w14:textId="5CFFD0D2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5054"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270" w:type="dxa"/>
            <w:vAlign w:val="center"/>
          </w:tcPr>
          <w:p w14:paraId="73D686BA" w14:textId="77777777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7FB8BD4" w14:textId="1F93DFBB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5054">
              <w:rPr>
                <w:rFonts w:asciiTheme="majorBidi" w:hAnsiTheme="majorBidi" w:cstheme="majorBidi"/>
                <w:sz w:val="28"/>
                <w:szCs w:val="28"/>
              </w:rPr>
              <w:t>1,429</w:t>
            </w:r>
          </w:p>
        </w:tc>
        <w:tc>
          <w:tcPr>
            <w:tcW w:w="270" w:type="dxa"/>
            <w:vAlign w:val="center"/>
          </w:tcPr>
          <w:p w14:paraId="582FFA0A" w14:textId="77777777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3982A0C" w14:textId="602B6B00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5054">
              <w:rPr>
                <w:rFonts w:asciiTheme="majorBidi" w:hAnsiTheme="majorBidi" w:cstheme="majorBidi"/>
                <w:sz w:val="28"/>
                <w:szCs w:val="28"/>
              </w:rPr>
              <w:t>2,337</w:t>
            </w:r>
          </w:p>
        </w:tc>
        <w:tc>
          <w:tcPr>
            <w:tcW w:w="270" w:type="dxa"/>
            <w:vAlign w:val="center"/>
          </w:tcPr>
          <w:p w14:paraId="3F91F516" w14:textId="77777777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D7427F4" w14:textId="3CB95B0E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5054">
              <w:rPr>
                <w:rFonts w:asciiTheme="majorBidi" w:hAnsiTheme="majorBidi" w:cstheme="majorBidi"/>
                <w:sz w:val="28"/>
                <w:szCs w:val="28"/>
              </w:rPr>
              <w:t>548</w:t>
            </w:r>
          </w:p>
        </w:tc>
        <w:tc>
          <w:tcPr>
            <w:tcW w:w="270" w:type="dxa"/>
            <w:vAlign w:val="center"/>
          </w:tcPr>
          <w:p w14:paraId="4C2DA91C" w14:textId="77777777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0EBD7F7A" w14:textId="0ED7DA16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5054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270" w:type="dxa"/>
            <w:vAlign w:val="center"/>
          </w:tcPr>
          <w:p w14:paraId="16D018CE" w14:textId="77777777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8545421" w14:textId="7CE92F96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5054">
              <w:rPr>
                <w:rFonts w:asciiTheme="majorBidi" w:hAnsiTheme="majorBidi" w:cstheme="majorBidi"/>
                <w:sz w:val="28"/>
                <w:szCs w:val="28"/>
              </w:rPr>
              <w:t>744</w:t>
            </w:r>
          </w:p>
        </w:tc>
        <w:tc>
          <w:tcPr>
            <w:tcW w:w="270" w:type="dxa"/>
            <w:vAlign w:val="center"/>
          </w:tcPr>
          <w:p w14:paraId="662C3FCA" w14:textId="77777777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A98255D" w14:textId="044955F0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A505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9DE39BA" w14:textId="77777777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D595F59" w14:textId="1EA48A1E" w:rsidR="00CA5054" w:rsidRPr="00CA505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CA5054">
              <w:rPr>
                <w:rFonts w:asciiTheme="majorBidi" w:hAnsiTheme="majorBidi" w:cstheme="majorBidi"/>
                <w:sz w:val="28"/>
                <w:szCs w:val="28"/>
              </w:rPr>
              <w:t>5,152</w:t>
            </w:r>
          </w:p>
        </w:tc>
      </w:tr>
      <w:tr w:rsidR="00CA5054" w:rsidRPr="00161E24" w14:paraId="493B9401" w14:textId="77777777" w:rsidTr="00516440">
        <w:tc>
          <w:tcPr>
            <w:tcW w:w="2970" w:type="dxa"/>
          </w:tcPr>
          <w:p w14:paraId="6771E3DC" w14:textId="60647756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173F58CC" w14:textId="7E9C043D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743E56D5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962996" w14:textId="4FA61175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</w:t>
            </w:r>
          </w:p>
        </w:tc>
        <w:tc>
          <w:tcPr>
            <w:tcW w:w="270" w:type="dxa"/>
          </w:tcPr>
          <w:p w14:paraId="19C60AE1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9C13BB" w14:textId="4DFB6DF9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257</w:t>
            </w:r>
          </w:p>
        </w:tc>
        <w:tc>
          <w:tcPr>
            <w:tcW w:w="270" w:type="dxa"/>
          </w:tcPr>
          <w:p w14:paraId="47ADDD67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13848B" w14:textId="1AAE74F3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</w:t>
            </w:r>
          </w:p>
        </w:tc>
        <w:tc>
          <w:tcPr>
            <w:tcW w:w="270" w:type="dxa"/>
          </w:tcPr>
          <w:p w14:paraId="2BD0B751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1156AC8" w14:textId="11FD6E81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2DAE31A8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B3B9F3" w14:textId="01DF0FA3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  <w:tc>
          <w:tcPr>
            <w:tcW w:w="270" w:type="dxa"/>
          </w:tcPr>
          <w:p w14:paraId="1FF15BEF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60A7F2" w14:textId="511864CB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17AF04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A20236" w14:textId="3280C53B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</w:tr>
      <w:tr w:rsidR="00CA5054" w:rsidRPr="00161E24" w14:paraId="05E11B1A" w14:textId="77777777" w:rsidTr="00516440">
        <w:tc>
          <w:tcPr>
            <w:tcW w:w="2970" w:type="dxa"/>
          </w:tcPr>
          <w:p w14:paraId="3970D58D" w14:textId="4F5CCB88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BD6188" w14:textId="5C8E1753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(11)</w:t>
            </w:r>
          </w:p>
        </w:tc>
        <w:tc>
          <w:tcPr>
            <w:tcW w:w="270" w:type="dxa"/>
          </w:tcPr>
          <w:p w14:paraId="54537A0B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7DD775" w14:textId="7463C0A9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(99)</w:t>
            </w:r>
          </w:p>
        </w:tc>
        <w:tc>
          <w:tcPr>
            <w:tcW w:w="270" w:type="dxa"/>
          </w:tcPr>
          <w:p w14:paraId="73BF66B6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D451B3" w14:textId="6DE6F82C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(104)</w:t>
            </w:r>
          </w:p>
        </w:tc>
        <w:tc>
          <w:tcPr>
            <w:tcW w:w="270" w:type="dxa"/>
          </w:tcPr>
          <w:p w14:paraId="3C4F03FD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58D115" w14:textId="312A5380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(57)</w:t>
            </w:r>
          </w:p>
        </w:tc>
        <w:tc>
          <w:tcPr>
            <w:tcW w:w="270" w:type="dxa"/>
          </w:tcPr>
          <w:p w14:paraId="7059FA1A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6DCB1BA" w14:textId="79783BED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</w:tcPr>
          <w:p w14:paraId="1B9B1732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D59ED9" w14:textId="56BE88B9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(25)</w:t>
            </w:r>
          </w:p>
        </w:tc>
        <w:tc>
          <w:tcPr>
            <w:tcW w:w="270" w:type="dxa"/>
          </w:tcPr>
          <w:p w14:paraId="493BC1D3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879113" w14:textId="3CD56A93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D53C14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6E8B42" w14:textId="0CAC76B1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(299)</w:t>
            </w:r>
          </w:p>
        </w:tc>
      </w:tr>
      <w:tr w:rsidR="00CA5054" w:rsidRPr="00161E24" w14:paraId="2BE21A01" w14:textId="77777777" w:rsidTr="00516440">
        <w:tc>
          <w:tcPr>
            <w:tcW w:w="2970" w:type="dxa"/>
          </w:tcPr>
          <w:p w14:paraId="27D969CC" w14:textId="291C9AD5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ABC772C" w14:textId="6D3EBAD8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B34B871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0947848" w14:textId="2A3C7AC6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AD72298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A570328" w14:textId="0930A52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720BD9E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E17370E" w14:textId="25F6D406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BA7FA10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263119D2" w14:textId="7091D720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4B8573E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EF7CA13" w14:textId="41B5A543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31031F7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F599C56" w14:textId="6D070773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BCF4D48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AD4AC48" w14:textId="14ED41EE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5054" w:rsidRPr="00161E24" w14:paraId="6BBDA70B" w14:textId="77777777" w:rsidTr="00516440">
        <w:tc>
          <w:tcPr>
            <w:tcW w:w="2970" w:type="dxa"/>
          </w:tcPr>
          <w:p w14:paraId="1C0C55A8" w14:textId="28092D3D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 xml:space="preserve">   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6</w:t>
            </w:r>
          </w:p>
        </w:tc>
        <w:tc>
          <w:tcPr>
            <w:tcW w:w="1170" w:type="dxa"/>
            <w:vAlign w:val="center"/>
          </w:tcPr>
          <w:p w14:paraId="203ED7D6" w14:textId="139103E4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</w:instrTex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instrText>=</w:instrTex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25EB035C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3ECB95D" w14:textId="1D081643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1,489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6B8FEF90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BE64BCB" w14:textId="04CB5C49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2,490</w:t>
            </w:r>
          </w:p>
        </w:tc>
        <w:tc>
          <w:tcPr>
            <w:tcW w:w="270" w:type="dxa"/>
            <w:vAlign w:val="center"/>
          </w:tcPr>
          <w:p w14:paraId="1CF6748E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5E21BD7" w14:textId="7ED4C3D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533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3E52E00C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0C69F724" w14:textId="574D1646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46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583ADE31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56AEDE4" w14:textId="47853225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816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523539D7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EF8CA2A" w14:textId="771770C4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9709E07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06B342E" w14:textId="2064951E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5,420</w:t>
            </w:r>
          </w:p>
        </w:tc>
      </w:tr>
      <w:tr w:rsidR="00CA5054" w:rsidRPr="00161E24" w14:paraId="0CE58984" w14:textId="77777777" w:rsidTr="00516440">
        <w:tc>
          <w:tcPr>
            <w:tcW w:w="2970" w:type="dxa"/>
          </w:tcPr>
          <w:p w14:paraId="740DDF58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533E2DDA" w14:textId="1F58C717" w:rsidR="00CA5054" w:rsidRPr="00161E24" w:rsidRDefault="008731A9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1371D9D7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BED830" w14:textId="7EF7CABB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70" w:type="dxa"/>
          </w:tcPr>
          <w:p w14:paraId="61785D10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970E6B" w14:textId="515239B2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270" w:type="dxa"/>
          </w:tcPr>
          <w:p w14:paraId="7B111661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947C93" w14:textId="35F0B93D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C5DBD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</w:tcPr>
          <w:p w14:paraId="307BFEA0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FE41732" w14:textId="0512FE61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0C5A8F31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33FCDB" w14:textId="7DC43A83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70" w:type="dxa"/>
          </w:tcPr>
          <w:p w14:paraId="2A781DEC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20C1B2" w14:textId="6D5C60EB" w:rsidR="00CA5054" w:rsidRPr="00161E24" w:rsidRDefault="00D813EC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B3B722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857BA7" w14:textId="1B6FFEDE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="00BE011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A5054" w:rsidRPr="00161E24" w14:paraId="4DA62810" w14:textId="77777777" w:rsidTr="00516440">
        <w:tc>
          <w:tcPr>
            <w:tcW w:w="2970" w:type="dxa"/>
          </w:tcPr>
          <w:p w14:paraId="2FDD76A1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1CBACE" w14:textId="69D7A2EE" w:rsidR="00CA5054" w:rsidRPr="00161E24" w:rsidRDefault="003A3747" w:rsidP="00947B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375325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7D71E8" w14:textId="5502BD2A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70" w:type="dxa"/>
          </w:tcPr>
          <w:p w14:paraId="5F87A559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DF3FE4" w14:textId="06835D4B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(66)</w:t>
            </w:r>
          </w:p>
        </w:tc>
        <w:tc>
          <w:tcPr>
            <w:tcW w:w="270" w:type="dxa"/>
          </w:tcPr>
          <w:p w14:paraId="1CA2F1A3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1CAB98" w14:textId="4E3D8537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CC5DB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10EFB499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6F004E8" w14:textId="5479FF91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731A9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0F92261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A8C4E0" w14:textId="13994348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270" w:type="dxa"/>
          </w:tcPr>
          <w:p w14:paraId="65956C7C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6FCA35" w14:textId="0BFF0033" w:rsidR="00CA5054" w:rsidRPr="00161E24" w:rsidRDefault="00D813EC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AD2D8B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B9029D" w14:textId="292C788E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</w:t>
            </w:r>
            <w:r w:rsidR="00CC5DB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A5054" w:rsidRPr="00161E24" w14:paraId="7C21DAA4" w14:textId="77777777" w:rsidTr="00516440">
        <w:tc>
          <w:tcPr>
            <w:tcW w:w="2970" w:type="dxa"/>
          </w:tcPr>
          <w:p w14:paraId="7A5BBE48" w14:textId="3AB6A8B4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FD382" w14:textId="78271607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8731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center"/>
          </w:tcPr>
          <w:p w14:paraId="0A81E5BE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75063" w14:textId="34ACF5D6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1,631</w:t>
            </w:r>
          </w:p>
        </w:tc>
        <w:tc>
          <w:tcPr>
            <w:tcW w:w="270" w:type="dxa"/>
            <w:vAlign w:val="center"/>
          </w:tcPr>
          <w:p w14:paraId="14B3BFCF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21382" w14:textId="00295E47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2,664</w:t>
            </w:r>
          </w:p>
        </w:tc>
        <w:tc>
          <w:tcPr>
            <w:tcW w:w="270" w:type="dxa"/>
            <w:vAlign w:val="center"/>
          </w:tcPr>
          <w:p w14:paraId="6C433B9D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52EA9F" w14:textId="1AB43D90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 w:rsidR="008731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70" w:type="dxa"/>
            <w:vAlign w:val="center"/>
          </w:tcPr>
          <w:p w14:paraId="09FFC7E2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3CEB7" w14:textId="384B8F51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8731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vAlign w:val="center"/>
          </w:tcPr>
          <w:p w14:paraId="0B3E235E" w14:textId="6E9FA459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F7B4D" w14:textId="3F4281C7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927</w:t>
            </w:r>
          </w:p>
        </w:tc>
        <w:tc>
          <w:tcPr>
            <w:tcW w:w="270" w:type="dxa"/>
            <w:vAlign w:val="center"/>
          </w:tcPr>
          <w:p w14:paraId="3D8A34FB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F4C42" w14:textId="7A7E40C3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DBD8055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0F634" w14:textId="6F4E7319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8731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8731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</w:tr>
      <w:tr w:rsidR="00CA5054" w:rsidRPr="00161E24" w14:paraId="727A3143" w14:textId="77777777" w:rsidTr="00516440">
        <w:tc>
          <w:tcPr>
            <w:tcW w:w="2970" w:type="dxa"/>
            <w:vAlign w:val="bottom"/>
          </w:tcPr>
          <w:p w14:paraId="11687A5F" w14:textId="68A66CF4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2B376C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FA0AD1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7DD302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14E0D3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01C41C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CD4E9F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4E0B8B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1DAEE8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1CCBEB33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0AD31A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516289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3E16A8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F812A9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F098E3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261ED9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5054" w:rsidRPr="00161E24" w14:paraId="1BA9FC84" w14:textId="77777777" w:rsidTr="00516440">
        <w:tc>
          <w:tcPr>
            <w:tcW w:w="2970" w:type="dxa"/>
            <w:vAlign w:val="bottom"/>
          </w:tcPr>
          <w:p w14:paraId="5B0CAC4D" w14:textId="53AEB6F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103AF9F7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94331A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793306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A7716D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B7535D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05FEC9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0C435A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80C7D5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0C7F250D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BD2211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D09E72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5B6510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40F500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03C0EB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0CA886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A5054" w:rsidRPr="00161E24" w14:paraId="4E995135" w14:textId="77777777" w:rsidTr="00516440">
        <w:tc>
          <w:tcPr>
            <w:tcW w:w="2970" w:type="dxa"/>
          </w:tcPr>
          <w:p w14:paraId="54C0CDA7" w14:textId="2ABC15DA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39E5251" w14:textId="3D4390D2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8C3EF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270" w:type="dxa"/>
          </w:tcPr>
          <w:p w14:paraId="6BC8AE50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CD41872" w14:textId="65C14561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1,779</w:t>
            </w:r>
          </w:p>
        </w:tc>
        <w:tc>
          <w:tcPr>
            <w:tcW w:w="270" w:type="dxa"/>
          </w:tcPr>
          <w:p w14:paraId="3FBA77C0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90CC46" w14:textId="15286C25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1,313</w:t>
            </w:r>
          </w:p>
        </w:tc>
        <w:tc>
          <w:tcPr>
            <w:tcW w:w="270" w:type="dxa"/>
          </w:tcPr>
          <w:p w14:paraId="20F99D3B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311A765" w14:textId="326B6DC8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270" w:type="dxa"/>
          </w:tcPr>
          <w:p w14:paraId="774F81B0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402F3F63" w14:textId="3E64183F" w:rsidR="00CA5054" w:rsidRPr="00161E24" w:rsidRDefault="008731A9" w:rsidP="00873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6F9F9BF1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92E6ABB" w14:textId="42B0CDD1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669</w:t>
            </w:r>
          </w:p>
        </w:tc>
        <w:tc>
          <w:tcPr>
            <w:tcW w:w="270" w:type="dxa"/>
          </w:tcPr>
          <w:p w14:paraId="64C15D46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24425C" w14:textId="615432C5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</w:t>
            </w:r>
          </w:p>
        </w:tc>
        <w:tc>
          <w:tcPr>
            <w:tcW w:w="270" w:type="dxa"/>
          </w:tcPr>
          <w:p w14:paraId="2F12ADE5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A6084C" w14:textId="56235102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</w:t>
            </w:r>
            <w:r w:rsidR="009D0F5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</w:p>
        </w:tc>
      </w:tr>
      <w:tr w:rsidR="00CA5054" w:rsidRPr="00161E24" w14:paraId="0CF2A7AE" w14:textId="77777777" w:rsidTr="00516440">
        <w:tc>
          <w:tcPr>
            <w:tcW w:w="2970" w:type="dxa"/>
          </w:tcPr>
          <w:p w14:paraId="35E9BA55" w14:textId="4EC28D1E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29E1828" w14:textId="0BD9086B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A9415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</w:t>
            </w:r>
          </w:p>
        </w:tc>
        <w:tc>
          <w:tcPr>
            <w:tcW w:w="270" w:type="dxa"/>
          </w:tcPr>
          <w:p w14:paraId="6611A918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90F381" w14:textId="20369BEE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1,75</w:t>
            </w:r>
            <w:r w:rsidR="008731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14:paraId="29DA8A62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FBA85E" w14:textId="31201545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1,269</w:t>
            </w:r>
          </w:p>
        </w:tc>
        <w:tc>
          <w:tcPr>
            <w:tcW w:w="270" w:type="dxa"/>
          </w:tcPr>
          <w:p w14:paraId="34770507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08A014" w14:textId="1A95D176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8731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14:paraId="46F2047E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</w:tcPr>
          <w:p w14:paraId="4DA33ED3" w14:textId="44F0F4A0" w:rsidR="00CA5054" w:rsidRPr="00161E24" w:rsidRDefault="003E6691" w:rsidP="00716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ADF175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14CFF3" w14:textId="2FD18012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757</w:t>
            </w:r>
          </w:p>
        </w:tc>
        <w:tc>
          <w:tcPr>
            <w:tcW w:w="270" w:type="dxa"/>
          </w:tcPr>
          <w:p w14:paraId="0F7A6AD5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6120C7" w14:textId="04DC6E45" w:rsidR="00CA5054" w:rsidRPr="00161E24" w:rsidRDefault="003A3747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8731A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270" w:type="dxa"/>
          </w:tcPr>
          <w:p w14:paraId="3733635C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9779DEF" w14:textId="44681BEB" w:rsidR="00CA5054" w:rsidRPr="00161E24" w:rsidRDefault="008731A9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5,009</w:t>
            </w:r>
          </w:p>
        </w:tc>
      </w:tr>
    </w:tbl>
    <w:p w14:paraId="040F6A8C" w14:textId="77777777" w:rsidR="008021BA" w:rsidRPr="00161E24" w:rsidRDefault="008021BA" w:rsidP="00802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8021BA" w:rsidRPr="00161E24" w:rsidSect="00933D8A">
          <w:footerReference w:type="first" r:id="rId24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</w:p>
    <w:p w14:paraId="59FB7D41" w14:textId="77777777" w:rsidR="00A40D35" w:rsidRPr="00161E24" w:rsidRDefault="00640C92" w:rsidP="005F0D49">
      <w:pPr>
        <w:tabs>
          <w:tab w:val="clear" w:pos="227"/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หลัก</w:t>
      </w:r>
      <w:r w:rsidR="00A40D35" w:rsidRPr="00161E24">
        <w:rPr>
          <w:rFonts w:asciiTheme="majorBidi" w:hAnsiTheme="majorBidi" w:cstheme="majorBidi"/>
          <w:i/>
          <w:iCs/>
          <w:sz w:val="30"/>
          <w:szCs w:val="30"/>
          <w:cs/>
        </w:rPr>
        <w:t>ประกัน</w:t>
      </w:r>
    </w:p>
    <w:p w14:paraId="2000FCDC" w14:textId="77777777" w:rsidR="00A40D35" w:rsidRPr="00161E24" w:rsidRDefault="00A40D35" w:rsidP="005F0D49">
      <w:pPr>
        <w:tabs>
          <w:tab w:val="clear" w:pos="227"/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0F13A05" w14:textId="6F457F50" w:rsidR="00A40D35" w:rsidRPr="00161E24" w:rsidRDefault="00A40D35" w:rsidP="005F0D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pacing w:val="-2"/>
          <w:sz w:val="30"/>
          <w:szCs w:val="30"/>
        </w:rPr>
      </w:pPr>
      <w:r w:rsidRPr="00161E24">
        <w:rPr>
          <w:rFonts w:asciiTheme="majorBidi" w:hAnsiTheme="majorBidi" w:cstheme="majorBidi"/>
          <w:spacing w:val="2"/>
          <w:sz w:val="30"/>
          <w:szCs w:val="30"/>
          <w:cs/>
        </w:rPr>
        <w:t>กลุ่มบริษัทได้</w:t>
      </w:r>
      <w:r w:rsidRPr="00161E24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>นำเครื่องจักร</w:t>
      </w:r>
      <w:r w:rsidR="0002480F" w:rsidRPr="00161E24">
        <w:rPr>
          <w:rFonts w:asciiTheme="majorBidi" w:hAnsiTheme="majorBidi" w:cstheme="majorBidi"/>
          <w:spacing w:val="2"/>
          <w:sz w:val="30"/>
          <w:szCs w:val="30"/>
          <w:cs/>
        </w:rPr>
        <w:t>บางส่วนเป็นหลักประกัน</w:t>
      </w:r>
      <w:r w:rsidR="00640C92" w:rsidRPr="00161E24">
        <w:rPr>
          <w:rFonts w:asciiTheme="majorBidi" w:hAnsiTheme="majorBidi" w:cstheme="majorBidi"/>
          <w:spacing w:val="2"/>
          <w:sz w:val="30"/>
          <w:szCs w:val="30"/>
          <w:cs/>
        </w:rPr>
        <w:t>วงเงินสินเชื่อ</w:t>
      </w:r>
      <w:r w:rsidRPr="00161E24">
        <w:rPr>
          <w:rFonts w:asciiTheme="majorBidi" w:hAnsiTheme="majorBidi" w:cstheme="majorBidi"/>
          <w:spacing w:val="2"/>
          <w:sz w:val="30"/>
          <w:szCs w:val="30"/>
          <w:cs/>
        </w:rPr>
        <w:t>ระยะสั้นจาก</w:t>
      </w:r>
      <w:r w:rsidR="0002480F" w:rsidRPr="00161E24">
        <w:rPr>
          <w:rFonts w:asciiTheme="majorBidi" w:hAnsiTheme="majorBidi" w:cstheme="majorBidi"/>
          <w:spacing w:val="2"/>
          <w:sz w:val="30"/>
          <w:szCs w:val="30"/>
          <w:cs/>
          <w:lang w:val="th-TH"/>
        </w:rPr>
        <w:t xml:space="preserve">สถาบันการเงิน </w:t>
      </w:r>
      <w:r w:rsidRPr="00161E24">
        <w:rPr>
          <w:rFonts w:asciiTheme="majorBidi" w:hAnsiTheme="majorBidi" w:cstheme="majorBidi"/>
          <w:spacing w:val="2"/>
          <w:sz w:val="30"/>
          <w:szCs w:val="30"/>
          <w:cs/>
        </w:rPr>
        <w:t>ตามที่กล่าว</w:t>
      </w:r>
      <w:r w:rsidR="006A1579">
        <w:rPr>
          <w:rFonts w:asciiTheme="majorBidi" w:hAnsiTheme="majorBidi" w:cstheme="majorBidi"/>
          <w:spacing w:val="2"/>
          <w:sz w:val="30"/>
          <w:szCs w:val="30"/>
        </w:rPr>
        <w:br/>
      </w:r>
      <w:r w:rsidRPr="00161E24">
        <w:rPr>
          <w:rFonts w:asciiTheme="majorBidi" w:hAnsiTheme="majorBidi" w:cstheme="majorBidi"/>
          <w:spacing w:val="2"/>
          <w:sz w:val="30"/>
          <w:szCs w:val="30"/>
          <w:cs/>
        </w:rPr>
        <w:t>ใน</w:t>
      </w:r>
      <w:r w:rsidRPr="00161E24">
        <w:rPr>
          <w:rFonts w:asciiTheme="majorBidi" w:hAnsiTheme="majorBidi" w:cstheme="majorBidi"/>
          <w:color w:val="000000"/>
          <w:spacing w:val="2"/>
          <w:sz w:val="30"/>
          <w:szCs w:val="30"/>
          <w:cs/>
        </w:rPr>
        <w:t>หมายเหตุ</w:t>
      </w:r>
      <w:r w:rsidRPr="00161E24">
        <w:rPr>
          <w:rFonts w:asciiTheme="majorBidi" w:hAnsiTheme="majorBidi" w:cstheme="majorBidi"/>
          <w:color w:val="000000"/>
          <w:spacing w:val="-2"/>
          <w:sz w:val="30"/>
          <w:szCs w:val="30"/>
          <w:cs/>
        </w:rPr>
        <w:t xml:space="preserve">ประกอบงบการเงินข้อ </w:t>
      </w:r>
      <w:r w:rsidR="000C58DB" w:rsidRPr="00161E24">
        <w:rPr>
          <w:rFonts w:asciiTheme="majorBidi" w:hAnsiTheme="majorBidi" w:cstheme="majorBidi"/>
          <w:color w:val="000000"/>
          <w:spacing w:val="-2"/>
          <w:sz w:val="30"/>
          <w:szCs w:val="30"/>
        </w:rPr>
        <w:t>1</w:t>
      </w:r>
      <w:r w:rsidR="00F93E1F">
        <w:rPr>
          <w:rFonts w:asciiTheme="majorBidi" w:hAnsiTheme="majorBidi" w:cstheme="majorBidi"/>
          <w:color w:val="000000"/>
          <w:spacing w:val="-2"/>
          <w:sz w:val="30"/>
          <w:szCs w:val="30"/>
        </w:rPr>
        <w:t>4</w:t>
      </w:r>
    </w:p>
    <w:p w14:paraId="214BB134" w14:textId="77777777" w:rsidR="00A40D35" w:rsidRPr="00161E24" w:rsidRDefault="00A40D35" w:rsidP="005F0D49">
      <w:pPr>
        <w:tabs>
          <w:tab w:val="clear" w:pos="227"/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FD9D421" w14:textId="791800EF" w:rsidR="0044379F" w:rsidRPr="00161E24" w:rsidRDefault="003E167F" w:rsidP="00ED7AD5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ต้นทุนการกู้ยืมที่เกี่ยวข้องกับการได้มาซึ่งที่ดินและ</w:t>
      </w:r>
      <w:r w:rsidR="00C521E2" w:rsidRPr="00161E24">
        <w:rPr>
          <w:rFonts w:asciiTheme="majorBidi" w:hAnsiTheme="majorBidi" w:cstheme="majorBidi"/>
          <w:sz w:val="30"/>
          <w:szCs w:val="30"/>
          <w:cs/>
        </w:rPr>
        <w:t>การ</w:t>
      </w:r>
      <w:r w:rsidRPr="00161E24">
        <w:rPr>
          <w:rFonts w:asciiTheme="majorBidi" w:hAnsiTheme="majorBidi" w:cstheme="majorBidi"/>
          <w:sz w:val="30"/>
          <w:szCs w:val="30"/>
          <w:cs/>
        </w:rPr>
        <w:t>ก่อสร้าง</w:t>
      </w:r>
      <w:r w:rsidR="00C521E2" w:rsidRPr="00161E24">
        <w:rPr>
          <w:rFonts w:asciiTheme="majorBidi" w:hAnsiTheme="majorBidi" w:cstheme="majorBidi"/>
          <w:sz w:val="30"/>
          <w:szCs w:val="30"/>
          <w:cs/>
        </w:rPr>
        <w:t>สินทรัพย์ระหว่างก่อสร้าง ซึ่งรวมถึง</w:t>
      </w:r>
      <w:r w:rsidRPr="00161E24">
        <w:rPr>
          <w:rFonts w:asciiTheme="majorBidi" w:hAnsiTheme="majorBidi" w:cstheme="majorBidi"/>
          <w:sz w:val="30"/>
          <w:szCs w:val="30"/>
          <w:cs/>
        </w:rPr>
        <w:t>โรงงานใหม่</w:t>
      </w:r>
      <w:r w:rsidR="00926139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ได้บันทึกเป็นส่วนหนึ่งของต้นทุนสินทรัพย์</w:t>
      </w:r>
      <w:r w:rsidR="0067298D" w:rsidRPr="00161E24">
        <w:rPr>
          <w:rFonts w:asciiTheme="majorBidi" w:hAnsiTheme="majorBidi" w:cstheme="majorBidi"/>
          <w:spacing w:val="-4"/>
          <w:sz w:val="30"/>
          <w:szCs w:val="30"/>
          <w:cs/>
        </w:rPr>
        <w:t>ของกลุ่มบริษัท</w:t>
      </w:r>
      <w:r w:rsidR="00C15E0A" w:rsidRPr="00687854">
        <w:rPr>
          <w:rFonts w:asciiTheme="majorBidi" w:hAnsiTheme="majorBidi" w:cstheme="majorBidi"/>
          <w:spacing w:val="-4"/>
          <w:sz w:val="30"/>
          <w:szCs w:val="30"/>
          <w:cs/>
        </w:rPr>
        <w:t>จํานว</w:t>
      </w:r>
      <w:r w:rsidR="00B522B9" w:rsidRPr="00687854">
        <w:rPr>
          <w:rFonts w:asciiTheme="majorBidi" w:hAnsiTheme="majorBidi" w:cstheme="majorBidi"/>
          <w:spacing w:val="-4"/>
          <w:sz w:val="30"/>
          <w:szCs w:val="30"/>
          <w:cs/>
        </w:rPr>
        <w:t>น</w:t>
      </w:r>
      <w:r w:rsidR="00C052F3" w:rsidRPr="0068785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85249">
        <w:rPr>
          <w:rFonts w:asciiTheme="majorBidi" w:hAnsiTheme="majorBidi" w:cstheme="majorBidi"/>
          <w:spacing w:val="-4"/>
          <w:sz w:val="30"/>
          <w:szCs w:val="30"/>
        </w:rPr>
        <w:t>3.8</w:t>
      </w:r>
      <w:r w:rsidR="00063F3A" w:rsidRPr="0068785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68785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1826AE" w:rsidRPr="0068785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8785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="000C58DB" w:rsidRPr="00687854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CA5054" w:rsidRPr="00687854">
        <w:rPr>
          <w:rFonts w:asciiTheme="majorBidi" w:hAnsiTheme="majorBidi" w:cstheme="majorBidi"/>
          <w:i/>
          <w:iCs/>
          <w:spacing w:val="-4"/>
          <w:sz w:val="30"/>
          <w:szCs w:val="30"/>
        </w:rPr>
        <w:t>5</w:t>
      </w:r>
      <w:r w:rsidR="00F0473C" w:rsidRPr="0068785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: </w:t>
      </w:r>
      <w:r w:rsidR="0008524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กลุ่มบริษัทจำนวน </w:t>
      </w:r>
      <w:r w:rsidR="00CA5054" w:rsidRPr="00687854">
        <w:rPr>
          <w:rFonts w:asciiTheme="majorBidi" w:hAnsiTheme="majorBidi" w:cstheme="majorBidi"/>
          <w:i/>
          <w:iCs/>
          <w:spacing w:val="-4"/>
          <w:sz w:val="30"/>
          <w:szCs w:val="30"/>
        </w:rPr>
        <w:t>5.39</w:t>
      </w:r>
      <w:r w:rsidR="009F4538" w:rsidRPr="0068785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3B194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br/>
      </w:r>
      <w:r w:rsidR="00C51B65" w:rsidRPr="0068785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ล้านบาท</w:t>
      </w:r>
      <w:r w:rsidR="00BF5600" w:rsidRPr="0068785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E40A99" w:rsidRPr="0068785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และ</w:t>
      </w:r>
      <w:r w:rsidR="0008524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บริษัท</w:t>
      </w:r>
      <w:r w:rsidR="00E40A99" w:rsidRPr="0068785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 </w:t>
      </w:r>
      <w:r w:rsidR="00CA5054" w:rsidRPr="00687854">
        <w:rPr>
          <w:rFonts w:asciiTheme="majorBidi" w:hAnsiTheme="majorBidi" w:cstheme="majorBidi"/>
          <w:i/>
          <w:iCs/>
          <w:spacing w:val="-4"/>
          <w:sz w:val="30"/>
          <w:szCs w:val="30"/>
        </w:rPr>
        <w:t>5.14</w:t>
      </w:r>
      <w:r w:rsidR="009F4538" w:rsidRPr="0068785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E40A99" w:rsidRPr="0068785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</w:t>
      </w:r>
      <w:r w:rsidR="00ED7AD5" w:rsidRPr="0068785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น</w:t>
      </w:r>
      <w:r w:rsidR="00E40A99" w:rsidRPr="0068785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บาท</w:t>
      </w:r>
      <w:r w:rsidR="0067407C" w:rsidRPr="0068785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1D4176" w:rsidRPr="0068785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ตามลำดับ</w:t>
      </w:r>
      <w:r w:rsidR="009F4538" w:rsidRPr="0068785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) </w:t>
      </w:r>
      <w:r w:rsidR="00500E2C" w:rsidRPr="00687854">
        <w:rPr>
          <w:rFonts w:asciiTheme="majorBidi" w:hAnsiTheme="majorBidi" w:cstheme="majorBidi"/>
          <w:spacing w:val="-2"/>
          <w:sz w:val="30"/>
          <w:szCs w:val="30"/>
          <w:cs/>
        </w:rPr>
        <w:t>มีอัตราดอกเบี้ยที่รับรู้</w:t>
      </w:r>
      <w:r w:rsidR="005A2B9D" w:rsidRPr="00687854">
        <w:rPr>
          <w:rFonts w:asciiTheme="majorBidi" w:hAnsiTheme="majorBidi" w:cstheme="majorBidi"/>
          <w:spacing w:val="-2"/>
          <w:sz w:val="30"/>
          <w:szCs w:val="30"/>
          <w:cs/>
        </w:rPr>
        <w:t>ร้อยละ</w:t>
      </w:r>
      <w:r w:rsidR="004E330B" w:rsidRPr="0068785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085249">
        <w:rPr>
          <w:rFonts w:asciiTheme="majorBidi" w:hAnsiTheme="majorBidi" w:cstheme="majorBidi"/>
          <w:spacing w:val="-2"/>
          <w:sz w:val="30"/>
          <w:szCs w:val="30"/>
        </w:rPr>
        <w:t>2.2</w:t>
      </w:r>
      <w:r w:rsidR="00775174" w:rsidRPr="0068785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0473C" w:rsidRPr="00161E2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0C58DB" w:rsidRPr="00161E2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CA5054">
        <w:rPr>
          <w:rFonts w:asciiTheme="majorBidi" w:hAnsiTheme="majorBidi" w:cstheme="majorBidi"/>
          <w:i/>
          <w:iCs/>
          <w:spacing w:val="-2"/>
          <w:sz w:val="30"/>
          <w:szCs w:val="30"/>
        </w:rPr>
        <w:t>5</w:t>
      </w:r>
      <w:r w:rsidRPr="00161E2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:</w:t>
      </w:r>
      <w:r w:rsidR="00546061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กลุ</w:t>
      </w:r>
      <w:r w:rsidR="00114AE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่</w:t>
      </w:r>
      <w:r w:rsidR="00546061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มบริษัท</w:t>
      </w:r>
      <w:r w:rsidR="00C51B65" w:rsidRPr="00161E2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ร้อยละ</w:t>
      </w:r>
      <w:r w:rsidR="00990CB7" w:rsidRPr="00161E2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CA5054">
        <w:rPr>
          <w:rFonts w:asciiTheme="majorBidi" w:hAnsiTheme="majorBidi" w:cstheme="majorBidi"/>
          <w:i/>
          <w:iCs/>
          <w:spacing w:val="-2"/>
          <w:sz w:val="30"/>
          <w:szCs w:val="30"/>
        </w:rPr>
        <w:t>2.12</w:t>
      </w:r>
      <w:r w:rsidR="00BF5600" w:rsidRPr="00161E2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และ</w:t>
      </w:r>
      <w:r w:rsidR="00546061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บริษัท</w:t>
      </w:r>
      <w:r w:rsidR="00BF5600" w:rsidRPr="00161E2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ร้อยละ </w:t>
      </w:r>
      <w:r w:rsidR="003B4A4E">
        <w:rPr>
          <w:rFonts w:asciiTheme="majorBidi" w:hAnsiTheme="majorBidi" w:cstheme="majorBidi"/>
          <w:i/>
          <w:iCs/>
          <w:spacing w:val="-2"/>
          <w:sz w:val="30"/>
          <w:szCs w:val="30"/>
        </w:rPr>
        <w:t>2.12</w:t>
      </w:r>
      <w:r w:rsidR="00A1565D" w:rsidRPr="00161E2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ตามลำดับ</w:t>
      </w:r>
      <w:r w:rsidR="009F4538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12ABF7B1" w14:textId="77777777" w:rsidR="00D46DE0" w:rsidRPr="00161E24" w:rsidRDefault="00D46DE0" w:rsidP="007619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A4A04F5" w14:textId="187BB440" w:rsidR="002C1DE2" w:rsidRPr="00161E24" w:rsidRDefault="00CB0FA3" w:rsidP="0051180B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0367F1">
        <w:rPr>
          <w:rFonts w:asciiTheme="majorBidi" w:hAnsiTheme="majorBidi" w:cstheme="majorBidi" w:hint="cs"/>
          <w:sz w:val="30"/>
          <w:szCs w:val="30"/>
          <w:u w:val="none"/>
          <w:cs/>
        </w:rPr>
        <w:t>สัญญาเช่า</w:t>
      </w:r>
    </w:p>
    <w:p w14:paraId="0D43274A" w14:textId="77777777" w:rsidR="002C1DE2" w:rsidRPr="00161E24" w:rsidRDefault="002C1DE2" w:rsidP="002C1DE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260"/>
        <w:gridCol w:w="180"/>
        <w:gridCol w:w="1260"/>
        <w:gridCol w:w="180"/>
        <w:gridCol w:w="1260"/>
        <w:gridCol w:w="180"/>
        <w:gridCol w:w="1260"/>
      </w:tblGrid>
      <w:tr w:rsidR="00012295" w:rsidRPr="00161E24" w14:paraId="27D2889C" w14:textId="77777777" w:rsidTr="00A0225D">
        <w:trPr>
          <w:cantSplit/>
          <w:tblHeader/>
        </w:trPr>
        <w:tc>
          <w:tcPr>
            <w:tcW w:w="3780" w:type="dxa"/>
            <w:vAlign w:val="bottom"/>
            <w:hideMark/>
          </w:tcPr>
          <w:p w14:paraId="6446EDDD" w14:textId="4125095A" w:rsidR="00012295" w:rsidRPr="00161E24" w:rsidRDefault="00012295" w:rsidP="002C1DE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2700" w:type="dxa"/>
            <w:gridSpan w:val="3"/>
          </w:tcPr>
          <w:p w14:paraId="5035B605" w14:textId="2CEDF792" w:rsidR="00012295" w:rsidRPr="00161E24" w:rsidRDefault="00012295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6EBC12A" w14:textId="0A934E76" w:rsidR="00012295" w:rsidRPr="00161E24" w:rsidRDefault="00012295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6DA681E8" w14:textId="1163DF36" w:rsidR="00012295" w:rsidRPr="00161E24" w:rsidRDefault="00012295" w:rsidP="002C1DE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12295" w:rsidRPr="00161E24" w14:paraId="3718CDD5" w14:textId="77777777" w:rsidTr="00012295">
        <w:trPr>
          <w:cantSplit/>
          <w:tblHeader/>
        </w:trPr>
        <w:tc>
          <w:tcPr>
            <w:tcW w:w="3780" w:type="dxa"/>
            <w:vAlign w:val="bottom"/>
          </w:tcPr>
          <w:p w14:paraId="7ACF1C65" w14:textId="6B830283" w:rsidR="00012295" w:rsidRPr="00161E24" w:rsidRDefault="00012295" w:rsidP="002C1DE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ณ วันที่ </w:t>
            </w:r>
            <w:r w:rsidR="000C58DB"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260" w:type="dxa"/>
          </w:tcPr>
          <w:p w14:paraId="76813B8F" w14:textId="12B632D4" w:rsidR="00012295" w:rsidRPr="00161E24" w:rsidRDefault="000C58DB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CA50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6D6DA4E" w14:textId="77777777" w:rsidR="00012295" w:rsidRPr="00161E24" w:rsidRDefault="00012295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81B7D5" w14:textId="180876B0" w:rsidR="00012295" w:rsidRPr="00161E24" w:rsidRDefault="000C58DB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CA50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0A762386" w14:textId="77777777" w:rsidR="00012295" w:rsidRPr="00161E24" w:rsidRDefault="00012295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3D878B" w14:textId="6D61BB7D" w:rsidR="00012295" w:rsidRPr="00161E24" w:rsidRDefault="000C58DB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CA50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085E4B8" w14:textId="77777777" w:rsidR="00012295" w:rsidRPr="00161E24" w:rsidRDefault="00012295" w:rsidP="002C1DE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A43F30" w14:textId="34F98BAB" w:rsidR="00012295" w:rsidRPr="00161E24" w:rsidRDefault="000C58DB" w:rsidP="002C1DE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 w:rsidR="00CA505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5</w:t>
            </w:r>
          </w:p>
        </w:tc>
      </w:tr>
      <w:tr w:rsidR="00012295" w:rsidRPr="00161E24" w14:paraId="3BF5A998" w14:textId="77777777" w:rsidTr="00A0225D">
        <w:trPr>
          <w:cantSplit/>
          <w:tblHeader/>
        </w:trPr>
        <w:tc>
          <w:tcPr>
            <w:tcW w:w="3780" w:type="dxa"/>
          </w:tcPr>
          <w:p w14:paraId="52CF8EBB" w14:textId="77777777" w:rsidR="00012295" w:rsidRPr="00161E24" w:rsidRDefault="00012295" w:rsidP="002C1DE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7FA36F66" w14:textId="1D5E0F00" w:rsidR="00012295" w:rsidRPr="00161E24" w:rsidRDefault="00012295" w:rsidP="00761988">
            <w:pPr>
              <w:pStyle w:val="acctfourfigures"/>
              <w:tabs>
                <w:tab w:val="clear" w:pos="765"/>
              </w:tabs>
              <w:spacing w:line="240" w:lineRule="auto"/>
              <w:ind w:left="-89" w:right="-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A5054" w:rsidRPr="00161E24" w14:paraId="07315C60" w14:textId="77777777" w:rsidTr="003D3544">
        <w:trPr>
          <w:cantSplit/>
        </w:trPr>
        <w:tc>
          <w:tcPr>
            <w:tcW w:w="3780" w:type="dxa"/>
          </w:tcPr>
          <w:p w14:paraId="573BCDEC" w14:textId="461217CC" w:rsidR="00CA5054" w:rsidRPr="00161E24" w:rsidRDefault="00CA5054" w:rsidP="00CA50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</w:tcPr>
          <w:p w14:paraId="0BC69034" w14:textId="10AC28E1" w:rsidR="00CA5054" w:rsidRPr="00161E24" w:rsidRDefault="00F609FE" w:rsidP="002B1354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145</w:t>
            </w:r>
          </w:p>
        </w:tc>
        <w:tc>
          <w:tcPr>
            <w:tcW w:w="180" w:type="dxa"/>
          </w:tcPr>
          <w:p w14:paraId="06D3066F" w14:textId="3C650D93" w:rsidR="00CA5054" w:rsidRPr="00161E24" w:rsidRDefault="00CA5054" w:rsidP="00CA505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250E440E" w14:textId="1302F1F4" w:rsidR="00CA5054" w:rsidRPr="00161E24" w:rsidRDefault="00CA5054" w:rsidP="002B135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180" w:type="dxa"/>
          </w:tcPr>
          <w:p w14:paraId="2BB95AF6" w14:textId="71E6245F" w:rsidR="00CA5054" w:rsidRPr="00161E24" w:rsidRDefault="00CA5054" w:rsidP="00CA505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57B8AB" w14:textId="4591ADD1" w:rsidR="00CA5054" w:rsidRPr="003D3544" w:rsidRDefault="00E96BF1" w:rsidP="00515DB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180" w:type="dxa"/>
          </w:tcPr>
          <w:p w14:paraId="3C543B1C" w14:textId="77777777" w:rsidR="00CA5054" w:rsidRPr="00161E24" w:rsidRDefault="00CA5054" w:rsidP="00CA50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6C637D" w14:textId="13459489" w:rsidR="00CA5054" w:rsidRPr="00161E24" w:rsidRDefault="00CA5054" w:rsidP="002B135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354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CA5054" w:rsidRPr="00161E24" w14:paraId="033F3D5E" w14:textId="77777777" w:rsidTr="00515DB4">
        <w:trPr>
          <w:cantSplit/>
        </w:trPr>
        <w:tc>
          <w:tcPr>
            <w:tcW w:w="3780" w:type="dxa"/>
          </w:tcPr>
          <w:p w14:paraId="38E888D5" w14:textId="77777777" w:rsidR="00CA5054" w:rsidRPr="00161E24" w:rsidRDefault="00CA5054" w:rsidP="00CA50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</w:tcPr>
          <w:p w14:paraId="460A0034" w14:textId="0A8C823C" w:rsidR="00CA5054" w:rsidRPr="00F609FE" w:rsidRDefault="00F609FE" w:rsidP="002B1354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135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,460</w:t>
            </w:r>
          </w:p>
        </w:tc>
        <w:tc>
          <w:tcPr>
            <w:tcW w:w="180" w:type="dxa"/>
          </w:tcPr>
          <w:p w14:paraId="72DF4680" w14:textId="5B96DF86" w:rsidR="00CA5054" w:rsidRPr="00161E24" w:rsidRDefault="00CA5054" w:rsidP="00CA505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BBDFC6" w14:textId="3830B0B2" w:rsidR="00CA5054" w:rsidRPr="00161E24" w:rsidRDefault="00CA5054" w:rsidP="002B135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2,645</w:t>
            </w:r>
          </w:p>
        </w:tc>
        <w:tc>
          <w:tcPr>
            <w:tcW w:w="180" w:type="dxa"/>
          </w:tcPr>
          <w:p w14:paraId="2D3F9F56" w14:textId="2F558429" w:rsidR="00CA5054" w:rsidRPr="00161E24" w:rsidRDefault="00CA5054" w:rsidP="00CA505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D62D11" w14:textId="5BD187F1" w:rsidR="00CA5054" w:rsidRPr="004477DD" w:rsidRDefault="00BD504D" w:rsidP="00515DB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477D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728BCF45" w14:textId="77777777" w:rsidR="00CA5054" w:rsidRPr="00161E24" w:rsidRDefault="00CA5054" w:rsidP="00CA50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9B920F" w14:textId="5345693C" w:rsidR="00CA5054" w:rsidRPr="00161E24" w:rsidRDefault="00CA5054" w:rsidP="002B135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3D3544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CA5054" w:rsidRPr="00161E24" w14:paraId="6EB7D588" w14:textId="77777777" w:rsidTr="00515DB4">
        <w:trPr>
          <w:cantSplit/>
        </w:trPr>
        <w:tc>
          <w:tcPr>
            <w:tcW w:w="3780" w:type="dxa"/>
          </w:tcPr>
          <w:p w14:paraId="491761A0" w14:textId="5A1BE282" w:rsidR="00CA5054" w:rsidRPr="00161E24" w:rsidRDefault="00CA5054" w:rsidP="00CA50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</w:t>
            </w:r>
          </w:p>
        </w:tc>
        <w:tc>
          <w:tcPr>
            <w:tcW w:w="1260" w:type="dxa"/>
          </w:tcPr>
          <w:p w14:paraId="641671DE" w14:textId="74234F72" w:rsidR="00CA5054" w:rsidRPr="00161E24" w:rsidRDefault="00F609FE" w:rsidP="002B1354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180" w:type="dxa"/>
          </w:tcPr>
          <w:p w14:paraId="7DD98072" w14:textId="08B6B3A5" w:rsidR="00CA5054" w:rsidRPr="00161E24" w:rsidRDefault="00CA5054" w:rsidP="00CA505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4484838" w14:textId="34E6576B" w:rsidR="00CA5054" w:rsidRPr="00161E24" w:rsidRDefault="00CA5054" w:rsidP="002B135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762</w:t>
            </w:r>
          </w:p>
        </w:tc>
        <w:tc>
          <w:tcPr>
            <w:tcW w:w="180" w:type="dxa"/>
          </w:tcPr>
          <w:p w14:paraId="628A086F" w14:textId="0884A8B1" w:rsidR="00CA5054" w:rsidRPr="00161E24" w:rsidRDefault="00CA5054" w:rsidP="00CA505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1090FD8" w14:textId="642018CF" w:rsidR="00CA5054" w:rsidRPr="00161E24" w:rsidRDefault="00E96BF1" w:rsidP="00515DB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515D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50</w:t>
            </w:r>
          </w:p>
        </w:tc>
        <w:tc>
          <w:tcPr>
            <w:tcW w:w="180" w:type="dxa"/>
          </w:tcPr>
          <w:p w14:paraId="73B18757" w14:textId="77777777" w:rsidR="00CA5054" w:rsidRPr="00161E24" w:rsidRDefault="00CA5054" w:rsidP="00CA50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A20572" w14:textId="29AEEC1C" w:rsidR="00CA5054" w:rsidRPr="00161E24" w:rsidRDefault="00CA5054" w:rsidP="002B135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1354">
              <w:rPr>
                <w:rFonts w:asciiTheme="majorBidi" w:hAnsiTheme="majorBidi" w:cstheme="majorBidi"/>
                <w:sz w:val="30"/>
                <w:szCs w:val="30"/>
              </w:rPr>
              <w:t>264</w:t>
            </w:r>
          </w:p>
        </w:tc>
      </w:tr>
      <w:tr w:rsidR="00CA5054" w:rsidRPr="00161E24" w14:paraId="331ABFC2" w14:textId="77777777" w:rsidTr="00012295">
        <w:trPr>
          <w:cantSplit/>
        </w:trPr>
        <w:tc>
          <w:tcPr>
            <w:tcW w:w="3780" w:type="dxa"/>
          </w:tcPr>
          <w:p w14:paraId="2C21F2A0" w14:textId="77777777" w:rsidR="00CA5054" w:rsidRPr="00161E24" w:rsidRDefault="00CA5054" w:rsidP="00CA50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</w:tcPr>
          <w:p w14:paraId="4CE3E39A" w14:textId="20C4F0E8" w:rsidR="00CA5054" w:rsidRPr="002B1354" w:rsidRDefault="00F609FE" w:rsidP="002B1354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13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4EEBA65A" w14:textId="4C1B42F1" w:rsidR="00CA5054" w:rsidRPr="00161E24" w:rsidRDefault="00CA5054" w:rsidP="00CA505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D40AFB7" w14:textId="3C649684" w:rsidR="00CA5054" w:rsidRPr="00161E24" w:rsidRDefault="00CA5054" w:rsidP="002B135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</w:p>
        </w:tc>
        <w:tc>
          <w:tcPr>
            <w:tcW w:w="180" w:type="dxa"/>
          </w:tcPr>
          <w:p w14:paraId="171CC708" w14:textId="440775D8" w:rsidR="00CA5054" w:rsidRPr="00161E24" w:rsidRDefault="00CA5054" w:rsidP="00CA505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D65B5CD" w14:textId="2BE691EA" w:rsidR="00CA5054" w:rsidRPr="00161E24" w:rsidRDefault="00BD504D" w:rsidP="00515DB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6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</w:tcPr>
          <w:p w14:paraId="31FC4381" w14:textId="77777777" w:rsidR="00CA5054" w:rsidRPr="00161E24" w:rsidRDefault="00CA5054" w:rsidP="00CA50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B67106" w14:textId="6747130A" w:rsidR="00CA5054" w:rsidRPr="00161E24" w:rsidRDefault="00CA5054" w:rsidP="002B135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A5054" w:rsidRPr="00161E24" w14:paraId="6B6D2C31" w14:textId="77777777" w:rsidTr="00012295">
        <w:trPr>
          <w:cantSplit/>
        </w:trPr>
        <w:tc>
          <w:tcPr>
            <w:tcW w:w="3780" w:type="dxa"/>
          </w:tcPr>
          <w:p w14:paraId="243B4162" w14:textId="77777777" w:rsidR="00CA5054" w:rsidRPr="00161E24" w:rsidRDefault="00CA5054" w:rsidP="00CA50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4903CC82" w14:textId="6EA4C44F" w:rsidR="00CA5054" w:rsidRPr="002B1354" w:rsidRDefault="00F609FE" w:rsidP="002B1354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13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180" w:type="dxa"/>
          </w:tcPr>
          <w:p w14:paraId="28E9F7D8" w14:textId="5D9F72CB" w:rsidR="00CA5054" w:rsidRPr="00161E24" w:rsidRDefault="00CA5054" w:rsidP="00CA505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316D0D" w14:textId="65D73E17" w:rsidR="00CA5054" w:rsidRPr="00161E24" w:rsidRDefault="00CA5054" w:rsidP="002B135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643</w:t>
            </w:r>
          </w:p>
        </w:tc>
        <w:tc>
          <w:tcPr>
            <w:tcW w:w="180" w:type="dxa"/>
          </w:tcPr>
          <w:p w14:paraId="5DDD821E" w14:textId="65A1EDEC" w:rsidR="00CA5054" w:rsidRPr="00161E24" w:rsidRDefault="00CA5054" w:rsidP="00CA505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480028" w14:textId="3F02A9FC" w:rsidR="00CA5054" w:rsidRPr="00161E24" w:rsidRDefault="00BD504D" w:rsidP="002B135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80" w:type="dxa"/>
          </w:tcPr>
          <w:p w14:paraId="353AB0CF" w14:textId="77777777" w:rsidR="00CA5054" w:rsidRPr="00161E24" w:rsidRDefault="00CA5054" w:rsidP="00CA50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9DCA78" w14:textId="51E3BFA4" w:rsidR="00CA5054" w:rsidRPr="00161E24" w:rsidRDefault="00CA5054" w:rsidP="002B135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</w:tr>
      <w:tr w:rsidR="00CA5054" w:rsidRPr="00161E24" w14:paraId="76B496CC" w14:textId="77777777" w:rsidTr="004D1681">
        <w:trPr>
          <w:cantSplit/>
        </w:trPr>
        <w:tc>
          <w:tcPr>
            <w:tcW w:w="3780" w:type="dxa"/>
          </w:tcPr>
          <w:p w14:paraId="56454265" w14:textId="0BBFDA06" w:rsidR="00CA5054" w:rsidRPr="00161E24" w:rsidRDefault="00CA5054" w:rsidP="00CA50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770D172" w14:textId="5A73BB11" w:rsidR="00CA5054" w:rsidRPr="002B1354" w:rsidRDefault="00F609FE" w:rsidP="002B1354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13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180" w:type="dxa"/>
          </w:tcPr>
          <w:p w14:paraId="552BCC23" w14:textId="31C96D3F" w:rsidR="00CA5054" w:rsidRPr="00161E24" w:rsidRDefault="00CA5054" w:rsidP="00CA505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23B85BF" w14:textId="7C5E1636" w:rsidR="00CA5054" w:rsidRPr="00161E24" w:rsidRDefault="00CA5054" w:rsidP="002B135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277</w:t>
            </w:r>
          </w:p>
        </w:tc>
        <w:tc>
          <w:tcPr>
            <w:tcW w:w="180" w:type="dxa"/>
          </w:tcPr>
          <w:p w14:paraId="3CCA3593" w14:textId="533137EE" w:rsidR="00CA5054" w:rsidRPr="00161E24" w:rsidRDefault="00CA5054" w:rsidP="00CA505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3A10FA6D" w14:textId="56027EE5" w:rsidR="00CA5054" w:rsidRPr="00161E24" w:rsidRDefault="00E96BF1" w:rsidP="002B135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180" w:type="dxa"/>
          </w:tcPr>
          <w:p w14:paraId="38640A5B" w14:textId="77777777" w:rsidR="00CA5054" w:rsidRPr="00161E24" w:rsidRDefault="00CA5054" w:rsidP="00CA505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0EE07F8" w14:textId="7597F779" w:rsidR="00CA5054" w:rsidRPr="00161E24" w:rsidRDefault="00CA5054" w:rsidP="002B1354">
            <w:pPr>
              <w:pStyle w:val="acctfourfigures"/>
              <w:tabs>
                <w:tab w:val="clear" w:pos="765"/>
                <w:tab w:val="decimal" w:pos="576"/>
              </w:tabs>
              <w:spacing w:line="240" w:lineRule="auto"/>
              <w:ind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CA5054" w:rsidRPr="00161E24" w14:paraId="662B8DA5" w14:textId="77777777" w:rsidTr="004D1681">
        <w:trPr>
          <w:cantSplit/>
        </w:trPr>
        <w:tc>
          <w:tcPr>
            <w:tcW w:w="3780" w:type="dxa"/>
            <w:hideMark/>
          </w:tcPr>
          <w:p w14:paraId="090A0AEC" w14:textId="77777777" w:rsidR="00CA5054" w:rsidRPr="00161E24" w:rsidRDefault="00CA5054" w:rsidP="00CA505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40BE98" w14:textId="382BAC4C" w:rsidR="00CA5054" w:rsidRPr="002B1354" w:rsidRDefault="00F609FE" w:rsidP="002B1354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13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5,199</w:t>
            </w:r>
          </w:p>
        </w:tc>
        <w:tc>
          <w:tcPr>
            <w:tcW w:w="180" w:type="dxa"/>
          </w:tcPr>
          <w:p w14:paraId="0B018937" w14:textId="5E1FC7CC" w:rsidR="00CA5054" w:rsidRPr="002B1354" w:rsidRDefault="00CA5054" w:rsidP="00CA505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A1EBEE" w14:textId="19402C55" w:rsidR="00CA5054" w:rsidRPr="00161E24" w:rsidRDefault="00CA5054" w:rsidP="002B135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4,428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end"/>
            </w:r>
          </w:p>
        </w:tc>
        <w:tc>
          <w:tcPr>
            <w:tcW w:w="180" w:type="dxa"/>
          </w:tcPr>
          <w:p w14:paraId="331235F0" w14:textId="6086B385" w:rsidR="00CA5054" w:rsidRPr="00161E24" w:rsidRDefault="00CA5054" w:rsidP="00CA5054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51A81E" w14:textId="7B3BB929" w:rsidR="00CA5054" w:rsidRPr="00161E24" w:rsidRDefault="00BD504D" w:rsidP="002B1354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328</w:t>
            </w:r>
          </w:p>
        </w:tc>
        <w:tc>
          <w:tcPr>
            <w:tcW w:w="180" w:type="dxa"/>
          </w:tcPr>
          <w:p w14:paraId="14AB836F" w14:textId="77777777" w:rsidR="00CA5054" w:rsidRPr="00161E24" w:rsidRDefault="00CA5054" w:rsidP="00CA5054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DE875" w14:textId="618D917D" w:rsidR="00CA5054" w:rsidRPr="00161E24" w:rsidRDefault="00CA5054" w:rsidP="00CA5054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383</w:t>
            </w:r>
          </w:p>
        </w:tc>
      </w:tr>
    </w:tbl>
    <w:p w14:paraId="2FE5D52C" w14:textId="77777777" w:rsidR="002C1DE2" w:rsidRPr="00161E24" w:rsidRDefault="002C1DE2" w:rsidP="002C1DE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1F2FD7D9" w14:textId="4E08CCEA" w:rsidR="002C1DE2" w:rsidRPr="00161E24" w:rsidRDefault="002C1DE2" w:rsidP="002C1DE2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0C58DB" w:rsidRPr="00161E24">
        <w:rPr>
          <w:rFonts w:asciiTheme="majorBidi" w:hAnsiTheme="majorBidi" w:cstheme="majorBidi"/>
          <w:sz w:val="30"/>
          <w:szCs w:val="30"/>
        </w:rPr>
        <w:t>256</w:t>
      </w:r>
      <w:r w:rsidR="00CA5054">
        <w:rPr>
          <w:rFonts w:asciiTheme="majorBidi" w:hAnsiTheme="majorBidi" w:cstheme="majorBidi"/>
          <w:sz w:val="30"/>
          <w:szCs w:val="30"/>
        </w:rPr>
        <w:t>6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</w:t>
      </w:r>
      <w:r w:rsidR="001C775A" w:rsidRPr="00161E24">
        <w:rPr>
          <w:rFonts w:asciiTheme="majorBidi" w:hAnsiTheme="majorBidi" w:cstheme="majorBidi"/>
          <w:sz w:val="30"/>
          <w:szCs w:val="30"/>
          <w:cs/>
        </w:rPr>
        <w:t>และ</w:t>
      </w:r>
      <w:r w:rsidR="001C775A" w:rsidRPr="00DF280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F2800">
        <w:rPr>
          <w:rFonts w:asciiTheme="majorBidi" w:hAnsiTheme="majorBidi" w:cstheme="majorBidi"/>
          <w:sz w:val="30"/>
          <w:szCs w:val="30"/>
          <w:cs/>
        </w:rPr>
        <w:t>เพิ่มขึ้นเป็น</w:t>
      </w:r>
      <w:r w:rsidRPr="005B5CE0">
        <w:rPr>
          <w:rFonts w:asciiTheme="majorBidi" w:hAnsiTheme="majorBidi" w:cstheme="majorBidi"/>
          <w:sz w:val="30"/>
          <w:szCs w:val="30"/>
          <w:cs/>
        </w:rPr>
        <w:t>จำนวน</w:t>
      </w:r>
      <w:r w:rsidR="00DF2800" w:rsidRPr="005B5CE0">
        <w:rPr>
          <w:rFonts w:asciiTheme="majorBidi" w:hAnsiTheme="majorBidi" w:cstheme="majorBidi"/>
          <w:sz w:val="30"/>
          <w:szCs w:val="30"/>
        </w:rPr>
        <w:t xml:space="preserve"> </w:t>
      </w:r>
      <w:r w:rsidR="00524758" w:rsidRPr="005B5CE0">
        <w:rPr>
          <w:rFonts w:asciiTheme="majorBidi" w:hAnsiTheme="majorBidi" w:cstheme="majorBidi"/>
          <w:sz w:val="30"/>
          <w:szCs w:val="30"/>
        </w:rPr>
        <w:t>1,48</w:t>
      </w:r>
      <w:r w:rsidR="005B5CE0" w:rsidRPr="005B5CE0">
        <w:rPr>
          <w:rFonts w:asciiTheme="majorBidi" w:hAnsiTheme="majorBidi" w:cstheme="majorBidi"/>
          <w:sz w:val="30"/>
          <w:szCs w:val="30"/>
        </w:rPr>
        <w:t>4</w:t>
      </w:r>
      <w:r w:rsidRPr="005B5CE0">
        <w:rPr>
          <w:rFonts w:asciiTheme="majorBidi" w:hAnsiTheme="majorBidi" w:cstheme="majorBidi"/>
          <w:sz w:val="30"/>
          <w:szCs w:val="30"/>
          <w:cs/>
        </w:rPr>
        <w:t xml:space="preserve"> ล้านบาท และ</w:t>
      </w:r>
      <w:r w:rsidR="00524758" w:rsidRPr="005B5CE0">
        <w:rPr>
          <w:rFonts w:asciiTheme="majorBidi" w:hAnsiTheme="majorBidi" w:cstheme="majorBidi"/>
          <w:sz w:val="30"/>
          <w:szCs w:val="30"/>
        </w:rPr>
        <w:t xml:space="preserve"> 14</w:t>
      </w:r>
      <w:r w:rsidR="00DF2800">
        <w:rPr>
          <w:rFonts w:asciiTheme="majorBidi" w:hAnsiTheme="majorBidi" w:cstheme="majorBidi"/>
          <w:sz w:val="30"/>
          <w:szCs w:val="30"/>
        </w:rPr>
        <w:t xml:space="preserve"> </w:t>
      </w:r>
      <w:r w:rsidRPr="00DF2800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832BEC" w:rsidRPr="00DF280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C58DB" w:rsidRPr="00DF280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A505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832BEC" w:rsidRPr="00DF280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A5054">
        <w:rPr>
          <w:rFonts w:asciiTheme="majorBidi" w:hAnsiTheme="majorBidi" w:cstheme="majorBidi"/>
          <w:i/>
          <w:iCs/>
          <w:sz w:val="30"/>
          <w:szCs w:val="30"/>
        </w:rPr>
        <w:t>973</w:t>
      </w:r>
      <w:r w:rsidR="009F4538" w:rsidRPr="00DF28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32BEC" w:rsidRPr="00DF280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CA5054">
        <w:rPr>
          <w:rFonts w:asciiTheme="majorBidi" w:hAnsiTheme="majorBidi" w:cstheme="majorBidi"/>
          <w:i/>
          <w:iCs/>
          <w:sz w:val="30"/>
          <w:szCs w:val="30"/>
        </w:rPr>
        <w:t>122</w:t>
      </w:r>
      <w:r w:rsidR="00AD7324" w:rsidRPr="00DF28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32BEC" w:rsidRPr="00DF280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5E88BD20" w14:textId="77777777" w:rsidR="00654743" w:rsidRPr="00161E24" w:rsidRDefault="00654743" w:rsidP="002C1DE2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7E19237" w14:textId="3259CF53" w:rsidR="002C1DE2" w:rsidRPr="00161E24" w:rsidRDefault="002C1DE2" w:rsidP="002C1DE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กลุ่มบริษัทเช่า</w:t>
      </w:r>
      <w:r w:rsidR="009E7723"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ที่ดิน อาคาร และอุปกรณ์ต่าง ๆ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เป็นระยะเวลา </w:t>
      </w:r>
      <w:r w:rsidR="000C58DB" w:rsidRPr="00161E2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9E7723" w:rsidRPr="00161E24">
        <w:rPr>
          <w:rFonts w:asciiTheme="majorBidi" w:hAnsiTheme="majorBidi" w:cstheme="majorBidi"/>
          <w:sz w:val="30"/>
          <w:szCs w:val="30"/>
          <w:lang w:val="en-US" w:bidi="th-TH"/>
        </w:rPr>
        <w:t xml:space="preserve"> - </w:t>
      </w:r>
      <w:r w:rsidR="000C58DB" w:rsidRPr="00161E24">
        <w:rPr>
          <w:rFonts w:asciiTheme="majorBidi" w:hAnsiTheme="majorBidi" w:cstheme="majorBidi"/>
          <w:sz w:val="30"/>
          <w:szCs w:val="30"/>
          <w:lang w:val="en-US" w:bidi="th-TH"/>
        </w:rPr>
        <w:t>60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06A6E6E4" w14:textId="77777777" w:rsidR="000A269B" w:rsidRDefault="000A2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B14C717" w14:textId="43B15F6E" w:rsidR="002C1DE2" w:rsidRDefault="002C1DE2" w:rsidP="002C1DE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สิทธิเลือกในการขยายอายุสัญญาเช่า</w:t>
      </w:r>
    </w:p>
    <w:p w14:paraId="66A6A1EC" w14:textId="77777777" w:rsidR="006A1579" w:rsidRPr="00161E24" w:rsidRDefault="006A1579" w:rsidP="002C1DE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80B679" w14:textId="4A7615C2" w:rsidR="0067757F" w:rsidRPr="00161E24" w:rsidRDefault="00832BEC" w:rsidP="00E70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61E24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6DA8F902" w14:textId="7EA0942E" w:rsidR="00832BEC" w:rsidRDefault="00832BEC" w:rsidP="0083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4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6"/>
        <w:gridCol w:w="1153"/>
        <w:gridCol w:w="271"/>
        <w:gridCol w:w="1187"/>
        <w:gridCol w:w="271"/>
        <w:gridCol w:w="1170"/>
        <w:gridCol w:w="254"/>
        <w:gridCol w:w="1187"/>
      </w:tblGrid>
      <w:tr w:rsidR="00FD00C7" w:rsidRPr="00C57846" w14:paraId="699DD55A" w14:textId="77777777" w:rsidTr="00763091">
        <w:trPr>
          <w:tblHeader/>
        </w:trPr>
        <w:tc>
          <w:tcPr>
            <w:tcW w:w="2099" w:type="pct"/>
          </w:tcPr>
          <w:p w14:paraId="59E49833" w14:textId="77777777" w:rsidR="00FD00C7" w:rsidRPr="00B056C3" w:rsidRDefault="00FD00C7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31AFB41F" w14:textId="77777777" w:rsidR="00FD00C7" w:rsidRPr="00B056C3" w:rsidRDefault="00FD00C7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3C9DC9B3" w14:textId="77777777" w:rsidR="00FD00C7" w:rsidRPr="00B056C3" w:rsidRDefault="00FD00C7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0C4FB9F6" w14:textId="77777777" w:rsidR="00FD00C7" w:rsidRPr="00B056C3" w:rsidRDefault="00FD00C7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D00C7" w:rsidRPr="00C57846" w14:paraId="66A2858D" w14:textId="77777777" w:rsidTr="00763091">
        <w:trPr>
          <w:tblHeader/>
        </w:trPr>
        <w:tc>
          <w:tcPr>
            <w:tcW w:w="2099" w:type="pct"/>
          </w:tcPr>
          <w:p w14:paraId="670EC65E" w14:textId="36C237F3" w:rsidR="00FD00C7" w:rsidRPr="00B056C3" w:rsidRDefault="00FD00C7" w:rsidP="00FD00C7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9" w:type="pct"/>
            <w:shd w:val="clear" w:color="auto" w:fill="auto"/>
          </w:tcPr>
          <w:p w14:paraId="3CDCFAD6" w14:textId="33D90322" w:rsidR="00FD00C7" w:rsidRPr="00B056C3" w:rsidRDefault="00FD00C7" w:rsidP="00FD00C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505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048FB2CC" w14:textId="77777777" w:rsidR="00FD00C7" w:rsidRPr="00B056C3" w:rsidRDefault="00FD00C7" w:rsidP="00FD00C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17CAE16D" w14:textId="4103324C" w:rsidR="00FD00C7" w:rsidRPr="00B056C3" w:rsidRDefault="00FD00C7" w:rsidP="00FD00C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505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5D36D79B" w14:textId="77777777" w:rsidR="00FD00C7" w:rsidRPr="00B056C3" w:rsidRDefault="00FD00C7" w:rsidP="00FD00C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BFA3A51" w14:textId="3FEDE964" w:rsidR="00FD00C7" w:rsidRPr="00B056C3" w:rsidRDefault="00FD00C7" w:rsidP="00FD00C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505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" w:type="pct"/>
          </w:tcPr>
          <w:p w14:paraId="699BE334" w14:textId="77777777" w:rsidR="00FD00C7" w:rsidRPr="00B056C3" w:rsidRDefault="00FD00C7" w:rsidP="00FD00C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1C68416C" w14:textId="441E0E49" w:rsidR="00FD00C7" w:rsidRPr="00B056C3" w:rsidRDefault="00FD00C7" w:rsidP="00FD00C7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CA505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D00C7" w:rsidRPr="00C57846" w14:paraId="176259F9" w14:textId="77777777" w:rsidTr="00763091">
        <w:trPr>
          <w:trHeight w:val="434"/>
          <w:tblHeader/>
        </w:trPr>
        <w:tc>
          <w:tcPr>
            <w:tcW w:w="2099" w:type="pct"/>
          </w:tcPr>
          <w:p w14:paraId="03EA70B5" w14:textId="77777777" w:rsidR="00FD00C7" w:rsidRPr="00B056C3" w:rsidRDefault="00FD00C7" w:rsidP="00FD00C7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53F2743E" w14:textId="77777777" w:rsidR="00FD00C7" w:rsidRPr="00B056C3" w:rsidRDefault="00FD00C7" w:rsidP="000606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D00C7" w:rsidRPr="00927F6F" w14:paraId="759975AD" w14:textId="77777777" w:rsidTr="00763091">
        <w:tc>
          <w:tcPr>
            <w:tcW w:w="2099" w:type="pct"/>
          </w:tcPr>
          <w:p w14:paraId="33226B11" w14:textId="6F4274CC" w:rsidR="00FD00C7" w:rsidRPr="00927F6F" w:rsidRDefault="00FD00C7" w:rsidP="00FD00C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จำนวนที่รับรู้ในกำไรหรือขาดทุน  </w:t>
            </w:r>
          </w:p>
        </w:tc>
        <w:tc>
          <w:tcPr>
            <w:tcW w:w="609" w:type="pct"/>
          </w:tcPr>
          <w:p w14:paraId="4A723B33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B55ED12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A748156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292AA1D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F950D9F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14388CF8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884B17A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D00C7" w:rsidRPr="00927F6F" w14:paraId="639587DE" w14:textId="77777777" w:rsidTr="00763091">
        <w:tc>
          <w:tcPr>
            <w:tcW w:w="2099" w:type="pct"/>
          </w:tcPr>
          <w:p w14:paraId="1B445E51" w14:textId="6675C34F" w:rsidR="00FD00C7" w:rsidRPr="00927F6F" w:rsidRDefault="00FD00C7" w:rsidP="00FD00C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609" w:type="pct"/>
          </w:tcPr>
          <w:p w14:paraId="28E315A1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AC190EA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EE1292A" w14:textId="2BBF8B36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EF50705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1B580F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490DFA0F" w14:textId="77777777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83EFDA5" w14:textId="43A1CCFB" w:rsidR="00FD00C7" w:rsidRPr="00927F6F" w:rsidRDefault="00FD00C7" w:rsidP="00FD00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5054" w:rsidRPr="00927F6F" w14:paraId="08C9F8A0" w14:textId="77777777" w:rsidTr="001208FE">
        <w:tc>
          <w:tcPr>
            <w:tcW w:w="2099" w:type="pct"/>
          </w:tcPr>
          <w:p w14:paraId="62B29556" w14:textId="65BD8787" w:rsidR="00CA5054" w:rsidRPr="00161E24" w:rsidRDefault="00CA5054" w:rsidP="00CA50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09" w:type="pct"/>
          </w:tcPr>
          <w:p w14:paraId="7817ECFD" w14:textId="40EEDE2C" w:rsidR="00CA5054" w:rsidRPr="00927F6F" w:rsidRDefault="00BD504D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43" w:type="pct"/>
          </w:tcPr>
          <w:p w14:paraId="48EBA391" w14:textId="77777777" w:rsidR="00CA5054" w:rsidRPr="00927F6F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2EEBCAF" w14:textId="0FE2B5E1" w:rsidR="00CA5054" w:rsidRPr="00161E24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43" w:type="pct"/>
          </w:tcPr>
          <w:p w14:paraId="6BC9323B" w14:textId="77777777" w:rsidR="00CA5054" w:rsidRPr="00927F6F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098E52A" w14:textId="77150F4D" w:rsidR="00CA5054" w:rsidRPr="00927F6F" w:rsidRDefault="00BD504D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4" w:type="pct"/>
          </w:tcPr>
          <w:p w14:paraId="249C4D1C" w14:textId="77777777" w:rsidR="00CA5054" w:rsidRPr="00927F6F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B46DE47" w14:textId="76CC90E8" w:rsidR="00CA5054" w:rsidRPr="00161E24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A5054" w:rsidRPr="00927F6F" w14:paraId="3770CB32" w14:textId="77777777" w:rsidTr="001208FE">
        <w:tc>
          <w:tcPr>
            <w:tcW w:w="2099" w:type="pct"/>
          </w:tcPr>
          <w:p w14:paraId="2D958074" w14:textId="6B79E45D" w:rsidR="00CA5054" w:rsidRPr="00161E24" w:rsidRDefault="00CA5054" w:rsidP="00CA50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609" w:type="pct"/>
          </w:tcPr>
          <w:p w14:paraId="5B6DB443" w14:textId="72751FC5" w:rsidR="00CA5054" w:rsidRPr="00927F6F" w:rsidRDefault="00BD504D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143" w:type="pct"/>
          </w:tcPr>
          <w:p w14:paraId="1AA94B2E" w14:textId="77777777" w:rsidR="00CA5054" w:rsidRPr="00927F6F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BB5D935" w14:textId="43582170" w:rsidR="00CA5054" w:rsidRPr="00161E24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  <w:tc>
          <w:tcPr>
            <w:tcW w:w="143" w:type="pct"/>
          </w:tcPr>
          <w:p w14:paraId="3A5ABA9E" w14:textId="77777777" w:rsidR="00CA5054" w:rsidRPr="00927F6F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5B61CAF" w14:textId="71C432EF" w:rsidR="00CA5054" w:rsidRPr="00927F6F" w:rsidRDefault="00BD504D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34" w:type="pct"/>
          </w:tcPr>
          <w:p w14:paraId="767744E1" w14:textId="77777777" w:rsidR="00CA5054" w:rsidRPr="00927F6F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89A6DBD" w14:textId="4DC9BE73" w:rsidR="00CA5054" w:rsidRPr="00161E24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CA5054" w:rsidRPr="00927F6F" w14:paraId="3E774C8F" w14:textId="77777777" w:rsidTr="001208FE">
        <w:tc>
          <w:tcPr>
            <w:tcW w:w="2099" w:type="pct"/>
          </w:tcPr>
          <w:p w14:paraId="57AAE5BA" w14:textId="6E8BBD78" w:rsidR="00CA5054" w:rsidRPr="00161E24" w:rsidRDefault="00CA5054" w:rsidP="00CA50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</w:t>
            </w:r>
          </w:p>
        </w:tc>
        <w:tc>
          <w:tcPr>
            <w:tcW w:w="609" w:type="pct"/>
          </w:tcPr>
          <w:p w14:paraId="523BE8E9" w14:textId="603D51C5" w:rsidR="00CA5054" w:rsidRPr="00927F6F" w:rsidRDefault="00BD504D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43" w:type="pct"/>
          </w:tcPr>
          <w:p w14:paraId="5F631267" w14:textId="77777777" w:rsidR="00CA5054" w:rsidRPr="00927F6F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6C5D880" w14:textId="67A2D0B1" w:rsidR="00CA5054" w:rsidRPr="00161E24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43" w:type="pct"/>
          </w:tcPr>
          <w:p w14:paraId="1F0F9399" w14:textId="77777777" w:rsidR="00CA5054" w:rsidRPr="00927F6F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39E1A0B" w14:textId="5C19B826" w:rsidR="00CA5054" w:rsidRPr="00927F6F" w:rsidRDefault="00BD504D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4" w:type="pct"/>
          </w:tcPr>
          <w:p w14:paraId="5359DA15" w14:textId="77777777" w:rsidR="00CA5054" w:rsidRPr="00927F6F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9103969" w14:textId="35B94D18" w:rsidR="00CA5054" w:rsidRPr="00161E24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CA5054" w:rsidRPr="00927F6F" w14:paraId="64FF7F75" w14:textId="77777777" w:rsidTr="001208FE">
        <w:tc>
          <w:tcPr>
            <w:tcW w:w="2099" w:type="pct"/>
          </w:tcPr>
          <w:p w14:paraId="3276FCBF" w14:textId="4D92DC7E" w:rsidR="00CA5054" w:rsidRPr="00161E24" w:rsidRDefault="00CA5054" w:rsidP="00CA50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609" w:type="pct"/>
          </w:tcPr>
          <w:p w14:paraId="19CAE8D5" w14:textId="4620DE90" w:rsidR="00CA5054" w:rsidRPr="00927F6F" w:rsidRDefault="00BD504D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1852E4C2" w14:textId="77777777" w:rsidR="00CA5054" w:rsidRPr="00927F6F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F1EB4DA" w14:textId="1535ED89" w:rsidR="00CA5054" w:rsidRPr="00161E24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3" w:type="pct"/>
          </w:tcPr>
          <w:p w14:paraId="180CE8E3" w14:textId="77777777" w:rsidR="00CA5054" w:rsidRPr="00927F6F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24F1033" w14:textId="5007081E" w:rsidR="00CA5054" w:rsidRPr="00927F6F" w:rsidRDefault="00BD504D" w:rsidP="00866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E2D5628" w14:textId="77777777" w:rsidR="00CA5054" w:rsidRPr="00927F6F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C4F305E" w14:textId="4E0B1964" w:rsidR="00CA5054" w:rsidRPr="00161E24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A5054" w:rsidRPr="00927F6F" w14:paraId="591AA111" w14:textId="77777777" w:rsidTr="001208FE">
        <w:tc>
          <w:tcPr>
            <w:tcW w:w="2099" w:type="pct"/>
          </w:tcPr>
          <w:p w14:paraId="5AF4D72F" w14:textId="473FCE59" w:rsidR="00CA5054" w:rsidRPr="00161E24" w:rsidRDefault="00CA5054" w:rsidP="00CA50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09" w:type="pct"/>
          </w:tcPr>
          <w:p w14:paraId="7DF0132B" w14:textId="216A9AB0" w:rsidR="00CA5054" w:rsidRPr="00927F6F" w:rsidRDefault="00BD504D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43" w:type="pct"/>
          </w:tcPr>
          <w:p w14:paraId="7E1C4470" w14:textId="77777777" w:rsidR="00CA5054" w:rsidRPr="00927F6F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D7A8B94" w14:textId="2F7A03B7" w:rsidR="00CA5054" w:rsidRPr="00161E24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43" w:type="pct"/>
          </w:tcPr>
          <w:p w14:paraId="01496F3B" w14:textId="77777777" w:rsidR="00CA5054" w:rsidRPr="00927F6F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93CE254" w14:textId="2A4C1C1A" w:rsidR="00CA5054" w:rsidRPr="00927F6F" w:rsidRDefault="00BD504D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4" w:type="pct"/>
          </w:tcPr>
          <w:p w14:paraId="2FC39DB0" w14:textId="77777777" w:rsidR="00CA5054" w:rsidRPr="00927F6F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E8540FA" w14:textId="366A336C" w:rsidR="00CA5054" w:rsidRPr="00161E24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CA5054" w:rsidRPr="00927F6F" w14:paraId="632E4B7D" w14:textId="77777777" w:rsidTr="001208FE">
        <w:tc>
          <w:tcPr>
            <w:tcW w:w="2099" w:type="pct"/>
          </w:tcPr>
          <w:p w14:paraId="2993D071" w14:textId="041F0050" w:rsidR="00CA5054" w:rsidRPr="00161E24" w:rsidRDefault="00CA5054" w:rsidP="00CA50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609" w:type="pct"/>
          </w:tcPr>
          <w:p w14:paraId="26B04BDB" w14:textId="4F5481DD" w:rsidR="00CA5054" w:rsidRPr="00927F6F" w:rsidRDefault="00BD504D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545ACB00" w14:textId="77777777" w:rsidR="00CA5054" w:rsidRPr="00927F6F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A2AB2EA" w14:textId="08F9FD4C" w:rsidR="00CA5054" w:rsidRPr="00161E24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43" w:type="pct"/>
          </w:tcPr>
          <w:p w14:paraId="131E94C6" w14:textId="77777777" w:rsidR="00CA5054" w:rsidRPr="00927F6F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73E3AA3" w14:textId="3FF50E50" w:rsidR="00CA5054" w:rsidRPr="00927F6F" w:rsidRDefault="00E96BF1" w:rsidP="00BD5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4" w:type="pct"/>
          </w:tcPr>
          <w:p w14:paraId="495C365D" w14:textId="77777777" w:rsidR="00CA5054" w:rsidRPr="00927F6F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19E5BA2" w14:textId="6FE172C1" w:rsidR="00CA5054" w:rsidRPr="00161E24" w:rsidRDefault="00CA5054" w:rsidP="00A32E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A5054" w:rsidRPr="00927F6F" w14:paraId="355DDF2A" w14:textId="77777777" w:rsidTr="00763091">
        <w:tc>
          <w:tcPr>
            <w:tcW w:w="2099" w:type="pct"/>
          </w:tcPr>
          <w:p w14:paraId="6E423348" w14:textId="6D471420" w:rsidR="00CA5054" w:rsidRPr="00161E24" w:rsidRDefault="00CA5054" w:rsidP="00CA505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09" w:type="pct"/>
          </w:tcPr>
          <w:p w14:paraId="7CB64C69" w14:textId="7004399D" w:rsidR="00CA5054" w:rsidRPr="00927F6F" w:rsidRDefault="00BD504D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143" w:type="pct"/>
          </w:tcPr>
          <w:p w14:paraId="789E50B3" w14:textId="77777777" w:rsidR="00CA5054" w:rsidRPr="00927F6F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C8AED45" w14:textId="6317B703" w:rsidR="00CA5054" w:rsidRPr="00161E24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  <w:tc>
          <w:tcPr>
            <w:tcW w:w="143" w:type="pct"/>
          </w:tcPr>
          <w:p w14:paraId="28BD4EDA" w14:textId="77777777" w:rsidR="00CA5054" w:rsidRPr="00927F6F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186D27F" w14:textId="53CA43C0" w:rsidR="00CA5054" w:rsidRPr="00927F6F" w:rsidRDefault="00BD504D" w:rsidP="00BD50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4" w:type="pct"/>
          </w:tcPr>
          <w:p w14:paraId="2C4608B0" w14:textId="77777777" w:rsidR="00CA5054" w:rsidRPr="00927F6F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5C80469" w14:textId="09F84E35" w:rsidR="00CA5054" w:rsidRPr="00161E24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CA5054" w:rsidRPr="00927F6F" w14:paraId="0C015549" w14:textId="77777777" w:rsidTr="007C7B32">
        <w:tc>
          <w:tcPr>
            <w:tcW w:w="2099" w:type="pct"/>
          </w:tcPr>
          <w:p w14:paraId="77B63AA5" w14:textId="2A317D6E" w:rsidR="00CA5054" w:rsidRPr="00161E24" w:rsidRDefault="00CA5054" w:rsidP="00CA5054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ค่าใช้จ่ายสัญญาเช่าระยะสั้นและสัญญาเช่าสินทรัพย์ที่มีมูลค่าต่ำ</w:t>
            </w:r>
          </w:p>
        </w:tc>
        <w:tc>
          <w:tcPr>
            <w:tcW w:w="609" w:type="pct"/>
            <w:shd w:val="clear" w:color="auto" w:fill="auto"/>
            <w:vAlign w:val="bottom"/>
          </w:tcPr>
          <w:p w14:paraId="24F4C2DB" w14:textId="100F1C1A" w:rsidR="00CA5054" w:rsidRPr="00927F6F" w:rsidRDefault="007C7B32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192</w:t>
            </w:r>
          </w:p>
        </w:tc>
        <w:tc>
          <w:tcPr>
            <w:tcW w:w="143" w:type="pct"/>
          </w:tcPr>
          <w:p w14:paraId="5CE40939" w14:textId="77777777" w:rsidR="00CA5054" w:rsidRPr="00927F6F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3342BC5B" w14:textId="414BC407" w:rsidR="00CA5054" w:rsidRPr="00161E24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43" w:type="pct"/>
          </w:tcPr>
          <w:p w14:paraId="2240B113" w14:textId="77777777" w:rsidR="00CA5054" w:rsidRPr="00927F6F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26D5DA5B" w14:textId="69CA25C6" w:rsidR="00CA5054" w:rsidRPr="00927F6F" w:rsidRDefault="001645F1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34" w:type="pct"/>
          </w:tcPr>
          <w:p w14:paraId="75268E3A" w14:textId="77777777" w:rsidR="00CA5054" w:rsidRPr="00927F6F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632B379C" w14:textId="5A7A3EDF" w:rsidR="00CA5054" w:rsidRPr="00161E24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</w:tbl>
    <w:p w14:paraId="3AA5D373" w14:textId="77777777" w:rsidR="003464CA" w:rsidRPr="00161E24" w:rsidRDefault="003464CA" w:rsidP="002C1DE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63796B96" w14:textId="32915820" w:rsidR="008622E0" w:rsidRPr="00161E24" w:rsidRDefault="002C1DE2" w:rsidP="002C1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10CE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="000C58DB" w:rsidRPr="001810CE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CA5054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1810C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10CE">
        <w:rPr>
          <w:rFonts w:asciiTheme="majorBidi" w:hAnsiTheme="majorBidi" w:cstheme="majorBidi"/>
          <w:spacing w:val="-4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DE1558" w:rsidRPr="001810C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62AEA">
        <w:rPr>
          <w:rFonts w:asciiTheme="majorBidi" w:hAnsiTheme="majorBidi" w:cstheme="majorBidi"/>
          <w:spacing w:val="-4"/>
          <w:sz w:val="30"/>
          <w:szCs w:val="30"/>
        </w:rPr>
        <w:t>1,04</w:t>
      </w:r>
      <w:r w:rsidR="00FA773C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DE1558" w:rsidRPr="001810C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10CE">
        <w:rPr>
          <w:rFonts w:asciiTheme="majorBidi" w:hAnsiTheme="majorBidi" w:cstheme="majorBidi"/>
          <w:spacing w:val="-4"/>
          <w:sz w:val="30"/>
          <w:szCs w:val="30"/>
          <w:cs/>
        </w:rPr>
        <w:t>ล้านบาท และ</w:t>
      </w:r>
      <w:r w:rsidR="00F62AE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FA773C">
        <w:rPr>
          <w:rFonts w:asciiTheme="majorBidi" w:hAnsiTheme="majorBidi" w:cstheme="majorBidi"/>
          <w:spacing w:val="-4"/>
          <w:sz w:val="30"/>
          <w:szCs w:val="30"/>
        </w:rPr>
        <w:t>103</w:t>
      </w:r>
      <w:r w:rsidR="0043435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73EF8">
        <w:rPr>
          <w:rFonts w:asciiTheme="majorBidi" w:hAnsiTheme="majorBidi" w:cstheme="majorBidi"/>
          <w:spacing w:val="-4"/>
          <w:sz w:val="30"/>
          <w:szCs w:val="30"/>
        </w:rPr>
        <w:br/>
      </w:r>
      <w:r w:rsidRPr="001810CE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DE1558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3464CA" w:rsidRPr="00DE1558">
        <w:rPr>
          <w:rFonts w:asciiTheme="majorBidi" w:hAnsiTheme="majorBidi" w:cstheme="majorBidi"/>
          <w:sz w:val="30"/>
          <w:szCs w:val="30"/>
        </w:rPr>
        <w:t xml:space="preserve"> </w:t>
      </w:r>
      <w:r w:rsidR="003464CA" w:rsidRPr="00DE155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C58DB" w:rsidRPr="00DE155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CA505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3464CA" w:rsidRPr="00DE155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A5054">
        <w:rPr>
          <w:rFonts w:asciiTheme="majorBidi" w:hAnsiTheme="majorBidi" w:cstheme="majorBidi"/>
          <w:i/>
          <w:iCs/>
          <w:sz w:val="30"/>
          <w:szCs w:val="30"/>
        </w:rPr>
        <w:t>937</w:t>
      </w:r>
      <w:r w:rsidR="003464CA" w:rsidRPr="00DE155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464CA" w:rsidRPr="00DE155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CA5054">
        <w:rPr>
          <w:rFonts w:asciiTheme="majorBidi" w:hAnsiTheme="majorBidi" w:cstheme="majorBidi"/>
          <w:i/>
          <w:iCs/>
          <w:sz w:val="30"/>
          <w:szCs w:val="30"/>
        </w:rPr>
        <w:t>109</w:t>
      </w:r>
      <w:r w:rsidR="00CE0A02" w:rsidRPr="00DE155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464CA" w:rsidRPr="00DE1558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3A0CAE0B" w14:textId="77777777" w:rsidR="00CE0A02" w:rsidRDefault="00CE0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895B73B" w14:textId="2A989158" w:rsidR="00E67CF0" w:rsidRPr="00161E24" w:rsidRDefault="002C1DE2" w:rsidP="00116029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DC5168" w:rsidRPr="00161E24">
        <w:rPr>
          <w:rFonts w:asciiTheme="majorBidi" w:hAnsiTheme="majorBidi" w:cstheme="majorBidi"/>
          <w:sz w:val="30"/>
          <w:szCs w:val="30"/>
          <w:u w:val="none"/>
          <w:cs/>
        </w:rPr>
        <w:t>สินทรัพย์ไม่มีตัวตน</w:t>
      </w:r>
    </w:p>
    <w:p w14:paraId="32A33B09" w14:textId="77777777" w:rsidR="00ED2D34" w:rsidRPr="00161E24" w:rsidRDefault="00ED2D34" w:rsidP="008F72A8">
      <w:pPr>
        <w:tabs>
          <w:tab w:val="clear" w:pos="227"/>
          <w:tab w:val="clear" w:pos="454"/>
          <w:tab w:val="clear" w:pos="680"/>
          <w:tab w:val="left" w:pos="531"/>
        </w:tabs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69"/>
        <w:gridCol w:w="1261"/>
        <w:gridCol w:w="269"/>
        <w:gridCol w:w="1263"/>
        <w:gridCol w:w="244"/>
        <w:gridCol w:w="1290"/>
      </w:tblGrid>
      <w:tr w:rsidR="00421AA9" w:rsidRPr="00161E24" w14:paraId="1D5F80EA" w14:textId="77777777" w:rsidTr="00CE0A02">
        <w:trPr>
          <w:tblHeader/>
        </w:trPr>
        <w:tc>
          <w:tcPr>
            <w:tcW w:w="2622" w:type="pct"/>
          </w:tcPr>
          <w:p w14:paraId="3B1C91A0" w14:textId="77777777" w:rsidR="006161EB" w:rsidRPr="00FE6BFC" w:rsidRDefault="006161EB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378" w:type="pct"/>
            <w:gridSpan w:val="5"/>
          </w:tcPr>
          <w:p w14:paraId="520B7A4B" w14:textId="77777777" w:rsidR="006161EB" w:rsidRPr="00FE6BFC" w:rsidRDefault="006161EB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งบการเงินรวม</w:t>
            </w:r>
          </w:p>
        </w:tc>
      </w:tr>
      <w:tr w:rsidR="00A0206F" w:rsidRPr="00161E24" w14:paraId="721BF328" w14:textId="77777777" w:rsidTr="00CE0A02">
        <w:trPr>
          <w:tblHeader/>
        </w:trPr>
        <w:tc>
          <w:tcPr>
            <w:tcW w:w="2622" w:type="pct"/>
          </w:tcPr>
          <w:p w14:paraId="73E15989" w14:textId="77777777" w:rsidR="00C41651" w:rsidRPr="00FE6BFC" w:rsidRDefault="00C4165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693" w:type="pct"/>
          </w:tcPr>
          <w:p w14:paraId="2734D661" w14:textId="77777777" w:rsidR="00C41651" w:rsidRPr="00FE6BFC" w:rsidRDefault="00C41651" w:rsidP="00CE0A02">
            <w:pPr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8" w:type="pct"/>
          </w:tcPr>
          <w:p w14:paraId="31111996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94" w:type="pct"/>
          </w:tcPr>
          <w:p w14:paraId="780F5ADE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ค่าสิทธิ์ </w:t>
            </w:r>
          </w:p>
        </w:tc>
        <w:tc>
          <w:tcPr>
            <w:tcW w:w="134" w:type="pct"/>
          </w:tcPr>
          <w:p w14:paraId="001DEC84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09" w:type="pct"/>
          </w:tcPr>
          <w:p w14:paraId="146E9A23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0206F" w:rsidRPr="00161E24" w14:paraId="5E998FCB" w14:textId="77777777" w:rsidTr="00CE0A02">
        <w:trPr>
          <w:tblHeader/>
        </w:trPr>
        <w:tc>
          <w:tcPr>
            <w:tcW w:w="2622" w:type="pct"/>
          </w:tcPr>
          <w:p w14:paraId="354C2BA4" w14:textId="77777777" w:rsidR="00C41651" w:rsidRPr="00FE6BFC" w:rsidRDefault="00C4165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693" w:type="pct"/>
          </w:tcPr>
          <w:p w14:paraId="46330406" w14:textId="77777777" w:rsidR="00C41651" w:rsidRPr="00FE6BFC" w:rsidRDefault="00C41651" w:rsidP="00CE0A02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8" w:type="pct"/>
          </w:tcPr>
          <w:p w14:paraId="2E2E4507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94" w:type="pct"/>
          </w:tcPr>
          <w:p w14:paraId="401AF822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  <w:cs/>
              </w:rPr>
              <w:t>ค่าสิทธิบัตร</w:t>
            </w:r>
          </w:p>
        </w:tc>
        <w:tc>
          <w:tcPr>
            <w:tcW w:w="134" w:type="pct"/>
          </w:tcPr>
          <w:p w14:paraId="65ADFAFA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09" w:type="pct"/>
          </w:tcPr>
          <w:p w14:paraId="5F691D65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0206F" w:rsidRPr="00161E24" w14:paraId="61D5B536" w14:textId="77777777" w:rsidTr="00CE0A02">
        <w:trPr>
          <w:tblHeader/>
        </w:trPr>
        <w:tc>
          <w:tcPr>
            <w:tcW w:w="2622" w:type="pct"/>
          </w:tcPr>
          <w:p w14:paraId="442E525C" w14:textId="77777777" w:rsidR="00C41651" w:rsidRPr="00FE6BFC" w:rsidRDefault="00C4165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693" w:type="pct"/>
          </w:tcPr>
          <w:p w14:paraId="401A77AD" w14:textId="77777777" w:rsidR="00C41651" w:rsidRPr="00FE6BFC" w:rsidRDefault="00C41651" w:rsidP="00CE0A02">
            <w:pPr>
              <w:spacing w:line="240" w:lineRule="auto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48" w:type="pct"/>
          </w:tcPr>
          <w:p w14:paraId="526E0309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94" w:type="pct"/>
          </w:tcPr>
          <w:p w14:paraId="61774C48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และ  </w:t>
            </w:r>
          </w:p>
        </w:tc>
        <w:tc>
          <w:tcPr>
            <w:tcW w:w="134" w:type="pct"/>
          </w:tcPr>
          <w:p w14:paraId="38B64218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09" w:type="pct"/>
          </w:tcPr>
          <w:p w14:paraId="63417942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0206F" w:rsidRPr="00161E24" w14:paraId="25D74BF1" w14:textId="77777777" w:rsidTr="00CE0A02">
        <w:trPr>
          <w:tblHeader/>
        </w:trPr>
        <w:tc>
          <w:tcPr>
            <w:tcW w:w="2622" w:type="pct"/>
          </w:tcPr>
          <w:p w14:paraId="5E95C975" w14:textId="77777777" w:rsidR="00C41651" w:rsidRPr="00FE6BFC" w:rsidRDefault="00C4165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693" w:type="pct"/>
          </w:tcPr>
          <w:p w14:paraId="335E7C79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  <w:cs/>
              </w:rPr>
              <w:t>ค่าลิขสิทธิ์</w:t>
            </w:r>
          </w:p>
        </w:tc>
        <w:tc>
          <w:tcPr>
            <w:tcW w:w="148" w:type="pct"/>
          </w:tcPr>
          <w:p w14:paraId="4ADA082C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94" w:type="pct"/>
          </w:tcPr>
          <w:p w14:paraId="29784E23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  <w:cs/>
              </w:rPr>
              <w:t>เครื่องหมาย</w:t>
            </w:r>
          </w:p>
        </w:tc>
        <w:tc>
          <w:tcPr>
            <w:tcW w:w="134" w:type="pct"/>
          </w:tcPr>
          <w:p w14:paraId="075A5981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09" w:type="pct"/>
          </w:tcPr>
          <w:p w14:paraId="49964B65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A0206F" w:rsidRPr="00161E24" w14:paraId="2AB0C0F0" w14:textId="77777777" w:rsidTr="00CE0A02">
        <w:trPr>
          <w:tblHeader/>
        </w:trPr>
        <w:tc>
          <w:tcPr>
            <w:tcW w:w="2622" w:type="pct"/>
          </w:tcPr>
          <w:p w14:paraId="4F8925C1" w14:textId="77777777" w:rsidR="00C41651" w:rsidRPr="00FE6BFC" w:rsidRDefault="00C4165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693" w:type="pct"/>
          </w:tcPr>
          <w:p w14:paraId="5B7A48B5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  <w:cs/>
              </w:rPr>
              <w:t>ซอฟต์แวร์</w:t>
            </w:r>
          </w:p>
        </w:tc>
        <w:tc>
          <w:tcPr>
            <w:tcW w:w="148" w:type="pct"/>
          </w:tcPr>
          <w:p w14:paraId="7D4441A9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94" w:type="pct"/>
          </w:tcPr>
          <w:p w14:paraId="3E97DE8A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  <w:cs/>
              </w:rPr>
              <w:t>การค้า</w:t>
            </w:r>
          </w:p>
        </w:tc>
        <w:tc>
          <w:tcPr>
            <w:tcW w:w="134" w:type="pct"/>
          </w:tcPr>
          <w:p w14:paraId="63412E92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09" w:type="pct"/>
          </w:tcPr>
          <w:p w14:paraId="5CFB2B16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  <w:cs/>
              </w:rPr>
              <w:t>รวม</w:t>
            </w:r>
          </w:p>
        </w:tc>
      </w:tr>
      <w:tr w:rsidR="00421AA9" w:rsidRPr="00161E24" w14:paraId="12B29272" w14:textId="77777777" w:rsidTr="00CE0A02">
        <w:trPr>
          <w:tblHeader/>
        </w:trPr>
        <w:tc>
          <w:tcPr>
            <w:tcW w:w="2622" w:type="pct"/>
          </w:tcPr>
          <w:p w14:paraId="3E4AF468" w14:textId="1BF913BD" w:rsidR="00C41651" w:rsidRPr="00FE6BFC" w:rsidRDefault="00C4165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2378" w:type="pct"/>
            <w:gridSpan w:val="5"/>
          </w:tcPr>
          <w:p w14:paraId="1A6E40A4" w14:textId="50D15961" w:rsidR="00C41651" w:rsidRPr="00FE6BFC" w:rsidRDefault="00C41651" w:rsidP="0018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</w:rPr>
              <w:t>(ล้านบาท)</w:t>
            </w:r>
          </w:p>
        </w:tc>
      </w:tr>
      <w:tr w:rsidR="00A0206F" w:rsidRPr="00161E24" w14:paraId="375B30E0" w14:textId="77777777" w:rsidTr="00CE0A02">
        <w:tc>
          <w:tcPr>
            <w:tcW w:w="2622" w:type="pct"/>
          </w:tcPr>
          <w:p w14:paraId="167E5A3B" w14:textId="00CB1599" w:rsidR="00C41651" w:rsidRPr="00FE6BFC" w:rsidRDefault="00C4165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FE6BF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ราคาทุน</w:t>
            </w:r>
          </w:p>
        </w:tc>
        <w:tc>
          <w:tcPr>
            <w:tcW w:w="693" w:type="pct"/>
          </w:tcPr>
          <w:p w14:paraId="08585736" w14:textId="77777777" w:rsidR="00C41651" w:rsidRPr="00FE6BFC" w:rsidRDefault="00C4165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8" w:type="pct"/>
          </w:tcPr>
          <w:p w14:paraId="40167AEC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94" w:type="pct"/>
          </w:tcPr>
          <w:p w14:paraId="39769470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" w:type="pct"/>
          </w:tcPr>
          <w:p w14:paraId="15296B53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13" w:type="pct"/>
          </w:tcPr>
          <w:p w14:paraId="7107126F" w14:textId="77777777" w:rsidR="00C41651" w:rsidRPr="00FE6BF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CA5054" w:rsidRPr="00161E24" w14:paraId="4AECD998" w14:textId="77777777" w:rsidTr="00CE0A02">
        <w:tc>
          <w:tcPr>
            <w:tcW w:w="2622" w:type="pct"/>
          </w:tcPr>
          <w:p w14:paraId="104CDC64" w14:textId="3A636220" w:rsidR="00CA5054" w:rsidRPr="00FE6BFC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FE6BFC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FE6BF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มกราคม </w:t>
            </w:r>
            <w:r w:rsidRPr="00FE6BFC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693" w:type="pct"/>
          </w:tcPr>
          <w:p w14:paraId="6FAF997A" w14:textId="02033BE4" w:rsidR="00CA5054" w:rsidRPr="00FE6BFC" w:rsidRDefault="00CA5054" w:rsidP="00866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1,755</w:t>
            </w:r>
          </w:p>
        </w:tc>
        <w:tc>
          <w:tcPr>
            <w:tcW w:w="148" w:type="pct"/>
          </w:tcPr>
          <w:p w14:paraId="3E9FE384" w14:textId="77777777" w:rsidR="00CA5054" w:rsidRPr="00FE6BFC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94" w:type="pct"/>
          </w:tcPr>
          <w:p w14:paraId="16E82515" w14:textId="6A0F1352" w:rsidR="00CA5054" w:rsidRPr="00FE6BFC" w:rsidRDefault="00CA5054" w:rsidP="00866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57</w:t>
            </w:r>
          </w:p>
        </w:tc>
        <w:tc>
          <w:tcPr>
            <w:tcW w:w="130" w:type="pct"/>
          </w:tcPr>
          <w:p w14:paraId="62E36035" w14:textId="77777777" w:rsidR="00CA5054" w:rsidRPr="00FE6BFC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13" w:type="pct"/>
          </w:tcPr>
          <w:p w14:paraId="7BB431F1" w14:textId="46D6404D" w:rsidR="00CA5054" w:rsidRPr="00FE6BFC" w:rsidRDefault="00CA5054" w:rsidP="00866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1,812</w:t>
            </w:r>
          </w:p>
        </w:tc>
      </w:tr>
      <w:tr w:rsidR="00CA5054" w:rsidRPr="00161E24" w14:paraId="197EE7C5" w14:textId="77777777" w:rsidTr="00CE0A02">
        <w:tc>
          <w:tcPr>
            <w:tcW w:w="2622" w:type="pct"/>
          </w:tcPr>
          <w:p w14:paraId="76DBD2A9" w14:textId="77777777" w:rsidR="00CA5054" w:rsidRPr="00FE6BFC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693" w:type="pct"/>
          </w:tcPr>
          <w:p w14:paraId="6A2D8A57" w14:textId="7EAC71E2" w:rsidR="00CA5054" w:rsidRPr="00FE6BFC" w:rsidRDefault="003E3072" w:rsidP="003E3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122</w:t>
            </w:r>
          </w:p>
        </w:tc>
        <w:tc>
          <w:tcPr>
            <w:tcW w:w="148" w:type="pct"/>
          </w:tcPr>
          <w:p w14:paraId="702109A3" w14:textId="77777777" w:rsidR="00CA5054" w:rsidRPr="00FE6BFC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94" w:type="pct"/>
          </w:tcPr>
          <w:p w14:paraId="3E7BB0D8" w14:textId="6451D589" w:rsidR="00CA5054" w:rsidRPr="00FE6BFC" w:rsidRDefault="00CA5054" w:rsidP="00866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" w:type="pct"/>
          </w:tcPr>
          <w:p w14:paraId="2A3C2769" w14:textId="77777777" w:rsidR="00CA5054" w:rsidRPr="00FE6BFC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13" w:type="pct"/>
          </w:tcPr>
          <w:p w14:paraId="6E60FAB5" w14:textId="088F99C8" w:rsidR="00CA5054" w:rsidRPr="00FE6BFC" w:rsidRDefault="00CA5054" w:rsidP="00866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122</w:t>
            </w:r>
          </w:p>
        </w:tc>
      </w:tr>
      <w:tr w:rsidR="00CA5054" w:rsidRPr="00161E24" w14:paraId="500D13B1" w14:textId="77777777" w:rsidTr="00CE0A02">
        <w:tc>
          <w:tcPr>
            <w:tcW w:w="2622" w:type="pct"/>
          </w:tcPr>
          <w:p w14:paraId="7AEE9A96" w14:textId="480668A3" w:rsidR="00CA5054" w:rsidRPr="00FE6BFC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693" w:type="pct"/>
          </w:tcPr>
          <w:p w14:paraId="2EAD55C5" w14:textId="32BA67EE" w:rsidR="00CA5054" w:rsidRPr="00FE6BFC" w:rsidRDefault="00CA5054" w:rsidP="00866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(50)</w:t>
            </w:r>
          </w:p>
        </w:tc>
        <w:tc>
          <w:tcPr>
            <w:tcW w:w="148" w:type="pct"/>
          </w:tcPr>
          <w:p w14:paraId="4AC021FC" w14:textId="77777777" w:rsidR="00CA5054" w:rsidRPr="00FE6BFC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94" w:type="pct"/>
          </w:tcPr>
          <w:p w14:paraId="47E49BF6" w14:textId="7937DFD7" w:rsidR="00CA5054" w:rsidRPr="00FE6BFC" w:rsidRDefault="00CA5054" w:rsidP="00866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(2)</w:t>
            </w:r>
          </w:p>
        </w:tc>
        <w:tc>
          <w:tcPr>
            <w:tcW w:w="130" w:type="pct"/>
          </w:tcPr>
          <w:p w14:paraId="283FF6EC" w14:textId="77777777" w:rsidR="00CA5054" w:rsidRPr="00FE6BFC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13" w:type="pct"/>
          </w:tcPr>
          <w:p w14:paraId="1D25D946" w14:textId="7FEC6522" w:rsidR="00CA5054" w:rsidRPr="00FE6BFC" w:rsidRDefault="00CA5054" w:rsidP="00866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(52)</w:t>
            </w:r>
          </w:p>
        </w:tc>
      </w:tr>
      <w:tr w:rsidR="00CA5054" w:rsidRPr="00161E24" w14:paraId="5907330B" w14:textId="77777777" w:rsidTr="00CE0A02">
        <w:tc>
          <w:tcPr>
            <w:tcW w:w="2622" w:type="pct"/>
          </w:tcPr>
          <w:p w14:paraId="750AFB1C" w14:textId="211F42C0" w:rsidR="00CA5054" w:rsidRPr="00FE6BFC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และ 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มกราคม 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41505323" w14:textId="718B28AD" w:rsidR="00CA5054" w:rsidRPr="00FE6BFC" w:rsidRDefault="00CA5054" w:rsidP="00866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1,827</w:t>
            </w:r>
          </w:p>
        </w:tc>
        <w:tc>
          <w:tcPr>
            <w:tcW w:w="148" w:type="pct"/>
          </w:tcPr>
          <w:p w14:paraId="41924A32" w14:textId="77777777" w:rsidR="00CA5054" w:rsidRPr="00FE6BFC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</w:tcPr>
          <w:p w14:paraId="243529E5" w14:textId="78CF7531" w:rsidR="00CA5054" w:rsidRPr="00FE6BFC" w:rsidRDefault="00CA5054" w:rsidP="00866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55</w:t>
            </w:r>
          </w:p>
        </w:tc>
        <w:tc>
          <w:tcPr>
            <w:tcW w:w="130" w:type="pct"/>
          </w:tcPr>
          <w:p w14:paraId="269505D8" w14:textId="77777777" w:rsidR="00CA5054" w:rsidRPr="00FE6BFC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61AA302E" w14:textId="4207AF2E" w:rsidR="00CA5054" w:rsidRPr="00FE6BFC" w:rsidRDefault="00CA5054" w:rsidP="00866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1,882</w:t>
            </w:r>
          </w:p>
        </w:tc>
      </w:tr>
      <w:tr w:rsidR="00CA5054" w:rsidRPr="00161E24" w14:paraId="03C45F34" w14:textId="77777777" w:rsidTr="00CE0A02">
        <w:tc>
          <w:tcPr>
            <w:tcW w:w="2622" w:type="pct"/>
          </w:tcPr>
          <w:p w14:paraId="043E2124" w14:textId="77777777" w:rsidR="00CA5054" w:rsidRPr="00FE6BFC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  <w:cs/>
              </w:rPr>
              <w:t>เพิ่มขึ้น</w:t>
            </w:r>
          </w:p>
        </w:tc>
        <w:tc>
          <w:tcPr>
            <w:tcW w:w="693" w:type="pct"/>
          </w:tcPr>
          <w:p w14:paraId="5E8A0405" w14:textId="38179EDC" w:rsidR="00CA5054" w:rsidRPr="00FE6BFC" w:rsidRDefault="00056B02" w:rsidP="00866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64</w:t>
            </w:r>
          </w:p>
        </w:tc>
        <w:tc>
          <w:tcPr>
            <w:tcW w:w="148" w:type="pct"/>
          </w:tcPr>
          <w:p w14:paraId="6FC91884" w14:textId="77777777" w:rsidR="00CA5054" w:rsidRPr="00FE6BFC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94" w:type="pct"/>
          </w:tcPr>
          <w:p w14:paraId="10BE84F4" w14:textId="5C74027B" w:rsidR="00CA5054" w:rsidRPr="00FE6BFC" w:rsidRDefault="00E06BD5" w:rsidP="00866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" w:type="pct"/>
          </w:tcPr>
          <w:p w14:paraId="77FF4800" w14:textId="77777777" w:rsidR="00CA5054" w:rsidRPr="00FE6BFC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13" w:type="pct"/>
          </w:tcPr>
          <w:p w14:paraId="75F2EEE9" w14:textId="728FE8C6" w:rsidR="00CA5054" w:rsidRPr="00FE6BFC" w:rsidRDefault="00A74B8C" w:rsidP="00866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64</w:t>
            </w:r>
          </w:p>
        </w:tc>
      </w:tr>
      <w:tr w:rsidR="00FE6BFC" w:rsidRPr="00161E24" w14:paraId="137E678A" w14:textId="77777777" w:rsidTr="00CE0A02">
        <w:tc>
          <w:tcPr>
            <w:tcW w:w="2622" w:type="pct"/>
          </w:tcPr>
          <w:p w14:paraId="7A20AF93" w14:textId="40F6B2D6" w:rsidR="00FE6BFC" w:rsidRPr="00FE6BFC" w:rsidRDefault="00FE6BFC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E6BFC">
              <w:rPr>
                <w:rFonts w:asciiTheme="majorBidi" w:hAnsiTheme="majorBidi" w:cstheme="majorBidi" w:hint="cs"/>
                <w:sz w:val="29"/>
                <w:szCs w:val="29"/>
                <w:cs/>
              </w:rPr>
              <w:t>โอน</w:t>
            </w:r>
          </w:p>
        </w:tc>
        <w:tc>
          <w:tcPr>
            <w:tcW w:w="693" w:type="pct"/>
          </w:tcPr>
          <w:p w14:paraId="52FC9C2D" w14:textId="51C9863F" w:rsidR="00FE6BFC" w:rsidRPr="00FE6BFC" w:rsidRDefault="00056B02" w:rsidP="00866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18</w:t>
            </w:r>
          </w:p>
        </w:tc>
        <w:tc>
          <w:tcPr>
            <w:tcW w:w="148" w:type="pct"/>
          </w:tcPr>
          <w:p w14:paraId="40005B44" w14:textId="77777777" w:rsidR="00FE6BFC" w:rsidRPr="00FE6BFC" w:rsidRDefault="00FE6BFC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94" w:type="pct"/>
          </w:tcPr>
          <w:p w14:paraId="68BA0F46" w14:textId="1CF930D3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056B02">
              <w:rPr>
                <w:rFonts w:asciiTheme="majorBidi" w:hAnsiTheme="majorBidi" w:cstheme="majorBidi" w:hint="cs"/>
                <w:sz w:val="29"/>
                <w:szCs w:val="29"/>
                <w:cs/>
              </w:rPr>
              <w:t>4</w:t>
            </w:r>
            <w:r w:rsidRPr="00FE6BF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30" w:type="pct"/>
          </w:tcPr>
          <w:p w14:paraId="44E8ECE3" w14:textId="77777777" w:rsidR="00FE6BFC" w:rsidRPr="00FE6BFC" w:rsidRDefault="00FE6BFC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13" w:type="pct"/>
          </w:tcPr>
          <w:p w14:paraId="36D48EFE" w14:textId="3BA17E7E" w:rsidR="00FE6BFC" w:rsidRPr="00FE6BFC" w:rsidRDefault="00056B02" w:rsidP="00056B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 w:hint="cs"/>
                <w:sz w:val="29"/>
                <w:szCs w:val="29"/>
                <w:cs/>
              </w:rPr>
              <w:t>14</w:t>
            </w:r>
          </w:p>
        </w:tc>
      </w:tr>
      <w:tr w:rsidR="00FE6BFC" w:rsidRPr="00161E24" w14:paraId="35FBDACB" w14:textId="77777777" w:rsidTr="00CE0A02">
        <w:tc>
          <w:tcPr>
            <w:tcW w:w="2622" w:type="pct"/>
          </w:tcPr>
          <w:p w14:paraId="2E852562" w14:textId="68B463A4" w:rsidR="00FE6BFC" w:rsidRPr="00FE6BFC" w:rsidRDefault="00FE6BFC" w:rsidP="00FE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E6BFC">
              <w:rPr>
                <w:rFonts w:asciiTheme="majorBidi" w:hAnsiTheme="majorBidi" w:cstheme="majorBidi" w:hint="cs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693" w:type="pct"/>
          </w:tcPr>
          <w:p w14:paraId="44F7E8AF" w14:textId="0702AB5E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(2)</w:t>
            </w:r>
          </w:p>
        </w:tc>
        <w:tc>
          <w:tcPr>
            <w:tcW w:w="148" w:type="pct"/>
          </w:tcPr>
          <w:p w14:paraId="75A6515F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94" w:type="pct"/>
          </w:tcPr>
          <w:p w14:paraId="088C9483" w14:textId="1EE2036E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" w:type="pct"/>
          </w:tcPr>
          <w:p w14:paraId="142A27C1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13" w:type="pct"/>
          </w:tcPr>
          <w:p w14:paraId="3043D980" w14:textId="22FB2140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(2)</w:t>
            </w:r>
          </w:p>
        </w:tc>
      </w:tr>
      <w:tr w:rsidR="00FE6BFC" w:rsidRPr="00161E24" w14:paraId="4C5078B6" w14:textId="77777777" w:rsidTr="00CE0A02">
        <w:tc>
          <w:tcPr>
            <w:tcW w:w="2622" w:type="pct"/>
          </w:tcPr>
          <w:p w14:paraId="1F84F96D" w14:textId="29B90B06" w:rsidR="00FE6BFC" w:rsidRPr="00FE6BFC" w:rsidRDefault="00FE6BFC" w:rsidP="00FE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 w:hint="cs"/>
                <w:sz w:val="29"/>
                <w:szCs w:val="29"/>
                <w:cs/>
              </w:rPr>
              <w:t>ผลต่างจากการแปลงค่างบ</w:t>
            </w:r>
            <w:r w:rsidR="00573EF8">
              <w:rPr>
                <w:rFonts w:asciiTheme="majorBidi" w:hAnsiTheme="majorBidi" w:cstheme="majorBidi" w:hint="cs"/>
                <w:sz w:val="29"/>
                <w:szCs w:val="29"/>
                <w:cs/>
              </w:rPr>
              <w:t>การเงิน</w:t>
            </w:r>
          </w:p>
        </w:tc>
        <w:tc>
          <w:tcPr>
            <w:tcW w:w="693" w:type="pct"/>
          </w:tcPr>
          <w:p w14:paraId="4B619287" w14:textId="3C00D6C0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056B02">
              <w:rPr>
                <w:rFonts w:asciiTheme="majorBidi" w:hAnsiTheme="majorBidi" w:cstheme="majorBidi" w:hint="cs"/>
                <w:sz w:val="29"/>
                <w:szCs w:val="29"/>
                <w:cs/>
              </w:rPr>
              <w:t>2</w:t>
            </w:r>
            <w:r w:rsidRPr="00FE6BF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148" w:type="pct"/>
          </w:tcPr>
          <w:p w14:paraId="793F2D44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94" w:type="pct"/>
          </w:tcPr>
          <w:p w14:paraId="07B87CF2" w14:textId="46A00169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" w:type="pct"/>
          </w:tcPr>
          <w:p w14:paraId="4B9E117A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13" w:type="pct"/>
          </w:tcPr>
          <w:p w14:paraId="2A6052AD" w14:textId="1CEA57CA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(</w:t>
            </w:r>
            <w:r w:rsidR="00056B02">
              <w:rPr>
                <w:rFonts w:asciiTheme="majorBidi" w:hAnsiTheme="majorBidi" w:cstheme="majorBidi" w:hint="cs"/>
                <w:sz w:val="29"/>
                <w:szCs w:val="29"/>
                <w:cs/>
              </w:rPr>
              <w:t>2</w:t>
            </w:r>
            <w:r w:rsidRPr="00FE6BFC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</w:tr>
      <w:tr w:rsidR="00FE6BFC" w:rsidRPr="00161E24" w14:paraId="66C682E3" w14:textId="77777777" w:rsidTr="00CE0A02">
        <w:tc>
          <w:tcPr>
            <w:tcW w:w="2622" w:type="pct"/>
          </w:tcPr>
          <w:p w14:paraId="4633AAFE" w14:textId="79047454" w:rsidR="00FE6BFC" w:rsidRPr="00FE6BFC" w:rsidRDefault="00FE6BFC" w:rsidP="00FE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4733BA0D" w14:textId="095D343B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1,90</w:t>
            </w:r>
            <w:r w:rsidR="00056B02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5</w:t>
            </w:r>
          </w:p>
        </w:tc>
        <w:tc>
          <w:tcPr>
            <w:tcW w:w="148" w:type="pct"/>
          </w:tcPr>
          <w:p w14:paraId="26754E27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</w:tcPr>
          <w:p w14:paraId="7D44084E" w14:textId="7AC1C5DB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</w:t>
            </w:r>
            <w:r w:rsidR="00056B02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1</w:t>
            </w:r>
          </w:p>
        </w:tc>
        <w:tc>
          <w:tcPr>
            <w:tcW w:w="130" w:type="pct"/>
          </w:tcPr>
          <w:p w14:paraId="35FF85E2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6C67D796" w14:textId="2F5B7B48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1,956</w:t>
            </w:r>
          </w:p>
        </w:tc>
      </w:tr>
      <w:tr w:rsidR="00FE6BFC" w:rsidRPr="00161E24" w14:paraId="739E8121" w14:textId="77777777" w:rsidTr="00FE6BFC">
        <w:tc>
          <w:tcPr>
            <w:tcW w:w="2622" w:type="pct"/>
          </w:tcPr>
          <w:p w14:paraId="68981FCB" w14:textId="77777777" w:rsidR="00FE6BFC" w:rsidRPr="00FE6BFC" w:rsidRDefault="00FE6BFC" w:rsidP="00FE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6"/>
                <w:szCs w:val="6"/>
                <w:cs/>
              </w:rPr>
            </w:pPr>
          </w:p>
        </w:tc>
        <w:tc>
          <w:tcPr>
            <w:tcW w:w="693" w:type="pct"/>
          </w:tcPr>
          <w:p w14:paraId="2F08AD14" w14:textId="77777777" w:rsidR="00FE6BFC" w:rsidRPr="00FE6BFC" w:rsidRDefault="00FE6BFC" w:rsidP="00FE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48" w:type="pct"/>
          </w:tcPr>
          <w:p w14:paraId="7AE4952E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694" w:type="pct"/>
          </w:tcPr>
          <w:p w14:paraId="2E3BF967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30" w:type="pct"/>
          </w:tcPr>
          <w:p w14:paraId="4DDBA947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713" w:type="pct"/>
          </w:tcPr>
          <w:p w14:paraId="5509CA30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6"/>
                <w:szCs w:val="6"/>
              </w:rPr>
            </w:pPr>
          </w:p>
        </w:tc>
      </w:tr>
      <w:tr w:rsidR="00FE6BFC" w:rsidRPr="00161E24" w14:paraId="2BD28470" w14:textId="77777777" w:rsidTr="00CE0A02">
        <w:tc>
          <w:tcPr>
            <w:tcW w:w="2622" w:type="pct"/>
          </w:tcPr>
          <w:p w14:paraId="104B347B" w14:textId="047982E3" w:rsidR="00FE6BFC" w:rsidRPr="00FE6BFC" w:rsidRDefault="00FE6BFC" w:rsidP="00FE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FE6BF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ค่าตัดจำหน่ายสะสม</w:t>
            </w:r>
          </w:p>
        </w:tc>
        <w:tc>
          <w:tcPr>
            <w:tcW w:w="693" w:type="pct"/>
          </w:tcPr>
          <w:p w14:paraId="302914FF" w14:textId="77777777" w:rsidR="00FE6BFC" w:rsidRPr="00FE6BFC" w:rsidRDefault="00FE6BFC" w:rsidP="00FE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48" w:type="pct"/>
          </w:tcPr>
          <w:p w14:paraId="33174AF6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94" w:type="pct"/>
          </w:tcPr>
          <w:p w14:paraId="1FA38E6B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30" w:type="pct"/>
          </w:tcPr>
          <w:p w14:paraId="609B6A8C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13" w:type="pct"/>
          </w:tcPr>
          <w:p w14:paraId="4553683B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FE6BFC" w:rsidRPr="00161E24" w14:paraId="04A4C762" w14:textId="77777777" w:rsidTr="00CE0A02">
        <w:tc>
          <w:tcPr>
            <w:tcW w:w="2622" w:type="pct"/>
          </w:tcPr>
          <w:p w14:paraId="12C88749" w14:textId="17B02FA1" w:rsidR="00FE6BFC" w:rsidRPr="00FE6BFC" w:rsidRDefault="00FE6BFC" w:rsidP="00FE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ณ วันที่ </w:t>
            </w:r>
            <w:r w:rsidRPr="00FE6BFC">
              <w:rPr>
                <w:rFonts w:asciiTheme="majorBidi" w:hAnsiTheme="majorBidi" w:cstheme="majorBidi"/>
                <w:sz w:val="29"/>
                <w:szCs w:val="29"/>
              </w:rPr>
              <w:t xml:space="preserve">1 </w:t>
            </w:r>
            <w:r w:rsidRPr="00FE6BFC">
              <w:rPr>
                <w:rFonts w:asciiTheme="majorBidi" w:hAnsiTheme="majorBidi" w:cstheme="majorBidi"/>
                <w:sz w:val="29"/>
                <w:szCs w:val="29"/>
                <w:cs/>
              </w:rPr>
              <w:t xml:space="preserve">มกราคม </w:t>
            </w:r>
            <w:r w:rsidRPr="00FE6BFC">
              <w:rPr>
                <w:rFonts w:asciiTheme="majorBidi" w:hAnsiTheme="majorBidi" w:cstheme="majorBidi"/>
                <w:sz w:val="29"/>
                <w:szCs w:val="29"/>
              </w:rPr>
              <w:t>2565</w:t>
            </w:r>
          </w:p>
        </w:tc>
        <w:tc>
          <w:tcPr>
            <w:tcW w:w="693" w:type="pct"/>
          </w:tcPr>
          <w:p w14:paraId="31FABD15" w14:textId="7A16DF48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841</w:t>
            </w:r>
          </w:p>
        </w:tc>
        <w:tc>
          <w:tcPr>
            <w:tcW w:w="148" w:type="pct"/>
          </w:tcPr>
          <w:p w14:paraId="7B34A5FE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94" w:type="pct"/>
          </w:tcPr>
          <w:p w14:paraId="2DD0F989" w14:textId="18398C48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56</w:t>
            </w:r>
          </w:p>
        </w:tc>
        <w:tc>
          <w:tcPr>
            <w:tcW w:w="130" w:type="pct"/>
          </w:tcPr>
          <w:p w14:paraId="4501C4C7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13" w:type="pct"/>
          </w:tcPr>
          <w:p w14:paraId="6FE6CF1F" w14:textId="6536887A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897</w:t>
            </w:r>
          </w:p>
        </w:tc>
      </w:tr>
      <w:tr w:rsidR="00FE6BFC" w:rsidRPr="00161E24" w14:paraId="1759241A" w14:textId="77777777" w:rsidTr="00CE0A02">
        <w:tc>
          <w:tcPr>
            <w:tcW w:w="2622" w:type="pct"/>
          </w:tcPr>
          <w:p w14:paraId="14D7204D" w14:textId="77777777" w:rsidR="00FE6BFC" w:rsidRPr="00FE6BFC" w:rsidRDefault="00FE6BFC" w:rsidP="00FE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  <w:cs/>
              </w:rPr>
              <w:t>ค่าตัดจำหน่ายสำหรับปี</w:t>
            </w:r>
          </w:p>
        </w:tc>
        <w:tc>
          <w:tcPr>
            <w:tcW w:w="693" w:type="pct"/>
          </w:tcPr>
          <w:p w14:paraId="1BFEE6D1" w14:textId="4B41A38B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167</w:t>
            </w:r>
          </w:p>
        </w:tc>
        <w:tc>
          <w:tcPr>
            <w:tcW w:w="148" w:type="pct"/>
          </w:tcPr>
          <w:p w14:paraId="1CE9A649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94" w:type="pct"/>
          </w:tcPr>
          <w:p w14:paraId="4A9D0780" w14:textId="1EB9698A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" w:type="pct"/>
          </w:tcPr>
          <w:p w14:paraId="040817C7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13" w:type="pct"/>
          </w:tcPr>
          <w:p w14:paraId="4584EBDC" w14:textId="43BD209A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167</w:t>
            </w:r>
          </w:p>
        </w:tc>
      </w:tr>
      <w:tr w:rsidR="00FE6BFC" w:rsidRPr="00161E24" w14:paraId="76723FBF" w14:textId="77777777" w:rsidTr="00CE0A02">
        <w:tc>
          <w:tcPr>
            <w:tcW w:w="2622" w:type="pct"/>
          </w:tcPr>
          <w:p w14:paraId="51CAB05E" w14:textId="77777777" w:rsidR="00FE6BFC" w:rsidRPr="00FE6BFC" w:rsidRDefault="00FE6BFC" w:rsidP="00FE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693" w:type="pct"/>
          </w:tcPr>
          <w:p w14:paraId="67DCE575" w14:textId="7DAF1C3D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(26)</w:t>
            </w:r>
          </w:p>
        </w:tc>
        <w:tc>
          <w:tcPr>
            <w:tcW w:w="148" w:type="pct"/>
          </w:tcPr>
          <w:p w14:paraId="205B9525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94" w:type="pct"/>
          </w:tcPr>
          <w:p w14:paraId="74756589" w14:textId="14989DB1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(2)</w:t>
            </w:r>
          </w:p>
        </w:tc>
        <w:tc>
          <w:tcPr>
            <w:tcW w:w="130" w:type="pct"/>
          </w:tcPr>
          <w:p w14:paraId="59771244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13" w:type="pct"/>
          </w:tcPr>
          <w:p w14:paraId="4804AD1E" w14:textId="47266C3F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(28)</w:t>
            </w:r>
          </w:p>
        </w:tc>
      </w:tr>
      <w:tr w:rsidR="00FE6BFC" w:rsidRPr="00161E24" w14:paraId="53E5DFC9" w14:textId="77777777" w:rsidTr="00CE0A02">
        <w:tc>
          <w:tcPr>
            <w:tcW w:w="2622" w:type="pct"/>
          </w:tcPr>
          <w:p w14:paraId="18047927" w14:textId="13A42F25" w:rsidR="00FE6BFC" w:rsidRPr="00FE6BFC" w:rsidRDefault="00FE6BFC" w:rsidP="00FE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และ 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 มกราคม 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7EA87CE5" w14:textId="11B3ED45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fldChar w:fldCharType="begin"/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instrText xml:space="preserve"> =SUM(ABOVE) </w:instrTex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fldChar w:fldCharType="separate"/>
            </w:r>
            <w:r w:rsidRPr="00FE6BFC">
              <w:rPr>
                <w:rFonts w:asciiTheme="majorBidi" w:hAnsiTheme="majorBidi" w:cstheme="majorBidi"/>
                <w:b/>
                <w:bCs/>
                <w:noProof/>
                <w:sz w:val="29"/>
                <w:szCs w:val="29"/>
              </w:rPr>
              <w:t>982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fldChar w:fldCharType="end"/>
            </w:r>
          </w:p>
        </w:tc>
        <w:tc>
          <w:tcPr>
            <w:tcW w:w="148" w:type="pct"/>
          </w:tcPr>
          <w:p w14:paraId="20CC5215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</w:tcPr>
          <w:p w14:paraId="5975B0E4" w14:textId="6D8DB96A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fldChar w:fldCharType="begin"/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instrText xml:space="preserve"> =SUM(ABOVE) </w:instrTex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fldChar w:fldCharType="separate"/>
            </w:r>
            <w:r w:rsidRPr="00FE6BFC">
              <w:rPr>
                <w:rFonts w:asciiTheme="majorBidi" w:hAnsiTheme="majorBidi" w:cstheme="majorBidi"/>
                <w:b/>
                <w:bCs/>
                <w:noProof/>
                <w:sz w:val="29"/>
                <w:szCs w:val="29"/>
              </w:rPr>
              <w:t>54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fldChar w:fldCharType="end"/>
            </w:r>
          </w:p>
        </w:tc>
        <w:tc>
          <w:tcPr>
            <w:tcW w:w="130" w:type="pct"/>
          </w:tcPr>
          <w:p w14:paraId="0F012871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3A7920A3" w14:textId="6A529B58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fldChar w:fldCharType="begin"/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instrText xml:space="preserve"> =SUM(ABOVE) </w:instrTex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fldChar w:fldCharType="separate"/>
            </w:r>
            <w:r w:rsidRPr="00FE6BFC">
              <w:rPr>
                <w:rFonts w:asciiTheme="majorBidi" w:hAnsiTheme="majorBidi" w:cstheme="majorBidi"/>
                <w:b/>
                <w:bCs/>
                <w:noProof/>
                <w:sz w:val="29"/>
                <w:szCs w:val="29"/>
              </w:rPr>
              <w:t>1,036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fldChar w:fldCharType="end"/>
            </w:r>
          </w:p>
        </w:tc>
      </w:tr>
      <w:tr w:rsidR="00FE6BFC" w:rsidRPr="00161E24" w14:paraId="73A3AB22" w14:textId="77777777" w:rsidTr="00CE0A02">
        <w:tc>
          <w:tcPr>
            <w:tcW w:w="2622" w:type="pct"/>
          </w:tcPr>
          <w:p w14:paraId="34C7024E" w14:textId="77777777" w:rsidR="00FE6BFC" w:rsidRPr="00FE6BFC" w:rsidRDefault="00FE6BFC" w:rsidP="00FE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  <w:cs/>
              </w:rPr>
              <w:t>ค่าตัดจำหน่ายสำหรับปี</w:t>
            </w:r>
          </w:p>
        </w:tc>
        <w:tc>
          <w:tcPr>
            <w:tcW w:w="693" w:type="pct"/>
          </w:tcPr>
          <w:p w14:paraId="51B02D79" w14:textId="5B1FA53D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172</w:t>
            </w:r>
          </w:p>
        </w:tc>
        <w:tc>
          <w:tcPr>
            <w:tcW w:w="148" w:type="pct"/>
          </w:tcPr>
          <w:p w14:paraId="6ECD4B34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94" w:type="pct"/>
          </w:tcPr>
          <w:p w14:paraId="54CAF856" w14:textId="1EC02291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" w:type="pct"/>
          </w:tcPr>
          <w:p w14:paraId="5EB5C1CB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13" w:type="pct"/>
          </w:tcPr>
          <w:p w14:paraId="7DD8723E" w14:textId="09067A28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172</w:t>
            </w:r>
          </w:p>
        </w:tc>
      </w:tr>
      <w:tr w:rsidR="00FE6BFC" w:rsidRPr="00161E24" w14:paraId="04C8E3F8" w14:textId="77777777" w:rsidTr="00FE6BFC">
        <w:tc>
          <w:tcPr>
            <w:tcW w:w="2622" w:type="pct"/>
          </w:tcPr>
          <w:p w14:paraId="4BFC6059" w14:textId="51CD5478" w:rsidR="00FE6BFC" w:rsidRPr="00FE6BFC" w:rsidRDefault="00FE6BFC" w:rsidP="00FE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E6BFC">
              <w:rPr>
                <w:rFonts w:asciiTheme="majorBidi" w:hAnsiTheme="majorBidi" w:cstheme="majorBidi" w:hint="cs"/>
                <w:sz w:val="29"/>
                <w:szCs w:val="29"/>
                <w:cs/>
              </w:rPr>
              <w:t>โอน</w:t>
            </w:r>
          </w:p>
        </w:tc>
        <w:tc>
          <w:tcPr>
            <w:tcW w:w="693" w:type="pct"/>
          </w:tcPr>
          <w:p w14:paraId="2C0908E8" w14:textId="4D2E6126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4</w:t>
            </w:r>
          </w:p>
        </w:tc>
        <w:tc>
          <w:tcPr>
            <w:tcW w:w="148" w:type="pct"/>
          </w:tcPr>
          <w:p w14:paraId="71A76633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94" w:type="pct"/>
          </w:tcPr>
          <w:p w14:paraId="3E089C07" w14:textId="2E255798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(4)</w:t>
            </w:r>
          </w:p>
        </w:tc>
        <w:tc>
          <w:tcPr>
            <w:tcW w:w="130" w:type="pct"/>
          </w:tcPr>
          <w:p w14:paraId="6B5688CA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13" w:type="pct"/>
          </w:tcPr>
          <w:p w14:paraId="71CA9BD3" w14:textId="249C5539" w:rsidR="00FE6BFC" w:rsidRPr="00FE6BFC" w:rsidRDefault="0054196D" w:rsidP="005419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FE6BFC" w:rsidRPr="00161E24" w14:paraId="114D80F0" w14:textId="77777777" w:rsidTr="00FE6BFC">
        <w:tc>
          <w:tcPr>
            <w:tcW w:w="2622" w:type="pct"/>
          </w:tcPr>
          <w:p w14:paraId="68E925DE" w14:textId="77777777" w:rsidR="00FE6BFC" w:rsidRPr="00FE6BFC" w:rsidRDefault="00FE6BFC" w:rsidP="00FE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  <w:cs/>
              </w:rPr>
              <w:t>ตัดจำหน่าย</w:t>
            </w:r>
          </w:p>
        </w:tc>
        <w:tc>
          <w:tcPr>
            <w:tcW w:w="693" w:type="pct"/>
          </w:tcPr>
          <w:p w14:paraId="535EB2DA" w14:textId="43F506FF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(2)</w:t>
            </w:r>
          </w:p>
        </w:tc>
        <w:tc>
          <w:tcPr>
            <w:tcW w:w="148" w:type="pct"/>
          </w:tcPr>
          <w:p w14:paraId="7300430A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694" w:type="pct"/>
          </w:tcPr>
          <w:p w14:paraId="6C18BB69" w14:textId="0BFC30C2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130" w:type="pct"/>
          </w:tcPr>
          <w:p w14:paraId="2C113D55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713" w:type="pct"/>
          </w:tcPr>
          <w:p w14:paraId="2C6A9E74" w14:textId="4BAA40CD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sz w:val="29"/>
                <w:szCs w:val="29"/>
              </w:rPr>
              <w:t>(2)</w:t>
            </w:r>
          </w:p>
        </w:tc>
      </w:tr>
      <w:tr w:rsidR="00FE6BFC" w:rsidRPr="00161E24" w14:paraId="4A5272BA" w14:textId="77777777" w:rsidTr="00FE6BFC">
        <w:tc>
          <w:tcPr>
            <w:tcW w:w="2622" w:type="pct"/>
          </w:tcPr>
          <w:p w14:paraId="655844E3" w14:textId="5D9168A6" w:rsidR="00FE6BFC" w:rsidRPr="00FE6BFC" w:rsidRDefault="00FE6BFC" w:rsidP="00FE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2566</w:t>
            </w:r>
          </w:p>
        </w:tc>
        <w:tc>
          <w:tcPr>
            <w:tcW w:w="693" w:type="pct"/>
            <w:tcBorders>
              <w:top w:val="single" w:sz="4" w:space="0" w:color="auto"/>
              <w:bottom w:val="single" w:sz="4" w:space="0" w:color="auto"/>
            </w:tcBorders>
          </w:tcPr>
          <w:p w14:paraId="0657A02B" w14:textId="53972339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1,1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56</w:t>
            </w:r>
          </w:p>
        </w:tc>
        <w:tc>
          <w:tcPr>
            <w:tcW w:w="148" w:type="pct"/>
          </w:tcPr>
          <w:p w14:paraId="6AA85415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94" w:type="pct"/>
            <w:tcBorders>
              <w:top w:val="single" w:sz="4" w:space="0" w:color="auto"/>
              <w:bottom w:val="single" w:sz="4" w:space="0" w:color="auto"/>
            </w:tcBorders>
          </w:tcPr>
          <w:p w14:paraId="56AE87E3" w14:textId="622C44B3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50</w:t>
            </w:r>
          </w:p>
        </w:tc>
        <w:tc>
          <w:tcPr>
            <w:tcW w:w="130" w:type="pct"/>
          </w:tcPr>
          <w:p w14:paraId="1CCA08E9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13" w:type="pct"/>
            <w:tcBorders>
              <w:top w:val="single" w:sz="4" w:space="0" w:color="auto"/>
              <w:bottom w:val="single" w:sz="4" w:space="0" w:color="auto"/>
            </w:tcBorders>
          </w:tcPr>
          <w:p w14:paraId="0DC499F1" w14:textId="0682BC88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1,20</w:t>
            </w:r>
            <w:r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6</w:t>
            </w:r>
          </w:p>
        </w:tc>
      </w:tr>
      <w:tr w:rsidR="00FE6BFC" w:rsidRPr="00161E24" w14:paraId="57AF9348" w14:textId="77777777" w:rsidTr="00F93E1F">
        <w:tc>
          <w:tcPr>
            <w:tcW w:w="2622" w:type="pct"/>
          </w:tcPr>
          <w:p w14:paraId="6967B87D" w14:textId="77777777" w:rsidR="00FE6BFC" w:rsidRPr="00FE6BFC" w:rsidRDefault="00FE6BFC" w:rsidP="00FE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4B1D73B1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48" w:type="pct"/>
          </w:tcPr>
          <w:p w14:paraId="43EC36CD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</w:tcPr>
          <w:p w14:paraId="57FF26B8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30" w:type="pct"/>
          </w:tcPr>
          <w:p w14:paraId="727D4F49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713" w:type="pct"/>
            <w:tcBorders>
              <w:top w:val="single" w:sz="4" w:space="0" w:color="auto"/>
            </w:tcBorders>
          </w:tcPr>
          <w:p w14:paraId="4C5799AE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FE6BFC" w:rsidRPr="00161E24" w14:paraId="3430FF95" w14:textId="77777777" w:rsidTr="00CE0A02">
        <w:tc>
          <w:tcPr>
            <w:tcW w:w="2622" w:type="pct"/>
          </w:tcPr>
          <w:p w14:paraId="019FCEA6" w14:textId="77777777" w:rsidR="00FE6BFC" w:rsidRPr="00FE6BFC" w:rsidRDefault="00FE6BFC" w:rsidP="00FE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FE6BFC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มูลค่าสุทธิทางบัญชี</w:t>
            </w:r>
          </w:p>
        </w:tc>
        <w:tc>
          <w:tcPr>
            <w:tcW w:w="693" w:type="pct"/>
          </w:tcPr>
          <w:p w14:paraId="6AC77757" w14:textId="77777777" w:rsidR="00FE6BFC" w:rsidRPr="00FE6BFC" w:rsidRDefault="00FE6BFC" w:rsidP="00FE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48" w:type="pct"/>
          </w:tcPr>
          <w:p w14:paraId="013A37ED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94" w:type="pct"/>
          </w:tcPr>
          <w:p w14:paraId="31802CBB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20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34" w:type="pct"/>
          </w:tcPr>
          <w:p w14:paraId="1D40CD2A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09" w:type="pct"/>
          </w:tcPr>
          <w:p w14:paraId="1C6D9D1C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</w:tr>
      <w:tr w:rsidR="00FE6BFC" w:rsidRPr="00161E24" w14:paraId="1D4F16BF" w14:textId="77777777" w:rsidTr="00CE0A02">
        <w:tc>
          <w:tcPr>
            <w:tcW w:w="2622" w:type="pct"/>
          </w:tcPr>
          <w:p w14:paraId="56C9CABF" w14:textId="7BF6645C" w:rsidR="00FE6BFC" w:rsidRPr="00FE6BFC" w:rsidRDefault="00FE6BFC" w:rsidP="00FE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ณ วันที่ 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 xml:space="preserve">31 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 xml:space="preserve">ธันวาคม </w:t>
            </w: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2565</w:t>
            </w:r>
          </w:p>
        </w:tc>
        <w:tc>
          <w:tcPr>
            <w:tcW w:w="693" w:type="pct"/>
            <w:tcBorders>
              <w:bottom w:val="double" w:sz="4" w:space="0" w:color="auto"/>
            </w:tcBorders>
          </w:tcPr>
          <w:p w14:paraId="1673F681" w14:textId="1051A020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845</w:t>
            </w:r>
          </w:p>
        </w:tc>
        <w:tc>
          <w:tcPr>
            <w:tcW w:w="148" w:type="pct"/>
          </w:tcPr>
          <w:p w14:paraId="79C462AA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694" w:type="pct"/>
            <w:tcBorders>
              <w:bottom w:val="double" w:sz="4" w:space="0" w:color="auto"/>
            </w:tcBorders>
          </w:tcPr>
          <w:p w14:paraId="7E0A0F9C" w14:textId="7AB08ECE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200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1</w:t>
            </w:r>
          </w:p>
        </w:tc>
        <w:tc>
          <w:tcPr>
            <w:tcW w:w="134" w:type="pct"/>
          </w:tcPr>
          <w:p w14:paraId="6305DD9D" w14:textId="77777777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709" w:type="pct"/>
            <w:tcBorders>
              <w:bottom w:val="double" w:sz="4" w:space="0" w:color="auto"/>
            </w:tcBorders>
          </w:tcPr>
          <w:p w14:paraId="0F78833B" w14:textId="1D9086BE" w:rsidR="00FE6BFC" w:rsidRPr="00FE6BFC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FE6BFC">
              <w:rPr>
                <w:rFonts w:asciiTheme="majorBidi" w:hAnsiTheme="majorBidi" w:cstheme="majorBidi"/>
                <w:b/>
                <w:bCs/>
                <w:sz w:val="29"/>
                <w:szCs w:val="29"/>
              </w:rPr>
              <w:t>846</w:t>
            </w:r>
          </w:p>
        </w:tc>
      </w:tr>
      <w:tr w:rsidR="00FE6BFC" w:rsidRPr="00161E24" w14:paraId="281F7B84" w14:textId="77777777" w:rsidTr="00CE0A02">
        <w:tc>
          <w:tcPr>
            <w:tcW w:w="2622" w:type="pct"/>
          </w:tcPr>
          <w:p w14:paraId="7E286C95" w14:textId="429D1BE0" w:rsidR="00FE6BFC" w:rsidRPr="00161E24" w:rsidRDefault="00FE6BFC" w:rsidP="00FE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693" w:type="pct"/>
            <w:tcBorders>
              <w:top w:val="double" w:sz="4" w:space="0" w:color="auto"/>
              <w:bottom w:val="double" w:sz="4" w:space="0" w:color="auto"/>
            </w:tcBorders>
          </w:tcPr>
          <w:p w14:paraId="6FDA901B" w14:textId="4C065E05" w:rsidR="00FE6BFC" w:rsidRPr="00161E24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6B711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49</w:t>
            </w:r>
          </w:p>
        </w:tc>
        <w:tc>
          <w:tcPr>
            <w:tcW w:w="148" w:type="pct"/>
          </w:tcPr>
          <w:p w14:paraId="2ED73EF1" w14:textId="77777777" w:rsidR="00FE6BFC" w:rsidRPr="00161E24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94" w:type="pct"/>
            <w:tcBorders>
              <w:top w:val="double" w:sz="4" w:space="0" w:color="auto"/>
              <w:bottom w:val="double" w:sz="4" w:space="0" w:color="auto"/>
            </w:tcBorders>
          </w:tcPr>
          <w:p w14:paraId="12966305" w14:textId="6E9FB95A" w:rsidR="00FE6BFC" w:rsidRPr="00161E24" w:rsidRDefault="009E4A31" w:rsidP="00DC0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after="0" w:line="240" w:lineRule="auto"/>
              <w:ind w:right="-2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134" w:type="pct"/>
          </w:tcPr>
          <w:p w14:paraId="2E616486" w14:textId="77777777" w:rsidR="00FE6BFC" w:rsidRPr="00161E24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09" w:type="pct"/>
            <w:tcBorders>
              <w:top w:val="double" w:sz="4" w:space="0" w:color="auto"/>
              <w:bottom w:val="double" w:sz="4" w:space="0" w:color="auto"/>
            </w:tcBorders>
          </w:tcPr>
          <w:p w14:paraId="7AFBC773" w14:textId="6262DFC6" w:rsidR="00FE6BFC" w:rsidRPr="00161E24" w:rsidRDefault="00FE6BFC" w:rsidP="00FE6B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</w:p>
        </w:tc>
      </w:tr>
    </w:tbl>
    <w:p w14:paraId="5AD250CA" w14:textId="67D253B0" w:rsidR="00517BB2" w:rsidRDefault="00517BB2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021"/>
        <w:gridCol w:w="2159"/>
      </w:tblGrid>
      <w:tr w:rsidR="00CE0A02" w:rsidRPr="00161E24" w14:paraId="6260CDD6" w14:textId="77777777" w:rsidTr="00CE0A02">
        <w:trPr>
          <w:tblHeader/>
        </w:trPr>
        <w:tc>
          <w:tcPr>
            <w:tcW w:w="3824" w:type="pct"/>
          </w:tcPr>
          <w:p w14:paraId="6B69F16D" w14:textId="77777777" w:rsidR="00CE0A02" w:rsidRPr="00161E24" w:rsidRDefault="00CE0A02" w:rsidP="00E6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pct"/>
          </w:tcPr>
          <w:p w14:paraId="3159F034" w14:textId="2CE912B5" w:rsidR="00CE0A02" w:rsidRPr="00161E24" w:rsidRDefault="00CE0A02" w:rsidP="00E66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0A02" w:rsidRPr="00161E24" w14:paraId="579793AA" w14:textId="77777777" w:rsidTr="00CE0A02">
        <w:trPr>
          <w:tblHeader/>
        </w:trPr>
        <w:tc>
          <w:tcPr>
            <w:tcW w:w="3824" w:type="pct"/>
          </w:tcPr>
          <w:p w14:paraId="5C8138ED" w14:textId="77777777" w:rsidR="00CE0A02" w:rsidRPr="00161E24" w:rsidRDefault="00CE0A02" w:rsidP="005F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pct"/>
          </w:tcPr>
          <w:p w14:paraId="6BEBFEB7" w14:textId="07287DE3" w:rsidR="00CE0A02" w:rsidRPr="00161E24" w:rsidRDefault="00CE0A02" w:rsidP="005F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CE0A02" w:rsidRPr="00161E24" w14:paraId="6FAD251A" w14:textId="77777777" w:rsidTr="00CE0A02">
        <w:trPr>
          <w:tblHeader/>
        </w:trPr>
        <w:tc>
          <w:tcPr>
            <w:tcW w:w="3824" w:type="pct"/>
          </w:tcPr>
          <w:p w14:paraId="05DDC4F2" w14:textId="191996BC" w:rsidR="00CE0A02" w:rsidRPr="00161E24" w:rsidRDefault="00CE0A02" w:rsidP="005F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pct"/>
          </w:tcPr>
          <w:p w14:paraId="00845492" w14:textId="592A8811" w:rsidR="00CE0A02" w:rsidRPr="00161E24" w:rsidRDefault="00CE0A02" w:rsidP="00D64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E0A02" w:rsidRPr="00161E24" w14:paraId="74479D4B" w14:textId="77777777" w:rsidTr="00CE0A02">
        <w:tc>
          <w:tcPr>
            <w:tcW w:w="3824" w:type="pct"/>
          </w:tcPr>
          <w:p w14:paraId="24A7F038" w14:textId="6974BE71" w:rsidR="00CE0A02" w:rsidRPr="00161E24" w:rsidRDefault="00CE0A02" w:rsidP="005F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6" w:type="pct"/>
          </w:tcPr>
          <w:p w14:paraId="04600FB7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5054" w:rsidRPr="00161E24" w14:paraId="15223468" w14:textId="77777777" w:rsidTr="00CE0A02">
        <w:tc>
          <w:tcPr>
            <w:tcW w:w="3824" w:type="pct"/>
          </w:tcPr>
          <w:p w14:paraId="4D027BCD" w14:textId="551041CF" w:rsidR="00CA5054" w:rsidRPr="00161E24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6" w:type="pct"/>
          </w:tcPr>
          <w:p w14:paraId="216E077E" w14:textId="6D02FAFC" w:rsidR="00CA5054" w:rsidRPr="00CA5054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CA5054">
              <w:rPr>
                <w:rFonts w:asciiTheme="majorBidi" w:hAnsiTheme="majorBidi" w:cstheme="majorBidi"/>
                <w:sz w:val="30"/>
                <w:szCs w:val="30"/>
              </w:rPr>
              <w:t>672</w:t>
            </w:r>
          </w:p>
        </w:tc>
      </w:tr>
      <w:tr w:rsidR="00CA5054" w:rsidRPr="00161E24" w14:paraId="4ECEEBAB" w14:textId="77777777" w:rsidTr="00CE0A02">
        <w:tc>
          <w:tcPr>
            <w:tcW w:w="3824" w:type="pct"/>
          </w:tcPr>
          <w:p w14:paraId="353FC0BC" w14:textId="659BC235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6" w:type="pct"/>
          </w:tcPr>
          <w:p w14:paraId="7EDF1253" w14:textId="55FBD27E" w:rsidR="00CA5054" w:rsidRPr="00161E24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A5054" w:rsidRPr="00161E24" w14:paraId="59E32363" w14:textId="77777777" w:rsidTr="00CE0A02">
        <w:tc>
          <w:tcPr>
            <w:tcW w:w="3824" w:type="pct"/>
          </w:tcPr>
          <w:p w14:paraId="3FECF543" w14:textId="5427E84B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6" w:type="pct"/>
          </w:tcPr>
          <w:p w14:paraId="679F0080" w14:textId="47ECB5A9" w:rsidR="00CA5054" w:rsidRPr="00161E24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</w:p>
        </w:tc>
      </w:tr>
      <w:tr w:rsidR="00CA5054" w:rsidRPr="00161E24" w14:paraId="0541C893" w14:textId="77777777" w:rsidTr="00CE0A02">
        <w:tc>
          <w:tcPr>
            <w:tcW w:w="3824" w:type="pct"/>
          </w:tcPr>
          <w:p w14:paraId="6688D556" w14:textId="4BD0FB14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6" w:type="pct"/>
            <w:tcBorders>
              <w:top w:val="single" w:sz="4" w:space="0" w:color="auto"/>
            </w:tcBorders>
          </w:tcPr>
          <w:p w14:paraId="0D8A1484" w14:textId="6A0E8F18" w:rsidR="00CA5054" w:rsidRPr="00161E24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108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703</w:t>
            </w:r>
          </w:p>
        </w:tc>
      </w:tr>
      <w:tr w:rsidR="00CA5054" w:rsidRPr="00161E24" w14:paraId="4E2EC921" w14:textId="77777777" w:rsidTr="00CE0A02">
        <w:tc>
          <w:tcPr>
            <w:tcW w:w="3824" w:type="pct"/>
          </w:tcPr>
          <w:p w14:paraId="590B587C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6" w:type="pct"/>
          </w:tcPr>
          <w:p w14:paraId="5D84E414" w14:textId="3786C0CC" w:rsidR="00CA5054" w:rsidRPr="00161E24" w:rsidRDefault="00573EF8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CA5054" w:rsidRPr="00161E24" w14:paraId="18CAFC7F" w14:textId="77777777" w:rsidTr="00CE0A02">
        <w:tc>
          <w:tcPr>
            <w:tcW w:w="3824" w:type="pct"/>
          </w:tcPr>
          <w:p w14:paraId="23285952" w14:textId="5D789BFB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</w:tcPr>
          <w:p w14:paraId="158E8D2F" w14:textId="4F0ED27D" w:rsidR="00CA5054" w:rsidRPr="00161E24" w:rsidRDefault="00E96BF1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</w:t>
            </w:r>
          </w:p>
        </w:tc>
      </w:tr>
      <w:tr w:rsidR="00CA5054" w:rsidRPr="00161E24" w14:paraId="20B2328C" w14:textId="77777777" w:rsidTr="00CE0A02">
        <w:trPr>
          <w:trHeight w:val="406"/>
        </w:trPr>
        <w:tc>
          <w:tcPr>
            <w:tcW w:w="3824" w:type="pct"/>
          </w:tcPr>
          <w:p w14:paraId="2D50AE7A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6" w:type="pct"/>
          </w:tcPr>
          <w:p w14:paraId="5AD10B7A" w14:textId="77777777" w:rsidR="00CA5054" w:rsidRPr="00161E24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5054" w:rsidRPr="00161E24" w14:paraId="3187AAC2" w14:textId="77777777" w:rsidTr="00CE0A02">
        <w:trPr>
          <w:trHeight w:val="406"/>
        </w:trPr>
        <w:tc>
          <w:tcPr>
            <w:tcW w:w="3824" w:type="pct"/>
          </w:tcPr>
          <w:p w14:paraId="074E505E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176" w:type="pct"/>
          </w:tcPr>
          <w:p w14:paraId="3A8593E6" w14:textId="77777777" w:rsidR="00CA5054" w:rsidRPr="00161E24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3D2C" w:rsidRPr="00161E24" w14:paraId="0416FF26" w14:textId="77777777" w:rsidTr="00CE0A02">
        <w:tc>
          <w:tcPr>
            <w:tcW w:w="3824" w:type="pct"/>
          </w:tcPr>
          <w:p w14:paraId="2F04FF3C" w14:textId="1115F8D9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176" w:type="pct"/>
          </w:tcPr>
          <w:p w14:paraId="1328176A" w14:textId="1B522146" w:rsidR="002A3D2C" w:rsidRPr="002A3D2C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2A3D2C"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</w:tr>
      <w:tr w:rsidR="002A3D2C" w:rsidRPr="00161E24" w14:paraId="6B9635C7" w14:textId="77777777" w:rsidTr="00CE0A02">
        <w:tc>
          <w:tcPr>
            <w:tcW w:w="3824" w:type="pct"/>
          </w:tcPr>
          <w:p w14:paraId="1AC861D1" w14:textId="4F4F7699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6" w:type="pct"/>
          </w:tcPr>
          <w:p w14:paraId="1C7264EA" w14:textId="18920F16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58</w:t>
            </w:r>
          </w:p>
        </w:tc>
      </w:tr>
      <w:tr w:rsidR="002A3D2C" w:rsidRPr="00161E24" w14:paraId="24C8E9CE" w14:textId="77777777" w:rsidTr="00CE0A02">
        <w:tc>
          <w:tcPr>
            <w:tcW w:w="3824" w:type="pct"/>
          </w:tcPr>
          <w:p w14:paraId="1C0C94BE" w14:textId="21B0AFEA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โอน</w:t>
            </w:r>
          </w:p>
        </w:tc>
        <w:tc>
          <w:tcPr>
            <w:tcW w:w="1176" w:type="pct"/>
          </w:tcPr>
          <w:p w14:paraId="629C6483" w14:textId="211610EE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</w:tr>
      <w:tr w:rsidR="002A3D2C" w:rsidRPr="00161E24" w14:paraId="1F6AE4CC" w14:textId="77777777" w:rsidTr="00CE0A02">
        <w:tc>
          <w:tcPr>
            <w:tcW w:w="3824" w:type="pct"/>
          </w:tcPr>
          <w:p w14:paraId="4ABE531C" w14:textId="1DE34469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6" w:type="pct"/>
            <w:tcBorders>
              <w:top w:val="single" w:sz="4" w:space="0" w:color="auto"/>
            </w:tcBorders>
          </w:tcPr>
          <w:p w14:paraId="181958A8" w14:textId="61DD91E1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452</w:t>
            </w:r>
          </w:p>
        </w:tc>
      </w:tr>
      <w:tr w:rsidR="002A3D2C" w:rsidRPr="00161E24" w14:paraId="0F8ED589" w14:textId="77777777" w:rsidTr="00CE0A02">
        <w:tc>
          <w:tcPr>
            <w:tcW w:w="3824" w:type="pct"/>
          </w:tcPr>
          <w:p w14:paraId="62D82FB0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6" w:type="pct"/>
          </w:tcPr>
          <w:p w14:paraId="7A00E645" w14:textId="1AA705AA" w:rsidR="002A3D2C" w:rsidRPr="00161E24" w:rsidRDefault="00E96BF1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2E709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A3D2C" w:rsidRPr="00161E24" w14:paraId="733B7176" w14:textId="77777777" w:rsidTr="00CE0A02">
        <w:tc>
          <w:tcPr>
            <w:tcW w:w="3824" w:type="pct"/>
          </w:tcPr>
          <w:p w14:paraId="2DD42F91" w14:textId="298BDCF4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6" w:type="pct"/>
            <w:tcBorders>
              <w:top w:val="single" w:sz="4" w:space="0" w:color="auto"/>
              <w:bottom w:val="single" w:sz="4" w:space="0" w:color="auto"/>
            </w:tcBorders>
          </w:tcPr>
          <w:p w14:paraId="37592DB6" w14:textId="1BD49A2F" w:rsidR="002A3D2C" w:rsidRPr="00161E24" w:rsidRDefault="00E96BF1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</w:t>
            </w:r>
            <w:r w:rsidR="002E70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</w:tr>
      <w:tr w:rsidR="002A3D2C" w:rsidRPr="00161E24" w14:paraId="0C9AF7C5" w14:textId="77777777" w:rsidTr="00CE0A02">
        <w:trPr>
          <w:trHeight w:hRule="exact" w:val="360"/>
        </w:trPr>
        <w:tc>
          <w:tcPr>
            <w:tcW w:w="3824" w:type="pct"/>
          </w:tcPr>
          <w:p w14:paraId="4A7CAD9C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176" w:type="pct"/>
          </w:tcPr>
          <w:p w14:paraId="4B5B6769" w14:textId="77777777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3D2C" w:rsidRPr="00161E24" w14:paraId="016CF08A" w14:textId="77777777" w:rsidTr="00CE0A02">
        <w:tc>
          <w:tcPr>
            <w:tcW w:w="3824" w:type="pct"/>
          </w:tcPr>
          <w:p w14:paraId="30200521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6" w:type="pct"/>
          </w:tcPr>
          <w:p w14:paraId="07B68DDC" w14:textId="77777777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3D2C" w:rsidRPr="00161E24" w14:paraId="116688C7" w14:textId="77777777" w:rsidTr="00CE0A02">
        <w:tc>
          <w:tcPr>
            <w:tcW w:w="3824" w:type="pct"/>
          </w:tcPr>
          <w:p w14:paraId="4B5499C6" w14:textId="52B1E4E5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176" w:type="pct"/>
            <w:tcBorders>
              <w:bottom w:val="double" w:sz="4" w:space="0" w:color="auto"/>
            </w:tcBorders>
          </w:tcPr>
          <w:p w14:paraId="15C3BE41" w14:textId="1B46BC3B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251</w:t>
            </w:r>
          </w:p>
        </w:tc>
      </w:tr>
      <w:tr w:rsidR="002A3D2C" w:rsidRPr="00161E24" w14:paraId="6CEDE490" w14:textId="77777777" w:rsidTr="00CE0A02">
        <w:tc>
          <w:tcPr>
            <w:tcW w:w="3824" w:type="pct"/>
          </w:tcPr>
          <w:p w14:paraId="2599F783" w14:textId="5A92A794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6" w:type="pct"/>
            <w:tcBorders>
              <w:top w:val="double" w:sz="4" w:space="0" w:color="auto"/>
              <w:bottom w:val="double" w:sz="4" w:space="0" w:color="auto"/>
            </w:tcBorders>
          </w:tcPr>
          <w:p w14:paraId="1C4DBA39" w14:textId="6D7A8001" w:rsidR="002A3D2C" w:rsidRPr="00161E24" w:rsidRDefault="00E96BF1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</w:tr>
    </w:tbl>
    <w:p w14:paraId="63634DC6" w14:textId="77777777" w:rsidR="00CE0A02" w:rsidRDefault="00CE0A02" w:rsidP="00DD4220">
      <w:pPr>
        <w:rPr>
          <w:rFonts w:asciiTheme="majorBidi" w:hAnsiTheme="majorBidi" w:cstheme="majorBidi"/>
        </w:rPr>
      </w:pPr>
    </w:p>
    <w:p w14:paraId="1A04E55F" w14:textId="77777777" w:rsidR="00CE0A02" w:rsidRDefault="00CE0A02" w:rsidP="00DD4220">
      <w:pPr>
        <w:rPr>
          <w:rFonts w:asciiTheme="majorBidi" w:hAnsiTheme="majorBidi" w:cstheme="majorBidi"/>
        </w:rPr>
      </w:pPr>
    </w:p>
    <w:p w14:paraId="5C8FB984" w14:textId="73AB9F23" w:rsidR="00CE0A02" w:rsidRPr="00161E24" w:rsidRDefault="00CE0A02" w:rsidP="00DD4220">
      <w:pPr>
        <w:rPr>
          <w:rFonts w:asciiTheme="majorBidi" w:hAnsiTheme="majorBidi" w:cstheme="majorBidi"/>
        </w:rPr>
        <w:sectPr w:rsidR="00CE0A02" w:rsidRPr="00161E24" w:rsidSect="00933D8A">
          <w:footerReference w:type="default" r:id="rId25"/>
          <w:footerReference w:type="first" r:id="rId26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0D4EFB7E" w14:textId="24892D97" w:rsidR="00007FE1" w:rsidRPr="00161E24" w:rsidRDefault="00CD72C1" w:rsidP="00116029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D90F2A" w:rsidRPr="00161E24">
        <w:rPr>
          <w:rFonts w:asciiTheme="majorBidi" w:hAnsiTheme="majorBidi" w:cstheme="majorBidi"/>
          <w:sz w:val="30"/>
          <w:szCs w:val="30"/>
          <w:u w:val="none"/>
          <w:cs/>
        </w:rPr>
        <w:t>หนี้สิน</w:t>
      </w:r>
      <w:r w:rsidR="00007FE1" w:rsidRPr="00161E24">
        <w:rPr>
          <w:rFonts w:asciiTheme="majorBidi" w:hAnsiTheme="majorBidi" w:cstheme="majorBidi"/>
          <w:sz w:val="30"/>
          <w:szCs w:val="30"/>
          <w:u w:val="none"/>
          <w:cs/>
        </w:rPr>
        <w:t>ที่มีภาระดอกเบี้ย</w:t>
      </w: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260"/>
        <w:gridCol w:w="270"/>
        <w:gridCol w:w="1233"/>
        <w:gridCol w:w="270"/>
        <w:gridCol w:w="1197"/>
        <w:gridCol w:w="270"/>
        <w:gridCol w:w="1260"/>
        <w:gridCol w:w="270"/>
        <w:gridCol w:w="1260"/>
        <w:gridCol w:w="270"/>
        <w:gridCol w:w="1260"/>
      </w:tblGrid>
      <w:tr w:rsidR="0068349A" w:rsidRPr="003C5BFB" w14:paraId="72D95233" w14:textId="77777777" w:rsidTr="00925597">
        <w:trPr>
          <w:tblHeader/>
        </w:trPr>
        <w:tc>
          <w:tcPr>
            <w:tcW w:w="5220" w:type="dxa"/>
          </w:tcPr>
          <w:p w14:paraId="09E1D15F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0" w:type="dxa"/>
            <w:gridSpan w:val="11"/>
          </w:tcPr>
          <w:p w14:paraId="06A13E22" w14:textId="13D0EF26" w:rsidR="0068349A" w:rsidRPr="004F4BBD" w:rsidRDefault="0068349A" w:rsidP="00AB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4B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8349A" w:rsidRPr="003C5BFB" w14:paraId="3DB96041" w14:textId="4E24EE99" w:rsidTr="00925597">
        <w:trPr>
          <w:tblHeader/>
        </w:trPr>
        <w:tc>
          <w:tcPr>
            <w:tcW w:w="5220" w:type="dxa"/>
          </w:tcPr>
          <w:p w14:paraId="49DD4648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0" w:type="dxa"/>
            <w:gridSpan w:val="5"/>
          </w:tcPr>
          <w:p w14:paraId="48DE1ECF" w14:textId="5CAFE35E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D2C" w:rsidRPr="004F4BBD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0C50BF33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10C3AC65" w14:textId="736D4F53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A3D2C" w:rsidRPr="004F4BBD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68349A" w:rsidRPr="003C5BFB" w14:paraId="21EBDB2B" w14:textId="78CDF938" w:rsidTr="00925597">
        <w:trPr>
          <w:tblHeader/>
        </w:trPr>
        <w:tc>
          <w:tcPr>
            <w:tcW w:w="5220" w:type="dxa"/>
          </w:tcPr>
          <w:p w14:paraId="0BAE74FC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CA9315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C79548F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55ADDA2C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997BD4D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D45FB5B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20C8975F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63CBA9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188FC6A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486F89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8EBAC85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46244F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8349A" w:rsidRPr="003C5BFB" w14:paraId="06DD617E" w14:textId="77777777" w:rsidTr="00925597">
        <w:trPr>
          <w:tblHeader/>
        </w:trPr>
        <w:tc>
          <w:tcPr>
            <w:tcW w:w="5220" w:type="dxa"/>
          </w:tcPr>
          <w:p w14:paraId="0A9650B3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20" w:type="dxa"/>
            <w:gridSpan w:val="11"/>
            <w:vAlign w:val="bottom"/>
          </w:tcPr>
          <w:p w14:paraId="4DD887C5" w14:textId="694BC1DD" w:rsidR="0068349A" w:rsidRPr="004F4BBD" w:rsidRDefault="0068349A" w:rsidP="0068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8349A" w:rsidRPr="003C5BFB" w14:paraId="02B20378" w14:textId="716C9303" w:rsidTr="00925597">
        <w:tc>
          <w:tcPr>
            <w:tcW w:w="5220" w:type="dxa"/>
          </w:tcPr>
          <w:p w14:paraId="45E43ABE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260" w:type="dxa"/>
            <w:vAlign w:val="bottom"/>
          </w:tcPr>
          <w:p w14:paraId="5FAE7844" w14:textId="3B4D1E20" w:rsidR="0068349A" w:rsidRPr="004F4BBD" w:rsidRDefault="0068349A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348C276" w14:textId="77777777" w:rsidR="0068349A" w:rsidRPr="004F4BBD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59590913" w14:textId="2050ACF5" w:rsidR="0068349A" w:rsidRPr="004F4BBD" w:rsidRDefault="0068349A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7BE006F" w14:textId="77777777" w:rsidR="0068349A" w:rsidRPr="004F4BBD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5F2376B1" w14:textId="77777777" w:rsidR="0068349A" w:rsidRPr="004F4BBD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E8D525E" w14:textId="77777777" w:rsidR="0068349A" w:rsidRPr="004F4BBD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9DD9D5" w14:textId="77777777" w:rsidR="0068349A" w:rsidRPr="004F4BBD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BA999E" w14:textId="77777777" w:rsidR="0068349A" w:rsidRPr="004F4BBD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A4290D" w14:textId="77777777" w:rsidR="0068349A" w:rsidRPr="004F4BBD" w:rsidRDefault="0068349A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9C7ABB7" w14:textId="77777777" w:rsidR="0068349A" w:rsidRPr="004F4BBD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137D13" w14:textId="77777777" w:rsidR="0068349A" w:rsidRPr="004F4BBD" w:rsidRDefault="0068349A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62E5C" w:rsidRPr="003C5BFB" w14:paraId="36C76237" w14:textId="77777777" w:rsidTr="00FE231E">
        <w:tc>
          <w:tcPr>
            <w:tcW w:w="5220" w:type="dxa"/>
          </w:tcPr>
          <w:p w14:paraId="5A417DAE" w14:textId="213FAC3F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60" w:type="dxa"/>
            <w:vAlign w:val="bottom"/>
          </w:tcPr>
          <w:p w14:paraId="1D7F524E" w14:textId="6034AE1A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88548DD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6C49078C" w14:textId="2E8E2E63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4BC5" w:rsidRPr="004F4BB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48B367B7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259EBA03" w14:textId="3FA209A5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64BC5" w:rsidRPr="004F4BBD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5552D975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6D4B92" w14:textId="21F12D63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F919BA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5CA773" w14:textId="6839185C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190A710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660B2D" w14:textId="716880F2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62E5C" w:rsidRPr="003C5BFB" w14:paraId="237F6808" w14:textId="102E82C8" w:rsidTr="00925597">
        <w:tc>
          <w:tcPr>
            <w:tcW w:w="5220" w:type="dxa"/>
          </w:tcPr>
          <w:p w14:paraId="13823687" w14:textId="77777777" w:rsidR="00962E5C" w:rsidRPr="004F4BBD" w:rsidRDefault="00962E5C" w:rsidP="00962E5C">
            <w:pPr>
              <w:pStyle w:val="ListParagraph"/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05728CE6" w14:textId="3D94CD45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693FB58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461E23C1" w14:textId="2C730B71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CD5F93" w:rsidRPr="004F4BBD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270" w:type="dxa"/>
            <w:vAlign w:val="bottom"/>
          </w:tcPr>
          <w:p w14:paraId="0D4E7337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5A6BF21" w14:textId="1B74550A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CD5F93" w:rsidRPr="004F4BBD">
              <w:rPr>
                <w:rFonts w:asciiTheme="majorBidi" w:hAnsiTheme="majorBidi" w:cstheme="majorBidi"/>
                <w:sz w:val="28"/>
                <w:szCs w:val="28"/>
              </w:rPr>
              <w:t>483</w:t>
            </w:r>
          </w:p>
        </w:tc>
        <w:tc>
          <w:tcPr>
            <w:tcW w:w="270" w:type="dxa"/>
            <w:vAlign w:val="bottom"/>
          </w:tcPr>
          <w:p w14:paraId="38FF06AB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AF9202" w14:textId="032412B8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C811FEF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B2D90E" w14:textId="78B7F719" w:rsidR="00962E5C" w:rsidRPr="004F4BBD" w:rsidRDefault="00962E5C" w:rsidP="0096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  <w:tc>
          <w:tcPr>
            <w:tcW w:w="270" w:type="dxa"/>
            <w:vAlign w:val="bottom"/>
          </w:tcPr>
          <w:p w14:paraId="183DE7FF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F9E97F" w14:textId="50CBA366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657</w:t>
            </w:r>
          </w:p>
        </w:tc>
      </w:tr>
      <w:tr w:rsidR="00962E5C" w:rsidRPr="003C5BFB" w14:paraId="483B3E0D" w14:textId="5B304EA3" w:rsidTr="00925597">
        <w:tc>
          <w:tcPr>
            <w:tcW w:w="5220" w:type="dxa"/>
          </w:tcPr>
          <w:p w14:paraId="0A894453" w14:textId="5CE56444" w:rsidR="00962E5C" w:rsidRPr="004F4BBD" w:rsidRDefault="00962E5C" w:rsidP="00962E5C">
            <w:pPr>
              <w:pStyle w:val="ListParagraph"/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หนี้สินภายใต้สัญญาทรัสต์รีซีทส์</w:t>
            </w:r>
          </w:p>
        </w:tc>
        <w:tc>
          <w:tcPr>
            <w:tcW w:w="1260" w:type="dxa"/>
            <w:vAlign w:val="bottom"/>
          </w:tcPr>
          <w:p w14:paraId="4F0ECABD" w14:textId="4EB91343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4,520</w:t>
            </w:r>
          </w:p>
        </w:tc>
        <w:tc>
          <w:tcPr>
            <w:tcW w:w="270" w:type="dxa"/>
            <w:vAlign w:val="bottom"/>
          </w:tcPr>
          <w:p w14:paraId="0584A368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4C7D9217" w14:textId="796A179E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5A56DF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0CC36CAD" w14:textId="40C8AE0F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4,520</w:t>
            </w:r>
          </w:p>
        </w:tc>
        <w:tc>
          <w:tcPr>
            <w:tcW w:w="270" w:type="dxa"/>
            <w:vAlign w:val="bottom"/>
          </w:tcPr>
          <w:p w14:paraId="402CDD26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2CCC68" w14:textId="07488560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2,765</w:t>
            </w:r>
          </w:p>
        </w:tc>
        <w:tc>
          <w:tcPr>
            <w:tcW w:w="270" w:type="dxa"/>
            <w:vAlign w:val="bottom"/>
          </w:tcPr>
          <w:p w14:paraId="15AA5DD8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DED374" w14:textId="7431B211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662D484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7FC1D1" w14:textId="7520B9C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2,765</w:t>
            </w:r>
          </w:p>
        </w:tc>
      </w:tr>
      <w:tr w:rsidR="00962E5C" w:rsidRPr="003C5BFB" w14:paraId="337204A4" w14:textId="782D8B25" w:rsidTr="00925597">
        <w:tc>
          <w:tcPr>
            <w:tcW w:w="5220" w:type="dxa"/>
          </w:tcPr>
          <w:p w14:paraId="23C84B5F" w14:textId="77777777" w:rsidR="00962E5C" w:rsidRPr="004F4BBD" w:rsidRDefault="00962E5C" w:rsidP="00962E5C">
            <w:pPr>
              <w:pStyle w:val="ListParagraph"/>
              <w:tabs>
                <w:tab w:val="decimal" w:pos="717"/>
              </w:tabs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60" w:type="dxa"/>
            <w:vAlign w:val="bottom"/>
          </w:tcPr>
          <w:p w14:paraId="56003C66" w14:textId="6C2BD29E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219FA6E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9A944F3" w14:textId="11A341DC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4,295</w:t>
            </w:r>
          </w:p>
        </w:tc>
        <w:tc>
          <w:tcPr>
            <w:tcW w:w="270" w:type="dxa"/>
            <w:vAlign w:val="bottom"/>
          </w:tcPr>
          <w:p w14:paraId="0DC6E2D7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21F90D4D" w14:textId="0F09E529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4,295</w:t>
            </w:r>
          </w:p>
        </w:tc>
        <w:tc>
          <w:tcPr>
            <w:tcW w:w="270" w:type="dxa"/>
            <w:vAlign w:val="bottom"/>
          </w:tcPr>
          <w:p w14:paraId="6A80097A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F88A9A" w14:textId="786BA41F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5EA0464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B7775A" w14:textId="70FEEC24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8,821</w:t>
            </w:r>
          </w:p>
        </w:tc>
        <w:tc>
          <w:tcPr>
            <w:tcW w:w="270" w:type="dxa"/>
            <w:vAlign w:val="bottom"/>
          </w:tcPr>
          <w:p w14:paraId="726A7775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75B372" w14:textId="2CF3AFCC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8,821</w:t>
            </w:r>
          </w:p>
        </w:tc>
      </w:tr>
      <w:tr w:rsidR="00962E5C" w:rsidRPr="003C5BFB" w14:paraId="7E8BFB71" w14:textId="77777777" w:rsidTr="00925597">
        <w:tc>
          <w:tcPr>
            <w:tcW w:w="5220" w:type="dxa"/>
          </w:tcPr>
          <w:p w14:paraId="7FBADAA8" w14:textId="2E12AC95" w:rsidR="00962E5C" w:rsidRPr="004F4BBD" w:rsidRDefault="00962E5C" w:rsidP="00962E5C">
            <w:pPr>
              <w:pStyle w:val="ListParagraph"/>
              <w:tabs>
                <w:tab w:val="decimal" w:pos="717"/>
              </w:tabs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3E636262" w14:textId="4BEAA0F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5C20D1E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007DDE44" w14:textId="01A9A8A5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1,999</w:t>
            </w:r>
          </w:p>
        </w:tc>
        <w:tc>
          <w:tcPr>
            <w:tcW w:w="270" w:type="dxa"/>
            <w:vAlign w:val="bottom"/>
          </w:tcPr>
          <w:p w14:paraId="77C48A2D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9F5D862" w14:textId="5412DDAE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1,999</w:t>
            </w:r>
          </w:p>
        </w:tc>
        <w:tc>
          <w:tcPr>
            <w:tcW w:w="270" w:type="dxa"/>
            <w:vAlign w:val="bottom"/>
          </w:tcPr>
          <w:p w14:paraId="777B0C87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9C8A95" w14:textId="2ECE140E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7D5390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FBA88F" w14:textId="784431F5" w:rsidR="00962E5C" w:rsidRPr="004F4BBD" w:rsidRDefault="00962E5C" w:rsidP="0096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2,799</w:t>
            </w:r>
          </w:p>
        </w:tc>
        <w:tc>
          <w:tcPr>
            <w:tcW w:w="270" w:type="dxa"/>
            <w:vAlign w:val="bottom"/>
          </w:tcPr>
          <w:p w14:paraId="597E497E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D654EB" w14:textId="2F0ED925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2,799</w:t>
            </w:r>
          </w:p>
        </w:tc>
      </w:tr>
      <w:tr w:rsidR="00962E5C" w:rsidRPr="003C5BFB" w14:paraId="51B4DEB3" w14:textId="77777777" w:rsidTr="001208FE">
        <w:tc>
          <w:tcPr>
            <w:tcW w:w="5220" w:type="dxa"/>
          </w:tcPr>
          <w:p w14:paraId="5A2281E7" w14:textId="77777777" w:rsidR="00962E5C" w:rsidRPr="004F4BBD" w:rsidRDefault="00962E5C" w:rsidP="00962E5C">
            <w:pPr>
              <w:pStyle w:val="ListParagraph"/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260" w:type="dxa"/>
            <w:vAlign w:val="bottom"/>
          </w:tcPr>
          <w:p w14:paraId="78DE6EC1" w14:textId="3649698C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4BDB47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6127DB54" w14:textId="3365225F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270" w:type="dxa"/>
            <w:vAlign w:val="bottom"/>
          </w:tcPr>
          <w:p w14:paraId="5116099E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557BE603" w14:textId="6C00E3D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270" w:type="dxa"/>
            <w:vAlign w:val="bottom"/>
          </w:tcPr>
          <w:p w14:paraId="0D33E559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F23C29" w14:textId="78EFCCDD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9FAA68B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D3FE6E" w14:textId="03E46E6C" w:rsidR="00962E5C" w:rsidRPr="004F4BBD" w:rsidRDefault="00962E5C" w:rsidP="0096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  <w:tc>
          <w:tcPr>
            <w:tcW w:w="270" w:type="dxa"/>
            <w:vAlign w:val="bottom"/>
          </w:tcPr>
          <w:p w14:paraId="02D4BD4C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6EBF7D" w14:textId="02DF7A03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573</w:t>
            </w:r>
          </w:p>
        </w:tc>
      </w:tr>
      <w:tr w:rsidR="00962E5C" w:rsidRPr="003C5BFB" w14:paraId="0EF8B69D" w14:textId="215D1D7B" w:rsidTr="00925597">
        <w:tc>
          <w:tcPr>
            <w:tcW w:w="5220" w:type="dxa"/>
          </w:tcPr>
          <w:p w14:paraId="710C1B53" w14:textId="77777777" w:rsidR="00962E5C" w:rsidRPr="004F4BBD" w:rsidRDefault="00962E5C" w:rsidP="00962E5C">
            <w:pPr>
              <w:pStyle w:val="ListParagraph"/>
              <w:spacing w:line="240" w:lineRule="auto"/>
              <w:ind w:left="166" w:right="-107" w:hanging="18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129C6" w14:textId="37AD0ED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4,520</w:t>
            </w:r>
          </w:p>
        </w:tc>
        <w:tc>
          <w:tcPr>
            <w:tcW w:w="270" w:type="dxa"/>
            <w:vAlign w:val="bottom"/>
          </w:tcPr>
          <w:p w14:paraId="0E2C7D0E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639C2" w14:textId="7A4D6BC6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10,358</w:t>
            </w:r>
          </w:p>
        </w:tc>
        <w:tc>
          <w:tcPr>
            <w:tcW w:w="270" w:type="dxa"/>
            <w:vAlign w:val="bottom"/>
          </w:tcPr>
          <w:p w14:paraId="5EA29FBE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714D1" w14:textId="000DFD6B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14,878</w:t>
            </w:r>
          </w:p>
        </w:tc>
        <w:tc>
          <w:tcPr>
            <w:tcW w:w="270" w:type="dxa"/>
            <w:vAlign w:val="bottom"/>
          </w:tcPr>
          <w:p w14:paraId="194652C5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215ED" w14:textId="28200530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2,765</w:t>
            </w:r>
          </w:p>
        </w:tc>
        <w:tc>
          <w:tcPr>
            <w:tcW w:w="270" w:type="dxa"/>
            <w:vAlign w:val="bottom"/>
          </w:tcPr>
          <w:p w14:paraId="316FEE14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D4BF6" w14:textId="48949B76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12,850</w:t>
            </w:r>
          </w:p>
        </w:tc>
        <w:tc>
          <w:tcPr>
            <w:tcW w:w="270" w:type="dxa"/>
            <w:vAlign w:val="bottom"/>
          </w:tcPr>
          <w:p w14:paraId="4F27D5E9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638AA" w14:textId="5324E81A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15,615</w:t>
            </w:r>
          </w:p>
        </w:tc>
      </w:tr>
      <w:tr w:rsidR="00962E5C" w:rsidRPr="003C5BFB" w14:paraId="7BDCFEBD" w14:textId="2AF852C8" w:rsidTr="005418BE">
        <w:trPr>
          <w:trHeight w:val="54"/>
        </w:trPr>
        <w:tc>
          <w:tcPr>
            <w:tcW w:w="5220" w:type="dxa"/>
          </w:tcPr>
          <w:p w14:paraId="76826B3D" w14:textId="28A284B4" w:rsidR="00962E5C" w:rsidRPr="004F4BBD" w:rsidRDefault="00962E5C" w:rsidP="00962E5C">
            <w:pPr>
              <w:pStyle w:val="ListParagraph"/>
              <w:spacing w:line="240" w:lineRule="auto"/>
              <w:ind w:left="166" w:right="-107" w:hanging="180"/>
              <w:contextualSpacing w:val="0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590AEF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  <w:vAlign w:val="bottom"/>
          </w:tcPr>
          <w:p w14:paraId="67052B65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C5EA0DA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  <w:vAlign w:val="bottom"/>
          </w:tcPr>
          <w:p w14:paraId="654D98E5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6CEF70E4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  <w:vAlign w:val="bottom"/>
          </w:tcPr>
          <w:p w14:paraId="38CAC3A7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C0BC00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  <w:vAlign w:val="bottom"/>
          </w:tcPr>
          <w:p w14:paraId="5DF94023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1E6D62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  <w:vAlign w:val="bottom"/>
          </w:tcPr>
          <w:p w14:paraId="30572D4E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71E7F9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962E5C" w:rsidRPr="003C5BFB" w14:paraId="475654A7" w14:textId="77777777" w:rsidTr="00925597">
        <w:tc>
          <w:tcPr>
            <w:tcW w:w="5220" w:type="dxa"/>
          </w:tcPr>
          <w:p w14:paraId="28A37051" w14:textId="44BD76CC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4F4BB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vAlign w:val="bottom"/>
          </w:tcPr>
          <w:p w14:paraId="2118A1BA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9012F4A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3" w:type="dxa"/>
            <w:vAlign w:val="bottom"/>
          </w:tcPr>
          <w:p w14:paraId="4D80181A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6297EB4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7" w:type="dxa"/>
            <w:vAlign w:val="bottom"/>
          </w:tcPr>
          <w:p w14:paraId="40EE9063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B260D5E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DDB9C1A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D0059D4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182DF53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74BE4DAA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3B65CC8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962E5C" w:rsidRPr="003C5BFB" w14:paraId="7FA9193B" w14:textId="77777777" w:rsidTr="00925597">
        <w:tc>
          <w:tcPr>
            <w:tcW w:w="5220" w:type="dxa"/>
          </w:tcPr>
          <w:p w14:paraId="1EA304FB" w14:textId="4B9B0FD0" w:rsidR="00962E5C" w:rsidRPr="004F4BBD" w:rsidRDefault="00962E5C" w:rsidP="00962E5C">
            <w:pPr>
              <w:pStyle w:val="ListParagraph"/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6F02E1F5" w14:textId="0545DAC2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5CA35D80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3" w:type="dxa"/>
            <w:vAlign w:val="bottom"/>
          </w:tcPr>
          <w:p w14:paraId="0246EE1E" w14:textId="7E81FD2B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2,798</w:t>
            </w:r>
          </w:p>
        </w:tc>
        <w:tc>
          <w:tcPr>
            <w:tcW w:w="270" w:type="dxa"/>
            <w:vAlign w:val="bottom"/>
          </w:tcPr>
          <w:p w14:paraId="7629969D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7" w:type="dxa"/>
            <w:vAlign w:val="bottom"/>
          </w:tcPr>
          <w:p w14:paraId="3483FB33" w14:textId="6C9E7879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2,798</w:t>
            </w:r>
          </w:p>
        </w:tc>
        <w:tc>
          <w:tcPr>
            <w:tcW w:w="270" w:type="dxa"/>
            <w:vAlign w:val="bottom"/>
          </w:tcPr>
          <w:p w14:paraId="4648AF2A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D74BDB7" w14:textId="016B13A1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329EFF0E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8AB9361" w14:textId="4878AAD3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0941BB2C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9B62CAD" w14:textId="63BD256A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</w:tr>
      <w:tr w:rsidR="00962E5C" w:rsidRPr="003C5BFB" w14:paraId="0BD790BD" w14:textId="77777777" w:rsidTr="000A269B">
        <w:tc>
          <w:tcPr>
            <w:tcW w:w="5220" w:type="dxa"/>
          </w:tcPr>
          <w:p w14:paraId="7980D02B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5DBF0498" w14:textId="42E7455F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0420288B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0C0107F" w14:textId="349162D9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4,692</w:t>
            </w:r>
          </w:p>
        </w:tc>
        <w:tc>
          <w:tcPr>
            <w:tcW w:w="270" w:type="dxa"/>
            <w:vAlign w:val="bottom"/>
          </w:tcPr>
          <w:p w14:paraId="4345B439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7" w:type="dxa"/>
            <w:vAlign w:val="bottom"/>
          </w:tcPr>
          <w:p w14:paraId="641FD19C" w14:textId="68D58E65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4,692</w:t>
            </w:r>
          </w:p>
        </w:tc>
        <w:tc>
          <w:tcPr>
            <w:tcW w:w="270" w:type="dxa"/>
            <w:vAlign w:val="bottom"/>
          </w:tcPr>
          <w:p w14:paraId="33B944E2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5946B90" w14:textId="49AF8533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09EF6EDF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17D28A5" w14:textId="26A301EF" w:rsidR="00962E5C" w:rsidRPr="004F4BBD" w:rsidRDefault="00962E5C" w:rsidP="0096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3,865</w:t>
            </w:r>
          </w:p>
        </w:tc>
        <w:tc>
          <w:tcPr>
            <w:tcW w:w="270" w:type="dxa"/>
            <w:vAlign w:val="bottom"/>
          </w:tcPr>
          <w:p w14:paraId="798D0E4A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36A309C" w14:textId="21335D28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3,865</w:t>
            </w:r>
          </w:p>
        </w:tc>
      </w:tr>
      <w:tr w:rsidR="00962E5C" w:rsidRPr="003C5BFB" w14:paraId="1B85966E" w14:textId="053ED3CC" w:rsidTr="00682702">
        <w:tc>
          <w:tcPr>
            <w:tcW w:w="5220" w:type="dxa"/>
          </w:tcPr>
          <w:p w14:paraId="6D62679E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732E15FA" w14:textId="51A43092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4A0E0225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67515B1" w14:textId="6DF2A926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2,200</w:t>
            </w:r>
          </w:p>
        </w:tc>
        <w:tc>
          <w:tcPr>
            <w:tcW w:w="270" w:type="dxa"/>
            <w:vAlign w:val="bottom"/>
          </w:tcPr>
          <w:p w14:paraId="24CDEF62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7" w:type="dxa"/>
            <w:vAlign w:val="bottom"/>
          </w:tcPr>
          <w:p w14:paraId="0B655267" w14:textId="53AB88FB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2,200</w:t>
            </w:r>
          </w:p>
        </w:tc>
        <w:tc>
          <w:tcPr>
            <w:tcW w:w="270" w:type="dxa"/>
            <w:vAlign w:val="bottom"/>
          </w:tcPr>
          <w:p w14:paraId="4916FE0D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21D2140" w14:textId="1A8DE761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029156A4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CB58282" w14:textId="77404E40" w:rsidR="00962E5C" w:rsidRPr="004F4BBD" w:rsidRDefault="00962E5C" w:rsidP="0096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4,199</w:t>
            </w:r>
          </w:p>
        </w:tc>
        <w:tc>
          <w:tcPr>
            <w:tcW w:w="270" w:type="dxa"/>
            <w:vAlign w:val="bottom"/>
          </w:tcPr>
          <w:p w14:paraId="7A5C8027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9AD6196" w14:textId="17C5246D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4,199</w:t>
            </w:r>
          </w:p>
        </w:tc>
      </w:tr>
      <w:tr w:rsidR="00962E5C" w:rsidRPr="003C5BFB" w14:paraId="28046731" w14:textId="77777777" w:rsidTr="00682702">
        <w:tc>
          <w:tcPr>
            <w:tcW w:w="5220" w:type="dxa"/>
          </w:tcPr>
          <w:p w14:paraId="4C4C6396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545F0" w14:textId="55144C0B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5EA8D6DC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7AB7D" w14:textId="2637E548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9,690</w:t>
            </w:r>
          </w:p>
        </w:tc>
        <w:tc>
          <w:tcPr>
            <w:tcW w:w="270" w:type="dxa"/>
            <w:vAlign w:val="bottom"/>
          </w:tcPr>
          <w:p w14:paraId="6E8A8DA9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96F86" w14:textId="60F66C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9,690</w:t>
            </w:r>
          </w:p>
        </w:tc>
        <w:tc>
          <w:tcPr>
            <w:tcW w:w="270" w:type="dxa"/>
            <w:vAlign w:val="bottom"/>
          </w:tcPr>
          <w:p w14:paraId="6BE84D81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2484C" w14:textId="5976C3B9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6ECC5DF4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D4B62" w14:textId="69389B75" w:rsidR="00962E5C" w:rsidRPr="004F4BBD" w:rsidRDefault="00962E5C" w:rsidP="00962E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8,064</w:t>
            </w:r>
          </w:p>
        </w:tc>
        <w:tc>
          <w:tcPr>
            <w:tcW w:w="270" w:type="dxa"/>
            <w:vAlign w:val="bottom"/>
          </w:tcPr>
          <w:p w14:paraId="1781BE41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C7A4F" w14:textId="0733D041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8,064</w:t>
            </w:r>
          </w:p>
        </w:tc>
      </w:tr>
      <w:tr w:rsidR="00962E5C" w:rsidRPr="003C5BFB" w14:paraId="5BE9704B" w14:textId="550B72F4" w:rsidTr="00682702">
        <w:tc>
          <w:tcPr>
            <w:tcW w:w="5220" w:type="dxa"/>
          </w:tcPr>
          <w:p w14:paraId="6EE8B2C1" w14:textId="77777777" w:rsidR="00962E5C" w:rsidRPr="004F4BBD" w:rsidRDefault="00962E5C" w:rsidP="00962E5C">
            <w:pPr>
              <w:pStyle w:val="ListParagraph"/>
              <w:spacing w:line="240" w:lineRule="auto"/>
              <w:ind w:left="162" w:right="-22" w:hanging="162"/>
              <w:contextualSpacing w:val="0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  <w:r w:rsidRPr="004F4BB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01E8A2D" w14:textId="040749B3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</w:pPr>
            <w:r w:rsidRPr="004F4BBD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</w:rPr>
              <w:t>4,520</w:t>
            </w:r>
          </w:p>
        </w:tc>
        <w:tc>
          <w:tcPr>
            <w:tcW w:w="270" w:type="dxa"/>
            <w:vAlign w:val="bottom"/>
          </w:tcPr>
          <w:p w14:paraId="5EA7C81F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B53D21" w14:textId="0418BC55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</w:pPr>
            <w:r w:rsidRPr="004F4BBD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</w:rPr>
              <w:t>20,048</w:t>
            </w:r>
          </w:p>
        </w:tc>
        <w:tc>
          <w:tcPr>
            <w:tcW w:w="270" w:type="dxa"/>
            <w:vAlign w:val="bottom"/>
          </w:tcPr>
          <w:p w14:paraId="74F6FC18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42320E25" w14:textId="4B102EDF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</w:rPr>
              <w:t>24,568</w:t>
            </w:r>
          </w:p>
        </w:tc>
        <w:tc>
          <w:tcPr>
            <w:tcW w:w="270" w:type="dxa"/>
            <w:vAlign w:val="bottom"/>
          </w:tcPr>
          <w:p w14:paraId="15556ACD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8EEE749" w14:textId="5DC311F8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</w:rPr>
              <w:t>2,765</w:t>
            </w:r>
          </w:p>
        </w:tc>
        <w:tc>
          <w:tcPr>
            <w:tcW w:w="270" w:type="dxa"/>
            <w:vAlign w:val="bottom"/>
          </w:tcPr>
          <w:p w14:paraId="502B8075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FEBF766" w14:textId="39DC2E7D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</w:pPr>
            <w:r w:rsidRPr="004F4BBD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</w:rPr>
              <w:t>20,914</w:t>
            </w:r>
          </w:p>
        </w:tc>
        <w:tc>
          <w:tcPr>
            <w:tcW w:w="270" w:type="dxa"/>
            <w:vAlign w:val="bottom"/>
          </w:tcPr>
          <w:p w14:paraId="0A7ED74E" w14:textId="77777777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F16773F" w14:textId="718C9E8D" w:rsidR="00962E5C" w:rsidRPr="004F4BBD" w:rsidRDefault="00962E5C" w:rsidP="00962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4BBD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</w:rPr>
              <w:t>23,679</w:t>
            </w:r>
          </w:p>
        </w:tc>
      </w:tr>
    </w:tbl>
    <w:p w14:paraId="3764615B" w14:textId="77777777" w:rsidR="004F4BBD" w:rsidRDefault="004F4BBD"/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260"/>
        <w:gridCol w:w="270"/>
        <w:gridCol w:w="1233"/>
        <w:gridCol w:w="270"/>
        <w:gridCol w:w="1197"/>
        <w:gridCol w:w="270"/>
        <w:gridCol w:w="1260"/>
        <w:gridCol w:w="270"/>
        <w:gridCol w:w="1260"/>
        <w:gridCol w:w="270"/>
        <w:gridCol w:w="1260"/>
      </w:tblGrid>
      <w:tr w:rsidR="00EE0E1F" w:rsidRPr="00161E24" w14:paraId="74C71844" w14:textId="77777777" w:rsidTr="001A6BAD">
        <w:trPr>
          <w:tblHeader/>
        </w:trPr>
        <w:tc>
          <w:tcPr>
            <w:tcW w:w="5220" w:type="dxa"/>
          </w:tcPr>
          <w:p w14:paraId="2C998A04" w14:textId="77777777" w:rsidR="00EE0E1F" w:rsidRPr="00161E24" w:rsidRDefault="00EE0E1F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0" w:type="dxa"/>
            <w:gridSpan w:val="11"/>
          </w:tcPr>
          <w:p w14:paraId="06F4B4C2" w14:textId="7140A05C" w:rsidR="00EE0E1F" w:rsidRPr="00161E24" w:rsidRDefault="00EE0E1F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18BE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เฉพาะกิจการ</w:t>
            </w:r>
          </w:p>
        </w:tc>
      </w:tr>
      <w:tr w:rsidR="00925597" w:rsidRPr="00161E24" w14:paraId="278DBF0E" w14:textId="77777777" w:rsidTr="00925597">
        <w:trPr>
          <w:tblHeader/>
        </w:trPr>
        <w:tc>
          <w:tcPr>
            <w:tcW w:w="5220" w:type="dxa"/>
          </w:tcPr>
          <w:p w14:paraId="2A8C1758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0" w:type="dxa"/>
            <w:gridSpan w:val="5"/>
          </w:tcPr>
          <w:p w14:paraId="5B685A3E" w14:textId="7B4A5DD9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D2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D5ADD1B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5"/>
          </w:tcPr>
          <w:p w14:paraId="31E133D2" w14:textId="679D8059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D2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925597" w:rsidRPr="00161E24" w14:paraId="36EFE88B" w14:textId="77777777" w:rsidTr="00925597">
        <w:trPr>
          <w:tblHeader/>
        </w:trPr>
        <w:tc>
          <w:tcPr>
            <w:tcW w:w="5220" w:type="dxa"/>
          </w:tcPr>
          <w:p w14:paraId="03E745AB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6872D5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40A3AAE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77A153B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18D4131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30AB697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1D0B84C4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F118BC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54ED3B8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1CF124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D5BCDDE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F584AF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25597" w:rsidRPr="00161E24" w14:paraId="34351D22" w14:textId="77777777" w:rsidTr="00925597">
        <w:trPr>
          <w:tblHeader/>
        </w:trPr>
        <w:tc>
          <w:tcPr>
            <w:tcW w:w="5220" w:type="dxa"/>
          </w:tcPr>
          <w:p w14:paraId="2CB8F477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0" w:type="dxa"/>
            <w:gridSpan w:val="11"/>
            <w:vAlign w:val="bottom"/>
          </w:tcPr>
          <w:p w14:paraId="4E873626" w14:textId="77777777" w:rsidR="00925597" w:rsidRPr="0068349A" w:rsidRDefault="00925597" w:rsidP="00763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25597" w:rsidRPr="00161E24" w14:paraId="32209C03" w14:textId="77777777" w:rsidTr="00925597">
        <w:tc>
          <w:tcPr>
            <w:tcW w:w="5220" w:type="dxa"/>
          </w:tcPr>
          <w:p w14:paraId="74AB6635" w14:textId="449A57BF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  <w:vAlign w:val="bottom"/>
          </w:tcPr>
          <w:p w14:paraId="6E7CFCAE" w14:textId="77777777" w:rsidR="00925597" w:rsidRPr="00161E24" w:rsidRDefault="00925597" w:rsidP="0057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BF6A21C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FB5F299" w14:textId="77777777" w:rsidR="00925597" w:rsidRPr="00161E24" w:rsidRDefault="00925597" w:rsidP="0057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228BD0A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FE8D9DC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2FAB3B9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CDA223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D20210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A6087C" w14:textId="77777777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A073BC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84C258" w14:textId="77777777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3D2C" w:rsidRPr="00161E24" w14:paraId="04959C17" w14:textId="77777777" w:rsidTr="00925597">
        <w:tc>
          <w:tcPr>
            <w:tcW w:w="5220" w:type="dxa"/>
          </w:tcPr>
          <w:p w14:paraId="5B773CE2" w14:textId="7A91E3D0" w:rsidR="002A3D2C" w:rsidRPr="00161E24" w:rsidRDefault="002A3D2C" w:rsidP="002A3D2C">
            <w:pPr>
              <w:pStyle w:val="ListParagraph"/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08678EBC" w14:textId="7CD99C0F" w:rsidR="002A3D2C" w:rsidRPr="00161E24" w:rsidRDefault="007C289D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DB739A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8EEA25B" w14:textId="1C0AD1FD" w:rsidR="002A3D2C" w:rsidRPr="00161E24" w:rsidRDefault="007C289D" w:rsidP="00DF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2,730</w:t>
            </w:r>
          </w:p>
        </w:tc>
        <w:tc>
          <w:tcPr>
            <w:tcW w:w="270" w:type="dxa"/>
            <w:vAlign w:val="bottom"/>
          </w:tcPr>
          <w:p w14:paraId="45D73481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C062296" w14:textId="0F754133" w:rsidR="002A3D2C" w:rsidRPr="00161E24" w:rsidRDefault="00DF6E23" w:rsidP="00DF6E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2,730</w:t>
            </w:r>
          </w:p>
        </w:tc>
        <w:tc>
          <w:tcPr>
            <w:tcW w:w="270" w:type="dxa"/>
            <w:vAlign w:val="bottom"/>
          </w:tcPr>
          <w:p w14:paraId="4269B9A5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03D12C" w14:textId="17D46A7D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7C63D8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0F2DD0" w14:textId="4075296D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A5D3DF5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1EBF17" w14:textId="7CC2D50B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A3D2C" w:rsidRPr="00161E24" w14:paraId="533C6BBC" w14:textId="77777777" w:rsidTr="00925597">
        <w:tc>
          <w:tcPr>
            <w:tcW w:w="5220" w:type="dxa"/>
          </w:tcPr>
          <w:p w14:paraId="52036503" w14:textId="58961EAD" w:rsidR="002A3D2C" w:rsidRPr="00161E24" w:rsidRDefault="002A3D2C" w:rsidP="002A3D2C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หนี้สินภายใต้สัญญาทรัสต์รีซีทส์</w:t>
            </w:r>
          </w:p>
        </w:tc>
        <w:tc>
          <w:tcPr>
            <w:tcW w:w="1260" w:type="dxa"/>
            <w:vAlign w:val="bottom"/>
          </w:tcPr>
          <w:p w14:paraId="6747154E" w14:textId="3B638923" w:rsidR="002A3D2C" w:rsidRPr="00161E24" w:rsidRDefault="007C289D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4,520</w:t>
            </w:r>
          </w:p>
        </w:tc>
        <w:tc>
          <w:tcPr>
            <w:tcW w:w="270" w:type="dxa"/>
            <w:vAlign w:val="bottom"/>
          </w:tcPr>
          <w:p w14:paraId="2D093CC9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66DB0A0" w14:textId="12D312C7" w:rsidR="002A3D2C" w:rsidRPr="00161E24" w:rsidRDefault="00DF6E23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1DE083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A3ADB22" w14:textId="1A5020CD" w:rsidR="002A3D2C" w:rsidRPr="00161E24" w:rsidRDefault="00DF6E23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4,520</w:t>
            </w:r>
          </w:p>
        </w:tc>
        <w:tc>
          <w:tcPr>
            <w:tcW w:w="270" w:type="dxa"/>
            <w:vAlign w:val="bottom"/>
          </w:tcPr>
          <w:p w14:paraId="5EF55D26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0364AF" w14:textId="54BAB076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2,520</w:t>
            </w:r>
          </w:p>
        </w:tc>
        <w:tc>
          <w:tcPr>
            <w:tcW w:w="270" w:type="dxa"/>
            <w:vAlign w:val="bottom"/>
          </w:tcPr>
          <w:p w14:paraId="4B3A33F0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E75808" w14:textId="29215BD9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28D637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AED55F" w14:textId="0548E46E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2,520</w:t>
            </w:r>
          </w:p>
        </w:tc>
      </w:tr>
      <w:tr w:rsidR="002A3D2C" w:rsidRPr="00161E24" w14:paraId="4B315228" w14:textId="77777777" w:rsidTr="00925597">
        <w:tc>
          <w:tcPr>
            <w:tcW w:w="5220" w:type="dxa"/>
          </w:tcPr>
          <w:p w14:paraId="502A0E89" w14:textId="3E299782" w:rsidR="002A3D2C" w:rsidRPr="00161E24" w:rsidRDefault="002A3D2C" w:rsidP="002A3D2C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60" w:type="dxa"/>
            <w:vAlign w:val="bottom"/>
          </w:tcPr>
          <w:p w14:paraId="787C7CC7" w14:textId="7490E545" w:rsidR="002A3D2C" w:rsidRPr="00161E24" w:rsidRDefault="007C289D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CBC46B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63B2CE3" w14:textId="58842481" w:rsidR="002A3D2C" w:rsidRPr="00161E24" w:rsidRDefault="00DF6E23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4,295</w:t>
            </w:r>
          </w:p>
        </w:tc>
        <w:tc>
          <w:tcPr>
            <w:tcW w:w="270" w:type="dxa"/>
            <w:vAlign w:val="bottom"/>
          </w:tcPr>
          <w:p w14:paraId="3735EF82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B322F69" w14:textId="5F858534" w:rsidR="002A3D2C" w:rsidRPr="00161E24" w:rsidRDefault="00DF6E23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4,295</w:t>
            </w:r>
          </w:p>
        </w:tc>
        <w:tc>
          <w:tcPr>
            <w:tcW w:w="270" w:type="dxa"/>
            <w:vAlign w:val="bottom"/>
          </w:tcPr>
          <w:p w14:paraId="3F51992D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6E1882" w14:textId="5C3AF19E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2AEFFCD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984DBD" w14:textId="21C42C62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8,821</w:t>
            </w:r>
          </w:p>
        </w:tc>
        <w:tc>
          <w:tcPr>
            <w:tcW w:w="270" w:type="dxa"/>
            <w:vAlign w:val="bottom"/>
          </w:tcPr>
          <w:p w14:paraId="73EB25A5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1030EA" w14:textId="34E8DDE1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8,821</w:t>
            </w:r>
          </w:p>
        </w:tc>
      </w:tr>
      <w:tr w:rsidR="002A3D2C" w:rsidRPr="00161E24" w14:paraId="6623BA32" w14:textId="77777777" w:rsidTr="001208FE">
        <w:tc>
          <w:tcPr>
            <w:tcW w:w="5220" w:type="dxa"/>
          </w:tcPr>
          <w:p w14:paraId="64003557" w14:textId="03AB0A14" w:rsidR="002A3D2C" w:rsidRPr="00161E24" w:rsidRDefault="002A3D2C" w:rsidP="002A3D2C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770B48EE" w14:textId="75B874EF" w:rsidR="002A3D2C" w:rsidRPr="00161E24" w:rsidRDefault="007C289D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F9DC1C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A7DC536" w14:textId="55ACBDBC" w:rsidR="002A3D2C" w:rsidRPr="00161E24" w:rsidRDefault="00DF6E23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1,999</w:t>
            </w:r>
          </w:p>
        </w:tc>
        <w:tc>
          <w:tcPr>
            <w:tcW w:w="270" w:type="dxa"/>
            <w:vAlign w:val="bottom"/>
          </w:tcPr>
          <w:p w14:paraId="06037473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D970C5C" w14:textId="418C46C5" w:rsidR="002A3D2C" w:rsidRPr="00161E24" w:rsidRDefault="00DF6E23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1,999</w:t>
            </w:r>
          </w:p>
        </w:tc>
        <w:tc>
          <w:tcPr>
            <w:tcW w:w="270" w:type="dxa"/>
            <w:vAlign w:val="bottom"/>
          </w:tcPr>
          <w:p w14:paraId="36C2022F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DA99F8" w14:textId="3E10ABBF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C519138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3CC7D2" w14:textId="40F2E96A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2,799</w:t>
            </w:r>
          </w:p>
        </w:tc>
        <w:tc>
          <w:tcPr>
            <w:tcW w:w="270" w:type="dxa"/>
            <w:vAlign w:val="bottom"/>
          </w:tcPr>
          <w:p w14:paraId="36CA78CA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88AB63" w14:textId="61DA7FE7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2,799</w:t>
            </w:r>
          </w:p>
        </w:tc>
      </w:tr>
      <w:tr w:rsidR="002A3D2C" w:rsidRPr="00161E24" w14:paraId="07BFEC45" w14:textId="77777777" w:rsidTr="000A269B">
        <w:tc>
          <w:tcPr>
            <w:tcW w:w="5220" w:type="dxa"/>
          </w:tcPr>
          <w:p w14:paraId="39FF4C7E" w14:textId="77777777" w:rsidR="002A3D2C" w:rsidRPr="00161E24" w:rsidRDefault="002A3D2C" w:rsidP="002A3D2C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12263DB1" w14:textId="406AF22E" w:rsidR="002A3D2C" w:rsidRPr="00161E24" w:rsidRDefault="007C289D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196074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89621F9" w14:textId="216C92CE" w:rsidR="002A3D2C" w:rsidRPr="00161E24" w:rsidRDefault="00DF6E23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171A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42A23382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39EEB33" w14:textId="73038C97" w:rsidR="002A3D2C" w:rsidRPr="00161E24" w:rsidRDefault="00DF6E23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2171A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62B1EFB9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467122" w14:textId="6E4B8029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C6F18E4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1AC01D" w14:textId="1DB813F0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  <w:vAlign w:val="bottom"/>
          </w:tcPr>
          <w:p w14:paraId="4648F7D8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58F51A" w14:textId="1ED18A98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2A3D2C" w:rsidRPr="00161E24" w14:paraId="37AAD62D" w14:textId="77777777" w:rsidTr="00925597">
        <w:tc>
          <w:tcPr>
            <w:tcW w:w="5220" w:type="dxa"/>
          </w:tcPr>
          <w:p w14:paraId="43EF6993" w14:textId="389C033B" w:rsidR="002A3D2C" w:rsidRPr="00161E24" w:rsidRDefault="002A3D2C" w:rsidP="002A3D2C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 w:rsidR="005922EA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52B209FD" w14:textId="61D9A434" w:rsidR="002A3D2C" w:rsidRPr="00161E24" w:rsidRDefault="007C289D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3603BB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A39E817" w14:textId="5A9DD1ED" w:rsidR="002A3D2C" w:rsidRPr="00161E24" w:rsidRDefault="00DF6E23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70" w:type="dxa"/>
            <w:vAlign w:val="bottom"/>
          </w:tcPr>
          <w:p w14:paraId="3A8974F3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65869C4" w14:textId="20A80976" w:rsidR="002A3D2C" w:rsidRPr="00161E24" w:rsidRDefault="00DF6E23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70" w:type="dxa"/>
            <w:vAlign w:val="bottom"/>
          </w:tcPr>
          <w:p w14:paraId="48DE55BA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8B8C07" w14:textId="1965699E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8798A6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F7E350" w14:textId="08729E61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70" w:type="dxa"/>
            <w:vAlign w:val="bottom"/>
          </w:tcPr>
          <w:p w14:paraId="04D820B9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6C1692" w14:textId="23F1DD20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</w:tr>
      <w:tr w:rsidR="002A3D2C" w:rsidRPr="00161E24" w14:paraId="1C60F254" w14:textId="77777777" w:rsidTr="00925597">
        <w:tc>
          <w:tcPr>
            <w:tcW w:w="5220" w:type="dxa"/>
          </w:tcPr>
          <w:p w14:paraId="5859053D" w14:textId="77777777" w:rsidR="002A3D2C" w:rsidRPr="00161E24" w:rsidRDefault="002A3D2C" w:rsidP="002A3D2C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AD5AA" w14:textId="1990C642" w:rsidR="002A3D2C" w:rsidRPr="00161E24" w:rsidRDefault="007C289D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4,520</w:t>
            </w:r>
          </w:p>
        </w:tc>
        <w:tc>
          <w:tcPr>
            <w:tcW w:w="270" w:type="dxa"/>
            <w:vAlign w:val="bottom"/>
          </w:tcPr>
          <w:p w14:paraId="0853D92A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EE425" w14:textId="1242F932" w:rsidR="002A3D2C" w:rsidRPr="00161E24" w:rsidRDefault="00DF6E23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9,32</w:t>
            </w:r>
            <w:r w:rsidR="00A9050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1D4328A6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B2D8A" w14:textId="7FDE16BD" w:rsidR="002A3D2C" w:rsidRPr="00161E24" w:rsidRDefault="00DF6E23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13,84</w:t>
            </w:r>
            <w:r w:rsidR="00A9050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748EDAAD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80CFE" w14:textId="386BDB8E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2,520</w:t>
            </w:r>
          </w:p>
        </w:tc>
        <w:tc>
          <w:tcPr>
            <w:tcW w:w="270" w:type="dxa"/>
            <w:vAlign w:val="bottom"/>
          </w:tcPr>
          <w:p w14:paraId="5DC746B6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0972C" w14:textId="56999BDE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12,133</w:t>
            </w:r>
          </w:p>
        </w:tc>
        <w:tc>
          <w:tcPr>
            <w:tcW w:w="270" w:type="dxa"/>
            <w:vAlign w:val="bottom"/>
          </w:tcPr>
          <w:p w14:paraId="68E451C4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1C3CB" w14:textId="609A2C58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14,653</w:t>
            </w:r>
          </w:p>
        </w:tc>
      </w:tr>
      <w:tr w:rsidR="002A3D2C" w:rsidRPr="00161E24" w14:paraId="7B108030" w14:textId="77777777" w:rsidTr="003C5BFB">
        <w:trPr>
          <w:trHeight w:val="73"/>
        </w:trPr>
        <w:tc>
          <w:tcPr>
            <w:tcW w:w="5220" w:type="dxa"/>
          </w:tcPr>
          <w:p w14:paraId="419BA855" w14:textId="77777777" w:rsidR="002A3D2C" w:rsidRPr="00BB2C4E" w:rsidRDefault="002A3D2C" w:rsidP="002A3D2C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95A670" w14:textId="77777777" w:rsidR="002A3D2C" w:rsidRPr="00BB2C4E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270" w:type="dxa"/>
            <w:vAlign w:val="bottom"/>
          </w:tcPr>
          <w:p w14:paraId="071EDD33" w14:textId="77777777" w:rsidR="002A3D2C" w:rsidRPr="00BB2C4E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6189E15" w14:textId="77777777" w:rsidR="002A3D2C" w:rsidRPr="00BB2C4E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270" w:type="dxa"/>
            <w:vAlign w:val="bottom"/>
          </w:tcPr>
          <w:p w14:paraId="39755A14" w14:textId="77777777" w:rsidR="002A3D2C" w:rsidRPr="00BB2C4E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660D91EC" w14:textId="77777777" w:rsidR="002A3D2C" w:rsidRPr="00BB2C4E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31A3F0B7" w14:textId="77777777" w:rsidR="002A3D2C" w:rsidRPr="00BB2C4E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956581F" w14:textId="77777777" w:rsidR="002A3D2C" w:rsidRPr="00BB2C4E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270" w:type="dxa"/>
            <w:vAlign w:val="bottom"/>
          </w:tcPr>
          <w:p w14:paraId="007F8D95" w14:textId="77777777" w:rsidR="002A3D2C" w:rsidRPr="00BB2C4E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8674B65" w14:textId="77777777" w:rsidR="002A3D2C" w:rsidRPr="00BB2C4E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270" w:type="dxa"/>
            <w:vAlign w:val="bottom"/>
          </w:tcPr>
          <w:p w14:paraId="6DC4395B" w14:textId="77777777" w:rsidR="002A3D2C" w:rsidRPr="00BB2C4E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D9514C" w14:textId="77777777" w:rsidR="002A3D2C" w:rsidRPr="00BB2C4E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2A3D2C" w:rsidRPr="00161E24" w14:paraId="4BC5E4DB" w14:textId="77777777" w:rsidTr="00925597">
        <w:tc>
          <w:tcPr>
            <w:tcW w:w="5220" w:type="dxa"/>
          </w:tcPr>
          <w:p w14:paraId="2448A6F5" w14:textId="01E9937C" w:rsidR="002A3D2C" w:rsidRPr="00161E24" w:rsidRDefault="002A3D2C" w:rsidP="002A3D2C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vAlign w:val="bottom"/>
          </w:tcPr>
          <w:p w14:paraId="1239D22F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F410BFF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D7614F3" w14:textId="5A4BA615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60E638E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10DF7AE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E3B7C9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0E7150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B1DD4FE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80E054" w14:textId="77777777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52AB802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E1CEC3" w14:textId="77777777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244A1" w:rsidRPr="00161E24" w14:paraId="2ABF7787" w14:textId="77777777" w:rsidTr="00925597">
        <w:tc>
          <w:tcPr>
            <w:tcW w:w="5220" w:type="dxa"/>
          </w:tcPr>
          <w:p w14:paraId="607FAC2D" w14:textId="0E594E63" w:rsidR="005244A1" w:rsidRPr="00161E24" w:rsidRDefault="005244A1" w:rsidP="005244A1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1CFD1311" w14:textId="697A293D" w:rsidR="005244A1" w:rsidRPr="00161E24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D1290D" w14:textId="77777777" w:rsidR="005244A1" w:rsidRPr="00161E24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7A20A233" w14:textId="6C1A91A4" w:rsidR="005244A1" w:rsidRPr="00161E24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2,798</w:t>
            </w:r>
          </w:p>
        </w:tc>
        <w:tc>
          <w:tcPr>
            <w:tcW w:w="270" w:type="dxa"/>
            <w:vAlign w:val="bottom"/>
          </w:tcPr>
          <w:p w14:paraId="50FB6D7F" w14:textId="77777777" w:rsidR="005244A1" w:rsidRPr="00161E24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58A47B6D" w14:textId="3CEC6D6C" w:rsidR="005244A1" w:rsidRPr="00161E24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2,798</w:t>
            </w:r>
          </w:p>
        </w:tc>
        <w:tc>
          <w:tcPr>
            <w:tcW w:w="270" w:type="dxa"/>
            <w:vAlign w:val="bottom"/>
          </w:tcPr>
          <w:p w14:paraId="391FD9B8" w14:textId="77777777" w:rsidR="005244A1" w:rsidRPr="00161E24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F02882" w14:textId="769F6504" w:rsidR="005244A1" w:rsidRPr="00161E24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94ED3B3" w14:textId="77777777" w:rsidR="005244A1" w:rsidRPr="00161E24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1C5704" w14:textId="0A0CDB9C" w:rsidR="005244A1" w:rsidRPr="00161E24" w:rsidRDefault="005244A1" w:rsidP="00524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A42F7E3" w14:textId="77777777" w:rsidR="005244A1" w:rsidRPr="00161E24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2CAB95" w14:textId="17742B6C" w:rsidR="005244A1" w:rsidRPr="00161E24" w:rsidRDefault="005244A1" w:rsidP="00524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244A1" w:rsidRPr="00161E24" w14:paraId="471342AB" w14:textId="77777777" w:rsidTr="00752F67">
        <w:tc>
          <w:tcPr>
            <w:tcW w:w="5220" w:type="dxa"/>
          </w:tcPr>
          <w:p w14:paraId="26D49141" w14:textId="77777777" w:rsidR="005244A1" w:rsidRPr="00161E24" w:rsidRDefault="005244A1" w:rsidP="005244A1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43D53491" w14:textId="0E8D065E" w:rsidR="005244A1" w:rsidRPr="00161E24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4E833A" w14:textId="77777777" w:rsidR="005244A1" w:rsidRPr="00161E24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00D3F22" w14:textId="336D4560" w:rsidR="005244A1" w:rsidRPr="00961248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3BC6E1" w14:textId="77777777" w:rsidR="005244A1" w:rsidRPr="00961248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B49832C" w14:textId="7C4BBEB5" w:rsidR="005244A1" w:rsidRPr="00961248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270" w:type="dxa"/>
            <w:vAlign w:val="bottom"/>
          </w:tcPr>
          <w:p w14:paraId="4E3A1C3B" w14:textId="77777777" w:rsidR="005244A1" w:rsidRPr="00161E24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59D6FB" w14:textId="77777777" w:rsidR="005244A1" w:rsidRPr="00161E24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9922F7" w14:textId="77777777" w:rsidR="005244A1" w:rsidRPr="00161E24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DF3806" w14:textId="018010C9" w:rsidR="005244A1" w:rsidRPr="00161E24" w:rsidRDefault="005244A1" w:rsidP="00524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248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  <w:tc>
          <w:tcPr>
            <w:tcW w:w="270" w:type="dxa"/>
            <w:vAlign w:val="bottom"/>
          </w:tcPr>
          <w:p w14:paraId="5E74ECEF" w14:textId="77777777" w:rsidR="005244A1" w:rsidRPr="00161E24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B273DA" w14:textId="7C3FAA70" w:rsidR="005244A1" w:rsidRPr="00161E24" w:rsidRDefault="005244A1" w:rsidP="00524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248">
              <w:rPr>
                <w:rFonts w:asciiTheme="majorBidi" w:hAnsiTheme="majorBidi" w:cstheme="majorBidi"/>
                <w:sz w:val="30"/>
                <w:szCs w:val="30"/>
              </w:rPr>
              <w:t>329</w:t>
            </w:r>
          </w:p>
        </w:tc>
      </w:tr>
      <w:tr w:rsidR="005244A1" w:rsidRPr="00161E24" w14:paraId="77463735" w14:textId="77777777" w:rsidTr="00682702">
        <w:tc>
          <w:tcPr>
            <w:tcW w:w="5220" w:type="dxa"/>
          </w:tcPr>
          <w:p w14:paraId="01D90652" w14:textId="5BC0E244" w:rsidR="005244A1" w:rsidRPr="00161E24" w:rsidRDefault="005244A1" w:rsidP="005244A1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7DD43AC6" w14:textId="533A0BA1" w:rsidR="005244A1" w:rsidRPr="00161E24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DFA69B" w14:textId="77777777" w:rsidR="005244A1" w:rsidRPr="00161E24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C076FA3" w14:textId="07944CF0" w:rsidR="005244A1" w:rsidRPr="00961248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528633" w14:textId="77777777" w:rsidR="005244A1" w:rsidRPr="00961248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CF31F08" w14:textId="5EA041B2" w:rsidR="005244A1" w:rsidRPr="00961248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70" w:type="dxa"/>
            <w:vAlign w:val="bottom"/>
          </w:tcPr>
          <w:p w14:paraId="55FA3AD7" w14:textId="77777777" w:rsidR="005244A1" w:rsidRPr="00161E24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B02823" w14:textId="7DDFE66E" w:rsidR="005244A1" w:rsidRPr="00161E24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00C558" w14:textId="77777777" w:rsidR="005244A1" w:rsidRPr="00161E24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9F99E9" w14:textId="45AF08C8" w:rsidR="005244A1" w:rsidRPr="00161E24" w:rsidRDefault="005244A1" w:rsidP="00524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248">
              <w:rPr>
                <w:rFonts w:asciiTheme="majorBidi" w:hAnsiTheme="majorBidi" w:cstheme="majorBidi"/>
                <w:sz w:val="30"/>
                <w:szCs w:val="30"/>
              </w:rPr>
              <w:t>4,1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70" w:type="dxa"/>
            <w:vAlign w:val="bottom"/>
          </w:tcPr>
          <w:p w14:paraId="0DE04A6D" w14:textId="77777777" w:rsidR="005244A1" w:rsidRPr="00161E24" w:rsidRDefault="005244A1" w:rsidP="00524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93F5B6" w14:textId="3DE73806" w:rsidR="005244A1" w:rsidRPr="00161E24" w:rsidRDefault="005244A1" w:rsidP="005244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248">
              <w:rPr>
                <w:rFonts w:asciiTheme="majorBidi" w:hAnsiTheme="majorBidi" w:cstheme="majorBidi"/>
                <w:sz w:val="30"/>
                <w:szCs w:val="30"/>
              </w:rPr>
              <w:t>4,1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</w:tr>
      <w:tr w:rsidR="002A3D2C" w:rsidRPr="00161E24" w14:paraId="036A84D7" w14:textId="77777777" w:rsidTr="00682702">
        <w:tc>
          <w:tcPr>
            <w:tcW w:w="5220" w:type="dxa"/>
          </w:tcPr>
          <w:p w14:paraId="469E7D48" w14:textId="77777777" w:rsidR="002A3D2C" w:rsidRPr="00161E24" w:rsidRDefault="002A3D2C" w:rsidP="002A3D2C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90248" w14:textId="21727CAC" w:rsidR="002A3D2C" w:rsidRPr="00161E24" w:rsidRDefault="00130560" w:rsidP="00130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1956CE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3DDBA" w14:textId="6D73D46C" w:rsidR="002A3D2C" w:rsidRPr="00961248" w:rsidRDefault="005244A1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5,283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DE796" w14:textId="77777777" w:rsidR="002A3D2C" w:rsidRPr="00961248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A361E" w14:textId="64FA9D90" w:rsidR="002A3D2C" w:rsidRPr="00961248" w:rsidRDefault="005244A1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5,283</w:t>
            </w:r>
          </w:p>
        </w:tc>
        <w:tc>
          <w:tcPr>
            <w:tcW w:w="270" w:type="dxa"/>
            <w:vAlign w:val="bottom"/>
          </w:tcPr>
          <w:p w14:paraId="2FEAE176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8270F" w14:textId="57DCC7F8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F5F5752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5BBB4" w14:textId="0DDD071B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248">
              <w:rPr>
                <w:rFonts w:asciiTheme="majorBidi" w:hAnsiTheme="majorBidi" w:cstheme="majorBidi"/>
                <w:sz w:val="30"/>
                <w:szCs w:val="30"/>
              </w:rPr>
              <w:t>4,52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5C1EDD34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8F48D" w14:textId="399DDD44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61248">
              <w:rPr>
                <w:rFonts w:asciiTheme="majorBidi" w:hAnsiTheme="majorBidi" w:cstheme="majorBidi"/>
                <w:sz w:val="30"/>
                <w:szCs w:val="30"/>
              </w:rPr>
              <w:t>4,52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A3D2C" w:rsidRPr="00161E24" w14:paraId="12831B6D" w14:textId="77777777" w:rsidTr="00682702">
        <w:tc>
          <w:tcPr>
            <w:tcW w:w="5220" w:type="dxa"/>
          </w:tcPr>
          <w:p w14:paraId="3340E1DE" w14:textId="77777777" w:rsidR="002A3D2C" w:rsidRPr="00BB2C4E" w:rsidRDefault="002A3D2C" w:rsidP="002A3D2C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25C442" w14:textId="71D3E80D" w:rsidR="002A3D2C" w:rsidRPr="00BB2C4E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270" w:type="dxa"/>
            <w:vAlign w:val="bottom"/>
          </w:tcPr>
          <w:p w14:paraId="52E7042C" w14:textId="77777777" w:rsidR="002A3D2C" w:rsidRPr="00BB2C4E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7F0EB" w14:textId="77777777" w:rsidR="002A3D2C" w:rsidRPr="00BB2C4E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270" w:type="dxa"/>
            <w:vAlign w:val="bottom"/>
          </w:tcPr>
          <w:p w14:paraId="77020E2E" w14:textId="77777777" w:rsidR="002A3D2C" w:rsidRPr="00BB2C4E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24E6FE5D" w14:textId="77777777" w:rsidR="002A3D2C" w:rsidRPr="00BB2C4E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4CB8EECE" w14:textId="77777777" w:rsidR="002A3D2C" w:rsidRPr="00BB2C4E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DAE3770" w14:textId="77777777" w:rsidR="002A3D2C" w:rsidRPr="00BB2C4E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270" w:type="dxa"/>
            <w:vAlign w:val="bottom"/>
          </w:tcPr>
          <w:p w14:paraId="4F91C563" w14:textId="77777777" w:rsidR="002A3D2C" w:rsidRPr="00BB2C4E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64E50FE" w14:textId="77777777" w:rsidR="002A3D2C" w:rsidRPr="00BB2C4E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270" w:type="dxa"/>
            <w:vAlign w:val="bottom"/>
          </w:tcPr>
          <w:p w14:paraId="2585D493" w14:textId="77777777" w:rsidR="002A3D2C" w:rsidRPr="00BB2C4E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A38DD00" w14:textId="77777777" w:rsidR="002A3D2C" w:rsidRPr="00BB2C4E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2A3D2C" w:rsidRPr="00161E24" w14:paraId="7A36CCCF" w14:textId="77777777" w:rsidTr="00682702">
        <w:tc>
          <w:tcPr>
            <w:tcW w:w="5220" w:type="dxa"/>
          </w:tcPr>
          <w:p w14:paraId="1C16F22B" w14:textId="235C186A" w:rsidR="002A3D2C" w:rsidRPr="00161E24" w:rsidRDefault="002A3D2C" w:rsidP="002A3D2C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7551265" w14:textId="4C0671FC" w:rsidR="002A3D2C" w:rsidRPr="0024592A" w:rsidRDefault="005244A1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4,520</w:t>
            </w:r>
          </w:p>
        </w:tc>
        <w:tc>
          <w:tcPr>
            <w:tcW w:w="270" w:type="dxa"/>
            <w:vAlign w:val="bottom"/>
          </w:tcPr>
          <w:p w14:paraId="55AF7E10" w14:textId="77777777" w:rsidR="002A3D2C" w:rsidRPr="0024592A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840FB1" w14:textId="15BAE6AD" w:rsidR="002A3D2C" w:rsidRPr="0024592A" w:rsidRDefault="005244A1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14,61</w:t>
            </w:r>
            <w:r w:rsidR="00346E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5AD803" w14:textId="77777777" w:rsidR="002A3D2C" w:rsidRPr="0024592A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1DB557" w14:textId="1C1B7139" w:rsidR="002A3D2C" w:rsidRPr="0024592A" w:rsidRDefault="005244A1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19,13</w:t>
            </w:r>
            <w:r w:rsidR="00B76A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1BC2CB09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AF3D8A3" w14:textId="7BC9CEFF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9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2,520</w:t>
            </w:r>
          </w:p>
        </w:tc>
        <w:tc>
          <w:tcPr>
            <w:tcW w:w="270" w:type="dxa"/>
            <w:vAlign w:val="bottom"/>
          </w:tcPr>
          <w:p w14:paraId="17CA99D1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27BAE08" w14:textId="081DE3EF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9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6DD05134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BC83219" w14:textId="7BC9115E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592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4CED74E2" w14:textId="7CF4E4E8" w:rsidR="00946C59" w:rsidRPr="00161E24" w:rsidRDefault="00946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  <w:cs/>
        </w:rPr>
        <w:sectPr w:rsidR="00946C59" w:rsidRPr="00161E24" w:rsidSect="00933D8A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91ACB08" w14:textId="557A84FB" w:rsidR="0074714A" w:rsidRPr="00B230DC" w:rsidRDefault="0074714A" w:rsidP="00961248">
      <w:pPr>
        <w:pStyle w:val="block"/>
        <w:spacing w:after="0" w:line="240" w:lineRule="auto"/>
        <w:ind w:left="459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B230D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lastRenderedPageBreak/>
        <w:t>หนี้สินที่มีภาระดอกเบี้ยแสดงตามระยะเวลาครบกำหนดการจ่าย</w:t>
      </w:r>
      <w:r w:rsidRPr="00B230DC">
        <w:rPr>
          <w:rFonts w:asciiTheme="majorBidi" w:hAnsiTheme="majorBidi" w:cstheme="majorBidi"/>
          <w:sz w:val="30"/>
          <w:szCs w:val="30"/>
          <w:cs/>
          <w:lang w:bidi="th-TH"/>
        </w:rPr>
        <w:t>ชำระ</w:t>
      </w:r>
      <w:r w:rsidR="0009305F" w:rsidRPr="00B230D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B230D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0C58DB" w:rsidRPr="00B230DC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B230D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ได้ดังนี้</w:t>
      </w:r>
    </w:p>
    <w:p w14:paraId="33EBC3E1" w14:textId="39DEDB08" w:rsidR="0075172E" w:rsidRPr="00CD4EEE" w:rsidRDefault="0075172E" w:rsidP="00D1440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79"/>
        <w:gridCol w:w="1154"/>
        <w:gridCol w:w="271"/>
        <w:gridCol w:w="1187"/>
        <w:gridCol w:w="271"/>
        <w:gridCol w:w="1170"/>
        <w:gridCol w:w="254"/>
        <w:gridCol w:w="1187"/>
      </w:tblGrid>
      <w:tr w:rsidR="00B230DC" w:rsidRPr="00C57846" w14:paraId="5D781452" w14:textId="77777777" w:rsidTr="00516440">
        <w:trPr>
          <w:tblHeader/>
        </w:trPr>
        <w:tc>
          <w:tcPr>
            <w:tcW w:w="2038" w:type="pct"/>
          </w:tcPr>
          <w:p w14:paraId="2AA408C9" w14:textId="77777777" w:rsidR="00B230DC" w:rsidRPr="00B056C3" w:rsidRDefault="00B230DC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71F1BF10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23BC3EB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29D7F8FF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230DC" w:rsidRPr="00C57846" w14:paraId="3E9AAC5D" w14:textId="77777777" w:rsidTr="00516440">
        <w:trPr>
          <w:tblHeader/>
        </w:trPr>
        <w:tc>
          <w:tcPr>
            <w:tcW w:w="2038" w:type="pct"/>
          </w:tcPr>
          <w:p w14:paraId="62B064C7" w14:textId="074907A5" w:rsidR="00B230DC" w:rsidRPr="00B056C3" w:rsidRDefault="00B230DC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24172214" w14:textId="5819A66D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D2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26830F71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0CF4220B" w14:textId="2EA3E0BF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D2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0CCAB81F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806329C" w14:textId="58DA6342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D2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00D0711A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578FB189" w14:textId="7111AB73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D2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230DC" w:rsidRPr="00C57846" w14:paraId="275467D6" w14:textId="77777777" w:rsidTr="00516440">
        <w:trPr>
          <w:trHeight w:val="434"/>
          <w:tblHeader/>
        </w:trPr>
        <w:tc>
          <w:tcPr>
            <w:tcW w:w="2038" w:type="pct"/>
          </w:tcPr>
          <w:p w14:paraId="4ED337B0" w14:textId="77777777" w:rsidR="00B230DC" w:rsidRPr="00B056C3" w:rsidRDefault="00B230DC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14:paraId="180C34DB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A3D2C" w:rsidRPr="00927F6F" w14:paraId="092DEE9F" w14:textId="77777777" w:rsidTr="00516440">
        <w:tc>
          <w:tcPr>
            <w:tcW w:w="2038" w:type="pct"/>
          </w:tcPr>
          <w:p w14:paraId="6C205202" w14:textId="1B547063" w:rsidR="002A3D2C" w:rsidRPr="00927F6F" w:rsidRDefault="002A3D2C" w:rsidP="002A3D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ครบกำหนดภายในหนึ่งปี </w:t>
            </w:r>
          </w:p>
        </w:tc>
        <w:tc>
          <w:tcPr>
            <w:tcW w:w="622" w:type="pct"/>
          </w:tcPr>
          <w:p w14:paraId="2EF70BB1" w14:textId="2F377F22" w:rsidR="002A3D2C" w:rsidRPr="00927F6F" w:rsidRDefault="00A23AB2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14,878</w:t>
            </w:r>
          </w:p>
        </w:tc>
        <w:tc>
          <w:tcPr>
            <w:tcW w:w="146" w:type="pct"/>
          </w:tcPr>
          <w:p w14:paraId="56884D9B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161803" w14:textId="70D51E2A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15,615</w:t>
            </w:r>
          </w:p>
        </w:tc>
        <w:tc>
          <w:tcPr>
            <w:tcW w:w="146" w:type="pct"/>
          </w:tcPr>
          <w:p w14:paraId="58A409B9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815E7DC" w14:textId="1A2C86B4" w:rsidR="002A3D2C" w:rsidRPr="00927F6F" w:rsidRDefault="007D4265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13,84</w:t>
            </w:r>
            <w:r w:rsidR="00B13BD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6B6C9ABE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079513A" w14:textId="523237EE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14,653</w:t>
            </w:r>
          </w:p>
        </w:tc>
      </w:tr>
      <w:tr w:rsidR="002A3D2C" w:rsidRPr="00927F6F" w14:paraId="0D0EAE7F" w14:textId="77777777" w:rsidTr="00516440">
        <w:tc>
          <w:tcPr>
            <w:tcW w:w="2038" w:type="pct"/>
          </w:tcPr>
          <w:p w14:paraId="4228075A" w14:textId="67480C05" w:rsidR="002A3D2C" w:rsidRPr="00927F6F" w:rsidRDefault="002A3D2C" w:rsidP="002A3D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 แต่ไม่เกินห้าปี</w:t>
            </w:r>
          </w:p>
        </w:tc>
        <w:tc>
          <w:tcPr>
            <w:tcW w:w="622" w:type="pct"/>
          </w:tcPr>
          <w:p w14:paraId="14AEED60" w14:textId="1344E4D4" w:rsidR="002A3D2C" w:rsidRPr="00927F6F" w:rsidRDefault="00A23AB2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98541F">
              <w:rPr>
                <w:rFonts w:asciiTheme="majorBidi" w:hAnsiTheme="majorBidi" w:cstheme="majorBidi"/>
                <w:sz w:val="30"/>
                <w:szCs w:val="30"/>
              </w:rPr>
              <w:t>655</w:t>
            </w:r>
          </w:p>
        </w:tc>
        <w:tc>
          <w:tcPr>
            <w:tcW w:w="146" w:type="pct"/>
          </w:tcPr>
          <w:p w14:paraId="15D54203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152212B" w14:textId="1C1F8BD3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5,658</w:t>
            </w:r>
          </w:p>
        </w:tc>
        <w:tc>
          <w:tcPr>
            <w:tcW w:w="146" w:type="pct"/>
          </w:tcPr>
          <w:p w14:paraId="36CF2B50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4BD7AD9" w14:textId="35F1B3E9" w:rsidR="002A3D2C" w:rsidRPr="00927F6F" w:rsidRDefault="007D4265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5,073</w:t>
            </w:r>
          </w:p>
        </w:tc>
        <w:tc>
          <w:tcPr>
            <w:tcW w:w="137" w:type="pct"/>
          </w:tcPr>
          <w:p w14:paraId="341EA80E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1721F708" w14:textId="553BAB6E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4,305</w:t>
            </w:r>
          </w:p>
        </w:tc>
      </w:tr>
      <w:tr w:rsidR="002A3D2C" w:rsidRPr="00927F6F" w14:paraId="025E9AA8" w14:textId="77777777" w:rsidTr="00516440">
        <w:tc>
          <w:tcPr>
            <w:tcW w:w="2038" w:type="pct"/>
          </w:tcPr>
          <w:p w14:paraId="4EC3FCDB" w14:textId="025FD1E9" w:rsidR="002A3D2C" w:rsidRPr="00B230DC" w:rsidRDefault="002A3D2C" w:rsidP="002A3D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4FC84FC0" w14:textId="1449DDB8" w:rsidR="002A3D2C" w:rsidRPr="00927F6F" w:rsidRDefault="00A23AB2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</w:t>
            </w:r>
            <w:r w:rsidR="00040FBB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46" w:type="pct"/>
          </w:tcPr>
          <w:p w14:paraId="52A84BB2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D6CC86D" w14:textId="23EB3772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2,406</w:t>
            </w:r>
          </w:p>
        </w:tc>
        <w:tc>
          <w:tcPr>
            <w:tcW w:w="146" w:type="pct"/>
          </w:tcPr>
          <w:p w14:paraId="7151D27D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B04FDE4" w14:textId="5B86F6D4" w:rsidR="002A3D2C" w:rsidRPr="00927F6F" w:rsidRDefault="007D4265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  <w:tc>
          <w:tcPr>
            <w:tcW w:w="137" w:type="pct"/>
          </w:tcPr>
          <w:p w14:paraId="398D1707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4B9437A" w14:textId="5F109C8E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223</w:t>
            </w:r>
          </w:p>
        </w:tc>
      </w:tr>
      <w:tr w:rsidR="002A3D2C" w:rsidRPr="00927F6F" w14:paraId="3F996F19" w14:textId="77777777" w:rsidTr="00516440">
        <w:tc>
          <w:tcPr>
            <w:tcW w:w="2038" w:type="pct"/>
          </w:tcPr>
          <w:p w14:paraId="4C246AE8" w14:textId="7C47F73B" w:rsidR="002A3D2C" w:rsidRPr="00B230DC" w:rsidRDefault="002A3D2C" w:rsidP="002A3D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2C261542" w14:textId="08FE3C7E" w:rsidR="002A3D2C" w:rsidRPr="00776EB7" w:rsidRDefault="00A23AB2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</w:t>
            </w:r>
            <w:r w:rsidR="009437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68</w:t>
            </w:r>
          </w:p>
        </w:tc>
        <w:tc>
          <w:tcPr>
            <w:tcW w:w="146" w:type="pct"/>
          </w:tcPr>
          <w:p w14:paraId="4C0A49AF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1B9AE11" w14:textId="45363C49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76E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23,679</w:t>
            </w:r>
          </w:p>
        </w:tc>
        <w:tc>
          <w:tcPr>
            <w:tcW w:w="146" w:type="pct"/>
          </w:tcPr>
          <w:p w14:paraId="0B57A6CF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CA70481" w14:textId="444D2DF0" w:rsidR="002A3D2C" w:rsidRPr="00776EB7" w:rsidRDefault="007D4265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19,13</w:t>
            </w:r>
            <w:r w:rsidR="00B13B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137" w:type="pct"/>
          </w:tcPr>
          <w:p w14:paraId="6E649044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22FF84E1" w14:textId="54D306EC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19,181</w:t>
            </w:r>
          </w:p>
        </w:tc>
      </w:tr>
    </w:tbl>
    <w:p w14:paraId="63A8AFFE" w14:textId="54F2F325" w:rsidR="002F19CF" w:rsidRPr="00CD4EEE" w:rsidRDefault="002F1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59749F34" w14:textId="23752F65" w:rsidR="0075172E" w:rsidRPr="00B230DC" w:rsidRDefault="00095C4E" w:rsidP="0096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/>
        <w:rPr>
          <w:rFonts w:asciiTheme="majorBidi" w:hAnsiTheme="majorBidi" w:cstheme="majorBidi"/>
          <w:spacing w:val="-4"/>
          <w:sz w:val="30"/>
          <w:szCs w:val="30"/>
        </w:rPr>
      </w:pPr>
      <w:r w:rsidRPr="00B230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สินทรัพย์ที่ใช้เป็นหลักประกันหนี้สิน </w:t>
      </w:r>
      <w:r w:rsidR="0075172E" w:rsidRPr="00B230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0C58DB" w:rsidRPr="00B230DC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75172E" w:rsidRPr="00B230D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มี</w:t>
      </w:r>
      <w:r w:rsidR="0075172E" w:rsidRPr="00B230D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A0C785D" w14:textId="296D5F09" w:rsidR="006E3615" w:rsidRPr="00CD4EEE" w:rsidRDefault="006E3615" w:rsidP="00C92E8C">
      <w:pPr>
        <w:pStyle w:val="block"/>
        <w:spacing w:after="0" w:line="240" w:lineRule="auto"/>
        <w:ind w:left="540" w:firstLine="1"/>
        <w:jc w:val="both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tbl>
      <w:tblPr>
        <w:tblW w:w="92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1"/>
        <w:gridCol w:w="884"/>
        <w:gridCol w:w="1150"/>
        <w:gridCol w:w="270"/>
        <w:gridCol w:w="1197"/>
        <w:gridCol w:w="270"/>
        <w:gridCol w:w="1171"/>
        <w:gridCol w:w="256"/>
        <w:gridCol w:w="1184"/>
      </w:tblGrid>
      <w:tr w:rsidR="00AD2B3A" w:rsidRPr="00B056C3" w14:paraId="445DF063" w14:textId="77777777" w:rsidTr="00516440">
        <w:trPr>
          <w:tblHeader/>
        </w:trPr>
        <w:tc>
          <w:tcPr>
            <w:tcW w:w="1555" w:type="pct"/>
          </w:tcPr>
          <w:p w14:paraId="7165E7B6" w14:textId="77777777" w:rsidR="00AD2B3A" w:rsidRPr="00B056C3" w:rsidRDefault="00AD2B3A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</w:tcPr>
          <w:p w14:paraId="502C689F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pct"/>
            <w:gridSpan w:val="3"/>
          </w:tcPr>
          <w:p w14:paraId="6D772720" w14:textId="048DD4E1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F24FA21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189C6F13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AD2B3A" w:rsidRPr="00B056C3" w14:paraId="53674EF5" w14:textId="77777777" w:rsidTr="00516440">
        <w:trPr>
          <w:tblHeader/>
        </w:trPr>
        <w:tc>
          <w:tcPr>
            <w:tcW w:w="1555" w:type="pct"/>
          </w:tcPr>
          <w:p w14:paraId="62DBE08D" w14:textId="77777777" w:rsidR="00AD2B3A" w:rsidRPr="00B056C3" w:rsidRDefault="00AD2B3A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14:paraId="3BA813AE" w14:textId="7E599D04" w:rsidR="00AD2B3A" w:rsidRPr="00AD2B3A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1" w:type="pct"/>
            <w:shd w:val="clear" w:color="auto" w:fill="auto"/>
          </w:tcPr>
          <w:p w14:paraId="28427237" w14:textId="7B489A8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D2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18247E87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4B16ACA7" w14:textId="63564C36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D2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3FEA5191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1B480BC8" w14:textId="3041AB50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D2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35F8C4E9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23A6DC8A" w14:textId="145D6C66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D2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AD2B3A" w:rsidRPr="00B056C3" w14:paraId="2EC5434C" w14:textId="77777777" w:rsidTr="00516440">
        <w:trPr>
          <w:trHeight w:val="434"/>
          <w:tblHeader/>
        </w:trPr>
        <w:tc>
          <w:tcPr>
            <w:tcW w:w="1555" w:type="pct"/>
          </w:tcPr>
          <w:p w14:paraId="3D4CE904" w14:textId="77777777" w:rsidR="00AD2B3A" w:rsidRPr="00B056C3" w:rsidRDefault="00AD2B3A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</w:tcPr>
          <w:p w14:paraId="58703321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8" w:type="pct"/>
            <w:gridSpan w:val="7"/>
          </w:tcPr>
          <w:p w14:paraId="4A941A64" w14:textId="3A07CDD5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A3D2C" w:rsidRPr="00927F6F" w14:paraId="29618826" w14:textId="77777777" w:rsidTr="00516440">
        <w:tc>
          <w:tcPr>
            <w:tcW w:w="1555" w:type="pct"/>
          </w:tcPr>
          <w:p w14:paraId="7192DBD0" w14:textId="27AA40A5" w:rsidR="002A3D2C" w:rsidRPr="00927F6F" w:rsidRDefault="002A3D2C" w:rsidP="002A3D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77" w:type="pct"/>
          </w:tcPr>
          <w:p w14:paraId="4B031FCE" w14:textId="0A493B48" w:rsidR="002A3D2C" w:rsidRPr="00AD2B3A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621" w:type="pct"/>
          </w:tcPr>
          <w:p w14:paraId="2A07B0BA" w14:textId="24DDB66D" w:rsidR="002A3D2C" w:rsidRPr="00927F6F" w:rsidRDefault="00A23AB2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4,520</w:t>
            </w:r>
          </w:p>
        </w:tc>
        <w:tc>
          <w:tcPr>
            <w:tcW w:w="146" w:type="pct"/>
          </w:tcPr>
          <w:p w14:paraId="04139449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7E2C5748" w14:textId="5C8202D3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2,760</w:t>
            </w:r>
          </w:p>
        </w:tc>
        <w:tc>
          <w:tcPr>
            <w:tcW w:w="146" w:type="pct"/>
          </w:tcPr>
          <w:p w14:paraId="061D7027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264398C" w14:textId="32749A97" w:rsidR="002A3D2C" w:rsidRPr="00927F6F" w:rsidRDefault="00E96BF1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4,520</w:t>
            </w:r>
          </w:p>
        </w:tc>
        <w:tc>
          <w:tcPr>
            <w:tcW w:w="138" w:type="pct"/>
          </w:tcPr>
          <w:p w14:paraId="4A007E3C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FF79D7D" w14:textId="35389618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2,515</w:t>
            </w:r>
          </w:p>
        </w:tc>
      </w:tr>
      <w:tr w:rsidR="002A3D2C" w:rsidRPr="00927F6F" w14:paraId="468249E2" w14:textId="77777777" w:rsidTr="00516440">
        <w:tc>
          <w:tcPr>
            <w:tcW w:w="1555" w:type="pct"/>
          </w:tcPr>
          <w:p w14:paraId="1DB0D513" w14:textId="2113D6E4" w:rsidR="002A3D2C" w:rsidRPr="00B230DC" w:rsidRDefault="002A3D2C" w:rsidP="002A3D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477" w:type="pct"/>
          </w:tcPr>
          <w:p w14:paraId="4C6F84DB" w14:textId="16166DE0" w:rsidR="002A3D2C" w:rsidRPr="00AD2B3A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D2B3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23EB0761" w14:textId="2BC9F2E5" w:rsidR="002A3D2C" w:rsidRPr="00927F6F" w:rsidRDefault="00A23AB2" w:rsidP="007D4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A86E70A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745A1317" w14:textId="30B5F129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3E9B5CDB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9460F01" w14:textId="1E0C78A7" w:rsidR="002A3D2C" w:rsidRPr="00927F6F" w:rsidRDefault="00E96BF1" w:rsidP="007D42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FBA8436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16EE634" w14:textId="58DD8A85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2A3D2C" w:rsidRPr="00927F6F" w14:paraId="5E6E0B29" w14:textId="77777777" w:rsidTr="00516440">
        <w:tc>
          <w:tcPr>
            <w:tcW w:w="1555" w:type="pct"/>
          </w:tcPr>
          <w:p w14:paraId="0F5939A6" w14:textId="3B2225CA" w:rsidR="002A3D2C" w:rsidRPr="00B230DC" w:rsidRDefault="002A3D2C" w:rsidP="002A3D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7" w:type="pct"/>
          </w:tcPr>
          <w:p w14:paraId="14E44B91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6D0540E9" w14:textId="0598B4CE" w:rsidR="002A3D2C" w:rsidRPr="00961248" w:rsidRDefault="00A23AB2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4,520</w:t>
            </w:r>
          </w:p>
        </w:tc>
        <w:tc>
          <w:tcPr>
            <w:tcW w:w="146" w:type="pct"/>
          </w:tcPr>
          <w:p w14:paraId="7D981FE7" w14:textId="77777777" w:rsidR="002A3D2C" w:rsidRPr="00961248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500CEB76" w14:textId="224B8254" w:rsidR="002A3D2C" w:rsidRPr="00961248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2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2,765</w:t>
            </w:r>
          </w:p>
        </w:tc>
        <w:tc>
          <w:tcPr>
            <w:tcW w:w="146" w:type="pct"/>
          </w:tcPr>
          <w:p w14:paraId="1AB1E22A" w14:textId="77777777" w:rsidR="002A3D2C" w:rsidRPr="00961248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53E25FF" w14:textId="43754472" w:rsidR="002A3D2C" w:rsidRPr="00961248" w:rsidRDefault="00E96BF1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4,520</w:t>
            </w:r>
          </w:p>
        </w:tc>
        <w:tc>
          <w:tcPr>
            <w:tcW w:w="138" w:type="pct"/>
          </w:tcPr>
          <w:p w14:paraId="2C447F14" w14:textId="77777777" w:rsidR="002A3D2C" w:rsidRPr="00961248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5ACBFB21" w14:textId="20677C38" w:rsidR="002A3D2C" w:rsidRPr="00961248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612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2,520</w:t>
            </w:r>
          </w:p>
        </w:tc>
      </w:tr>
    </w:tbl>
    <w:p w14:paraId="3D4C73D8" w14:textId="77777777" w:rsidR="000C467E" w:rsidRPr="00CD4EEE" w:rsidRDefault="000C467E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F7E6211" w14:textId="77777777" w:rsidR="00573EF8" w:rsidRPr="00161E24" w:rsidRDefault="00573EF8" w:rsidP="00224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ภายใต้เงื่อนไขของสัญญาทรัสต์รีซีทส์ที่ทำไว้กับธนาคาร</w:t>
      </w:r>
      <w:r w:rsidRPr="00161E24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บริษัทและบริษัทย่อย</w:t>
      </w: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บางแห่ง</w:t>
      </w:r>
      <w:r w:rsidRPr="00161E24">
        <w:rPr>
          <w:rFonts w:asciiTheme="majorBidi" w:hAnsiTheme="majorBidi" w:cstheme="majorBidi"/>
          <w:sz w:val="30"/>
          <w:szCs w:val="30"/>
          <w:cs/>
        </w:rPr>
        <w:t>ได้ออกวัตถุดิบ</w:t>
      </w: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และเครื่องจักร</w:t>
      </w:r>
      <w:r w:rsidRPr="00161E24">
        <w:rPr>
          <w:rFonts w:asciiTheme="majorBidi" w:hAnsiTheme="majorBidi" w:cstheme="majorBidi"/>
          <w:sz w:val="30"/>
          <w:szCs w:val="30"/>
          <w:cs/>
        </w:rPr>
        <w:t>ที่สั่งเข้ามาจากต่างประเทศภายใต้เครดิตของธนาคาร ดังนั้น บริษัทและบริษัทย่อย</w:t>
      </w: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บางแห่ง</w:t>
      </w:r>
      <w:r w:rsidRPr="00161E24">
        <w:rPr>
          <w:rFonts w:asciiTheme="majorBidi" w:hAnsiTheme="majorBidi" w:cstheme="majorBidi"/>
          <w:sz w:val="30"/>
          <w:szCs w:val="30"/>
          <w:cs/>
        </w:rPr>
        <w:t>มีหนี้สินผูกพันต่อธนาคารสำหรับวัตถุดิบดังกล่าวทั้งที่เก็บไว้หรือขายไป</w:t>
      </w: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และเครื่องจักรดังกล่าวที่นำเข้า</w:t>
      </w:r>
    </w:p>
    <w:p w14:paraId="221CF556" w14:textId="77777777" w:rsidR="00573EF8" w:rsidRDefault="00573EF8" w:rsidP="0096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 w:firstLine="1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904FD10" w14:textId="400F32CF" w:rsidR="00CE1A9C" w:rsidRPr="00B230DC" w:rsidRDefault="00CE1A9C" w:rsidP="0096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 w:firstLine="1"/>
        <w:jc w:val="thaiDistribute"/>
        <w:rPr>
          <w:rFonts w:asciiTheme="majorBidi" w:hAnsiTheme="majorBidi" w:cstheme="majorBidi"/>
          <w:sz w:val="30"/>
          <w:szCs w:val="30"/>
        </w:rPr>
      </w:pPr>
      <w:r w:rsidRPr="00B230DC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B230DC">
        <w:rPr>
          <w:rFonts w:asciiTheme="majorBidi" w:hAnsiTheme="majorBidi" w:cstheme="majorBidi"/>
          <w:sz w:val="30"/>
          <w:szCs w:val="30"/>
          <w:cs/>
          <w:lang w:val="th-TH"/>
        </w:rPr>
        <w:t>บริษัทมีวงเงินสินเชื่อกับสถาบันการเงินในประเทศหลายแห่งและสาขาของสถาบันการเงินต่างประเทศ</w:t>
      </w:r>
      <w:r w:rsidR="00961248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B230DC">
        <w:rPr>
          <w:rFonts w:asciiTheme="majorBidi" w:hAnsiTheme="majorBidi" w:cstheme="majorBidi"/>
          <w:sz w:val="30"/>
          <w:szCs w:val="30"/>
          <w:cs/>
          <w:lang w:val="th-TH"/>
        </w:rPr>
        <w:t>บางแห่งโดยมีอัตราดอกเบี้ยต่อปีดังนี้</w:t>
      </w:r>
    </w:p>
    <w:p w14:paraId="0F6D0F41" w14:textId="59ACDE46" w:rsidR="00CE1A9C" w:rsidRPr="00CF3369" w:rsidRDefault="00CE1A9C" w:rsidP="00F44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390"/>
        <w:gridCol w:w="1260"/>
        <w:gridCol w:w="270"/>
        <w:gridCol w:w="1350"/>
      </w:tblGrid>
      <w:tr w:rsidR="00AD2B3A" w:rsidRPr="00161E24" w14:paraId="4532EA1D" w14:textId="77777777" w:rsidTr="00516440">
        <w:trPr>
          <w:tblHeader/>
        </w:trPr>
        <w:tc>
          <w:tcPr>
            <w:tcW w:w="6390" w:type="dxa"/>
            <w:shd w:val="clear" w:color="auto" w:fill="auto"/>
          </w:tcPr>
          <w:p w14:paraId="193F79B1" w14:textId="77777777" w:rsidR="00AD2B3A" w:rsidRPr="00161E24" w:rsidRDefault="00AD2B3A" w:rsidP="00763091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332C4A80" w14:textId="4243ABA4" w:rsidR="00AD2B3A" w:rsidRPr="00AD2B3A" w:rsidRDefault="00AD2B3A" w:rsidP="00763091">
            <w:pPr>
              <w:pStyle w:val="acctfourfigures"/>
              <w:tabs>
                <w:tab w:val="clear" w:pos="765"/>
              </w:tabs>
              <w:spacing w:line="240" w:lineRule="atLeast"/>
              <w:ind w:right="-104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D2B3A" w:rsidRPr="00161E24" w14:paraId="56860E54" w14:textId="77777777" w:rsidTr="00516440">
        <w:trPr>
          <w:tblHeader/>
        </w:trPr>
        <w:tc>
          <w:tcPr>
            <w:tcW w:w="6390" w:type="dxa"/>
            <w:shd w:val="clear" w:color="auto" w:fill="auto"/>
          </w:tcPr>
          <w:p w14:paraId="4D4C3DAA" w14:textId="77777777" w:rsidR="00AD2B3A" w:rsidRPr="00161E24" w:rsidRDefault="00AD2B3A" w:rsidP="00763091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0E68884" w14:textId="0A6E5A9A" w:rsidR="00AD2B3A" w:rsidRPr="00161E24" w:rsidRDefault="00AD2B3A" w:rsidP="00763091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="002A3D2C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70FD6B1" w14:textId="77777777" w:rsidR="00AD2B3A" w:rsidRPr="00161E24" w:rsidRDefault="00AD2B3A" w:rsidP="0076309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5AC1A9F" w14:textId="171BA622" w:rsidR="00AD2B3A" w:rsidRPr="00161E24" w:rsidRDefault="00AD2B3A" w:rsidP="0076309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="002A3D2C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AD2B3A" w:rsidRPr="00161E24" w14:paraId="5B328315" w14:textId="77777777" w:rsidTr="00516440">
        <w:trPr>
          <w:trHeight w:val="279"/>
        </w:trPr>
        <w:tc>
          <w:tcPr>
            <w:tcW w:w="6390" w:type="dxa"/>
            <w:shd w:val="clear" w:color="auto" w:fill="auto"/>
          </w:tcPr>
          <w:p w14:paraId="6FE0966D" w14:textId="77777777" w:rsidR="00AD2B3A" w:rsidRPr="00161E24" w:rsidRDefault="00AD2B3A" w:rsidP="00763091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5F7B6F5" w14:textId="602C88F8" w:rsidR="00AD2B3A" w:rsidRPr="00B67DD0" w:rsidRDefault="00AD2B3A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</w:tr>
      <w:tr w:rsidR="00AD2B3A" w:rsidRPr="00161E24" w14:paraId="622DAAA4" w14:textId="77777777" w:rsidTr="00516440">
        <w:trPr>
          <w:trHeight w:val="315"/>
        </w:trPr>
        <w:tc>
          <w:tcPr>
            <w:tcW w:w="6390" w:type="dxa"/>
            <w:shd w:val="clear" w:color="auto" w:fill="auto"/>
          </w:tcPr>
          <w:p w14:paraId="70BA2101" w14:textId="12F173DD" w:rsidR="00AD2B3A" w:rsidRPr="00161E24" w:rsidRDefault="00AD2B3A" w:rsidP="00AD2B3A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เงินกู้ยืมระยะสั้นจากสถาบันการเงินและหนี้สินภายใต้สัญญาทรัสต์รีซีทส์</w:t>
            </w:r>
          </w:p>
        </w:tc>
        <w:tc>
          <w:tcPr>
            <w:tcW w:w="1260" w:type="dxa"/>
            <w:shd w:val="clear" w:color="auto" w:fill="auto"/>
          </w:tcPr>
          <w:p w14:paraId="2F911BED" w14:textId="7358AA41" w:rsidR="00AD2B3A" w:rsidRPr="00161E24" w:rsidRDefault="00F20F6F" w:rsidP="00F20F6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bidi="th-TH"/>
              </w:rPr>
              <w:t>2.37</w:t>
            </w:r>
            <w:r w:rsidR="00524758" w:rsidRPr="00CF059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1D5A8A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  <w:r w:rsidR="00524758" w:rsidRPr="00CF059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bidi="th-TH"/>
              </w:rPr>
              <w:t>2.78</w:t>
            </w:r>
          </w:p>
        </w:tc>
        <w:tc>
          <w:tcPr>
            <w:tcW w:w="270" w:type="dxa"/>
          </w:tcPr>
          <w:p w14:paraId="6CE9109D" w14:textId="77777777" w:rsidR="00AD2B3A" w:rsidRPr="00161E24" w:rsidRDefault="00AD2B3A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42F35BF" w14:textId="730057FB" w:rsidR="00AD2B3A" w:rsidRPr="00161E24" w:rsidRDefault="002A3D2C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0599">
              <w:rPr>
                <w:rFonts w:asciiTheme="majorBidi" w:eastAsia="Calibri" w:hAnsiTheme="majorBidi" w:cstheme="majorBidi"/>
                <w:sz w:val="30"/>
                <w:szCs w:val="30"/>
              </w:rPr>
              <w:t>0.6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Pr="00CF059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  <w:r w:rsidRPr="00CF059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1.40</w:t>
            </w:r>
          </w:p>
        </w:tc>
      </w:tr>
      <w:tr w:rsidR="00573EF8" w:rsidRPr="00161E24" w14:paraId="0E063BCB" w14:textId="77777777" w:rsidTr="00516440">
        <w:trPr>
          <w:trHeight w:val="315"/>
        </w:trPr>
        <w:tc>
          <w:tcPr>
            <w:tcW w:w="6390" w:type="dxa"/>
            <w:shd w:val="clear" w:color="auto" w:fill="auto"/>
          </w:tcPr>
          <w:p w14:paraId="06499D96" w14:textId="18B5C356" w:rsidR="00573EF8" w:rsidRPr="00B230DC" w:rsidRDefault="00573EF8" w:rsidP="00AD2B3A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512F3013" w14:textId="52639E51" w:rsidR="00573EF8" w:rsidRDefault="00573EF8" w:rsidP="00F20F6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>3.00 - 3.50</w:t>
            </w:r>
          </w:p>
        </w:tc>
        <w:tc>
          <w:tcPr>
            <w:tcW w:w="270" w:type="dxa"/>
          </w:tcPr>
          <w:p w14:paraId="1A5425AB" w14:textId="77777777" w:rsidR="00573EF8" w:rsidRPr="00161E24" w:rsidRDefault="00573EF8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935BFA7" w14:textId="3C19E89C" w:rsidR="00573EF8" w:rsidRPr="00CF0599" w:rsidRDefault="00573EF8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</w:tbl>
    <w:p w14:paraId="57D81C37" w14:textId="18BF3C54" w:rsidR="00AD2B3A" w:rsidRPr="00CD4EEE" w:rsidRDefault="00AD2B3A" w:rsidP="00F44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260"/>
        <w:gridCol w:w="270"/>
        <w:gridCol w:w="1350"/>
      </w:tblGrid>
      <w:tr w:rsidR="00AD2B3A" w:rsidRPr="00AD2B3A" w14:paraId="3D643D23" w14:textId="77777777" w:rsidTr="00F861A3">
        <w:trPr>
          <w:tblHeader/>
        </w:trPr>
        <w:tc>
          <w:tcPr>
            <w:tcW w:w="6300" w:type="dxa"/>
            <w:shd w:val="clear" w:color="auto" w:fill="auto"/>
          </w:tcPr>
          <w:p w14:paraId="03FD1339" w14:textId="77777777" w:rsidR="00AD2B3A" w:rsidRPr="00161E24" w:rsidRDefault="00AD2B3A" w:rsidP="00763091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ED71C45" w14:textId="3BBFAA33" w:rsidR="00AD2B3A" w:rsidRPr="00AD2B3A" w:rsidRDefault="00AD2B3A" w:rsidP="00763091">
            <w:pPr>
              <w:pStyle w:val="acctfourfigures"/>
              <w:tabs>
                <w:tab w:val="clear" w:pos="765"/>
              </w:tabs>
              <w:spacing w:line="240" w:lineRule="atLeast"/>
              <w:ind w:right="-104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AD2B3A" w:rsidRPr="00161E24" w14:paraId="0BD18789" w14:textId="77777777" w:rsidTr="00F861A3">
        <w:trPr>
          <w:tblHeader/>
        </w:trPr>
        <w:tc>
          <w:tcPr>
            <w:tcW w:w="6300" w:type="dxa"/>
            <w:shd w:val="clear" w:color="auto" w:fill="auto"/>
          </w:tcPr>
          <w:p w14:paraId="498A38C9" w14:textId="77777777" w:rsidR="00AD2B3A" w:rsidRPr="00161E24" w:rsidRDefault="00AD2B3A" w:rsidP="00763091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6B16563" w14:textId="7C5C3372" w:rsidR="00AD2B3A" w:rsidRPr="00161E24" w:rsidRDefault="00AD2B3A" w:rsidP="00763091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="002A3D2C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E8B7628" w14:textId="77777777" w:rsidR="00AD2B3A" w:rsidRPr="00161E24" w:rsidRDefault="00AD2B3A" w:rsidP="0076309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740CBA6" w14:textId="2BF990A7" w:rsidR="00AD2B3A" w:rsidRPr="00161E24" w:rsidRDefault="00AD2B3A" w:rsidP="0076309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="002A3D2C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AD2B3A" w:rsidRPr="00B67DD0" w14:paraId="34EB1226" w14:textId="77777777" w:rsidTr="00F861A3">
        <w:trPr>
          <w:trHeight w:val="279"/>
        </w:trPr>
        <w:tc>
          <w:tcPr>
            <w:tcW w:w="6300" w:type="dxa"/>
            <w:shd w:val="clear" w:color="auto" w:fill="auto"/>
          </w:tcPr>
          <w:p w14:paraId="0049395D" w14:textId="77777777" w:rsidR="00AD2B3A" w:rsidRPr="00161E24" w:rsidRDefault="00AD2B3A" w:rsidP="00763091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42A46CE" w14:textId="77777777" w:rsidR="00AD2B3A" w:rsidRPr="00B67DD0" w:rsidRDefault="00AD2B3A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</w:tr>
      <w:tr w:rsidR="00AD2B3A" w:rsidRPr="00161E24" w14:paraId="358E7C76" w14:textId="77777777" w:rsidTr="00F861A3">
        <w:trPr>
          <w:trHeight w:val="315"/>
        </w:trPr>
        <w:tc>
          <w:tcPr>
            <w:tcW w:w="6300" w:type="dxa"/>
            <w:shd w:val="clear" w:color="auto" w:fill="auto"/>
          </w:tcPr>
          <w:p w14:paraId="5A2287F8" w14:textId="77777777" w:rsidR="00AD2B3A" w:rsidRPr="00161E24" w:rsidRDefault="00AD2B3A" w:rsidP="00763091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เงินกู้ยืมระยะสั้นจากสถาบันการเงินและหนี้สินภายใต้สัญญาทรัสต์รีซีทส์</w:t>
            </w:r>
          </w:p>
        </w:tc>
        <w:tc>
          <w:tcPr>
            <w:tcW w:w="1260" w:type="dxa"/>
            <w:shd w:val="clear" w:color="auto" w:fill="auto"/>
          </w:tcPr>
          <w:p w14:paraId="79C72602" w14:textId="2A63774D" w:rsidR="00AD2B3A" w:rsidRPr="00161E24" w:rsidRDefault="00F20F6F" w:rsidP="00CD4EE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bidi="th-TH"/>
              </w:rPr>
              <w:t>2.37</w:t>
            </w:r>
            <w:r w:rsidRPr="00CF059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 w:rsidR="001D5A8A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  <w:r w:rsidRPr="00CF059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bidi="th-TH"/>
              </w:rPr>
              <w:t>2.78</w:t>
            </w:r>
          </w:p>
        </w:tc>
        <w:tc>
          <w:tcPr>
            <w:tcW w:w="270" w:type="dxa"/>
          </w:tcPr>
          <w:p w14:paraId="680A10A9" w14:textId="77777777" w:rsidR="00AD2B3A" w:rsidRPr="00161E24" w:rsidRDefault="00AD2B3A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52E2000" w14:textId="19598F72" w:rsidR="00AD2B3A" w:rsidRPr="00161E24" w:rsidRDefault="002A3D2C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0599">
              <w:rPr>
                <w:rFonts w:asciiTheme="majorBidi" w:eastAsia="Calibri" w:hAnsiTheme="majorBidi" w:cstheme="majorBidi"/>
                <w:sz w:val="30"/>
                <w:szCs w:val="30"/>
              </w:rPr>
              <w:t>0.6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Pr="00CF059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  <w:r w:rsidRPr="00CF059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1.40</w:t>
            </w:r>
          </w:p>
        </w:tc>
      </w:tr>
      <w:tr w:rsidR="00573EF8" w:rsidRPr="00161E24" w14:paraId="48BAA947" w14:textId="77777777" w:rsidTr="00F861A3">
        <w:trPr>
          <w:trHeight w:val="315"/>
        </w:trPr>
        <w:tc>
          <w:tcPr>
            <w:tcW w:w="6300" w:type="dxa"/>
            <w:shd w:val="clear" w:color="auto" w:fill="auto"/>
          </w:tcPr>
          <w:p w14:paraId="2379A209" w14:textId="69659DC0" w:rsidR="00573EF8" w:rsidRPr="00B230DC" w:rsidRDefault="00573EF8" w:rsidP="00573EF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0C4A05C5" w14:textId="7A61C3DC" w:rsidR="00573EF8" w:rsidRDefault="00573EF8" w:rsidP="00573EF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>3.00 - 3.50</w:t>
            </w:r>
          </w:p>
        </w:tc>
        <w:tc>
          <w:tcPr>
            <w:tcW w:w="270" w:type="dxa"/>
          </w:tcPr>
          <w:p w14:paraId="0ECC0985" w14:textId="77777777" w:rsidR="00573EF8" w:rsidRPr="00161E24" w:rsidRDefault="00573EF8" w:rsidP="0057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495FA93" w14:textId="13A3CB75" w:rsidR="00573EF8" w:rsidRPr="00CF0599" w:rsidRDefault="00573EF8" w:rsidP="0057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</w:tbl>
    <w:p w14:paraId="7AF3A306" w14:textId="77777777" w:rsidR="004257D5" w:rsidRPr="00161E24" w:rsidRDefault="004257D5" w:rsidP="00425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E8FEFB4" w14:textId="7BBA89CF" w:rsidR="00E57D4C" w:rsidRPr="00161E24" w:rsidRDefault="00E57D4C" w:rsidP="0055515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C58DB" w:rsidRPr="00161E24">
        <w:rPr>
          <w:rFonts w:asciiTheme="majorBidi" w:hAnsiTheme="majorBidi" w:cstheme="majorBidi"/>
          <w:sz w:val="30"/>
          <w:szCs w:val="30"/>
        </w:rPr>
        <w:t>31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C58DB" w:rsidRPr="00161E24">
        <w:rPr>
          <w:rFonts w:asciiTheme="majorBidi" w:hAnsiTheme="majorBidi" w:cstheme="majorBidi"/>
          <w:sz w:val="30"/>
          <w:szCs w:val="30"/>
        </w:rPr>
        <w:t>256</w:t>
      </w:r>
      <w:r w:rsidR="002A3D2C">
        <w:rPr>
          <w:rFonts w:asciiTheme="majorBidi" w:hAnsiTheme="majorBidi" w:cstheme="majorBidi"/>
          <w:sz w:val="30"/>
          <w:szCs w:val="30"/>
        </w:rPr>
        <w:t>6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 w:rsidR="003D0D8C" w:rsidRPr="00161E24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มีวงเงินสินเชื่อที่ยังไม่ได้เบิกใช้เป็นจำนวนเงิน </w:t>
      </w:r>
      <w:r w:rsidR="00EB363E">
        <w:rPr>
          <w:rFonts w:asciiTheme="majorBidi" w:hAnsiTheme="majorBidi" w:cstheme="majorBidi"/>
          <w:sz w:val="30"/>
          <w:szCs w:val="30"/>
        </w:rPr>
        <w:t>42,540</w:t>
      </w:r>
      <w:r w:rsidR="007528B3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D0D8C" w:rsidRPr="00161E24">
        <w:rPr>
          <w:rFonts w:asciiTheme="majorBidi" w:hAnsiTheme="majorBidi" w:cstheme="majorBidi"/>
          <w:sz w:val="30"/>
          <w:szCs w:val="30"/>
          <w:cs/>
        </w:rPr>
        <w:t>และ</w:t>
      </w:r>
      <w:r w:rsidR="003D0D8C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EB363E">
        <w:rPr>
          <w:rFonts w:asciiTheme="majorBidi" w:hAnsiTheme="majorBidi" w:cstheme="majorBidi"/>
          <w:sz w:val="30"/>
          <w:szCs w:val="30"/>
        </w:rPr>
        <w:t>3</w:t>
      </w:r>
      <w:r w:rsidR="008973C9">
        <w:rPr>
          <w:rFonts w:asciiTheme="majorBidi" w:hAnsiTheme="majorBidi" w:cstheme="majorBidi"/>
          <w:sz w:val="30"/>
          <w:szCs w:val="30"/>
        </w:rPr>
        <w:t>9,85</w:t>
      </w:r>
      <w:r w:rsidR="002E0D01">
        <w:rPr>
          <w:rFonts w:asciiTheme="majorBidi" w:hAnsiTheme="majorBidi" w:cstheme="majorBidi"/>
          <w:sz w:val="30"/>
          <w:szCs w:val="30"/>
        </w:rPr>
        <w:t>2</w:t>
      </w:r>
      <w:r w:rsidR="003D0D8C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3D0D8C" w:rsidRPr="00161E24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C58DB" w:rsidRPr="00161E2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2A3D2C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A3D2C">
        <w:rPr>
          <w:rFonts w:asciiTheme="majorBidi" w:hAnsiTheme="majorBidi" w:cstheme="majorBidi"/>
          <w:i/>
          <w:iCs/>
          <w:sz w:val="30"/>
          <w:szCs w:val="30"/>
        </w:rPr>
        <w:t>45,225</w:t>
      </w:r>
      <w:r w:rsidR="00AD2B3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905DFA" w:rsidRPr="00161E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2A3D2C">
        <w:rPr>
          <w:rFonts w:asciiTheme="majorBidi" w:hAnsiTheme="majorBidi" w:cstheme="majorBidi"/>
          <w:i/>
          <w:iCs/>
          <w:sz w:val="30"/>
          <w:szCs w:val="30"/>
        </w:rPr>
        <w:t>41,984</w:t>
      </w:r>
      <w:r w:rsidR="00AD2B3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D0D8C" w:rsidRPr="00161E24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="00AD2B3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3EDA745" w14:textId="77777777" w:rsidR="00E57D4C" w:rsidRPr="00161E24" w:rsidRDefault="00E57D4C" w:rsidP="00555152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80ABB5" w14:textId="12EB9CDE" w:rsidR="00F73B9C" w:rsidRPr="00161E24" w:rsidRDefault="00F73B9C" w:rsidP="00555152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14481AFE" w14:textId="77777777" w:rsidR="00A777AE" w:rsidRPr="00161E24" w:rsidRDefault="00A777AE" w:rsidP="0055515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04CC1" w14:textId="103B162D" w:rsidR="00916A4B" w:rsidRPr="00161E24" w:rsidRDefault="00916A4B" w:rsidP="00715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61E24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บริษัทออกจำหน่ายหุ้นกู้สกุลเงินบาทชนิดระบุชื่อผู้ถือ ประเภทไม่ด้อยสิทธิ ไม่มีหลักประกันและไม่มีผู้แทนผู้ถือหุ้น </w:t>
      </w:r>
      <w:r w:rsidR="0080643E" w:rsidRPr="00161E24">
        <w:rPr>
          <w:rFonts w:asciiTheme="majorBidi" w:hAnsiTheme="majorBidi" w:cstheme="majorBidi"/>
          <w:spacing w:val="-2"/>
          <w:sz w:val="30"/>
          <w:szCs w:val="30"/>
          <w:cs/>
        </w:rPr>
        <w:t>หุ้นกู้ดังกล่าวได้จดทะเบียนกับสำนักงานคณะกรรมการกำกับหลักทรัพย์และตลาดหลักทรัพย์แห่งประเทศไทย</w:t>
      </w:r>
    </w:p>
    <w:p w14:paraId="16CD50B9" w14:textId="77777777" w:rsidR="000A047E" w:rsidRPr="00161E24" w:rsidRDefault="000A047E" w:rsidP="00916A4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775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530"/>
        <w:gridCol w:w="1980"/>
        <w:gridCol w:w="1980"/>
      </w:tblGrid>
      <w:tr w:rsidR="00CD4EEE" w:rsidRPr="00161E24" w14:paraId="49851994" w14:textId="77777777" w:rsidTr="00516440">
        <w:trPr>
          <w:tblHeader/>
        </w:trPr>
        <w:tc>
          <w:tcPr>
            <w:tcW w:w="2268" w:type="dxa"/>
            <w:vAlign w:val="bottom"/>
          </w:tcPr>
          <w:p w14:paraId="5D9E7D0E" w14:textId="77777777" w:rsidR="00CD4EEE" w:rsidRPr="00161E24" w:rsidRDefault="00CD4EEE" w:rsidP="00CD4EEE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วันที่ออก</w:t>
            </w:r>
          </w:p>
        </w:tc>
        <w:tc>
          <w:tcPr>
            <w:tcW w:w="1530" w:type="dxa"/>
            <w:vAlign w:val="bottom"/>
          </w:tcPr>
          <w:p w14:paraId="7242B6BA" w14:textId="39622DEC" w:rsidR="00CD4EEE" w:rsidRPr="00161E24" w:rsidRDefault="00CD4EEE" w:rsidP="00CD4EEE">
            <w:pPr>
              <w:pStyle w:val="block"/>
              <w:spacing w:after="0" w:line="240" w:lineRule="atLeast"/>
              <w:ind w:left="0" w:right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อายุ</w:t>
            </w:r>
          </w:p>
        </w:tc>
        <w:tc>
          <w:tcPr>
            <w:tcW w:w="1980" w:type="dxa"/>
            <w:vAlign w:val="bottom"/>
          </w:tcPr>
          <w:p w14:paraId="4966B77D" w14:textId="77777777" w:rsidR="00CD4EEE" w:rsidRPr="00161E24" w:rsidRDefault="00CD4EEE" w:rsidP="00CD4E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980" w:type="dxa"/>
            <w:vAlign w:val="bottom"/>
          </w:tcPr>
          <w:p w14:paraId="26349000" w14:textId="24EC84DA" w:rsidR="00CD4EEE" w:rsidRPr="00161E24" w:rsidRDefault="00CD4EEE" w:rsidP="00CD4EEE">
            <w:pPr>
              <w:pStyle w:val="block"/>
              <w:spacing w:after="0" w:line="240" w:lineRule="atLeast"/>
              <w:ind w:left="-27" w:right="-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CD4EEE" w:rsidRPr="00161E24" w14:paraId="7417B282" w14:textId="77777777" w:rsidTr="00516440">
        <w:trPr>
          <w:tblHeader/>
        </w:trPr>
        <w:tc>
          <w:tcPr>
            <w:tcW w:w="2268" w:type="dxa"/>
            <w:vAlign w:val="bottom"/>
          </w:tcPr>
          <w:p w14:paraId="12332AD8" w14:textId="77777777" w:rsidR="00CD4EEE" w:rsidRPr="00161E24" w:rsidRDefault="00CD4EEE" w:rsidP="00CD4EEE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2FC08CD" w14:textId="77777777" w:rsidR="00CD4EEE" w:rsidRPr="00161E24" w:rsidRDefault="00CD4EEE" w:rsidP="00CD4EEE">
            <w:pPr>
              <w:pStyle w:val="block"/>
              <w:spacing w:after="0" w:line="240" w:lineRule="atLeast"/>
              <w:ind w:left="0" w:right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(ปี)</w:t>
            </w:r>
          </w:p>
        </w:tc>
        <w:tc>
          <w:tcPr>
            <w:tcW w:w="1980" w:type="dxa"/>
            <w:vAlign w:val="bottom"/>
          </w:tcPr>
          <w:p w14:paraId="60D0DE59" w14:textId="77777777" w:rsidR="00CD4EEE" w:rsidRPr="00161E24" w:rsidRDefault="00CD4EEE" w:rsidP="00CD4E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1980" w:type="dxa"/>
            <w:vAlign w:val="bottom"/>
          </w:tcPr>
          <w:p w14:paraId="33FC60BB" w14:textId="77777777" w:rsidR="00CD4EEE" w:rsidRPr="00161E24" w:rsidRDefault="00CD4EEE" w:rsidP="00CD4EEE">
            <w:pPr>
              <w:pStyle w:val="block"/>
              <w:spacing w:after="0" w:line="240" w:lineRule="atLeast"/>
              <w:ind w:left="-27" w:right="-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D4EEE" w:rsidRPr="00161E24" w14:paraId="404FCA55" w14:textId="77777777" w:rsidTr="00516440">
        <w:trPr>
          <w:trHeight w:hRule="exact" w:val="360"/>
        </w:trPr>
        <w:tc>
          <w:tcPr>
            <w:tcW w:w="2268" w:type="dxa"/>
          </w:tcPr>
          <w:p w14:paraId="1FADD522" w14:textId="5270102B" w:rsidR="00CD4EEE" w:rsidRPr="00161E24" w:rsidRDefault="00CD4EEE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 w:right="-108"/>
              <w:rPr>
                <w:rFonts w:asciiTheme="majorBidi" w:hAnsiTheme="majorBidi" w:cstheme="majorBidi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387F304A" w14:textId="17A4CCE9" w:rsidR="00CD4EEE" w:rsidRPr="00161E24" w:rsidRDefault="00CD4EEE" w:rsidP="00CD4EEE">
            <w:pPr>
              <w:pStyle w:val="block"/>
              <w:spacing w:after="0" w:line="240" w:lineRule="atLeast"/>
              <w:ind w:left="0" w:right="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980" w:type="dxa"/>
          </w:tcPr>
          <w:p w14:paraId="0F6911AE" w14:textId="7B4B1522" w:rsidR="00CD4EEE" w:rsidRPr="00161E24" w:rsidRDefault="00CD4EEE" w:rsidP="00CD4E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3.00</w:t>
            </w:r>
          </w:p>
        </w:tc>
        <w:tc>
          <w:tcPr>
            <w:tcW w:w="1980" w:type="dxa"/>
          </w:tcPr>
          <w:p w14:paraId="14E8C164" w14:textId="7A565397" w:rsidR="00CD4EEE" w:rsidRPr="00161E24" w:rsidRDefault="00CD4EEE" w:rsidP="00CD4EEE">
            <w:pPr>
              <w:pStyle w:val="acctfourfigures"/>
              <w:tabs>
                <w:tab w:val="clear" w:pos="765"/>
              </w:tabs>
              <w:spacing w:line="240" w:lineRule="auto"/>
              <w:ind w:left="-27" w:right="-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1,000</w:t>
            </w:r>
          </w:p>
        </w:tc>
      </w:tr>
      <w:tr w:rsidR="00CD4EEE" w:rsidRPr="00161E24" w14:paraId="3D456322" w14:textId="77777777" w:rsidTr="00516440">
        <w:trPr>
          <w:trHeight w:hRule="exact" w:val="360"/>
        </w:trPr>
        <w:tc>
          <w:tcPr>
            <w:tcW w:w="2268" w:type="dxa"/>
          </w:tcPr>
          <w:p w14:paraId="5011F0C6" w14:textId="32DE9D40" w:rsidR="00CD4EEE" w:rsidRPr="00161E24" w:rsidRDefault="00CD4EEE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 w:right="-108"/>
              <w:rPr>
                <w:rFonts w:asciiTheme="majorBidi" w:hAnsiTheme="majorBidi" w:cstheme="majorBidi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78B0D4EE" w14:textId="424B4CB1" w:rsidR="00CD4EEE" w:rsidRPr="00161E24" w:rsidRDefault="00CD4EEE" w:rsidP="00CD4EEE">
            <w:pPr>
              <w:pStyle w:val="block"/>
              <w:spacing w:after="0" w:line="240" w:lineRule="atLeast"/>
              <w:ind w:left="0" w:right="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80" w:type="dxa"/>
          </w:tcPr>
          <w:p w14:paraId="2E7937F4" w14:textId="5806637F" w:rsidR="00CD4EEE" w:rsidRPr="00161E24" w:rsidRDefault="00CD4EEE" w:rsidP="00CD4E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3.31</w:t>
            </w:r>
          </w:p>
        </w:tc>
        <w:tc>
          <w:tcPr>
            <w:tcW w:w="1980" w:type="dxa"/>
          </w:tcPr>
          <w:p w14:paraId="5537159F" w14:textId="59E4274A" w:rsidR="00CD4EEE" w:rsidRPr="00161E24" w:rsidRDefault="00CD4EEE" w:rsidP="00CD4EEE">
            <w:pPr>
              <w:pStyle w:val="acctfourfigures"/>
              <w:tabs>
                <w:tab w:val="clear" w:pos="765"/>
              </w:tabs>
              <w:spacing w:line="240" w:lineRule="auto"/>
              <w:ind w:left="-27" w:right="-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2,200</w:t>
            </w:r>
          </w:p>
        </w:tc>
      </w:tr>
      <w:tr w:rsidR="00CD4EEE" w:rsidRPr="00161E24" w14:paraId="5A10E863" w14:textId="77777777" w:rsidTr="00516440">
        <w:trPr>
          <w:trHeight w:hRule="exact" w:val="360"/>
        </w:trPr>
        <w:tc>
          <w:tcPr>
            <w:tcW w:w="2268" w:type="dxa"/>
          </w:tcPr>
          <w:p w14:paraId="50D9C449" w14:textId="4E0E22E6" w:rsidR="00CD4EEE" w:rsidRPr="00161E24" w:rsidRDefault="00CD4EEE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7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21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กรกฎาคม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2560</w:t>
            </w:r>
          </w:p>
        </w:tc>
        <w:tc>
          <w:tcPr>
            <w:tcW w:w="1530" w:type="dxa"/>
          </w:tcPr>
          <w:p w14:paraId="75B7D49E" w14:textId="3D4A5C0B" w:rsidR="00CD4EEE" w:rsidRPr="00161E24" w:rsidRDefault="00CD4EEE" w:rsidP="00CD4EEE">
            <w:pPr>
              <w:pStyle w:val="block"/>
              <w:spacing w:after="0" w:line="240" w:lineRule="atLeast"/>
              <w:ind w:left="0" w:right="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80" w:type="dxa"/>
          </w:tcPr>
          <w:p w14:paraId="3B31C4EE" w14:textId="40A77642" w:rsidR="00CD4EEE" w:rsidRPr="00161E24" w:rsidRDefault="00CD4EEE" w:rsidP="00CD4E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1980" w:type="dxa"/>
          </w:tcPr>
          <w:p w14:paraId="22455D16" w14:textId="50AC2110" w:rsidR="00CD4EEE" w:rsidRPr="00161E24" w:rsidRDefault="00CD4EEE" w:rsidP="00CD4EEE">
            <w:pPr>
              <w:pStyle w:val="acctfourfigures"/>
              <w:tabs>
                <w:tab w:val="clear" w:pos="765"/>
              </w:tabs>
              <w:spacing w:line="240" w:lineRule="auto"/>
              <w:ind w:left="-27" w:right="-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1,000</w:t>
            </w:r>
          </w:p>
        </w:tc>
      </w:tr>
    </w:tbl>
    <w:p w14:paraId="1E647567" w14:textId="77777777" w:rsidR="001625E7" w:rsidRPr="00161E24" w:rsidRDefault="001625E7" w:rsidP="001625E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4A22BE" w14:textId="7AEB58C8" w:rsidR="002B129C" w:rsidRPr="00161E24" w:rsidRDefault="00F73B9C" w:rsidP="00715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ดอกเบี้ยของหุ้นกู้นี้มีกำหนดการจ่ายชำระคืนทุกงวด </w:t>
      </w:r>
      <w:r w:rsidR="000C58DB" w:rsidRPr="00161E24">
        <w:rPr>
          <w:rFonts w:asciiTheme="majorBidi" w:hAnsiTheme="majorBidi" w:cstheme="majorBidi"/>
          <w:sz w:val="30"/>
          <w:szCs w:val="30"/>
        </w:rPr>
        <w:t>3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26846" w:rsidRPr="00161E2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C58DB" w:rsidRPr="00161E24">
        <w:rPr>
          <w:rFonts w:asciiTheme="majorBidi" w:hAnsiTheme="majorBidi" w:cstheme="majorBidi"/>
          <w:sz w:val="30"/>
          <w:szCs w:val="30"/>
        </w:rPr>
        <w:t>6</w:t>
      </w:r>
      <w:r w:rsidR="00126846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เดือน โดยในหนังสือชี้ชวนของหุ้นกู้ได้</w:t>
      </w:r>
      <w:r w:rsidRPr="00161E24">
        <w:rPr>
          <w:rFonts w:asciiTheme="majorBidi" w:hAnsiTheme="majorBidi" w:cstheme="majorBidi"/>
          <w:spacing w:val="-2"/>
          <w:sz w:val="30"/>
          <w:szCs w:val="30"/>
          <w:cs/>
        </w:rPr>
        <w:t>กำหนดเงื่อนไขบางประการเกี่ยวกับการไม่นำสินทรัพย์ของบริษัทและบริษัทย่อยที่สำคัญไปก่อให้เกิดภาระผูกพันโดยใช้เป็นหลักประกัน และการรักษาอัตราส่วนทางการเงินต่าง ๆ และเงื่อนไขอื่นตามที่ระบุไว้ในสัญญา</w:t>
      </w:r>
    </w:p>
    <w:p w14:paraId="1222AC99" w14:textId="77777777" w:rsidR="001625E7" w:rsidRPr="00161E24" w:rsidRDefault="001625E7" w:rsidP="005B5470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14C107C9" w14:textId="77777777" w:rsidR="00CF3369" w:rsidRDefault="00CF33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2CD79AE" w14:textId="0CE3A86D" w:rsidR="00EB40AE" w:rsidRPr="00161E24" w:rsidRDefault="00EB40AE" w:rsidP="00B72E9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ตั๋วแลกเงิน</w:t>
      </w:r>
    </w:p>
    <w:p w14:paraId="1F004DC6" w14:textId="77777777" w:rsidR="00AD2B3A" w:rsidRPr="00AD2B3A" w:rsidRDefault="00AD2B3A" w:rsidP="00B72E9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627A22A" w14:textId="597F6406" w:rsidR="00B72E99" w:rsidRPr="00AD2B3A" w:rsidRDefault="00FF4BF2" w:rsidP="00B72E9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2B3A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AD2B3A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AD2B3A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771E3A" w:rsidRPr="00AD2B3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C58DB" w:rsidRPr="00AD2B3A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2A3D2C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1264C9" w:rsidRPr="00AD2B3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71E3A" w:rsidRPr="00AD2B3A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0C58DB" w:rsidRPr="00AD2B3A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2A3D2C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AC1874" w:rsidRPr="00AD2B3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72E99" w:rsidRPr="00AD2B3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A7C9D" w:rsidRPr="00AD2B3A">
        <w:rPr>
          <w:rFonts w:asciiTheme="majorBidi" w:hAnsiTheme="majorBidi" w:cstheme="majorBidi"/>
          <w:sz w:val="30"/>
          <w:szCs w:val="30"/>
          <w:cs/>
        </w:rPr>
        <w:t>มี</w:t>
      </w:r>
      <w:r w:rsidR="00B72E99" w:rsidRPr="00AD2B3A">
        <w:rPr>
          <w:rFonts w:asciiTheme="majorBidi" w:hAnsiTheme="majorBidi" w:cstheme="majorBidi"/>
          <w:sz w:val="30"/>
          <w:szCs w:val="30"/>
          <w:cs/>
        </w:rPr>
        <w:t>ตั๋วแลก</w:t>
      </w:r>
      <w:r w:rsidR="00661C17" w:rsidRPr="00AD2B3A">
        <w:rPr>
          <w:rFonts w:asciiTheme="majorBidi" w:hAnsiTheme="majorBidi" w:cstheme="majorBidi"/>
          <w:sz w:val="30"/>
          <w:szCs w:val="30"/>
          <w:cs/>
        </w:rPr>
        <w:t>เงิน</w:t>
      </w:r>
      <w:r w:rsidR="00B72E99" w:rsidRPr="00AD2B3A">
        <w:rPr>
          <w:rFonts w:asciiTheme="majorBidi" w:hAnsiTheme="majorBidi" w:cstheme="majorBidi"/>
          <w:sz w:val="30"/>
          <w:szCs w:val="30"/>
          <w:cs/>
        </w:rPr>
        <w:t xml:space="preserve">ในสกุลเงินบาทดังนี้ </w:t>
      </w:r>
    </w:p>
    <w:p w14:paraId="3984E360" w14:textId="77777777" w:rsidR="00B72E99" w:rsidRPr="00AD2B3A" w:rsidRDefault="00B72E99" w:rsidP="00B72E9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70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08"/>
        <w:gridCol w:w="270"/>
        <w:gridCol w:w="1530"/>
        <w:gridCol w:w="270"/>
        <w:gridCol w:w="1260"/>
        <w:gridCol w:w="270"/>
        <w:gridCol w:w="1170"/>
        <w:gridCol w:w="270"/>
        <w:gridCol w:w="1162"/>
      </w:tblGrid>
      <w:tr w:rsidR="00EA7C9D" w:rsidRPr="00161E24" w14:paraId="6D55D315" w14:textId="77777777" w:rsidTr="00516440">
        <w:trPr>
          <w:trHeight w:hRule="exact" w:val="794"/>
          <w:tblHeader/>
        </w:trPr>
        <w:tc>
          <w:tcPr>
            <w:tcW w:w="2160" w:type="dxa"/>
            <w:vAlign w:val="bottom"/>
          </w:tcPr>
          <w:p w14:paraId="3A13A39B" w14:textId="77777777" w:rsidR="00EA7C9D" w:rsidRPr="00161E24" w:rsidRDefault="00EA7C9D" w:rsidP="00702CB2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วันที่ออก</w:t>
            </w:r>
          </w:p>
        </w:tc>
        <w:tc>
          <w:tcPr>
            <w:tcW w:w="1008" w:type="dxa"/>
            <w:vAlign w:val="bottom"/>
          </w:tcPr>
          <w:p w14:paraId="1E7840F6" w14:textId="77777777" w:rsidR="00EA7C9D" w:rsidRPr="00161E24" w:rsidRDefault="00EA7C9D" w:rsidP="00CD4EEE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อายุ</w:t>
            </w:r>
          </w:p>
        </w:tc>
        <w:tc>
          <w:tcPr>
            <w:tcW w:w="270" w:type="dxa"/>
            <w:vAlign w:val="bottom"/>
          </w:tcPr>
          <w:p w14:paraId="0660D412" w14:textId="77777777" w:rsidR="00EA7C9D" w:rsidRPr="00161E24" w:rsidRDefault="00EA7C9D" w:rsidP="00702CB2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BB45A94" w14:textId="77777777" w:rsidR="00EA7C9D" w:rsidRPr="00161E24" w:rsidRDefault="00EA7C9D" w:rsidP="00CD4EEE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103C7C4" w14:textId="77777777" w:rsidR="00EA7C9D" w:rsidRPr="00161E24" w:rsidRDefault="00EA7C9D" w:rsidP="00702CB2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D69E3E9" w14:textId="55570DAF" w:rsidR="00EA7C9D" w:rsidRPr="00161E24" w:rsidRDefault="00EA7C9D" w:rsidP="00766627">
            <w:pPr>
              <w:pStyle w:val="block"/>
              <w:spacing w:after="0" w:line="240" w:lineRule="atLeast"/>
              <w:ind w:left="-74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bidi="th-TH"/>
              </w:rPr>
              <w:t>จำนวนเงิน</w:t>
            </w:r>
            <w:r w:rsidR="0076662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bidi="th-TH"/>
              </w:rPr>
              <w:t>หน้าตั๋ว</w:t>
            </w:r>
          </w:p>
        </w:tc>
        <w:tc>
          <w:tcPr>
            <w:tcW w:w="270" w:type="dxa"/>
          </w:tcPr>
          <w:p w14:paraId="525929F3" w14:textId="77777777" w:rsidR="00EA7C9D" w:rsidRPr="00161E24" w:rsidRDefault="00EA7C9D" w:rsidP="003A6780">
            <w:pPr>
              <w:pStyle w:val="block"/>
              <w:spacing w:after="0" w:line="240" w:lineRule="atLeast"/>
              <w:ind w:left="-74" w:right="-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FF602D1" w14:textId="5081253B" w:rsidR="00EA7C9D" w:rsidRPr="00161E24" w:rsidRDefault="00EA7C9D" w:rsidP="00766627">
            <w:pPr>
              <w:pStyle w:val="block"/>
              <w:spacing w:after="0" w:line="240" w:lineRule="atLeast"/>
              <w:ind w:left="-74" w:right="-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bidi="th-TH"/>
              </w:rPr>
              <w:t>ดอกเบี้ย</w:t>
            </w:r>
            <w:r w:rsidR="0076662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bidi="th-TH"/>
              </w:rPr>
              <w:t>รอรับรู้</w:t>
            </w:r>
          </w:p>
        </w:tc>
        <w:tc>
          <w:tcPr>
            <w:tcW w:w="270" w:type="dxa"/>
          </w:tcPr>
          <w:p w14:paraId="7BD6F592" w14:textId="77777777" w:rsidR="00EA7C9D" w:rsidRPr="00161E24" w:rsidRDefault="00EA7C9D" w:rsidP="00702CB2">
            <w:pPr>
              <w:pStyle w:val="block"/>
              <w:spacing w:after="0" w:line="240" w:lineRule="atLeast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  <w:vAlign w:val="bottom"/>
          </w:tcPr>
          <w:p w14:paraId="5E75EEC5" w14:textId="77777777" w:rsidR="00EA7C9D" w:rsidRPr="00161E24" w:rsidRDefault="00EA7C9D" w:rsidP="00766627">
            <w:pPr>
              <w:pStyle w:val="block"/>
              <w:spacing w:after="0" w:line="240" w:lineRule="atLeast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EA7C9D" w:rsidRPr="00161E24" w14:paraId="29EF4E5C" w14:textId="77777777" w:rsidTr="00516440">
        <w:trPr>
          <w:trHeight w:hRule="exact" w:val="360"/>
        </w:trPr>
        <w:tc>
          <w:tcPr>
            <w:tcW w:w="2160" w:type="dxa"/>
          </w:tcPr>
          <w:p w14:paraId="108FB7EE" w14:textId="77777777" w:rsidR="00EA7C9D" w:rsidRPr="00161E24" w:rsidRDefault="00EA7C9D" w:rsidP="001F5B7F">
            <w:pPr>
              <w:tabs>
                <w:tab w:val="clear" w:pos="227"/>
                <w:tab w:val="left" w:pos="163"/>
              </w:tabs>
              <w:ind w:left="191" w:right="-109" w:hanging="2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48FDD21" w14:textId="77777777" w:rsidR="00EA7C9D" w:rsidRPr="00161E24" w:rsidRDefault="00EA7C9D" w:rsidP="00CD4EEE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(วัน)</w:t>
            </w:r>
          </w:p>
        </w:tc>
        <w:tc>
          <w:tcPr>
            <w:tcW w:w="270" w:type="dxa"/>
            <w:vAlign w:val="bottom"/>
          </w:tcPr>
          <w:p w14:paraId="4E23399E" w14:textId="77777777" w:rsidR="00EA7C9D" w:rsidRPr="00161E24" w:rsidRDefault="00EA7C9D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8663B57" w14:textId="77777777" w:rsidR="00EA7C9D" w:rsidRPr="00161E24" w:rsidRDefault="00EA7C9D" w:rsidP="00CD4EEE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270" w:type="dxa"/>
          </w:tcPr>
          <w:p w14:paraId="44FF4362" w14:textId="77777777" w:rsidR="00EA7C9D" w:rsidRPr="00161E24" w:rsidRDefault="00EA7C9D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132" w:type="dxa"/>
            <w:gridSpan w:val="5"/>
          </w:tcPr>
          <w:p w14:paraId="0FC8EB15" w14:textId="302635D5" w:rsidR="00EA7C9D" w:rsidRPr="00161E24" w:rsidRDefault="00EA7C9D" w:rsidP="00766627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10336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1264C9" w:rsidRPr="00161E24" w14:paraId="0CA0FA2B" w14:textId="77777777" w:rsidTr="00516440">
        <w:trPr>
          <w:trHeight w:hRule="exact" w:val="360"/>
        </w:trPr>
        <w:tc>
          <w:tcPr>
            <w:tcW w:w="2160" w:type="dxa"/>
          </w:tcPr>
          <w:p w14:paraId="48236A28" w14:textId="41B1F2F0" w:rsidR="001264C9" w:rsidRPr="00161E24" w:rsidRDefault="00DA4CEF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5 ตุลาคม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2566</w:t>
            </w:r>
          </w:p>
        </w:tc>
        <w:tc>
          <w:tcPr>
            <w:tcW w:w="1008" w:type="dxa"/>
            <w:vAlign w:val="bottom"/>
          </w:tcPr>
          <w:p w14:paraId="11AC5E45" w14:textId="516B4DF1" w:rsidR="001264C9" w:rsidRPr="00161E24" w:rsidRDefault="00DA4CEF" w:rsidP="00CD4EEE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70" w:type="dxa"/>
            <w:vAlign w:val="bottom"/>
          </w:tcPr>
          <w:p w14:paraId="1CA93976" w14:textId="77777777" w:rsidR="001264C9" w:rsidRPr="00161E24" w:rsidRDefault="001264C9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30E26C8" w14:textId="3F6B31FF" w:rsidR="001264C9" w:rsidRPr="00161E24" w:rsidRDefault="00DA4CEF" w:rsidP="00CD4EEE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2.70</w:t>
            </w:r>
          </w:p>
        </w:tc>
        <w:tc>
          <w:tcPr>
            <w:tcW w:w="270" w:type="dxa"/>
          </w:tcPr>
          <w:p w14:paraId="70F281FF" w14:textId="77777777" w:rsidR="001264C9" w:rsidRPr="00161E24" w:rsidRDefault="001264C9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6D6B772" w14:textId="6A4153F7" w:rsidR="001264C9" w:rsidRPr="00161E24" w:rsidRDefault="00DA4CEF" w:rsidP="00CD4EE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2,300</w:t>
            </w:r>
          </w:p>
        </w:tc>
        <w:tc>
          <w:tcPr>
            <w:tcW w:w="270" w:type="dxa"/>
          </w:tcPr>
          <w:p w14:paraId="664851F9" w14:textId="77777777" w:rsidR="001264C9" w:rsidRPr="00161E24" w:rsidRDefault="001264C9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F7DBB2F" w14:textId="0EB27900" w:rsidR="001264C9" w:rsidRPr="00161E24" w:rsidRDefault="00DA4CEF" w:rsidP="00F02A98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1582F256" w14:textId="77777777" w:rsidR="001264C9" w:rsidRPr="00161E24" w:rsidRDefault="001264C9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2" w:type="dxa"/>
          </w:tcPr>
          <w:p w14:paraId="22720E72" w14:textId="69A30E57" w:rsidR="001264C9" w:rsidRPr="00161E24" w:rsidRDefault="00DA4CEF" w:rsidP="00F02A9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2,299</w:t>
            </w:r>
          </w:p>
        </w:tc>
      </w:tr>
      <w:tr w:rsidR="00DA4CEF" w:rsidRPr="00161E24" w14:paraId="2D558CC5" w14:textId="77777777" w:rsidTr="00516440">
        <w:trPr>
          <w:trHeight w:hRule="exact" w:val="360"/>
        </w:trPr>
        <w:tc>
          <w:tcPr>
            <w:tcW w:w="2160" w:type="dxa"/>
          </w:tcPr>
          <w:p w14:paraId="7411AE62" w14:textId="28244D2A" w:rsidR="00DA4CEF" w:rsidRPr="00161E24" w:rsidRDefault="00DA4CEF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2566</w:t>
            </w:r>
          </w:p>
        </w:tc>
        <w:tc>
          <w:tcPr>
            <w:tcW w:w="1008" w:type="dxa"/>
            <w:vAlign w:val="bottom"/>
          </w:tcPr>
          <w:p w14:paraId="655BEBDF" w14:textId="0D13144D" w:rsidR="00DA4CEF" w:rsidRPr="00161E24" w:rsidRDefault="00DA4CEF" w:rsidP="00CD4EEE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70" w:type="dxa"/>
            <w:vAlign w:val="bottom"/>
          </w:tcPr>
          <w:p w14:paraId="1274B709" w14:textId="77777777" w:rsidR="00DA4CEF" w:rsidRPr="00161E24" w:rsidRDefault="00DA4CEF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2CFCC72" w14:textId="77777777" w:rsidR="00DA4CEF" w:rsidRDefault="00DA4CEF" w:rsidP="00CD4EEE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2.70</w:t>
            </w:r>
          </w:p>
          <w:p w14:paraId="229E92C3" w14:textId="05DE0E1B" w:rsidR="00DA4CEF" w:rsidRPr="00161E24" w:rsidRDefault="00DA4CEF" w:rsidP="00CD4EEE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871090C" w14:textId="77777777" w:rsidR="00DA4CEF" w:rsidRPr="00161E24" w:rsidRDefault="00DA4CEF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374F2C4" w14:textId="5A7319ED" w:rsidR="00DA4CEF" w:rsidRPr="00161E24" w:rsidRDefault="00DA4CEF" w:rsidP="00CD4EEE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70" w:type="dxa"/>
          </w:tcPr>
          <w:p w14:paraId="18922824" w14:textId="77777777" w:rsidR="00DA4CEF" w:rsidRPr="00161E24" w:rsidRDefault="00DA4CEF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A1AA5E0" w14:textId="79070621" w:rsidR="00DA4CEF" w:rsidRPr="00161E24" w:rsidRDefault="00DA4CEF" w:rsidP="00F02A98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270" w:type="dxa"/>
          </w:tcPr>
          <w:p w14:paraId="2B5A5014" w14:textId="77777777" w:rsidR="00DA4CEF" w:rsidRPr="00161E24" w:rsidRDefault="00DA4CEF" w:rsidP="00EA7C9D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2" w:type="dxa"/>
          </w:tcPr>
          <w:p w14:paraId="42BED09A" w14:textId="63D31CCA" w:rsidR="00DA4CEF" w:rsidRPr="00161E24" w:rsidRDefault="00DA4CEF" w:rsidP="00F02A98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1,996</w:t>
            </w:r>
          </w:p>
        </w:tc>
      </w:tr>
      <w:tr w:rsidR="00DA4CEF" w:rsidRPr="00161E24" w14:paraId="2FD13F5B" w14:textId="77777777" w:rsidTr="00516440">
        <w:trPr>
          <w:trHeight w:hRule="exact" w:val="360"/>
        </w:trPr>
        <w:tc>
          <w:tcPr>
            <w:tcW w:w="2160" w:type="dxa"/>
          </w:tcPr>
          <w:p w14:paraId="28108152" w14:textId="012EA2BF" w:rsidR="00DA4CEF" w:rsidRDefault="00DA4CEF" w:rsidP="00DA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9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2565</w:t>
            </w:r>
          </w:p>
        </w:tc>
        <w:tc>
          <w:tcPr>
            <w:tcW w:w="1008" w:type="dxa"/>
            <w:vAlign w:val="bottom"/>
          </w:tcPr>
          <w:p w14:paraId="1C3DE80E" w14:textId="75262DAF" w:rsidR="00DA4CEF" w:rsidRDefault="00DA4CEF" w:rsidP="00DA4CEF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70" w:type="dxa"/>
            <w:vAlign w:val="bottom"/>
          </w:tcPr>
          <w:p w14:paraId="0DFC1C95" w14:textId="77777777" w:rsidR="00DA4CEF" w:rsidRPr="00161E24" w:rsidRDefault="00DA4CEF" w:rsidP="00DA4CE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BE13C26" w14:textId="54B38A89" w:rsidR="00DA4CEF" w:rsidRDefault="00DA4CEF" w:rsidP="00DA4CEF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1.27</w:t>
            </w:r>
          </w:p>
        </w:tc>
        <w:tc>
          <w:tcPr>
            <w:tcW w:w="270" w:type="dxa"/>
          </w:tcPr>
          <w:p w14:paraId="2ACD443D" w14:textId="77777777" w:rsidR="00DA4CEF" w:rsidRPr="00161E24" w:rsidRDefault="00DA4CEF" w:rsidP="00DA4CE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FBFA81C" w14:textId="06D687CF" w:rsidR="00DA4CEF" w:rsidRDefault="00DA4CEF" w:rsidP="00DA4CE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1,500</w:t>
            </w:r>
          </w:p>
        </w:tc>
        <w:tc>
          <w:tcPr>
            <w:tcW w:w="270" w:type="dxa"/>
          </w:tcPr>
          <w:p w14:paraId="16A10CBF" w14:textId="77777777" w:rsidR="00DA4CEF" w:rsidRPr="00161E24" w:rsidRDefault="00DA4CEF" w:rsidP="00DA4CE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B72B54F" w14:textId="6F24C219" w:rsidR="00DA4CEF" w:rsidRDefault="00DA4CEF" w:rsidP="00DA4CEF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3AA25AD6" w14:textId="77777777" w:rsidR="00DA4CEF" w:rsidRPr="00161E24" w:rsidRDefault="00DA4CEF" w:rsidP="00DA4CE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2" w:type="dxa"/>
          </w:tcPr>
          <w:p w14:paraId="018393FF" w14:textId="7037383C" w:rsidR="00DA4CEF" w:rsidRDefault="00DA4CEF" w:rsidP="00DA4CE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1,499</w:t>
            </w:r>
          </w:p>
        </w:tc>
      </w:tr>
      <w:tr w:rsidR="00DA4CEF" w:rsidRPr="00161E24" w14:paraId="02964A38" w14:textId="77777777" w:rsidTr="00516440">
        <w:trPr>
          <w:trHeight w:hRule="exact" w:val="360"/>
        </w:trPr>
        <w:tc>
          <w:tcPr>
            <w:tcW w:w="2160" w:type="dxa"/>
          </w:tcPr>
          <w:p w14:paraId="2B6EBB96" w14:textId="5C3AE3D2" w:rsidR="00DA4CEF" w:rsidRPr="00161E24" w:rsidRDefault="00DA4CEF" w:rsidP="00DA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16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2565</w:t>
            </w:r>
          </w:p>
        </w:tc>
        <w:tc>
          <w:tcPr>
            <w:tcW w:w="1008" w:type="dxa"/>
            <w:vAlign w:val="bottom"/>
          </w:tcPr>
          <w:p w14:paraId="521F3B77" w14:textId="2ADFE525" w:rsidR="00DA4CEF" w:rsidRPr="00161E24" w:rsidRDefault="00DA4CEF" w:rsidP="00DA4CEF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123</w:t>
            </w:r>
          </w:p>
        </w:tc>
        <w:tc>
          <w:tcPr>
            <w:tcW w:w="270" w:type="dxa"/>
            <w:vAlign w:val="bottom"/>
          </w:tcPr>
          <w:p w14:paraId="13391322" w14:textId="77777777" w:rsidR="00DA4CEF" w:rsidRPr="00161E24" w:rsidRDefault="00DA4CEF" w:rsidP="00DA4CE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F9FBD19" w14:textId="3C93B2BB" w:rsidR="00DA4CEF" w:rsidRPr="00161E24" w:rsidRDefault="00DA4CEF" w:rsidP="00DA4CEF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1.31</w:t>
            </w:r>
          </w:p>
        </w:tc>
        <w:tc>
          <w:tcPr>
            <w:tcW w:w="270" w:type="dxa"/>
          </w:tcPr>
          <w:p w14:paraId="7E260EF7" w14:textId="77777777" w:rsidR="00DA4CEF" w:rsidRPr="00161E24" w:rsidRDefault="00DA4CEF" w:rsidP="00DA4CE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519245A" w14:textId="448E9FD9" w:rsidR="00DA4CEF" w:rsidRPr="00161E24" w:rsidRDefault="00DA4CEF" w:rsidP="00DA4CE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1,400</w:t>
            </w:r>
          </w:p>
        </w:tc>
        <w:tc>
          <w:tcPr>
            <w:tcW w:w="270" w:type="dxa"/>
          </w:tcPr>
          <w:p w14:paraId="009445AC" w14:textId="77777777" w:rsidR="00DA4CEF" w:rsidRPr="00161E24" w:rsidRDefault="00DA4CEF" w:rsidP="00DA4CE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3419B12" w14:textId="0B4A747B" w:rsidR="00DA4CEF" w:rsidRPr="00161E24" w:rsidRDefault="00DA4CEF" w:rsidP="00DA4CEF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16E6D53D" w14:textId="77777777" w:rsidR="00DA4CEF" w:rsidRPr="00161E24" w:rsidRDefault="00DA4CEF" w:rsidP="00DA4CE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2" w:type="dxa"/>
          </w:tcPr>
          <w:p w14:paraId="308F3FFB" w14:textId="0926B110" w:rsidR="00DA4CEF" w:rsidRPr="00161E24" w:rsidRDefault="00DA4CEF" w:rsidP="00DA4CE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1,399</w:t>
            </w:r>
          </w:p>
        </w:tc>
      </w:tr>
      <w:tr w:rsidR="00DA4CEF" w:rsidRPr="00161E24" w14:paraId="34727AEA" w14:textId="77777777" w:rsidTr="00516440">
        <w:trPr>
          <w:trHeight w:hRule="exact" w:val="360"/>
        </w:trPr>
        <w:tc>
          <w:tcPr>
            <w:tcW w:w="2160" w:type="dxa"/>
          </w:tcPr>
          <w:p w14:paraId="14C5C5EB" w14:textId="59DAA2EE" w:rsidR="00DA4CEF" w:rsidRPr="00161E24" w:rsidRDefault="00DA4CEF" w:rsidP="00DA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28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2565</w:t>
            </w:r>
          </w:p>
        </w:tc>
        <w:tc>
          <w:tcPr>
            <w:tcW w:w="1008" w:type="dxa"/>
            <w:vAlign w:val="bottom"/>
          </w:tcPr>
          <w:p w14:paraId="02468298" w14:textId="79BEBCB7" w:rsidR="00DA4CEF" w:rsidRPr="00161E24" w:rsidRDefault="00DA4CEF" w:rsidP="00DA4CEF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270" w:type="dxa"/>
            <w:vAlign w:val="bottom"/>
          </w:tcPr>
          <w:p w14:paraId="660CB9DD" w14:textId="77777777" w:rsidR="00DA4CEF" w:rsidRPr="00161E24" w:rsidRDefault="00DA4CEF" w:rsidP="00DA4CE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1143396B" w14:textId="1833EB16" w:rsidR="00DA4CEF" w:rsidRPr="00161E24" w:rsidRDefault="00DA4CEF" w:rsidP="00DA4CEF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1.37</w:t>
            </w:r>
          </w:p>
        </w:tc>
        <w:tc>
          <w:tcPr>
            <w:tcW w:w="270" w:type="dxa"/>
          </w:tcPr>
          <w:p w14:paraId="5AFE7817" w14:textId="77777777" w:rsidR="00DA4CEF" w:rsidRPr="00161E24" w:rsidRDefault="00DA4CEF" w:rsidP="00DA4CE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883B3B2" w14:textId="50FD5663" w:rsidR="00DA4CEF" w:rsidRPr="00161E24" w:rsidRDefault="00DA4CEF" w:rsidP="00DA4CE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1,000</w:t>
            </w:r>
          </w:p>
        </w:tc>
        <w:tc>
          <w:tcPr>
            <w:tcW w:w="270" w:type="dxa"/>
          </w:tcPr>
          <w:p w14:paraId="3F9171EE" w14:textId="77777777" w:rsidR="00DA4CEF" w:rsidRPr="00161E24" w:rsidRDefault="00DA4CEF" w:rsidP="00DA4CE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9CC8F20" w14:textId="4CC87CA5" w:rsidR="00DA4CEF" w:rsidRPr="00161E24" w:rsidRDefault="00DA4CEF" w:rsidP="00DA4CEF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(3)</w:t>
            </w:r>
          </w:p>
        </w:tc>
        <w:tc>
          <w:tcPr>
            <w:tcW w:w="270" w:type="dxa"/>
          </w:tcPr>
          <w:p w14:paraId="479BAC65" w14:textId="77777777" w:rsidR="00DA4CEF" w:rsidRPr="00161E24" w:rsidRDefault="00DA4CEF" w:rsidP="00DA4CE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2" w:type="dxa"/>
          </w:tcPr>
          <w:p w14:paraId="6F51E95D" w14:textId="7AD6C7E2" w:rsidR="00DA4CEF" w:rsidRPr="00161E24" w:rsidRDefault="00DA4CEF" w:rsidP="00DA4CE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997</w:t>
            </w:r>
          </w:p>
        </w:tc>
      </w:tr>
      <w:tr w:rsidR="00DA4CEF" w:rsidRPr="00161E24" w14:paraId="74C26EE3" w14:textId="77777777" w:rsidTr="00516440">
        <w:trPr>
          <w:trHeight w:hRule="exact" w:val="360"/>
        </w:trPr>
        <w:tc>
          <w:tcPr>
            <w:tcW w:w="2160" w:type="dxa"/>
          </w:tcPr>
          <w:p w14:paraId="064EAD8F" w14:textId="139818E7" w:rsidR="00DA4CEF" w:rsidRPr="00272E92" w:rsidRDefault="00DA4CEF" w:rsidP="00DA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ตุลาคม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2565</w:t>
            </w:r>
          </w:p>
        </w:tc>
        <w:tc>
          <w:tcPr>
            <w:tcW w:w="1008" w:type="dxa"/>
            <w:vAlign w:val="bottom"/>
          </w:tcPr>
          <w:p w14:paraId="136504EB" w14:textId="09F3ED85" w:rsidR="00DA4CEF" w:rsidRPr="00161E24" w:rsidRDefault="00DA4CEF" w:rsidP="00DA4CEF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70" w:type="dxa"/>
            <w:vAlign w:val="bottom"/>
          </w:tcPr>
          <w:p w14:paraId="257A672A" w14:textId="77777777" w:rsidR="00DA4CEF" w:rsidRPr="00161E24" w:rsidRDefault="00DA4CEF" w:rsidP="00DA4CE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3D48E26" w14:textId="2AA08DC0" w:rsidR="00DA4CEF" w:rsidRPr="00161E24" w:rsidRDefault="00DA4CEF" w:rsidP="00DA4CEF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1.27</w:t>
            </w:r>
          </w:p>
        </w:tc>
        <w:tc>
          <w:tcPr>
            <w:tcW w:w="270" w:type="dxa"/>
          </w:tcPr>
          <w:p w14:paraId="6C5E241D" w14:textId="77777777" w:rsidR="00DA4CEF" w:rsidRPr="00161E24" w:rsidRDefault="00DA4CEF" w:rsidP="00DA4CE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34B24D4" w14:textId="158DC010" w:rsidR="00DA4CEF" w:rsidRPr="00161E24" w:rsidRDefault="00DA4CEF" w:rsidP="00DA4CE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1,130</w:t>
            </w:r>
          </w:p>
        </w:tc>
        <w:tc>
          <w:tcPr>
            <w:tcW w:w="270" w:type="dxa"/>
          </w:tcPr>
          <w:p w14:paraId="74D07F9A" w14:textId="77777777" w:rsidR="00DA4CEF" w:rsidRPr="00161E24" w:rsidRDefault="00DA4CEF" w:rsidP="00DA4CE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DBC25B0" w14:textId="3159E628" w:rsidR="00DA4CEF" w:rsidRPr="00161E24" w:rsidRDefault="00DA4CEF" w:rsidP="00DA4CEF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5FED3B0" w14:textId="77777777" w:rsidR="00DA4CEF" w:rsidRPr="00161E24" w:rsidRDefault="00DA4CEF" w:rsidP="00DA4CE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2" w:type="dxa"/>
          </w:tcPr>
          <w:p w14:paraId="729C6458" w14:textId="4D8B63F1" w:rsidR="00DA4CEF" w:rsidRPr="00161E24" w:rsidRDefault="00DA4CEF" w:rsidP="00DA4CE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1,130</w:t>
            </w:r>
          </w:p>
        </w:tc>
      </w:tr>
      <w:tr w:rsidR="00DA4CEF" w:rsidRPr="00161E24" w14:paraId="474ADDAB" w14:textId="77777777" w:rsidTr="00516440">
        <w:trPr>
          <w:trHeight w:hRule="exact" w:val="360"/>
        </w:trPr>
        <w:tc>
          <w:tcPr>
            <w:tcW w:w="2160" w:type="dxa"/>
          </w:tcPr>
          <w:p w14:paraId="40DB2136" w14:textId="3F834C85" w:rsidR="00DA4CEF" w:rsidRPr="00161E24" w:rsidRDefault="00DA4CEF" w:rsidP="00DA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ตุลาคม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2565</w:t>
            </w:r>
          </w:p>
        </w:tc>
        <w:tc>
          <w:tcPr>
            <w:tcW w:w="1008" w:type="dxa"/>
            <w:vAlign w:val="bottom"/>
          </w:tcPr>
          <w:p w14:paraId="3195E22B" w14:textId="53B5E343" w:rsidR="00DA4CEF" w:rsidRPr="00161E24" w:rsidRDefault="00DA4CEF" w:rsidP="00DA4CEF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122</w:t>
            </w:r>
          </w:p>
        </w:tc>
        <w:tc>
          <w:tcPr>
            <w:tcW w:w="270" w:type="dxa"/>
            <w:vAlign w:val="bottom"/>
          </w:tcPr>
          <w:p w14:paraId="5E126562" w14:textId="77777777" w:rsidR="00DA4CEF" w:rsidRPr="00161E24" w:rsidRDefault="00DA4CEF" w:rsidP="00DA4CE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2C851AC" w14:textId="7E7D400D" w:rsidR="00DA4CEF" w:rsidRPr="00161E24" w:rsidRDefault="00DA4CEF" w:rsidP="00DA4CEF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1.31</w:t>
            </w:r>
          </w:p>
        </w:tc>
        <w:tc>
          <w:tcPr>
            <w:tcW w:w="270" w:type="dxa"/>
          </w:tcPr>
          <w:p w14:paraId="59F1EAA1" w14:textId="77777777" w:rsidR="00DA4CEF" w:rsidRPr="00161E24" w:rsidRDefault="00DA4CEF" w:rsidP="00DA4CE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0AACA851" w14:textId="5CF4CCCF" w:rsidR="00DA4CEF" w:rsidRPr="00161E24" w:rsidRDefault="00DA4CEF" w:rsidP="00DA4CE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1,700</w:t>
            </w:r>
          </w:p>
        </w:tc>
        <w:tc>
          <w:tcPr>
            <w:tcW w:w="270" w:type="dxa"/>
          </w:tcPr>
          <w:p w14:paraId="1CC1EB44" w14:textId="77777777" w:rsidR="00DA4CEF" w:rsidRPr="00161E24" w:rsidRDefault="00DA4CEF" w:rsidP="00DA4CE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66B6040" w14:textId="46512DE4" w:rsidR="00DA4CEF" w:rsidRPr="00161E24" w:rsidRDefault="00DA4CEF" w:rsidP="00DA4CEF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270" w:type="dxa"/>
          </w:tcPr>
          <w:p w14:paraId="70585B34" w14:textId="77777777" w:rsidR="00DA4CEF" w:rsidRPr="00161E24" w:rsidRDefault="00DA4CEF" w:rsidP="00DA4CE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2" w:type="dxa"/>
          </w:tcPr>
          <w:p w14:paraId="30C316B5" w14:textId="6614BB26" w:rsidR="00DA4CEF" w:rsidRPr="00161E24" w:rsidRDefault="00DA4CEF" w:rsidP="00DA4CE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1,698</w:t>
            </w:r>
          </w:p>
        </w:tc>
      </w:tr>
      <w:tr w:rsidR="00DA4CEF" w:rsidRPr="00161E24" w14:paraId="6DE7EF22" w14:textId="77777777" w:rsidTr="00516440">
        <w:trPr>
          <w:trHeight w:hRule="exact" w:val="360"/>
        </w:trPr>
        <w:tc>
          <w:tcPr>
            <w:tcW w:w="2160" w:type="dxa"/>
          </w:tcPr>
          <w:p w14:paraId="1F29CB11" w14:textId="16437F26" w:rsidR="00DA4CEF" w:rsidRPr="00161E24" w:rsidRDefault="00DA4CEF" w:rsidP="00DA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20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ตุลาคม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2565</w:t>
            </w:r>
          </w:p>
        </w:tc>
        <w:tc>
          <w:tcPr>
            <w:tcW w:w="1008" w:type="dxa"/>
            <w:vAlign w:val="bottom"/>
          </w:tcPr>
          <w:p w14:paraId="2160176B" w14:textId="39719090" w:rsidR="00DA4CEF" w:rsidRPr="00161E24" w:rsidRDefault="00DA4CEF" w:rsidP="00DA4CEF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70" w:type="dxa"/>
            <w:vAlign w:val="bottom"/>
          </w:tcPr>
          <w:p w14:paraId="7E6F2398" w14:textId="77777777" w:rsidR="00DA4CEF" w:rsidRPr="00161E24" w:rsidRDefault="00DA4CEF" w:rsidP="00DA4CE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08B57DDD" w14:textId="0F589FB7" w:rsidR="00DA4CEF" w:rsidRPr="00161E24" w:rsidRDefault="00DA4CEF" w:rsidP="00DA4CEF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1.37</w:t>
            </w:r>
          </w:p>
        </w:tc>
        <w:tc>
          <w:tcPr>
            <w:tcW w:w="270" w:type="dxa"/>
          </w:tcPr>
          <w:p w14:paraId="35AA37EA" w14:textId="77777777" w:rsidR="00DA4CEF" w:rsidRPr="00161E24" w:rsidRDefault="00DA4CEF" w:rsidP="00DA4CE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A556288" w14:textId="7C65FDCD" w:rsidR="00DA4CEF" w:rsidRPr="00161E24" w:rsidRDefault="00DA4CEF" w:rsidP="00DA4CE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1,300</w:t>
            </w:r>
          </w:p>
        </w:tc>
        <w:tc>
          <w:tcPr>
            <w:tcW w:w="270" w:type="dxa"/>
          </w:tcPr>
          <w:p w14:paraId="38B1E9B4" w14:textId="77777777" w:rsidR="00DA4CEF" w:rsidRPr="00161E24" w:rsidRDefault="00DA4CEF" w:rsidP="00DA4CE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C5F6041" w14:textId="3B201E45" w:rsidR="00DA4CEF" w:rsidRPr="00161E24" w:rsidRDefault="00DA4CEF" w:rsidP="00DA4CEF">
            <w:pPr>
              <w:pStyle w:val="acctfourfigures"/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11FC6A7E" w14:textId="77777777" w:rsidR="00DA4CEF" w:rsidRPr="00161E24" w:rsidRDefault="00DA4CEF" w:rsidP="00DA4CE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2" w:type="dxa"/>
          </w:tcPr>
          <w:p w14:paraId="5E2FE16D" w14:textId="2C1BCF21" w:rsidR="00DA4CEF" w:rsidRPr="00161E24" w:rsidRDefault="00DA4CEF" w:rsidP="00DA4CE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1,299</w:t>
            </w:r>
          </w:p>
        </w:tc>
      </w:tr>
      <w:tr w:rsidR="00DA4CEF" w:rsidRPr="00161E24" w14:paraId="59BAD641" w14:textId="77777777" w:rsidTr="00516440">
        <w:trPr>
          <w:trHeight w:hRule="exact" w:val="360"/>
        </w:trPr>
        <w:tc>
          <w:tcPr>
            <w:tcW w:w="2160" w:type="dxa"/>
          </w:tcPr>
          <w:p w14:paraId="4AE2A4CE" w14:textId="6FE66A9D" w:rsidR="00DA4CEF" w:rsidRPr="00161E24" w:rsidRDefault="00DA4CEF" w:rsidP="00DA4C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21 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>ตุลาคม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2565</w:t>
            </w:r>
          </w:p>
        </w:tc>
        <w:tc>
          <w:tcPr>
            <w:tcW w:w="1008" w:type="dxa"/>
            <w:vAlign w:val="bottom"/>
          </w:tcPr>
          <w:p w14:paraId="73D94CD2" w14:textId="5FFF318B" w:rsidR="00DA4CEF" w:rsidRPr="00161E24" w:rsidRDefault="00DA4CEF" w:rsidP="00DA4CEF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105</w:t>
            </w:r>
          </w:p>
        </w:tc>
        <w:tc>
          <w:tcPr>
            <w:tcW w:w="270" w:type="dxa"/>
            <w:vAlign w:val="bottom"/>
          </w:tcPr>
          <w:p w14:paraId="72651A42" w14:textId="77777777" w:rsidR="00DA4CEF" w:rsidRPr="00161E24" w:rsidRDefault="00DA4CEF" w:rsidP="00DA4CE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BAD4D7D" w14:textId="55CF72F0" w:rsidR="00DA4CEF" w:rsidRPr="00161E24" w:rsidRDefault="00DA4CEF" w:rsidP="00DA4CEF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1.40</w:t>
            </w:r>
          </w:p>
        </w:tc>
        <w:tc>
          <w:tcPr>
            <w:tcW w:w="270" w:type="dxa"/>
          </w:tcPr>
          <w:p w14:paraId="32828376" w14:textId="77777777" w:rsidR="00DA4CEF" w:rsidRPr="00161E24" w:rsidRDefault="00DA4CEF" w:rsidP="00DA4CE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53FA118B" w14:textId="5CDE5971" w:rsidR="00DA4CEF" w:rsidRPr="00161E24" w:rsidRDefault="00DA4CEF" w:rsidP="00DA4CEF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800</w:t>
            </w:r>
          </w:p>
        </w:tc>
        <w:tc>
          <w:tcPr>
            <w:tcW w:w="270" w:type="dxa"/>
          </w:tcPr>
          <w:p w14:paraId="3B7FECDE" w14:textId="77777777" w:rsidR="00DA4CEF" w:rsidRPr="00161E24" w:rsidRDefault="00DA4CEF" w:rsidP="00DA4CE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5AEE5A7" w14:textId="231E7081" w:rsidR="00DA4CEF" w:rsidRPr="00161E24" w:rsidRDefault="00DA4CEF" w:rsidP="00DA4CEF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11AD0BD1" w14:textId="77777777" w:rsidR="00DA4CEF" w:rsidRPr="00161E24" w:rsidRDefault="00DA4CEF" w:rsidP="00DA4CEF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2" w:type="dxa"/>
          </w:tcPr>
          <w:p w14:paraId="36AB03BA" w14:textId="2F2E9F89" w:rsidR="00DA4CEF" w:rsidRPr="00161E24" w:rsidRDefault="00DA4CEF" w:rsidP="00DA4CEF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799</w:t>
            </w:r>
          </w:p>
        </w:tc>
      </w:tr>
    </w:tbl>
    <w:p w14:paraId="57E3C819" w14:textId="58804351" w:rsidR="00197928" w:rsidRPr="00F83C92" w:rsidRDefault="00197928" w:rsidP="00197928">
      <w:pPr>
        <w:rPr>
          <w:sz w:val="30"/>
          <w:szCs w:val="30"/>
        </w:rPr>
      </w:pPr>
    </w:p>
    <w:p w14:paraId="60EA4D49" w14:textId="717CB2C9" w:rsidR="0089476D" w:rsidRPr="00DC545D" w:rsidRDefault="00CD72C1" w:rsidP="009056A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DC545D">
        <w:rPr>
          <w:rFonts w:asciiTheme="majorBidi" w:hAnsiTheme="majorBidi" w:cstheme="majorBidi"/>
          <w:sz w:val="30"/>
          <w:szCs w:val="30"/>
          <w:u w:val="none"/>
        </w:rPr>
        <w:tab/>
      </w:r>
      <w:r w:rsidR="002B0AF5" w:rsidRPr="00DC545D">
        <w:rPr>
          <w:rFonts w:asciiTheme="majorBidi" w:hAnsiTheme="majorBidi" w:cstheme="majorBidi"/>
          <w:sz w:val="30"/>
          <w:szCs w:val="30"/>
          <w:u w:val="none"/>
          <w:cs/>
        </w:rPr>
        <w:t>เจ้าหนี้</w:t>
      </w:r>
      <w:r w:rsidR="007E07FB" w:rsidRPr="00DC545D">
        <w:rPr>
          <w:rFonts w:asciiTheme="majorBidi" w:hAnsiTheme="majorBidi" w:cstheme="majorBidi"/>
          <w:sz w:val="30"/>
          <w:szCs w:val="30"/>
          <w:u w:val="none"/>
          <w:cs/>
        </w:rPr>
        <w:t>อื่น</w:t>
      </w:r>
    </w:p>
    <w:p w14:paraId="0DD5EDE5" w14:textId="27D5C435" w:rsidR="00674A7C" w:rsidRDefault="00674A7C" w:rsidP="00674A7C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3"/>
        <w:gridCol w:w="1154"/>
        <w:gridCol w:w="272"/>
        <w:gridCol w:w="1186"/>
        <w:gridCol w:w="272"/>
        <w:gridCol w:w="1171"/>
        <w:gridCol w:w="253"/>
        <w:gridCol w:w="1189"/>
      </w:tblGrid>
      <w:tr w:rsidR="00DC545D" w:rsidRPr="00C57846" w14:paraId="04C84124" w14:textId="77777777" w:rsidTr="002A3D2C">
        <w:trPr>
          <w:tblHeader/>
        </w:trPr>
        <w:tc>
          <w:tcPr>
            <w:tcW w:w="2070" w:type="pct"/>
          </w:tcPr>
          <w:p w14:paraId="596CAADD" w14:textId="77777777" w:rsidR="00DC545D" w:rsidRPr="00B056C3" w:rsidRDefault="00DC545D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38E3D2DA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171CC49F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2" w:type="pct"/>
            <w:gridSpan w:val="3"/>
          </w:tcPr>
          <w:p w14:paraId="45AFCFEB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C545D" w:rsidRPr="00C57846" w14:paraId="4B05F38D" w14:textId="77777777" w:rsidTr="002A3D2C">
        <w:trPr>
          <w:tblHeader/>
        </w:trPr>
        <w:tc>
          <w:tcPr>
            <w:tcW w:w="2070" w:type="pct"/>
          </w:tcPr>
          <w:p w14:paraId="1177C298" w14:textId="77777777" w:rsidR="00DC545D" w:rsidRPr="00B056C3" w:rsidRDefault="00DC545D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5" w:type="pct"/>
            <w:shd w:val="clear" w:color="auto" w:fill="auto"/>
          </w:tcPr>
          <w:p w14:paraId="3A7103C1" w14:textId="69F53800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D2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</w:tcPr>
          <w:p w14:paraId="1CA9E858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D433AA8" w14:textId="5DC8F5ED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D2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</w:tcPr>
          <w:p w14:paraId="572E0BD5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1C88CB30" w14:textId="7844C04D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D2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</w:tcPr>
          <w:p w14:paraId="46E7BDFD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shd w:val="clear" w:color="auto" w:fill="auto"/>
          </w:tcPr>
          <w:p w14:paraId="43706CAD" w14:textId="03466AE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D2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C545D" w:rsidRPr="00C57846" w14:paraId="5C3D8014" w14:textId="77777777" w:rsidTr="002A3D2C">
        <w:trPr>
          <w:trHeight w:val="434"/>
          <w:tblHeader/>
        </w:trPr>
        <w:tc>
          <w:tcPr>
            <w:tcW w:w="2070" w:type="pct"/>
          </w:tcPr>
          <w:p w14:paraId="3E5D45BC" w14:textId="77777777" w:rsidR="00DC545D" w:rsidRPr="00B056C3" w:rsidRDefault="00DC545D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30" w:type="pct"/>
            <w:gridSpan w:val="7"/>
          </w:tcPr>
          <w:p w14:paraId="1B490B26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A3D2C" w:rsidRPr="00927F6F" w14:paraId="30446036" w14:textId="77777777" w:rsidTr="002A3D2C">
        <w:tc>
          <w:tcPr>
            <w:tcW w:w="2070" w:type="pct"/>
          </w:tcPr>
          <w:p w14:paraId="3E675FD9" w14:textId="5F91D12F" w:rsidR="002A3D2C" w:rsidRPr="00927F6F" w:rsidRDefault="002A3D2C" w:rsidP="002A3D2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ค่าใช้จ่ายผลประโยชน์พนักงานค้างจ่าย</w:t>
            </w:r>
          </w:p>
        </w:tc>
        <w:tc>
          <w:tcPr>
            <w:tcW w:w="615" w:type="pct"/>
          </w:tcPr>
          <w:p w14:paraId="1ED4E6D8" w14:textId="2825C827" w:rsidR="002A3D2C" w:rsidRPr="00927F6F" w:rsidRDefault="00302D49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</w:t>
            </w:r>
            <w:r w:rsidR="00063F3A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45" w:type="pct"/>
          </w:tcPr>
          <w:p w14:paraId="68A8AC3B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9E44361" w14:textId="1E08F51C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1,492</w:t>
            </w:r>
          </w:p>
        </w:tc>
        <w:tc>
          <w:tcPr>
            <w:tcW w:w="145" w:type="pct"/>
          </w:tcPr>
          <w:p w14:paraId="34F9A1F4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7C6CC94" w14:textId="45405907" w:rsidR="002A3D2C" w:rsidRPr="00927F6F" w:rsidRDefault="00E96BF1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135" w:type="pct"/>
          </w:tcPr>
          <w:p w14:paraId="50A339C8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20EC9CB4" w14:textId="0A849DCF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2A3D2C" w:rsidRPr="00927F6F" w14:paraId="291EFEE5" w14:textId="77777777" w:rsidTr="002A3D2C">
        <w:tc>
          <w:tcPr>
            <w:tcW w:w="2070" w:type="pct"/>
          </w:tcPr>
          <w:p w14:paraId="7E93E07B" w14:textId="7812F4AD" w:rsidR="002A3D2C" w:rsidRPr="00B230DC" w:rsidRDefault="002A3D2C" w:rsidP="002A3D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615" w:type="pct"/>
          </w:tcPr>
          <w:p w14:paraId="0A17BEA1" w14:textId="459B997F" w:rsidR="002A3D2C" w:rsidRPr="00927F6F" w:rsidRDefault="00302D49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</w:t>
            </w:r>
            <w:r w:rsidR="00210822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45" w:type="pct"/>
          </w:tcPr>
          <w:p w14:paraId="4BF8E85A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6F69193" w14:textId="6E9506F5" w:rsidR="002A3D2C" w:rsidRPr="00B230DC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980</w:t>
            </w:r>
          </w:p>
        </w:tc>
        <w:tc>
          <w:tcPr>
            <w:tcW w:w="145" w:type="pct"/>
          </w:tcPr>
          <w:p w14:paraId="5C3B75D0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70239C5A" w14:textId="39877D99" w:rsidR="002A3D2C" w:rsidRPr="00927F6F" w:rsidRDefault="00A15777" w:rsidP="00A1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23CCB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35" w:type="pct"/>
          </w:tcPr>
          <w:p w14:paraId="21322933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1C6350C9" w14:textId="2A5BF450" w:rsidR="002A3D2C" w:rsidRPr="00B230DC" w:rsidRDefault="00210822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</w:tr>
      <w:tr w:rsidR="002A3D2C" w:rsidRPr="00927F6F" w14:paraId="73EC63AD" w14:textId="77777777" w:rsidTr="002A3D2C">
        <w:tc>
          <w:tcPr>
            <w:tcW w:w="2070" w:type="pct"/>
          </w:tcPr>
          <w:p w14:paraId="22860E8C" w14:textId="0A4193AD" w:rsidR="002A3D2C" w:rsidRPr="00B230DC" w:rsidRDefault="002A3D2C" w:rsidP="002A3D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ค่าขนส่งค้างจ่าย</w:t>
            </w:r>
          </w:p>
        </w:tc>
        <w:tc>
          <w:tcPr>
            <w:tcW w:w="615" w:type="pct"/>
          </w:tcPr>
          <w:p w14:paraId="0BE8D02D" w14:textId="2FD76A89" w:rsidR="002A3D2C" w:rsidRPr="00927F6F" w:rsidRDefault="00210822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  <w:tc>
          <w:tcPr>
            <w:tcW w:w="145" w:type="pct"/>
          </w:tcPr>
          <w:p w14:paraId="7D87147A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42298D1F" w14:textId="2E8781F8" w:rsidR="002A3D2C" w:rsidRPr="00B230DC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408</w:t>
            </w:r>
          </w:p>
        </w:tc>
        <w:tc>
          <w:tcPr>
            <w:tcW w:w="145" w:type="pct"/>
          </w:tcPr>
          <w:p w14:paraId="4F17C164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5D62FF14" w14:textId="113388DE" w:rsidR="002A3D2C" w:rsidRPr="00927F6F" w:rsidRDefault="00E96BF1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35" w:type="pct"/>
          </w:tcPr>
          <w:p w14:paraId="39E095BB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77DCFD3F" w14:textId="1F1A2F3A" w:rsidR="002A3D2C" w:rsidRPr="00B230DC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2A3D2C" w:rsidRPr="00927F6F" w14:paraId="737AAC02" w14:textId="77777777" w:rsidTr="002A3D2C">
        <w:tc>
          <w:tcPr>
            <w:tcW w:w="2070" w:type="pct"/>
          </w:tcPr>
          <w:p w14:paraId="7DBBB18D" w14:textId="10CB0D05" w:rsidR="002A3D2C" w:rsidRPr="00B230DC" w:rsidRDefault="002A3D2C" w:rsidP="002A3D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615" w:type="pct"/>
          </w:tcPr>
          <w:p w14:paraId="24976C2E" w14:textId="4EB0D84D" w:rsidR="002A3D2C" w:rsidRPr="00927F6F" w:rsidRDefault="00210822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412</w:t>
            </w:r>
          </w:p>
        </w:tc>
        <w:tc>
          <w:tcPr>
            <w:tcW w:w="145" w:type="pct"/>
          </w:tcPr>
          <w:p w14:paraId="601DE139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556309B" w14:textId="391EB1A1" w:rsidR="002A3D2C" w:rsidRPr="00B230DC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145" w:type="pct"/>
          </w:tcPr>
          <w:p w14:paraId="06938F8A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5F663E4" w14:textId="1FB03F61" w:rsidR="002A3D2C" w:rsidRPr="00927F6F" w:rsidRDefault="00E96BF1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31BB1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35" w:type="pct"/>
          </w:tcPr>
          <w:p w14:paraId="38631BF6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4D34890E" w14:textId="70F27CAA" w:rsidR="002A3D2C" w:rsidRPr="00B230DC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2A3D2C" w:rsidRPr="00927F6F" w14:paraId="746FCFA9" w14:textId="77777777" w:rsidTr="00F861A3">
        <w:tc>
          <w:tcPr>
            <w:tcW w:w="2070" w:type="pct"/>
          </w:tcPr>
          <w:p w14:paraId="4A2BC1A5" w14:textId="3C7A03BC" w:rsidR="002A3D2C" w:rsidRPr="00927F6F" w:rsidRDefault="002A3D2C" w:rsidP="002A3D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15" w:type="pct"/>
            <w:shd w:val="clear" w:color="auto" w:fill="auto"/>
          </w:tcPr>
          <w:p w14:paraId="0BB0C278" w14:textId="6A7EA3E3" w:rsidR="002A3D2C" w:rsidRPr="00927F6F" w:rsidRDefault="00302D49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45" w:type="pct"/>
            <w:shd w:val="clear" w:color="auto" w:fill="auto"/>
          </w:tcPr>
          <w:p w14:paraId="17211BCF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6C34A019" w14:textId="02DDB08C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145" w:type="pct"/>
          </w:tcPr>
          <w:p w14:paraId="39EEDF5C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1BFBA511" w14:textId="0C0231C0" w:rsidR="002A3D2C" w:rsidRPr="00927F6F" w:rsidRDefault="00E96BF1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="00B55D09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" w:type="pct"/>
          </w:tcPr>
          <w:p w14:paraId="1FF82C15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</w:tcPr>
          <w:p w14:paraId="0EBFF03B" w14:textId="65DD4271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</w:tr>
      <w:tr w:rsidR="002A3D2C" w:rsidRPr="00927F6F" w14:paraId="02931E20" w14:textId="77777777" w:rsidTr="002A3D2C">
        <w:tc>
          <w:tcPr>
            <w:tcW w:w="2070" w:type="pct"/>
          </w:tcPr>
          <w:p w14:paraId="007E8A7F" w14:textId="59A79E81" w:rsidR="002A3D2C" w:rsidRPr="009C3310" w:rsidRDefault="002A3D2C" w:rsidP="002A3D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31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15" w:type="pct"/>
            <w:tcBorders>
              <w:bottom w:val="single" w:sz="4" w:space="0" w:color="auto"/>
            </w:tcBorders>
            <w:shd w:val="clear" w:color="auto" w:fill="auto"/>
          </w:tcPr>
          <w:p w14:paraId="1193E69B" w14:textId="03A9AA80" w:rsidR="002A3D2C" w:rsidRPr="009C3310" w:rsidRDefault="00210822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145" w:type="pct"/>
          </w:tcPr>
          <w:p w14:paraId="72029230" w14:textId="77777777" w:rsidR="002A3D2C" w:rsidRPr="009C3310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7AF2486" w14:textId="334E2237" w:rsidR="002A3D2C" w:rsidRPr="009C3310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C3310">
              <w:rPr>
                <w:rFonts w:asciiTheme="majorBidi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145" w:type="pct"/>
          </w:tcPr>
          <w:p w14:paraId="45190C42" w14:textId="77777777" w:rsidR="002A3D2C" w:rsidRPr="009C3310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6CF8292C" w14:textId="3F494AFB" w:rsidR="002A3D2C" w:rsidRPr="009C3310" w:rsidRDefault="00A15777" w:rsidP="00A157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B55D0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5" w:type="pct"/>
          </w:tcPr>
          <w:p w14:paraId="07507E17" w14:textId="77777777" w:rsidR="002A3D2C" w:rsidRPr="009C3310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</w:tcPr>
          <w:p w14:paraId="3601EAA2" w14:textId="7B4526F6" w:rsidR="002A3D2C" w:rsidRPr="00927F6F" w:rsidRDefault="00210822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</w:tr>
      <w:tr w:rsidR="002A3D2C" w:rsidRPr="00927F6F" w14:paraId="4D0DEAE3" w14:textId="77777777" w:rsidTr="002A3D2C">
        <w:tc>
          <w:tcPr>
            <w:tcW w:w="2070" w:type="pct"/>
          </w:tcPr>
          <w:p w14:paraId="60F759DC" w14:textId="41E23B17" w:rsidR="002A3D2C" w:rsidRPr="00B230DC" w:rsidRDefault="002A3D2C" w:rsidP="002A3D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0C3F3B86" w14:textId="213F59F4" w:rsidR="002A3D2C" w:rsidRPr="009B4C94" w:rsidRDefault="00302D49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4,02</w:t>
            </w:r>
            <w:r w:rsidR="00063F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45" w:type="pct"/>
          </w:tcPr>
          <w:p w14:paraId="70DB2BB0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2327FEFE" w14:textId="6919D24E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B4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9B4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9B4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9B4C94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3,894</w:t>
            </w:r>
            <w:r w:rsidRPr="009B4C9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5" w:type="pct"/>
          </w:tcPr>
          <w:p w14:paraId="506E1A15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B803B" w14:textId="369958AD" w:rsidR="002A3D2C" w:rsidRPr="00CB7B33" w:rsidRDefault="00B32156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960</w:t>
            </w:r>
          </w:p>
        </w:tc>
        <w:tc>
          <w:tcPr>
            <w:tcW w:w="135" w:type="pct"/>
          </w:tcPr>
          <w:p w14:paraId="27A320CA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14:paraId="382DB88E" w14:textId="04A0A4C0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B7B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889</w:t>
            </w:r>
          </w:p>
        </w:tc>
      </w:tr>
    </w:tbl>
    <w:p w14:paraId="08FBEBB8" w14:textId="77777777" w:rsidR="00DC545D" w:rsidRDefault="00DC5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210E3CBE" w14:textId="58C497AF" w:rsidR="0041711B" w:rsidRPr="00161E24" w:rsidRDefault="004171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161E24">
        <w:rPr>
          <w:rFonts w:asciiTheme="majorBidi" w:hAnsiTheme="majorBidi" w:cstheme="majorBidi"/>
        </w:rPr>
        <w:br w:type="page"/>
      </w:r>
    </w:p>
    <w:p w14:paraId="5474D715" w14:textId="28FAFFEE" w:rsidR="00763463" w:rsidRPr="00161E24" w:rsidRDefault="00CD72C1" w:rsidP="009056A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9843F8" w:rsidRPr="00161E24">
        <w:rPr>
          <w:rFonts w:asciiTheme="majorBidi" w:hAnsiTheme="majorBidi" w:cstheme="majorBidi"/>
          <w:sz w:val="30"/>
          <w:szCs w:val="30"/>
          <w:u w:val="none"/>
          <w:cs/>
        </w:rPr>
        <w:t>ประมาณการหนี้สินสำหรับผลประโยชน์พนักงาน</w:t>
      </w:r>
    </w:p>
    <w:p w14:paraId="216C349F" w14:textId="25DF70FC" w:rsidR="00763463" w:rsidRDefault="00763463" w:rsidP="00ED41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153"/>
        <w:gridCol w:w="272"/>
        <w:gridCol w:w="1186"/>
        <w:gridCol w:w="272"/>
        <w:gridCol w:w="1170"/>
        <w:gridCol w:w="253"/>
        <w:gridCol w:w="1185"/>
      </w:tblGrid>
      <w:tr w:rsidR="00DC545D" w:rsidRPr="00B056C3" w14:paraId="3E13E208" w14:textId="77777777" w:rsidTr="00DC545D">
        <w:trPr>
          <w:tblHeader/>
        </w:trPr>
        <w:tc>
          <w:tcPr>
            <w:tcW w:w="2010" w:type="pct"/>
          </w:tcPr>
          <w:p w14:paraId="46F65A84" w14:textId="77777777" w:rsidR="00DC545D" w:rsidRPr="00B056C3" w:rsidRDefault="00DC545D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73FB4C4C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0AAAF15B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5AF9D958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C545D" w:rsidRPr="00B056C3" w14:paraId="226F0EEF" w14:textId="77777777" w:rsidTr="00DC545D">
        <w:trPr>
          <w:tblHeader/>
        </w:trPr>
        <w:tc>
          <w:tcPr>
            <w:tcW w:w="2010" w:type="pct"/>
          </w:tcPr>
          <w:p w14:paraId="1BD31750" w14:textId="77777777" w:rsidR="00DC545D" w:rsidRPr="00B056C3" w:rsidRDefault="00DC545D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0C3219B4" w14:textId="00E0DCA4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D2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7910C65C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1396AB90" w14:textId="547BD005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D2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16407BC5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2D900D8" w14:textId="6402A7A3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D2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1A0234DD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61B2C651" w14:textId="186947E2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A3D2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C545D" w:rsidRPr="00B056C3" w14:paraId="65161471" w14:textId="77777777" w:rsidTr="00DC545D">
        <w:trPr>
          <w:trHeight w:val="434"/>
          <w:tblHeader/>
        </w:trPr>
        <w:tc>
          <w:tcPr>
            <w:tcW w:w="2010" w:type="pct"/>
          </w:tcPr>
          <w:p w14:paraId="199CA3D2" w14:textId="77777777" w:rsidR="00DC545D" w:rsidRPr="00B056C3" w:rsidRDefault="00DC545D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0" w:type="pct"/>
            <w:gridSpan w:val="7"/>
          </w:tcPr>
          <w:p w14:paraId="29455D39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C545D" w:rsidRPr="00927F6F" w14:paraId="52FAF324" w14:textId="77777777" w:rsidTr="00DC545D">
        <w:tc>
          <w:tcPr>
            <w:tcW w:w="2010" w:type="pct"/>
          </w:tcPr>
          <w:p w14:paraId="6DEE3E44" w14:textId="77777777" w:rsidR="00DC545D" w:rsidRPr="00161E24" w:rsidRDefault="00DC545D" w:rsidP="00DC5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งบแสดงฐานะการเงิน</w:t>
            </w:r>
          </w:p>
          <w:p w14:paraId="1B1B30DC" w14:textId="67D7A5E5" w:rsidR="00DC545D" w:rsidRPr="00927F6F" w:rsidRDefault="00DC545D" w:rsidP="00DC545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ประมาณการหนี้สินสำหรับ</w:t>
            </w:r>
          </w:p>
        </w:tc>
        <w:tc>
          <w:tcPr>
            <w:tcW w:w="628" w:type="pct"/>
          </w:tcPr>
          <w:p w14:paraId="7D2E1A6C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CB88B68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7EC8FD74" w14:textId="7F8D5ED6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FB041E6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27DD1103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66E26EB0" w14:textId="77777777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17BD4489" w14:textId="09B4FE53" w:rsidR="00DC545D" w:rsidRPr="00927F6F" w:rsidRDefault="00DC545D" w:rsidP="00DC54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A3D2C" w:rsidRPr="00B230DC" w14:paraId="03FF4533" w14:textId="77777777" w:rsidTr="00DC545D">
        <w:tc>
          <w:tcPr>
            <w:tcW w:w="2010" w:type="pct"/>
          </w:tcPr>
          <w:p w14:paraId="004E8ED6" w14:textId="5704314F" w:rsidR="002A3D2C" w:rsidRPr="00B230DC" w:rsidRDefault="002A3D2C" w:rsidP="002A3D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60CA6AA7" w14:textId="23275A7C" w:rsidR="002A3D2C" w:rsidRPr="00927F6F" w:rsidRDefault="00B35375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,657</w:t>
            </w:r>
          </w:p>
        </w:tc>
        <w:tc>
          <w:tcPr>
            <w:tcW w:w="148" w:type="pct"/>
          </w:tcPr>
          <w:p w14:paraId="506A6A60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14:paraId="1D7FC7B5" w14:textId="537A2C7F" w:rsidR="002A3D2C" w:rsidRPr="00B230DC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1,653</w:t>
            </w:r>
          </w:p>
        </w:tc>
        <w:tc>
          <w:tcPr>
            <w:tcW w:w="148" w:type="pct"/>
          </w:tcPr>
          <w:p w14:paraId="4A1D34A2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5D79086F" w14:textId="7E98EB5C" w:rsidR="002A3D2C" w:rsidRPr="00927F6F" w:rsidRDefault="00E96BF1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085249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38" w:type="pct"/>
          </w:tcPr>
          <w:p w14:paraId="07458583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111F9762" w14:textId="3F70A0C6" w:rsidR="002A3D2C" w:rsidRPr="00B230DC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312</w:t>
            </w:r>
          </w:p>
        </w:tc>
      </w:tr>
      <w:tr w:rsidR="002A3D2C" w:rsidRPr="00B230DC" w14:paraId="2B08659B" w14:textId="77777777" w:rsidTr="00DC545D">
        <w:tc>
          <w:tcPr>
            <w:tcW w:w="2010" w:type="pct"/>
          </w:tcPr>
          <w:p w14:paraId="730E6AA6" w14:textId="6C3E9EDE" w:rsidR="002A3D2C" w:rsidRPr="00B230DC" w:rsidRDefault="002A3D2C" w:rsidP="002A3D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0B1E5A32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676D541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14:paraId="37DFF515" w14:textId="07FC11AC" w:rsidR="002A3D2C" w:rsidRPr="00B230DC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5C9F1A2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4F47A6DF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0AD99CBF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595EF5CB" w14:textId="34A062D3" w:rsidR="002A3D2C" w:rsidRPr="00B230DC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3D2C" w:rsidRPr="00B230DC" w14:paraId="75D99918" w14:textId="77777777" w:rsidTr="00DC545D">
        <w:tc>
          <w:tcPr>
            <w:tcW w:w="2010" w:type="pct"/>
          </w:tcPr>
          <w:p w14:paraId="7C2EC49F" w14:textId="56E48BD9" w:rsidR="002A3D2C" w:rsidRPr="00B230DC" w:rsidRDefault="002A3D2C" w:rsidP="002A3D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8" w:type="pct"/>
          </w:tcPr>
          <w:p w14:paraId="2939F562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F87808D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7C5B73CA" w14:textId="6E1E95FA" w:rsidR="002A3D2C" w:rsidRPr="00B230DC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5B761307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C4DD1E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2A639F1E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4ADC05DC" w14:textId="39618B02" w:rsidR="002A3D2C" w:rsidRPr="00B230DC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3D2C" w:rsidRPr="00927F6F" w14:paraId="6B9A3668" w14:textId="77777777" w:rsidTr="00DC545D">
        <w:tc>
          <w:tcPr>
            <w:tcW w:w="2010" w:type="pct"/>
          </w:tcPr>
          <w:p w14:paraId="37D31532" w14:textId="18D5F01B" w:rsidR="002A3D2C" w:rsidRPr="00927F6F" w:rsidRDefault="002A3D2C" w:rsidP="002A3D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งบกำไรขาดทุนเบ็ดเสร็จ</w:t>
            </w:r>
          </w:p>
        </w:tc>
        <w:tc>
          <w:tcPr>
            <w:tcW w:w="628" w:type="pct"/>
          </w:tcPr>
          <w:p w14:paraId="37E0F329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BDD371F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00988831" w14:textId="02A75501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6AD70CD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6CD60BB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4004DFD8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160C2954" w14:textId="2F198F9D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3D2C" w:rsidRPr="00927F6F" w14:paraId="3EC7D6B0" w14:textId="77777777" w:rsidTr="00DC545D">
        <w:tc>
          <w:tcPr>
            <w:tcW w:w="2010" w:type="pct"/>
          </w:tcPr>
          <w:p w14:paraId="16262B25" w14:textId="62690157" w:rsidR="002A3D2C" w:rsidRPr="00B230DC" w:rsidRDefault="002A3D2C" w:rsidP="002A3D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28" w:type="pct"/>
          </w:tcPr>
          <w:p w14:paraId="5151EB8E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4EC67A81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2F56917D" w14:textId="7011A904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27182E18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5AD25B5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3E8C8C89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30F8404F" w14:textId="5E61FC1C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3D2C" w:rsidRPr="00927F6F" w14:paraId="30C8280B" w14:textId="77777777" w:rsidTr="00DC545D">
        <w:tc>
          <w:tcPr>
            <w:tcW w:w="2010" w:type="pct"/>
          </w:tcPr>
          <w:p w14:paraId="1383FC6D" w14:textId="71655605" w:rsidR="002A3D2C" w:rsidRPr="00B230DC" w:rsidRDefault="002A3D2C" w:rsidP="002A3D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497796F2" w14:textId="3CFAEAC4" w:rsidR="002A3D2C" w:rsidRPr="00927F6F" w:rsidRDefault="00B35375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148" w:type="pct"/>
          </w:tcPr>
          <w:p w14:paraId="0BE6A858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14:paraId="2AD4F70F" w14:textId="45449295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48" w:type="pct"/>
          </w:tcPr>
          <w:p w14:paraId="4716D20A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</w:tcPr>
          <w:p w14:paraId="5184B06F" w14:textId="1C887828" w:rsidR="002A3D2C" w:rsidRPr="00927F6F" w:rsidRDefault="00E96BF1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90F97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8" w:type="pct"/>
          </w:tcPr>
          <w:p w14:paraId="6A717441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</w:tcPr>
          <w:p w14:paraId="1D85CAF7" w14:textId="1F52A375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A3D2C" w:rsidRPr="00927F6F" w14:paraId="0C937F71" w14:textId="77777777" w:rsidTr="00DC545D">
        <w:tc>
          <w:tcPr>
            <w:tcW w:w="2010" w:type="pct"/>
          </w:tcPr>
          <w:p w14:paraId="13B0CED0" w14:textId="77777777" w:rsidR="002A3D2C" w:rsidRPr="00161E24" w:rsidRDefault="002A3D2C" w:rsidP="002A3D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00FAAD7A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BDDBF5E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14:paraId="75034CC4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AA4FBD2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double" w:sz="4" w:space="0" w:color="auto"/>
            </w:tcBorders>
          </w:tcPr>
          <w:p w14:paraId="465D65DB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08194FBD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</w:tcPr>
          <w:p w14:paraId="4E14BC95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3D2C" w:rsidRPr="00927F6F" w14:paraId="39F1AFB1" w14:textId="77777777" w:rsidTr="00DC545D">
        <w:tc>
          <w:tcPr>
            <w:tcW w:w="2010" w:type="pct"/>
          </w:tcPr>
          <w:p w14:paraId="0BE1717B" w14:textId="07EDE6C8" w:rsidR="002A3D2C" w:rsidRPr="00161E24" w:rsidRDefault="002A3D2C" w:rsidP="002A3D2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628" w:type="pct"/>
          </w:tcPr>
          <w:p w14:paraId="62CB2963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26FFB387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3A96FF7C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4DD40FCA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B6E86C2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3A349A2B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0F0B275C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3D2C" w:rsidRPr="00927F6F" w14:paraId="72B3CF79" w14:textId="77777777" w:rsidTr="00753102">
        <w:tc>
          <w:tcPr>
            <w:tcW w:w="2010" w:type="pct"/>
          </w:tcPr>
          <w:p w14:paraId="2806DFCE" w14:textId="18664963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8" w:hanging="198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กำไรจากการประมาณตามหลัก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75310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คณิตศาสตร์</w:t>
            </w: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ประกันภัยที่รับรู้ใน</w:t>
            </w: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ระหว่างปี</w:t>
            </w:r>
          </w:p>
        </w:tc>
        <w:tc>
          <w:tcPr>
            <w:tcW w:w="628" w:type="pct"/>
            <w:tcBorders>
              <w:bottom w:val="double" w:sz="4" w:space="0" w:color="auto"/>
            </w:tcBorders>
            <w:vAlign w:val="bottom"/>
          </w:tcPr>
          <w:p w14:paraId="2AC49A8F" w14:textId="7433BF50" w:rsidR="002A3D2C" w:rsidRPr="00927F6F" w:rsidRDefault="00B35375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536A26AE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  <w:vAlign w:val="bottom"/>
          </w:tcPr>
          <w:p w14:paraId="2A5ACD09" w14:textId="2216C1F2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  <w:vAlign w:val="bottom"/>
          </w:tcPr>
          <w:p w14:paraId="7878945A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44E048D7" w14:textId="4AB60B50" w:rsidR="002A3D2C" w:rsidRPr="00927F6F" w:rsidRDefault="00E96BF1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14:paraId="6B573B97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  <w:vAlign w:val="bottom"/>
          </w:tcPr>
          <w:p w14:paraId="0C9607BF" w14:textId="293CF7F4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2A3D2C" w:rsidRPr="00927F6F" w14:paraId="7818B29F" w14:textId="77777777" w:rsidTr="00753102">
        <w:tc>
          <w:tcPr>
            <w:tcW w:w="2010" w:type="pct"/>
            <w:vAlign w:val="bottom"/>
          </w:tcPr>
          <w:p w14:paraId="07D10622" w14:textId="281EAB5E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8" w:hanging="198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กำไร</w:t>
            </w: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สะสมจากการประมาณ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br/>
            </w: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ตามหลักคณิตศาสตร์ประกันภัยที่รับรู้</w:t>
            </w:r>
          </w:p>
        </w:tc>
        <w:tc>
          <w:tcPr>
            <w:tcW w:w="628" w:type="pct"/>
            <w:tcBorders>
              <w:bottom w:val="double" w:sz="4" w:space="0" w:color="auto"/>
            </w:tcBorders>
            <w:vAlign w:val="bottom"/>
          </w:tcPr>
          <w:p w14:paraId="78E50E21" w14:textId="479F2248" w:rsidR="002A3D2C" w:rsidRPr="00927F6F" w:rsidRDefault="00B35375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</w:t>
            </w:r>
            <w:r w:rsidR="003C064A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  <w:vAlign w:val="bottom"/>
          </w:tcPr>
          <w:p w14:paraId="065C08A5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  <w:vAlign w:val="bottom"/>
          </w:tcPr>
          <w:p w14:paraId="13C450C6" w14:textId="53E963F6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(823)</w:t>
            </w:r>
          </w:p>
        </w:tc>
        <w:tc>
          <w:tcPr>
            <w:tcW w:w="148" w:type="pct"/>
            <w:vAlign w:val="bottom"/>
          </w:tcPr>
          <w:p w14:paraId="6D5B838F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double" w:sz="4" w:space="0" w:color="auto"/>
            </w:tcBorders>
            <w:vAlign w:val="bottom"/>
          </w:tcPr>
          <w:p w14:paraId="6AD2F7AA" w14:textId="7861E49F" w:rsidR="002A3D2C" w:rsidRPr="00927F6F" w:rsidRDefault="00E96BF1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(123)</w:t>
            </w:r>
          </w:p>
        </w:tc>
        <w:tc>
          <w:tcPr>
            <w:tcW w:w="138" w:type="pct"/>
            <w:vAlign w:val="bottom"/>
          </w:tcPr>
          <w:p w14:paraId="3A741232" w14:textId="77777777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  <w:vAlign w:val="bottom"/>
          </w:tcPr>
          <w:p w14:paraId="11EACF20" w14:textId="79A3C3EB" w:rsidR="002A3D2C" w:rsidRPr="00927F6F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(123)</w:t>
            </w:r>
          </w:p>
        </w:tc>
      </w:tr>
    </w:tbl>
    <w:p w14:paraId="101951EE" w14:textId="77777777" w:rsidR="00E001D7" w:rsidRPr="00161E24" w:rsidRDefault="00E001D7" w:rsidP="00631B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</w:p>
    <w:p w14:paraId="56BB1219" w14:textId="53564E4B" w:rsidR="00BF1EB9" w:rsidRPr="00161E24" w:rsidRDefault="00763463" w:rsidP="00DC5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กลุ่มบริษัทจัดการโครงการบำเหน็จบำนาญพนักงานตามข้อกำหนดของพระราชบัญญัติคุ้มครองแรงงาน</w:t>
      </w:r>
      <w:r w:rsidR="00887001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0C58DB" w:rsidRPr="00161E24">
        <w:rPr>
          <w:rFonts w:asciiTheme="majorBidi" w:hAnsiTheme="majorBidi" w:cstheme="majorBidi"/>
          <w:sz w:val="30"/>
          <w:szCs w:val="30"/>
        </w:rPr>
        <w:t>2541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F876D4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72C6" w:rsidRPr="00161E24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</w:t>
      </w:r>
      <w:r w:rsidR="00887001" w:rsidRPr="00161E24">
        <w:rPr>
          <w:rFonts w:asciiTheme="majorBidi" w:hAnsiTheme="majorBidi" w:cstheme="majorBidi"/>
          <w:sz w:val="30"/>
          <w:szCs w:val="30"/>
        </w:rPr>
        <w:br/>
      </w:r>
      <w:r w:rsidR="005272C6" w:rsidRPr="00161E24">
        <w:rPr>
          <w:rFonts w:asciiTheme="majorBidi" w:hAnsiTheme="majorBidi" w:cstheme="majorBidi"/>
          <w:sz w:val="30"/>
          <w:szCs w:val="30"/>
          <w:cs/>
        </w:rPr>
        <w:t>มีความเสี่ยงจากการประม</w:t>
      </w:r>
      <w:r w:rsidR="00793237" w:rsidRPr="00161E24">
        <w:rPr>
          <w:rFonts w:asciiTheme="majorBidi" w:hAnsiTheme="majorBidi" w:cstheme="majorBidi"/>
          <w:sz w:val="30"/>
          <w:szCs w:val="30"/>
          <w:cs/>
        </w:rPr>
        <w:t>าณการตามหลักคณิตศาสตร์ประกันภัย</w:t>
      </w:r>
      <w:r w:rsidR="005272C6" w:rsidRPr="00161E24">
        <w:rPr>
          <w:rFonts w:asciiTheme="majorBidi" w:hAnsiTheme="majorBidi" w:cstheme="majorBidi"/>
          <w:sz w:val="30"/>
          <w:szCs w:val="30"/>
          <w:cs/>
        </w:rPr>
        <w:t>ได้แก่</w:t>
      </w:r>
      <w:r w:rsidR="00793237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72C6" w:rsidRPr="00161E24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 และ</w:t>
      </w:r>
      <w:r w:rsidR="003250C8" w:rsidRPr="00161E24">
        <w:rPr>
          <w:rFonts w:asciiTheme="majorBidi" w:hAnsiTheme="majorBidi" w:cstheme="majorBidi"/>
          <w:sz w:val="30"/>
          <w:szCs w:val="30"/>
          <w:cs/>
        </w:rPr>
        <w:t>การเพิ่มขึ้น</w:t>
      </w:r>
      <w:r w:rsidR="00887001" w:rsidRPr="00161E24">
        <w:rPr>
          <w:rFonts w:asciiTheme="majorBidi" w:hAnsiTheme="majorBidi" w:cstheme="majorBidi"/>
          <w:sz w:val="30"/>
          <w:szCs w:val="30"/>
        </w:rPr>
        <w:br/>
      </w:r>
      <w:r w:rsidR="003250C8" w:rsidRPr="00161E24">
        <w:rPr>
          <w:rFonts w:asciiTheme="majorBidi" w:hAnsiTheme="majorBidi" w:cstheme="majorBidi"/>
          <w:sz w:val="30"/>
          <w:szCs w:val="30"/>
          <w:cs/>
        </w:rPr>
        <w:t>ของเงินเดือนในอนาคต</w:t>
      </w:r>
    </w:p>
    <w:p w14:paraId="61B22C10" w14:textId="3668C89D" w:rsidR="00E001D7" w:rsidRPr="00161E24" w:rsidRDefault="00E00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br w:type="page"/>
      </w: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153"/>
        <w:gridCol w:w="272"/>
        <w:gridCol w:w="1186"/>
        <w:gridCol w:w="272"/>
        <w:gridCol w:w="1170"/>
        <w:gridCol w:w="253"/>
        <w:gridCol w:w="1185"/>
      </w:tblGrid>
      <w:tr w:rsidR="00DC545D" w:rsidRPr="00C57846" w14:paraId="71EFBE3F" w14:textId="77777777" w:rsidTr="00B84EDC">
        <w:trPr>
          <w:tblHeader/>
        </w:trPr>
        <w:tc>
          <w:tcPr>
            <w:tcW w:w="2010" w:type="pct"/>
          </w:tcPr>
          <w:p w14:paraId="11C42F62" w14:textId="6B2C758B" w:rsidR="00DC545D" w:rsidRPr="00B056C3" w:rsidRDefault="00DC545D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2E5A77A7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5FAD0C38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0CBAB649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C545D" w:rsidRPr="00C57846" w14:paraId="5E0BACA2" w14:textId="77777777" w:rsidTr="00B84EDC">
        <w:trPr>
          <w:tblHeader/>
        </w:trPr>
        <w:tc>
          <w:tcPr>
            <w:tcW w:w="2010" w:type="pct"/>
          </w:tcPr>
          <w:p w14:paraId="15626BC7" w14:textId="77777777" w:rsidR="00DC545D" w:rsidRPr="00B056C3" w:rsidRDefault="00DC545D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7BCD728D" w14:textId="160235B1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4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13B09372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78153894" w14:textId="42D906A2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4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6128807F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69D6765B" w14:textId="2854C3B3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4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63876250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5BD38E6C" w14:textId="17D76AFF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4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C545D" w:rsidRPr="00C57846" w14:paraId="164BE3AD" w14:textId="77777777" w:rsidTr="00DC545D">
        <w:trPr>
          <w:trHeight w:val="434"/>
          <w:tblHeader/>
        </w:trPr>
        <w:tc>
          <w:tcPr>
            <w:tcW w:w="2010" w:type="pct"/>
          </w:tcPr>
          <w:p w14:paraId="00EAB62C" w14:textId="77777777" w:rsidR="00DC545D" w:rsidRPr="00B056C3" w:rsidRDefault="00DC545D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0" w:type="pct"/>
            <w:gridSpan w:val="7"/>
          </w:tcPr>
          <w:p w14:paraId="475B5800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E64EE" w:rsidRPr="00927F6F" w14:paraId="349FD0DD" w14:textId="77777777" w:rsidTr="00471E57">
        <w:tc>
          <w:tcPr>
            <w:tcW w:w="2010" w:type="pct"/>
          </w:tcPr>
          <w:p w14:paraId="6484B17F" w14:textId="77777777" w:rsidR="00EE64EE" w:rsidRPr="00161E24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ประมาณการหนี้สินสำหรับ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 xml:space="preserve">ผลประโยชน์พนักงาน </w:t>
            </w:r>
          </w:p>
          <w:p w14:paraId="786A2375" w14:textId="519A4F6B" w:rsidR="00EE64EE" w:rsidRPr="00927F6F" w:rsidRDefault="00EE64EE" w:rsidP="00EE64E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28" w:type="pct"/>
            <w:vAlign w:val="bottom"/>
          </w:tcPr>
          <w:p w14:paraId="1ADF47E0" w14:textId="3E0CD86E" w:rsidR="00EE64EE" w:rsidRPr="00927F6F" w:rsidRDefault="007C2113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1,653</w:t>
            </w:r>
          </w:p>
        </w:tc>
        <w:tc>
          <w:tcPr>
            <w:tcW w:w="148" w:type="pct"/>
            <w:vAlign w:val="bottom"/>
          </w:tcPr>
          <w:p w14:paraId="02D52655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462C4912" w14:textId="637ED368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1,654</w:t>
            </w:r>
          </w:p>
        </w:tc>
        <w:tc>
          <w:tcPr>
            <w:tcW w:w="148" w:type="pct"/>
            <w:vAlign w:val="bottom"/>
          </w:tcPr>
          <w:p w14:paraId="2BFC083E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vAlign w:val="bottom"/>
          </w:tcPr>
          <w:p w14:paraId="7ED4EEB0" w14:textId="0862DB1F" w:rsidR="00EE64EE" w:rsidRPr="00927F6F" w:rsidRDefault="00E96BF1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  <w:tc>
          <w:tcPr>
            <w:tcW w:w="138" w:type="pct"/>
            <w:vAlign w:val="bottom"/>
          </w:tcPr>
          <w:p w14:paraId="49D5D0AB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vAlign w:val="bottom"/>
          </w:tcPr>
          <w:p w14:paraId="2AB31E58" w14:textId="480991EE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365</w:t>
            </w:r>
          </w:p>
        </w:tc>
      </w:tr>
      <w:tr w:rsidR="00EE64EE" w:rsidRPr="00B84EDC" w14:paraId="3D25748E" w14:textId="77777777" w:rsidTr="00B84EDC">
        <w:tc>
          <w:tcPr>
            <w:tcW w:w="2010" w:type="pct"/>
          </w:tcPr>
          <w:p w14:paraId="721C7F48" w14:textId="3742E3A6" w:rsidR="00EE64EE" w:rsidRPr="00046F52" w:rsidRDefault="00EE64EE" w:rsidP="00EE64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</w:tcPr>
          <w:p w14:paraId="4A4BD48F" w14:textId="77777777" w:rsidR="00EE64EE" w:rsidRPr="00B84E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8" w:type="pct"/>
          </w:tcPr>
          <w:p w14:paraId="5A263EE6" w14:textId="77777777" w:rsidR="00EE64EE" w:rsidRPr="00B84E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pct"/>
          </w:tcPr>
          <w:p w14:paraId="0847EC4D" w14:textId="544A08DD" w:rsidR="00EE64EE" w:rsidRPr="00B84E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4A410B48" w14:textId="77777777" w:rsidR="00EE64EE" w:rsidRPr="00B84E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7" w:type="pct"/>
          </w:tcPr>
          <w:p w14:paraId="3C5AA3AC" w14:textId="77777777" w:rsidR="00EE64EE" w:rsidRPr="00B84E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" w:type="pct"/>
          </w:tcPr>
          <w:p w14:paraId="7C45C124" w14:textId="77777777" w:rsidR="00EE64EE" w:rsidRPr="00B84E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5" w:type="pct"/>
          </w:tcPr>
          <w:p w14:paraId="1B0F831B" w14:textId="4CFB005F" w:rsidR="00EE64EE" w:rsidRPr="00B84E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E64EE" w:rsidRPr="00927F6F" w14:paraId="6C4898E5" w14:textId="77777777" w:rsidTr="00B84EDC">
        <w:tc>
          <w:tcPr>
            <w:tcW w:w="2010" w:type="pct"/>
          </w:tcPr>
          <w:p w14:paraId="25065AD0" w14:textId="381E88A5" w:rsidR="00EE64EE" w:rsidRPr="00B230DC" w:rsidRDefault="00EE64EE" w:rsidP="00EE64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628" w:type="pct"/>
          </w:tcPr>
          <w:p w14:paraId="7FD6B24E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6A8344E2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48F67754" w14:textId="77777777" w:rsidR="00EE64EE" w:rsidRPr="00B230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324CBA91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49E197A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00443E22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5510458A" w14:textId="77777777" w:rsidR="00EE64EE" w:rsidRPr="00B230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4EE" w:rsidRPr="00927F6F" w14:paraId="7F75F405" w14:textId="77777777" w:rsidTr="00B84EDC">
        <w:tc>
          <w:tcPr>
            <w:tcW w:w="2010" w:type="pct"/>
          </w:tcPr>
          <w:p w14:paraId="230FF17C" w14:textId="6B1F56FB" w:rsidR="00EE64EE" w:rsidRPr="00161E24" w:rsidRDefault="00EE64EE" w:rsidP="00EE64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28" w:type="pct"/>
          </w:tcPr>
          <w:p w14:paraId="35AFEE40" w14:textId="5DB6883B" w:rsidR="00EE64EE" w:rsidRPr="00927F6F" w:rsidRDefault="007C2113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48" w:type="pct"/>
          </w:tcPr>
          <w:p w14:paraId="3953DCAD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6145A100" w14:textId="5D16835C" w:rsidR="00EE64EE" w:rsidRPr="00B230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148" w:type="pct"/>
          </w:tcPr>
          <w:p w14:paraId="473E7A21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42E02ADD" w14:textId="659721D6" w:rsidR="00EE64EE" w:rsidRPr="00927F6F" w:rsidRDefault="0032449A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38" w:type="pct"/>
          </w:tcPr>
          <w:p w14:paraId="2CD94930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26D9754E" w14:textId="7ED75D85" w:rsidR="00EE64EE" w:rsidRPr="00B230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E64EE" w:rsidRPr="00927F6F" w14:paraId="15456BD9" w14:textId="77777777" w:rsidTr="00A63085">
        <w:tc>
          <w:tcPr>
            <w:tcW w:w="2010" w:type="pct"/>
          </w:tcPr>
          <w:p w14:paraId="10D3BB1F" w14:textId="23471BA8" w:rsidR="00EE64EE" w:rsidRPr="00161E24" w:rsidRDefault="00EE64EE" w:rsidP="00EE64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28" w:type="pct"/>
          </w:tcPr>
          <w:p w14:paraId="25BE4318" w14:textId="2C243BF1" w:rsidR="00EE64EE" w:rsidRPr="00927F6F" w:rsidRDefault="007C2113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48" w:type="pct"/>
          </w:tcPr>
          <w:p w14:paraId="0F20B75A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7526C40B" w14:textId="5C5996FE" w:rsidR="00EE64EE" w:rsidRPr="00B230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8" w:type="pct"/>
          </w:tcPr>
          <w:p w14:paraId="6B3BDDB8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72B5C245" w14:textId="71F9F9BD" w:rsidR="00EE64EE" w:rsidRPr="00927F6F" w:rsidRDefault="0032449A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41EAB698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646BC3DA" w14:textId="51BC4B9E" w:rsidR="00EE64EE" w:rsidRPr="00B230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EE64EE" w:rsidRPr="00927F6F" w14:paraId="76DED9E6" w14:textId="77777777" w:rsidTr="00A63085">
        <w:tc>
          <w:tcPr>
            <w:tcW w:w="2010" w:type="pct"/>
          </w:tcPr>
          <w:p w14:paraId="583A11F0" w14:textId="3E82BF71" w:rsidR="00EE64EE" w:rsidRPr="00161E24" w:rsidRDefault="00EE64EE" w:rsidP="00EE64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รับโอน</w:t>
            </w:r>
          </w:p>
        </w:tc>
        <w:tc>
          <w:tcPr>
            <w:tcW w:w="628" w:type="pct"/>
          </w:tcPr>
          <w:p w14:paraId="46CEFE1A" w14:textId="2FF33555" w:rsidR="00EE64EE" w:rsidRPr="00927F6F" w:rsidRDefault="007C2113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0DF70417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58649542" w14:textId="1A9D7B01" w:rsidR="00EE64EE" w:rsidRPr="00B230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25BEF9F1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2A875AC9" w14:textId="1DEEB030" w:rsidR="00EE64EE" w:rsidRPr="00927F6F" w:rsidRDefault="0032449A" w:rsidP="00324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25B28865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4D274715" w14:textId="08250923" w:rsidR="00EE64EE" w:rsidRPr="00B230DC" w:rsidRDefault="00EE64EE" w:rsidP="00324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E64EE" w:rsidRPr="00927F6F" w14:paraId="62290471" w14:textId="77777777" w:rsidTr="00A63085">
        <w:tc>
          <w:tcPr>
            <w:tcW w:w="2010" w:type="pct"/>
          </w:tcPr>
          <w:p w14:paraId="03ABDBCD" w14:textId="77777777" w:rsidR="00EE64EE" w:rsidRPr="00161E24" w:rsidRDefault="00EE64EE" w:rsidP="00EE64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731C08E2" w14:textId="20D4E152" w:rsidR="00EE64EE" w:rsidRPr="00927F6F" w:rsidRDefault="007C2113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151</w:t>
            </w:r>
          </w:p>
        </w:tc>
        <w:tc>
          <w:tcPr>
            <w:tcW w:w="148" w:type="pct"/>
          </w:tcPr>
          <w:p w14:paraId="158DB5E6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7887EC54" w14:textId="47375E1F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48" w:type="pct"/>
          </w:tcPr>
          <w:p w14:paraId="11824010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</w:tcBorders>
          </w:tcPr>
          <w:p w14:paraId="4CE06EDE" w14:textId="200E2A66" w:rsidR="00EE64EE" w:rsidRDefault="00E96BF1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2449A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8" w:type="pct"/>
          </w:tcPr>
          <w:p w14:paraId="590A184F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</w:tcPr>
          <w:p w14:paraId="73536A7C" w14:textId="107FEA7B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EE64EE" w:rsidRPr="00B84EDC" w14:paraId="071E20F2" w14:textId="77777777" w:rsidTr="00B84EDC">
        <w:tc>
          <w:tcPr>
            <w:tcW w:w="2010" w:type="pct"/>
          </w:tcPr>
          <w:p w14:paraId="2124FB35" w14:textId="77777777" w:rsidR="00EE64EE" w:rsidRPr="00046F52" w:rsidRDefault="00EE64EE" w:rsidP="00EE64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22C5DD53" w14:textId="77777777" w:rsidR="00EE64EE" w:rsidRPr="00B84E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8" w:type="pct"/>
          </w:tcPr>
          <w:p w14:paraId="1BC86E0E" w14:textId="77777777" w:rsidR="00EE64EE" w:rsidRPr="00B84E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pct"/>
          </w:tcPr>
          <w:p w14:paraId="7332CBB3" w14:textId="77777777" w:rsidR="00EE64EE" w:rsidRPr="00B84E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7EBD9034" w14:textId="77777777" w:rsidR="00EE64EE" w:rsidRPr="00B84E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7" w:type="pct"/>
          </w:tcPr>
          <w:p w14:paraId="49521699" w14:textId="77777777" w:rsidR="00EE64EE" w:rsidRPr="00B84E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" w:type="pct"/>
          </w:tcPr>
          <w:p w14:paraId="6D39C139" w14:textId="77777777" w:rsidR="00EE64EE" w:rsidRPr="00B84E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5" w:type="pct"/>
          </w:tcPr>
          <w:p w14:paraId="5BB69926" w14:textId="77777777" w:rsidR="00EE64EE" w:rsidRPr="00B84E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E64EE" w:rsidRPr="00927F6F" w14:paraId="69E75255" w14:textId="77777777" w:rsidTr="00B84EDC">
        <w:tc>
          <w:tcPr>
            <w:tcW w:w="2010" w:type="pct"/>
          </w:tcPr>
          <w:p w14:paraId="1EFDA909" w14:textId="6A4E6AE8" w:rsidR="00EE64EE" w:rsidRPr="00161E24" w:rsidRDefault="00EE64EE" w:rsidP="00EE64EE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044A7D10" w14:textId="717FFFD2" w:rsidR="00EE64EE" w:rsidRPr="00927F6F" w:rsidRDefault="007C2113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(147)</w:t>
            </w:r>
          </w:p>
        </w:tc>
        <w:tc>
          <w:tcPr>
            <w:tcW w:w="148" w:type="pct"/>
          </w:tcPr>
          <w:p w14:paraId="38AC8A88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4E4B5454" w14:textId="199FD68B" w:rsidR="00EE64EE" w:rsidRPr="00B230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(143)</w:t>
            </w:r>
          </w:p>
        </w:tc>
        <w:tc>
          <w:tcPr>
            <w:tcW w:w="148" w:type="pct"/>
          </w:tcPr>
          <w:p w14:paraId="3AEEFAF3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7D1E0D59" w14:textId="1EAEDD6D" w:rsidR="00EE64EE" w:rsidRPr="00927F6F" w:rsidRDefault="00E96BF1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(61)</w:t>
            </w:r>
          </w:p>
        </w:tc>
        <w:tc>
          <w:tcPr>
            <w:tcW w:w="138" w:type="pct"/>
          </w:tcPr>
          <w:p w14:paraId="04F2FDB5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78FBAB4B" w14:textId="3C05D92A" w:rsidR="00EE64EE" w:rsidRPr="00B230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(87)</w:t>
            </w:r>
          </w:p>
        </w:tc>
      </w:tr>
      <w:tr w:rsidR="00EE64EE" w:rsidRPr="00927F6F" w14:paraId="20EAE289" w14:textId="77777777" w:rsidTr="00471E57">
        <w:tc>
          <w:tcPr>
            <w:tcW w:w="2010" w:type="pct"/>
          </w:tcPr>
          <w:p w14:paraId="4C9E3504" w14:textId="6E016F65" w:rsidR="00EE64EE" w:rsidRPr="00161E24" w:rsidRDefault="00EE64EE" w:rsidP="00EE64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C64CAFE" w14:textId="06EB3339" w:rsidR="00EE64EE" w:rsidRPr="002722A7" w:rsidRDefault="007C2113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1,657</w:t>
            </w:r>
          </w:p>
        </w:tc>
        <w:tc>
          <w:tcPr>
            <w:tcW w:w="148" w:type="pct"/>
          </w:tcPr>
          <w:p w14:paraId="71CC6BBB" w14:textId="77777777" w:rsidR="00EE64EE" w:rsidRPr="002722A7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4A4DCFB5" w14:textId="3E707EE2" w:rsidR="00EE64EE" w:rsidRPr="002722A7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1,653</w:t>
            </w:r>
          </w:p>
        </w:tc>
        <w:tc>
          <w:tcPr>
            <w:tcW w:w="148" w:type="pct"/>
          </w:tcPr>
          <w:p w14:paraId="26262673" w14:textId="77777777" w:rsidR="00EE64EE" w:rsidRPr="002722A7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DDF7F" w14:textId="57515E34" w:rsidR="00EE64EE" w:rsidRPr="002722A7" w:rsidRDefault="00E96BF1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3E77E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138" w:type="pct"/>
          </w:tcPr>
          <w:p w14:paraId="6393DD2E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3A9929F1" w14:textId="1F91EDCE" w:rsidR="00EE64EE" w:rsidRPr="00B230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722A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3B025617" w14:textId="506B445B" w:rsidR="00B84EDC" w:rsidRPr="00046F52" w:rsidRDefault="00B84EDC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153"/>
        <w:gridCol w:w="272"/>
        <w:gridCol w:w="1186"/>
        <w:gridCol w:w="272"/>
        <w:gridCol w:w="1170"/>
        <w:gridCol w:w="253"/>
        <w:gridCol w:w="1185"/>
      </w:tblGrid>
      <w:tr w:rsidR="00B84EDC" w:rsidRPr="00C57846" w14:paraId="018E45E6" w14:textId="77777777" w:rsidTr="00B84EDC">
        <w:trPr>
          <w:tblHeader/>
        </w:trPr>
        <w:tc>
          <w:tcPr>
            <w:tcW w:w="2010" w:type="pct"/>
          </w:tcPr>
          <w:p w14:paraId="37D9FE15" w14:textId="089B1D71" w:rsidR="00B84EDC" w:rsidRPr="00B84EDC" w:rsidRDefault="00B84EDC" w:rsidP="00B84ED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</w:t>
            </w:r>
          </w:p>
        </w:tc>
        <w:tc>
          <w:tcPr>
            <w:tcW w:w="1422" w:type="pct"/>
            <w:gridSpan w:val="3"/>
          </w:tcPr>
          <w:p w14:paraId="40F53941" w14:textId="77777777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AA25359" w14:textId="77777777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606443EA" w14:textId="77777777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84EDC" w:rsidRPr="00C57846" w14:paraId="0F872CD0" w14:textId="77777777" w:rsidTr="00B84EDC">
        <w:trPr>
          <w:tblHeader/>
        </w:trPr>
        <w:tc>
          <w:tcPr>
            <w:tcW w:w="2010" w:type="pct"/>
          </w:tcPr>
          <w:p w14:paraId="4A1C2C85" w14:textId="41C53B1D" w:rsidR="00B84EDC" w:rsidRPr="00B056C3" w:rsidRDefault="00B84EDC" w:rsidP="00B84EDC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628" w:type="pct"/>
            <w:shd w:val="clear" w:color="auto" w:fill="auto"/>
          </w:tcPr>
          <w:p w14:paraId="35E4CB5A" w14:textId="6300E296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4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255A0341" w14:textId="77777777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093B9A00" w14:textId="35D5C5D8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4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4E8FAD1E" w14:textId="77777777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8F13DCC" w14:textId="437AA93C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4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59DCBC82" w14:textId="77777777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0438BBBE" w14:textId="4E7CE8A2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4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84EDC" w:rsidRPr="00C57846" w14:paraId="55A923F0" w14:textId="77777777" w:rsidTr="00B84EDC">
        <w:trPr>
          <w:trHeight w:val="434"/>
          <w:tblHeader/>
        </w:trPr>
        <w:tc>
          <w:tcPr>
            <w:tcW w:w="2010" w:type="pct"/>
          </w:tcPr>
          <w:p w14:paraId="4FCED14C" w14:textId="77777777" w:rsidR="00B84EDC" w:rsidRPr="00B056C3" w:rsidRDefault="00B84EDC" w:rsidP="00B84EDC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0" w:type="pct"/>
            <w:gridSpan w:val="7"/>
          </w:tcPr>
          <w:p w14:paraId="4C40311E" w14:textId="77D3A60A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9D480E" w:rsidRPr="00927F6F" w14:paraId="3F1E72FF" w14:textId="77777777" w:rsidTr="00B84EDC">
        <w:tc>
          <w:tcPr>
            <w:tcW w:w="2010" w:type="pct"/>
          </w:tcPr>
          <w:p w14:paraId="643DD435" w14:textId="39EC2A95" w:rsidR="009D480E" w:rsidRPr="00B230DC" w:rsidRDefault="009D480E" w:rsidP="009D48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628" w:type="pct"/>
          </w:tcPr>
          <w:p w14:paraId="3302DF0E" w14:textId="71C99B19" w:rsidR="009D480E" w:rsidRPr="00927F6F" w:rsidRDefault="009D480E" w:rsidP="009D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2.3</w:t>
            </w:r>
          </w:p>
        </w:tc>
        <w:tc>
          <w:tcPr>
            <w:tcW w:w="148" w:type="pct"/>
          </w:tcPr>
          <w:p w14:paraId="1033E1D9" w14:textId="77777777" w:rsidR="009D480E" w:rsidRPr="00927F6F" w:rsidRDefault="009D480E" w:rsidP="009D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316BF96E" w14:textId="3C1974E5" w:rsidR="009D480E" w:rsidRPr="00B230DC" w:rsidRDefault="009D480E" w:rsidP="009D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2.3</w:t>
            </w:r>
          </w:p>
        </w:tc>
        <w:tc>
          <w:tcPr>
            <w:tcW w:w="148" w:type="pct"/>
          </w:tcPr>
          <w:p w14:paraId="164CC243" w14:textId="77777777" w:rsidR="009D480E" w:rsidRPr="00927F6F" w:rsidRDefault="009D480E" w:rsidP="009D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9C53AE4" w14:textId="1095CE42" w:rsidR="009D480E" w:rsidRPr="00927F6F" w:rsidRDefault="009D480E" w:rsidP="009D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2.3</w:t>
            </w:r>
          </w:p>
        </w:tc>
        <w:tc>
          <w:tcPr>
            <w:tcW w:w="138" w:type="pct"/>
          </w:tcPr>
          <w:p w14:paraId="3E70F94C" w14:textId="77777777" w:rsidR="009D480E" w:rsidRPr="00927F6F" w:rsidRDefault="009D480E" w:rsidP="009D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0F18A27E" w14:textId="493F525E" w:rsidR="009D480E" w:rsidRPr="00B230DC" w:rsidRDefault="009D480E" w:rsidP="009D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2.3</w:t>
            </w:r>
          </w:p>
        </w:tc>
      </w:tr>
      <w:tr w:rsidR="009D480E" w:rsidRPr="00927F6F" w14:paraId="0AB696C6" w14:textId="77777777" w:rsidTr="00B84EDC">
        <w:tc>
          <w:tcPr>
            <w:tcW w:w="2010" w:type="pct"/>
          </w:tcPr>
          <w:p w14:paraId="0E2E7575" w14:textId="58840C61" w:rsidR="009D480E" w:rsidRPr="00B230DC" w:rsidRDefault="009D480E" w:rsidP="009D48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28" w:type="pct"/>
          </w:tcPr>
          <w:p w14:paraId="275CD4A9" w14:textId="5E500810" w:rsidR="009D480E" w:rsidRPr="00927F6F" w:rsidRDefault="009D480E" w:rsidP="009D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2F5711FD" w14:textId="77777777" w:rsidR="009D480E" w:rsidRPr="00927F6F" w:rsidRDefault="009D480E" w:rsidP="009D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3A59F266" w14:textId="00C074D8" w:rsidR="009D480E" w:rsidRPr="00B230DC" w:rsidRDefault="009D480E" w:rsidP="009D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27B50494" w14:textId="77777777" w:rsidR="009D480E" w:rsidRPr="00927F6F" w:rsidRDefault="009D480E" w:rsidP="009D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67D6D37" w14:textId="5E167CD0" w:rsidR="009D480E" w:rsidRPr="00927F6F" w:rsidRDefault="009D480E" w:rsidP="009D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38" w:type="pct"/>
          </w:tcPr>
          <w:p w14:paraId="74D3D3CF" w14:textId="77777777" w:rsidR="009D480E" w:rsidRPr="00927F6F" w:rsidRDefault="009D480E" w:rsidP="009D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7D719D90" w14:textId="31843CF4" w:rsidR="009D480E" w:rsidRPr="00B230DC" w:rsidRDefault="009D480E" w:rsidP="009D48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6235B726" w14:textId="77777777" w:rsidR="00763463" w:rsidRPr="00161E24" w:rsidRDefault="0076346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1C01A0D" w14:textId="402F99E4" w:rsidR="00505D92" w:rsidRPr="00161E24" w:rsidRDefault="00505D92" w:rsidP="000A7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1B4381F" w14:textId="77777777" w:rsidR="00505D92" w:rsidRPr="00161E24" w:rsidRDefault="00505D92" w:rsidP="0050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9D9B71A" w14:textId="2C0E5C73" w:rsidR="00763463" w:rsidRPr="00161E24" w:rsidRDefault="00505D92" w:rsidP="0050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C58DB" w:rsidRPr="00161E24">
        <w:rPr>
          <w:rFonts w:asciiTheme="majorBidi" w:hAnsiTheme="majorBidi" w:cstheme="majorBidi"/>
          <w:sz w:val="30"/>
          <w:szCs w:val="30"/>
        </w:rPr>
        <w:t>31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C58DB" w:rsidRPr="00161E24">
        <w:rPr>
          <w:rFonts w:asciiTheme="majorBidi" w:hAnsiTheme="majorBidi" w:cstheme="majorBidi"/>
          <w:sz w:val="30"/>
          <w:szCs w:val="30"/>
        </w:rPr>
        <w:t>256</w:t>
      </w:r>
      <w:r w:rsidR="00EE64EE">
        <w:rPr>
          <w:rFonts w:asciiTheme="majorBidi" w:hAnsiTheme="majorBidi" w:cstheme="majorBidi"/>
          <w:sz w:val="30"/>
          <w:szCs w:val="30"/>
        </w:rPr>
        <w:t>6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="00D51DD2">
        <w:rPr>
          <w:rFonts w:asciiTheme="majorBidi" w:hAnsiTheme="majorBidi" w:cstheme="majorBidi"/>
          <w:sz w:val="30"/>
          <w:szCs w:val="30"/>
        </w:rPr>
        <w:t xml:space="preserve"> </w:t>
      </w:r>
      <w:r w:rsidR="00AB0D38">
        <w:rPr>
          <w:rFonts w:asciiTheme="majorBidi" w:hAnsiTheme="majorBidi" w:cstheme="majorBidi"/>
          <w:sz w:val="30"/>
          <w:szCs w:val="30"/>
        </w:rPr>
        <w:t>16.1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C810D0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10D0" w:rsidRPr="00161E2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C58DB" w:rsidRPr="00161E24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AB0D38">
        <w:rPr>
          <w:rFonts w:asciiTheme="majorBidi" w:hAnsiTheme="majorBidi" w:cstheme="majorBidi"/>
          <w:i/>
          <w:iCs/>
          <w:sz w:val="30"/>
          <w:szCs w:val="30"/>
        </w:rPr>
        <w:t>565</w:t>
      </w:r>
      <w:r w:rsidR="00C810D0" w:rsidRPr="00161E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AB0D38">
        <w:rPr>
          <w:rFonts w:asciiTheme="majorBidi" w:hAnsiTheme="majorBidi" w:cstheme="majorBidi"/>
          <w:i/>
          <w:iCs/>
          <w:sz w:val="30"/>
          <w:szCs w:val="30"/>
        </w:rPr>
        <w:t>16.1</w:t>
      </w:r>
      <w:r w:rsidR="00B84E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B84EDC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3741A41" w14:textId="77777777" w:rsidR="00B84EDC" w:rsidRDefault="00B84EDC" w:rsidP="00B84EDC">
      <w:pPr>
        <w:spacing w:line="240" w:lineRule="auto"/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</w:rPr>
      </w:pPr>
    </w:p>
    <w:p w14:paraId="23416829" w14:textId="77777777" w:rsidR="002C1241" w:rsidRDefault="002C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64A019FA" w14:textId="7D2F8655" w:rsidR="00B91872" w:rsidRPr="00161E24" w:rsidRDefault="00B91872" w:rsidP="00B84EDC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161E2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lastRenderedPageBreak/>
        <w:t>การวิเคราะห์ความอ่อนไหว</w:t>
      </w:r>
    </w:p>
    <w:p w14:paraId="3C2D0B82" w14:textId="77777777" w:rsidR="00B84EDC" w:rsidRDefault="00B84EDC" w:rsidP="00B84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1170D2" w14:textId="0E859098" w:rsidR="00B91872" w:rsidRPr="00161E24" w:rsidRDefault="007C68D3" w:rsidP="00B84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B91872" w:rsidRPr="00161E24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โดยถือว่าข้อสมมติ</w:t>
      </w:r>
      <w:r w:rsidR="00B91872" w:rsidRPr="00161E24">
        <w:rPr>
          <w:rFonts w:asciiTheme="majorBidi" w:hAnsiTheme="majorBidi" w:cstheme="majorBidi"/>
          <w:sz w:val="30"/>
          <w:szCs w:val="30"/>
          <w:cs/>
        </w:rPr>
        <w:t>อื่น</w:t>
      </w:r>
      <w:r w:rsidR="007B71B6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1872" w:rsidRPr="00161E24">
        <w:rPr>
          <w:rFonts w:asciiTheme="majorBidi" w:hAnsiTheme="majorBidi" w:cstheme="majorBidi"/>
          <w:sz w:val="30"/>
          <w:szCs w:val="30"/>
          <w:cs/>
        </w:rPr>
        <w:t>ๆ คงที่</w:t>
      </w:r>
    </w:p>
    <w:p w14:paraId="512222CC" w14:textId="01D19E90" w:rsidR="00020C5F" w:rsidRDefault="00020C5F" w:rsidP="00B84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99"/>
        <w:gridCol w:w="273"/>
        <w:gridCol w:w="1086"/>
        <w:gridCol w:w="273"/>
        <w:gridCol w:w="985"/>
        <w:gridCol w:w="253"/>
        <w:gridCol w:w="1005"/>
      </w:tblGrid>
      <w:tr w:rsidR="0086199C" w:rsidRPr="00C57846" w14:paraId="50450796" w14:textId="77777777" w:rsidTr="00492152">
        <w:trPr>
          <w:tblHeader/>
        </w:trPr>
        <w:tc>
          <w:tcPr>
            <w:tcW w:w="2303" w:type="pct"/>
          </w:tcPr>
          <w:p w14:paraId="58343F88" w14:textId="77777777" w:rsidR="0086199C" w:rsidRPr="00B056C3" w:rsidRDefault="0086199C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7" w:type="pct"/>
            <w:gridSpan w:val="7"/>
          </w:tcPr>
          <w:p w14:paraId="2D813117" w14:textId="438A0954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6199C" w:rsidRPr="0086199C" w14:paraId="0541978A" w14:textId="77777777" w:rsidTr="00492152">
        <w:trPr>
          <w:tblHeader/>
        </w:trPr>
        <w:tc>
          <w:tcPr>
            <w:tcW w:w="2303" w:type="pct"/>
          </w:tcPr>
          <w:p w14:paraId="4E3EAF77" w14:textId="47372451" w:rsidR="0086199C" w:rsidRPr="0086199C" w:rsidRDefault="0086199C" w:rsidP="0086199C">
            <w:pPr>
              <w:tabs>
                <w:tab w:val="clear" w:pos="35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33" w:type="pct"/>
            <w:gridSpan w:val="3"/>
          </w:tcPr>
          <w:p w14:paraId="55DE36D4" w14:textId="3B063EEE" w:rsidR="0086199C" w:rsidRPr="0086199C" w:rsidRDefault="0086199C" w:rsidP="0086199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48EA519C" w14:textId="77777777" w:rsidR="0086199C" w:rsidRPr="0086199C" w:rsidRDefault="0086199C" w:rsidP="0086199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pct"/>
            <w:gridSpan w:val="3"/>
          </w:tcPr>
          <w:p w14:paraId="6049AB68" w14:textId="667E2C50" w:rsidR="0086199C" w:rsidRPr="0086199C" w:rsidRDefault="0086199C" w:rsidP="0086199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6199C" w:rsidRPr="00C57846" w14:paraId="595CBD17" w14:textId="77777777" w:rsidTr="00EE64EE">
        <w:trPr>
          <w:tblHeader/>
        </w:trPr>
        <w:tc>
          <w:tcPr>
            <w:tcW w:w="2303" w:type="pct"/>
          </w:tcPr>
          <w:p w14:paraId="405F4C0B" w14:textId="29790787" w:rsidR="0086199C" w:rsidRPr="00B056C3" w:rsidRDefault="0086199C" w:rsidP="0086199C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6" w:type="pct"/>
            <w:shd w:val="clear" w:color="auto" w:fill="auto"/>
          </w:tcPr>
          <w:p w14:paraId="22F523B4" w14:textId="5A7801EC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4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316784D6" w14:textId="77777777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B5FD46A" w14:textId="05F443FD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4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5664DC12" w14:textId="77777777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65B783A" w14:textId="7FE6C1CE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4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2E20332C" w14:textId="77777777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2457DA41" w14:textId="43C02905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4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6199C" w:rsidRPr="00C57846" w14:paraId="6CCC1968" w14:textId="77777777" w:rsidTr="00492152">
        <w:trPr>
          <w:trHeight w:val="434"/>
          <w:tblHeader/>
        </w:trPr>
        <w:tc>
          <w:tcPr>
            <w:tcW w:w="2303" w:type="pct"/>
          </w:tcPr>
          <w:p w14:paraId="55CEEE26" w14:textId="77777777" w:rsidR="0086199C" w:rsidRPr="00B056C3" w:rsidRDefault="0086199C" w:rsidP="0086199C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7" w:type="pct"/>
            <w:gridSpan w:val="7"/>
          </w:tcPr>
          <w:p w14:paraId="7E931CFD" w14:textId="77777777" w:rsidR="0086199C" w:rsidRPr="00B056C3" w:rsidRDefault="0086199C" w:rsidP="0086199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E64EE" w:rsidRPr="00927F6F" w14:paraId="5034EAE7" w14:textId="77777777" w:rsidTr="00EE64EE">
        <w:tc>
          <w:tcPr>
            <w:tcW w:w="2303" w:type="pct"/>
          </w:tcPr>
          <w:p w14:paraId="6CF7A297" w14:textId="72CFAA50" w:rsidR="00EE64EE" w:rsidRPr="00927F6F" w:rsidRDefault="00EE64EE" w:rsidP="00EE64E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596" w:type="pct"/>
            <w:vAlign w:val="center"/>
          </w:tcPr>
          <w:p w14:paraId="732565C6" w14:textId="5F1C702C" w:rsidR="00EE64EE" w:rsidRPr="00927F6F" w:rsidRDefault="007C2113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(164)</w:t>
            </w:r>
          </w:p>
        </w:tc>
        <w:tc>
          <w:tcPr>
            <w:tcW w:w="148" w:type="pct"/>
          </w:tcPr>
          <w:p w14:paraId="7CBE64EC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2F32A5A6" w14:textId="2FFFDC2C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4509AB25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vAlign w:val="center"/>
          </w:tcPr>
          <w:p w14:paraId="1EF77C1E" w14:textId="1A607934" w:rsidR="00EE64EE" w:rsidRPr="00927F6F" w:rsidRDefault="0085087A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189</w:t>
            </w:r>
          </w:p>
        </w:tc>
        <w:tc>
          <w:tcPr>
            <w:tcW w:w="137" w:type="pct"/>
          </w:tcPr>
          <w:p w14:paraId="17613DED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vAlign w:val="center"/>
          </w:tcPr>
          <w:p w14:paraId="08917B54" w14:textId="558ED726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EE64EE" w:rsidRPr="00927F6F" w14:paraId="7FC576A2" w14:textId="77777777" w:rsidTr="00EE64EE">
        <w:tc>
          <w:tcPr>
            <w:tcW w:w="2303" w:type="pct"/>
          </w:tcPr>
          <w:p w14:paraId="19249243" w14:textId="751EFBD3" w:rsidR="00EE64EE" w:rsidRPr="00B230DC" w:rsidRDefault="00EE64EE" w:rsidP="00EE64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596" w:type="pct"/>
          </w:tcPr>
          <w:p w14:paraId="2B0BCEDC" w14:textId="66E0BE28" w:rsidR="00EE64EE" w:rsidRPr="00927F6F" w:rsidRDefault="007C2113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148" w:type="pct"/>
          </w:tcPr>
          <w:p w14:paraId="7F0BA270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C639EB1" w14:textId="09922486" w:rsidR="00EE64EE" w:rsidRPr="00B230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202</w:t>
            </w:r>
          </w:p>
        </w:tc>
        <w:tc>
          <w:tcPr>
            <w:tcW w:w="148" w:type="pct"/>
          </w:tcPr>
          <w:p w14:paraId="14CBDDD2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6C097BF5" w14:textId="0B92FD1D" w:rsidR="00EE64EE" w:rsidRPr="00927F6F" w:rsidRDefault="0085087A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(176)</w:t>
            </w:r>
          </w:p>
        </w:tc>
        <w:tc>
          <w:tcPr>
            <w:tcW w:w="137" w:type="pct"/>
          </w:tcPr>
          <w:p w14:paraId="42E54876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119A46A" w14:textId="3D06D25F" w:rsidR="00EE64EE" w:rsidRPr="00B230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61BCBAC0" w14:textId="04D9CABD" w:rsidR="0086199C" w:rsidRDefault="0086199C" w:rsidP="00B84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992"/>
        <w:gridCol w:w="275"/>
        <w:gridCol w:w="1078"/>
        <w:gridCol w:w="275"/>
        <w:gridCol w:w="986"/>
        <w:gridCol w:w="253"/>
        <w:gridCol w:w="1002"/>
      </w:tblGrid>
      <w:tr w:rsidR="0086199C" w:rsidRPr="00B056C3" w14:paraId="6013F3BB" w14:textId="77777777" w:rsidTr="00763091">
        <w:trPr>
          <w:tblHeader/>
        </w:trPr>
        <w:tc>
          <w:tcPr>
            <w:tcW w:w="2352" w:type="pct"/>
          </w:tcPr>
          <w:p w14:paraId="5CBFF240" w14:textId="77777777" w:rsidR="0086199C" w:rsidRPr="00B056C3" w:rsidRDefault="0086199C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8" w:type="pct"/>
            <w:gridSpan w:val="7"/>
          </w:tcPr>
          <w:p w14:paraId="4ABD6D39" w14:textId="6D38F846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199C" w:rsidRPr="0086199C" w14:paraId="2F712228" w14:textId="77777777" w:rsidTr="0086199C">
        <w:trPr>
          <w:tblHeader/>
        </w:trPr>
        <w:tc>
          <w:tcPr>
            <w:tcW w:w="2352" w:type="pct"/>
          </w:tcPr>
          <w:p w14:paraId="787A2678" w14:textId="77777777" w:rsidR="0086199C" w:rsidRPr="0086199C" w:rsidRDefault="0086199C" w:rsidP="00763091">
            <w:pPr>
              <w:tabs>
                <w:tab w:val="clear" w:pos="35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277" w:type="pct"/>
            <w:gridSpan w:val="3"/>
          </w:tcPr>
          <w:p w14:paraId="0122CC1F" w14:textId="77777777" w:rsidR="0086199C" w:rsidRPr="0086199C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2EFD84EC" w14:textId="77777777" w:rsidR="0086199C" w:rsidRPr="0086199C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pct"/>
            <w:gridSpan w:val="3"/>
          </w:tcPr>
          <w:p w14:paraId="4EE12C66" w14:textId="77777777" w:rsidR="0086199C" w:rsidRPr="0086199C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86199C" w:rsidRPr="00B056C3" w14:paraId="63511412" w14:textId="77777777" w:rsidTr="0086199C">
        <w:trPr>
          <w:tblHeader/>
        </w:trPr>
        <w:tc>
          <w:tcPr>
            <w:tcW w:w="2352" w:type="pct"/>
          </w:tcPr>
          <w:p w14:paraId="22381347" w14:textId="77777777" w:rsidR="0086199C" w:rsidRPr="00B056C3" w:rsidRDefault="0086199C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0" w:type="pct"/>
            <w:shd w:val="clear" w:color="auto" w:fill="auto"/>
          </w:tcPr>
          <w:p w14:paraId="5C484DDA" w14:textId="766BAACD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4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5CDF93D6" w14:textId="77777777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8376B50" w14:textId="44BC2CA9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4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0" w:type="pct"/>
          </w:tcPr>
          <w:p w14:paraId="511C851F" w14:textId="77777777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4E2BE4C8" w14:textId="5AFC530B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4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04F4A36D" w14:textId="77777777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382E4D1D" w14:textId="41527301" w:rsidR="0086199C" w:rsidRPr="00B056C3" w:rsidRDefault="0086199C" w:rsidP="004921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4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6199C" w:rsidRPr="00B056C3" w14:paraId="6F10A56A" w14:textId="77777777" w:rsidTr="00763091">
        <w:trPr>
          <w:trHeight w:val="434"/>
          <w:tblHeader/>
        </w:trPr>
        <w:tc>
          <w:tcPr>
            <w:tcW w:w="2352" w:type="pct"/>
          </w:tcPr>
          <w:p w14:paraId="387BDBC5" w14:textId="77777777" w:rsidR="0086199C" w:rsidRPr="00B056C3" w:rsidRDefault="0086199C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8" w:type="pct"/>
            <w:gridSpan w:val="7"/>
          </w:tcPr>
          <w:p w14:paraId="02AAD742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E64EE" w:rsidRPr="00927F6F" w14:paraId="13C22911" w14:textId="77777777" w:rsidTr="001208FE">
        <w:tc>
          <w:tcPr>
            <w:tcW w:w="2352" w:type="pct"/>
          </w:tcPr>
          <w:p w14:paraId="6CA6B451" w14:textId="77777777" w:rsidR="00EE64EE" w:rsidRPr="00927F6F" w:rsidRDefault="00EE64EE" w:rsidP="00EE64E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540" w:type="pct"/>
          </w:tcPr>
          <w:p w14:paraId="52606C0E" w14:textId="07A4C5AE" w:rsidR="00EE64EE" w:rsidRPr="00927F6F" w:rsidRDefault="007C2113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150" w:type="pct"/>
          </w:tcPr>
          <w:p w14:paraId="581E2CD3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8AA8F65" w14:textId="070D9EC4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150" w:type="pct"/>
          </w:tcPr>
          <w:p w14:paraId="624BC904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106B888E" w14:textId="4E5FCD14" w:rsidR="00EE64EE" w:rsidRPr="00927F6F" w:rsidRDefault="0085087A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38" w:type="pct"/>
          </w:tcPr>
          <w:p w14:paraId="08626ADC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42AA2109" w14:textId="51C9A6B5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EE64EE" w:rsidRPr="00B230DC" w14:paraId="4648A76C" w14:textId="77777777" w:rsidTr="0086199C">
        <w:tc>
          <w:tcPr>
            <w:tcW w:w="2352" w:type="pct"/>
          </w:tcPr>
          <w:p w14:paraId="1AAE4001" w14:textId="77777777" w:rsidR="00EE64EE" w:rsidRPr="00B230DC" w:rsidRDefault="00EE64EE" w:rsidP="00EE64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540" w:type="pct"/>
          </w:tcPr>
          <w:p w14:paraId="29DA1D23" w14:textId="5C4D6CD2" w:rsidR="00EE64EE" w:rsidRPr="00927F6F" w:rsidRDefault="007C2113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50" w:type="pct"/>
          </w:tcPr>
          <w:p w14:paraId="2F9C9917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5A9C4E0" w14:textId="2F75B3C6" w:rsidR="00EE64EE" w:rsidRPr="00B230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50" w:type="pct"/>
          </w:tcPr>
          <w:p w14:paraId="7CF27DB8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DCDEC75" w14:textId="03167225" w:rsidR="00EE64EE" w:rsidRPr="00927F6F" w:rsidRDefault="0085087A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  <w:tc>
          <w:tcPr>
            <w:tcW w:w="138" w:type="pct"/>
          </w:tcPr>
          <w:p w14:paraId="5FF54501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5F6524FB" w14:textId="5B85A11A" w:rsidR="00EE64EE" w:rsidRPr="00B230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</w:tr>
    </w:tbl>
    <w:p w14:paraId="0DAA561B" w14:textId="6E116AF0" w:rsidR="00E4610A" w:rsidRDefault="00E4610A" w:rsidP="00B91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4F5A75" w14:textId="204EE371" w:rsidR="007E07FB" w:rsidRPr="00161E24" w:rsidRDefault="00CD72C1" w:rsidP="009056A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7E07FB" w:rsidRPr="00161E24">
        <w:rPr>
          <w:rFonts w:asciiTheme="majorBidi" w:hAnsiTheme="majorBidi" w:cstheme="majorBidi"/>
          <w:sz w:val="30"/>
          <w:szCs w:val="30"/>
          <w:u w:val="none"/>
          <w:cs/>
        </w:rPr>
        <w:t>หนี้สินไม่หมุนเวียนอื่น</w:t>
      </w:r>
    </w:p>
    <w:p w14:paraId="414E10D2" w14:textId="79D1ED1A" w:rsidR="007E07FB" w:rsidRDefault="007E07FB" w:rsidP="00F5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153"/>
        <w:gridCol w:w="272"/>
        <w:gridCol w:w="1186"/>
        <w:gridCol w:w="272"/>
        <w:gridCol w:w="1170"/>
        <w:gridCol w:w="253"/>
        <w:gridCol w:w="1185"/>
      </w:tblGrid>
      <w:tr w:rsidR="0086199C" w:rsidRPr="00C57846" w14:paraId="4DCE500A" w14:textId="77777777" w:rsidTr="0086199C">
        <w:trPr>
          <w:tblHeader/>
        </w:trPr>
        <w:tc>
          <w:tcPr>
            <w:tcW w:w="2010" w:type="pct"/>
          </w:tcPr>
          <w:p w14:paraId="442C6220" w14:textId="77777777" w:rsidR="0086199C" w:rsidRPr="00B056C3" w:rsidRDefault="0086199C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75BD393E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749F4A2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6B3AE774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6199C" w:rsidRPr="00C57846" w14:paraId="2FFD7FDE" w14:textId="77777777" w:rsidTr="0086199C">
        <w:trPr>
          <w:tblHeader/>
        </w:trPr>
        <w:tc>
          <w:tcPr>
            <w:tcW w:w="2010" w:type="pct"/>
          </w:tcPr>
          <w:p w14:paraId="7EE1760E" w14:textId="77777777" w:rsidR="0086199C" w:rsidRPr="00B056C3" w:rsidRDefault="0086199C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2A7B02E7" w14:textId="5269B6B3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4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4C2B2FA9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2FD034C5" w14:textId="66DC540D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4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8" w:type="pct"/>
          </w:tcPr>
          <w:p w14:paraId="61854341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071FEB6" w14:textId="3D58F8A1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4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40456DC0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42902C3A" w14:textId="544F6C71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4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6199C" w:rsidRPr="00C57846" w14:paraId="3F8C7317" w14:textId="77777777" w:rsidTr="0086199C">
        <w:trPr>
          <w:trHeight w:val="434"/>
          <w:tblHeader/>
        </w:trPr>
        <w:tc>
          <w:tcPr>
            <w:tcW w:w="2010" w:type="pct"/>
          </w:tcPr>
          <w:p w14:paraId="2B1F3679" w14:textId="77777777" w:rsidR="0086199C" w:rsidRPr="00B056C3" w:rsidRDefault="0086199C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0" w:type="pct"/>
            <w:gridSpan w:val="7"/>
          </w:tcPr>
          <w:p w14:paraId="67799D17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E64EE" w:rsidRPr="00927F6F" w14:paraId="1C734FEE" w14:textId="77777777" w:rsidTr="0086199C">
        <w:tc>
          <w:tcPr>
            <w:tcW w:w="2010" w:type="pct"/>
          </w:tcPr>
          <w:p w14:paraId="0A281D3D" w14:textId="1EF7D2C7" w:rsidR="00EE64EE" w:rsidRPr="00927F6F" w:rsidRDefault="00EE64EE" w:rsidP="00EE64E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เงินประกันรับจากเกษตรกร</w:t>
            </w:r>
          </w:p>
        </w:tc>
        <w:tc>
          <w:tcPr>
            <w:tcW w:w="628" w:type="pct"/>
          </w:tcPr>
          <w:p w14:paraId="3FF66582" w14:textId="52C45A1C" w:rsidR="00EE64EE" w:rsidRPr="00927F6F" w:rsidRDefault="00CC58A5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,174</w:t>
            </w:r>
          </w:p>
        </w:tc>
        <w:tc>
          <w:tcPr>
            <w:tcW w:w="148" w:type="pct"/>
          </w:tcPr>
          <w:p w14:paraId="6AA0F67A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3C1CA6BF" w14:textId="17BDBE25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1,068</w:t>
            </w:r>
          </w:p>
        </w:tc>
        <w:tc>
          <w:tcPr>
            <w:tcW w:w="148" w:type="pct"/>
          </w:tcPr>
          <w:p w14:paraId="3235D3F7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61177C1" w14:textId="016C7FF1" w:rsidR="00EE64EE" w:rsidRPr="00927F6F" w:rsidRDefault="006D4765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8" w:type="pct"/>
          </w:tcPr>
          <w:p w14:paraId="772C1CD3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725AB233" w14:textId="2A5B8E3B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E64EE" w:rsidRPr="00927F6F" w14:paraId="6701637D" w14:textId="77777777" w:rsidTr="0086199C">
        <w:tc>
          <w:tcPr>
            <w:tcW w:w="2010" w:type="pct"/>
          </w:tcPr>
          <w:p w14:paraId="02F47FA1" w14:textId="245DF1DD" w:rsidR="00EE64EE" w:rsidRPr="00161E24" w:rsidRDefault="00EE64EE" w:rsidP="00EE64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8D0E26E" w14:textId="2F23204D" w:rsidR="00EE64EE" w:rsidRPr="00927F6F" w:rsidRDefault="00CC58A5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48" w:type="pct"/>
          </w:tcPr>
          <w:p w14:paraId="008B96D8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062690D9" w14:textId="21F9D4E6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148" w:type="pct"/>
          </w:tcPr>
          <w:p w14:paraId="108F870A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D3C3E10" w14:textId="31B759C1" w:rsidR="00EE64EE" w:rsidRPr="00927F6F" w:rsidRDefault="006D4765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8" w:type="pct"/>
          </w:tcPr>
          <w:p w14:paraId="3B25EBEC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8D88F62" w14:textId="74AC88F9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EE64EE" w:rsidRPr="00927F6F" w14:paraId="4D1A4F2B" w14:textId="77777777" w:rsidTr="0086199C">
        <w:tc>
          <w:tcPr>
            <w:tcW w:w="2010" w:type="pct"/>
          </w:tcPr>
          <w:p w14:paraId="0ECE2B9D" w14:textId="020253CE" w:rsidR="00EE64EE" w:rsidRPr="00B230DC" w:rsidRDefault="00EE64EE" w:rsidP="00EE64E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166BEAD2" w14:textId="0555BFF8" w:rsidR="00EE64EE" w:rsidRPr="00731B2E" w:rsidRDefault="00CC58A5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1,347</w:t>
            </w:r>
          </w:p>
        </w:tc>
        <w:tc>
          <w:tcPr>
            <w:tcW w:w="148" w:type="pct"/>
          </w:tcPr>
          <w:p w14:paraId="451C4A63" w14:textId="77777777" w:rsidR="00EE64EE" w:rsidRPr="00731B2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695E9878" w14:textId="4782E8F7" w:rsidR="00EE64EE" w:rsidRPr="00731B2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31B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731B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731B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731B2E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1,191</w:t>
            </w:r>
            <w:r w:rsidRPr="00731B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8" w:type="pct"/>
          </w:tcPr>
          <w:p w14:paraId="6D0C31FF" w14:textId="77777777" w:rsidR="00EE64EE" w:rsidRPr="00731B2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7E6EDE4" w14:textId="1BF0D6C8" w:rsidR="00EE64EE" w:rsidRPr="00731B2E" w:rsidRDefault="006D4765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38" w:type="pct"/>
          </w:tcPr>
          <w:p w14:paraId="4140E6D2" w14:textId="77777777" w:rsidR="00EE64EE" w:rsidRPr="00927F6F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71E3D975" w14:textId="646348CC" w:rsidR="00EE64EE" w:rsidRPr="00B230DC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31B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731B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731B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731B2E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34</w:t>
            </w:r>
            <w:r w:rsidRPr="00731B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14:paraId="23B544E3" w14:textId="77777777" w:rsidR="002C1241" w:rsidRDefault="002C1241" w:rsidP="002C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32D2A7A" w14:textId="77777777" w:rsidR="002C1241" w:rsidRDefault="002C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82F7033" w14:textId="7C206E1C" w:rsidR="007E07FB" w:rsidRPr="00161E24" w:rsidRDefault="00CD72C1" w:rsidP="009056A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444788" w:rsidRPr="00161E24">
        <w:rPr>
          <w:rFonts w:asciiTheme="majorBidi" w:hAnsiTheme="majorBidi" w:cstheme="majorBidi"/>
          <w:sz w:val="30"/>
          <w:szCs w:val="30"/>
          <w:u w:val="none"/>
          <w:cs/>
        </w:rPr>
        <w:t>ทุนเรือนหุ้น</w:t>
      </w:r>
    </w:p>
    <w:p w14:paraId="1281B21A" w14:textId="77777777" w:rsidR="0086199C" w:rsidRPr="00161E24" w:rsidRDefault="0086199C" w:rsidP="00444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4"/>
        <w:gridCol w:w="815"/>
        <w:gridCol w:w="270"/>
        <w:gridCol w:w="1169"/>
        <w:gridCol w:w="270"/>
        <w:gridCol w:w="1169"/>
        <w:gridCol w:w="270"/>
        <w:gridCol w:w="1079"/>
        <w:gridCol w:w="268"/>
        <w:gridCol w:w="1084"/>
      </w:tblGrid>
      <w:tr w:rsidR="00C90482" w:rsidRPr="00161E24" w14:paraId="332702D7" w14:textId="77777777" w:rsidTr="00224BF6">
        <w:trPr>
          <w:tblHeader/>
        </w:trPr>
        <w:tc>
          <w:tcPr>
            <w:tcW w:w="1686" w:type="pct"/>
          </w:tcPr>
          <w:p w14:paraId="75294ABA" w14:textId="77777777" w:rsidR="0086199C" w:rsidRPr="00161E24" w:rsidRDefault="0086199C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2" w:type="pct"/>
          </w:tcPr>
          <w:p w14:paraId="4C24C272" w14:textId="77777777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39447970" w14:textId="77777777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pct"/>
            <w:gridSpan w:val="3"/>
            <w:tcBorders>
              <w:bottom w:val="single" w:sz="4" w:space="0" w:color="auto"/>
            </w:tcBorders>
          </w:tcPr>
          <w:p w14:paraId="7BB4BDAA" w14:textId="48D47694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4EE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5FDD1B77" w14:textId="77777777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pct"/>
            <w:gridSpan w:val="3"/>
            <w:tcBorders>
              <w:bottom w:val="single" w:sz="4" w:space="0" w:color="auto"/>
            </w:tcBorders>
          </w:tcPr>
          <w:p w14:paraId="76083004" w14:textId="3D26E4DF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E64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90482" w:rsidRPr="00161E24" w14:paraId="4EF45BF7" w14:textId="77777777" w:rsidTr="00224BF6">
        <w:trPr>
          <w:tblHeader/>
        </w:trPr>
        <w:tc>
          <w:tcPr>
            <w:tcW w:w="1686" w:type="pct"/>
          </w:tcPr>
          <w:p w14:paraId="41251012" w14:textId="77777777" w:rsidR="0086199C" w:rsidRPr="00161E24" w:rsidRDefault="0086199C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22" w:type="pct"/>
          </w:tcPr>
          <w:p w14:paraId="53360D8F" w14:textId="5BB30AC1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มูลค่าหุ้น</w:t>
            </w:r>
          </w:p>
          <w:p w14:paraId="45E64B72" w14:textId="2B721901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40" w:type="pct"/>
          </w:tcPr>
          <w:p w14:paraId="2EE92424" w14:textId="77777777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278D1D3D" w14:textId="77777777" w:rsidR="0086199C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CF3E7A0" w14:textId="46182696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40" w:type="pct"/>
            <w:tcBorders>
              <w:top w:val="single" w:sz="4" w:space="0" w:color="auto"/>
            </w:tcBorders>
          </w:tcPr>
          <w:p w14:paraId="51709B0D" w14:textId="77777777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11B4220D" w14:textId="77777777" w:rsidR="0086199C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83A6241" w14:textId="6BA77158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140" w:type="pct"/>
          </w:tcPr>
          <w:p w14:paraId="685927AA" w14:textId="77777777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5DC733DF" w14:textId="77777777" w:rsidR="0086199C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11C36BF" w14:textId="468B018C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39" w:type="pct"/>
            <w:tcBorders>
              <w:top w:val="single" w:sz="4" w:space="0" w:color="auto"/>
            </w:tcBorders>
          </w:tcPr>
          <w:p w14:paraId="726D03AB" w14:textId="77777777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1872B840" w14:textId="77777777" w:rsidR="0086199C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B329F7F" w14:textId="3E1DCDF3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97A7F" w:rsidRPr="00161E24" w14:paraId="26FC68E5" w14:textId="77777777" w:rsidTr="00597A7F">
        <w:tc>
          <w:tcPr>
            <w:tcW w:w="1686" w:type="pct"/>
          </w:tcPr>
          <w:p w14:paraId="252A41AB" w14:textId="77777777" w:rsidR="0086199C" w:rsidRPr="00161E24" w:rsidRDefault="0086199C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22" w:type="pct"/>
          </w:tcPr>
          <w:p w14:paraId="612616A9" w14:textId="6C68507E" w:rsidR="0086199C" w:rsidRPr="0086199C" w:rsidRDefault="0086199C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40" w:type="pct"/>
          </w:tcPr>
          <w:p w14:paraId="0D402D8F" w14:textId="77777777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1" w:type="pct"/>
            <w:gridSpan w:val="7"/>
          </w:tcPr>
          <w:p w14:paraId="0E712DF2" w14:textId="00421397" w:rsidR="0086199C" w:rsidRPr="0086199C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(ล้านหุ้น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/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90482" w:rsidRPr="00161E24" w14:paraId="78FED3FE" w14:textId="77777777" w:rsidTr="00597A7F">
        <w:tc>
          <w:tcPr>
            <w:tcW w:w="1686" w:type="pct"/>
          </w:tcPr>
          <w:p w14:paraId="1BA42177" w14:textId="77777777" w:rsidR="0086199C" w:rsidRPr="00161E24" w:rsidRDefault="0086199C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22" w:type="pct"/>
          </w:tcPr>
          <w:p w14:paraId="02A48BEE" w14:textId="77777777" w:rsidR="0086199C" w:rsidRPr="00161E24" w:rsidRDefault="0086199C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D98D7B0" w14:textId="77777777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69C44851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58BE1D2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2FB52C0C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6C08858B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6B977DEA" w14:textId="279075EB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DC6580B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2D2C7657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90482" w:rsidRPr="00161E24" w14:paraId="3003BC6E" w14:textId="77777777" w:rsidTr="00597A7F">
        <w:tc>
          <w:tcPr>
            <w:tcW w:w="1686" w:type="pct"/>
          </w:tcPr>
          <w:p w14:paraId="6317A484" w14:textId="00D440BF" w:rsidR="0086199C" w:rsidRPr="00161E24" w:rsidRDefault="0086199C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22" w:type="pct"/>
          </w:tcPr>
          <w:p w14:paraId="1D0F55DD" w14:textId="77777777" w:rsidR="0086199C" w:rsidRPr="00161E24" w:rsidRDefault="0086199C" w:rsidP="00BE5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05DC710" w14:textId="77777777" w:rsidR="0086199C" w:rsidRPr="00161E24" w:rsidRDefault="0086199C" w:rsidP="00BE5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56F47CBE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4A9375D4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2550A103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544F4FD3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58AAB177" w14:textId="1DF82926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2766F76D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342ED83B" w14:textId="77777777" w:rsidR="0086199C" w:rsidRPr="00161E24" w:rsidRDefault="0086199C" w:rsidP="008619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4EE" w:rsidRPr="00161E24" w14:paraId="1392E7C7" w14:textId="77777777" w:rsidTr="00597A7F">
        <w:tc>
          <w:tcPr>
            <w:tcW w:w="1686" w:type="pct"/>
          </w:tcPr>
          <w:p w14:paraId="1A6087A7" w14:textId="77777777" w:rsidR="00EE64EE" w:rsidRPr="00161E24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22" w:type="pct"/>
          </w:tcPr>
          <w:p w14:paraId="0440D448" w14:textId="3542F9F6" w:rsidR="00EE64EE" w:rsidRPr="00161E24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0" w:type="pct"/>
          </w:tcPr>
          <w:p w14:paraId="461C93FD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65F4E969" w14:textId="7FD31193" w:rsidR="00EE64EE" w:rsidRPr="00161E24" w:rsidRDefault="00E46BC6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2,000</w:t>
            </w:r>
          </w:p>
        </w:tc>
        <w:tc>
          <w:tcPr>
            <w:tcW w:w="140" w:type="pct"/>
          </w:tcPr>
          <w:p w14:paraId="4F49CE61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5A33843C" w14:textId="586C3C84" w:rsidR="00EE64EE" w:rsidRPr="00161E24" w:rsidRDefault="00834846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10,000</w:t>
            </w:r>
          </w:p>
        </w:tc>
        <w:tc>
          <w:tcPr>
            <w:tcW w:w="140" w:type="pct"/>
          </w:tcPr>
          <w:p w14:paraId="45FFA350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516635D6" w14:textId="4964E5E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39" w:type="pct"/>
          </w:tcPr>
          <w:p w14:paraId="592C4648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12911572" w14:textId="0237EB2D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</w:tr>
      <w:tr w:rsidR="00EE64EE" w:rsidRPr="00161E24" w14:paraId="471892A6" w14:textId="77777777" w:rsidTr="00597A7F">
        <w:tc>
          <w:tcPr>
            <w:tcW w:w="1686" w:type="pct"/>
          </w:tcPr>
          <w:p w14:paraId="297B5073" w14:textId="1B8692CA" w:rsidR="00EE64EE" w:rsidRPr="0065397D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397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422" w:type="pct"/>
          </w:tcPr>
          <w:p w14:paraId="7ACA22C4" w14:textId="77777777" w:rsidR="00EE64EE" w:rsidRPr="00161E24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7A4B4FC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44C00415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5697FFC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0B5F9EAC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E56E1D5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16228ECF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6CD5A5D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4F108058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64EE" w:rsidRPr="00161E24" w14:paraId="3C69F483" w14:textId="77777777" w:rsidTr="00063787">
        <w:tc>
          <w:tcPr>
            <w:tcW w:w="1686" w:type="pct"/>
          </w:tcPr>
          <w:p w14:paraId="4231C1D5" w14:textId="69751756" w:rsidR="00EE64EE" w:rsidRPr="0065397D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5397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หุ้นละ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539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397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 เป็น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หุ้นละ</w:t>
            </w:r>
            <w:r w:rsidRPr="0065397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5397D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65397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422" w:type="pct"/>
          </w:tcPr>
          <w:p w14:paraId="09E5F301" w14:textId="2556D663" w:rsidR="00EE64EE" w:rsidRPr="0065397D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55A8330C" w14:textId="77777777" w:rsidR="00EE64EE" w:rsidRPr="0065397D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30BB2A5A" w14:textId="6F335B73" w:rsidR="00EE64EE" w:rsidRPr="0065397D" w:rsidRDefault="00834846" w:rsidP="00834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1754941E" w14:textId="77777777" w:rsidR="00EE64EE" w:rsidRPr="0065397D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</w:tcPr>
          <w:p w14:paraId="22C2F913" w14:textId="2AF0397B" w:rsidR="00EE64EE" w:rsidRPr="0065397D" w:rsidRDefault="00834846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CDA0DE5" w14:textId="77777777" w:rsidR="00EE64EE" w:rsidRPr="0065397D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</w:tcPr>
          <w:p w14:paraId="4453C250" w14:textId="4D9750F6" w:rsidR="00EE64EE" w:rsidRPr="0065397D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39" w:type="pct"/>
          </w:tcPr>
          <w:p w14:paraId="5C5252C6" w14:textId="77777777" w:rsidR="00EE64EE" w:rsidRPr="0065397D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</w:tcPr>
          <w:p w14:paraId="5D3E5C5B" w14:textId="2E90D4E9" w:rsidR="00EE64EE" w:rsidRPr="0065397D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64EE" w:rsidRPr="00161E24" w14:paraId="7B57BFA5" w14:textId="77777777" w:rsidTr="00063787">
        <w:tc>
          <w:tcPr>
            <w:tcW w:w="1686" w:type="pct"/>
          </w:tcPr>
          <w:p w14:paraId="61EA8477" w14:textId="3221D3F2" w:rsidR="00EE64EE" w:rsidRPr="00161E24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22" w:type="pct"/>
          </w:tcPr>
          <w:p w14:paraId="7CE8A89C" w14:textId="56CCB5FE" w:rsidR="00EE64EE" w:rsidRPr="0065397D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049971A5" w14:textId="77777777" w:rsidR="00EE64EE" w:rsidRPr="0065397D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0DA97BEB" w14:textId="152ED628" w:rsidR="00EE64EE" w:rsidRPr="0065397D" w:rsidRDefault="004E01E1" w:rsidP="004E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A03A9F5" w14:textId="77777777" w:rsidR="00EE64EE" w:rsidRPr="0065397D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399BEFB3" w14:textId="38D9C387" w:rsidR="00EE64EE" w:rsidRPr="0065397D" w:rsidRDefault="004E01E1" w:rsidP="004E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E477BBF" w14:textId="77777777" w:rsidR="00EE64EE" w:rsidRPr="0065397D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07632070" w14:textId="39959CB0" w:rsidR="00EE64EE" w:rsidRPr="0065397D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39" w:type="pct"/>
          </w:tcPr>
          <w:p w14:paraId="00E01832" w14:textId="77777777" w:rsidR="00EE64EE" w:rsidRPr="0065397D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300CEFC9" w14:textId="5728301F" w:rsidR="00EE64EE" w:rsidRPr="0065397D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</w:tr>
      <w:tr w:rsidR="00EE64EE" w:rsidRPr="00161E24" w14:paraId="717C3BB5" w14:textId="77777777" w:rsidTr="00063787">
        <w:tc>
          <w:tcPr>
            <w:tcW w:w="1686" w:type="pct"/>
          </w:tcPr>
          <w:p w14:paraId="28366D85" w14:textId="77777777" w:rsidR="00EE64EE" w:rsidRPr="00873CEE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2" w:type="pct"/>
          </w:tcPr>
          <w:p w14:paraId="4B1455EA" w14:textId="77777777" w:rsidR="00EE64EE" w:rsidRPr="00873CEE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630E09A" w14:textId="77777777" w:rsidR="00EE64EE" w:rsidRPr="00873CE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7C2551AD" w14:textId="77777777" w:rsidR="00EE64EE" w:rsidRPr="00873CE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EBB62F8" w14:textId="77777777" w:rsidR="00EE64EE" w:rsidRPr="00873CE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35D08728" w14:textId="77777777" w:rsidR="00EE64EE" w:rsidRPr="00873CE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BDDD2D0" w14:textId="77777777" w:rsidR="00EE64EE" w:rsidRPr="00873CE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27ED41C4" w14:textId="77777777" w:rsidR="00EE64EE" w:rsidRPr="00873CE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5400CBA0" w14:textId="77777777" w:rsidR="00EE64EE" w:rsidRPr="00873CE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3D90A7A5" w14:textId="77777777" w:rsidR="00EE64EE" w:rsidRPr="00873CE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64EE" w:rsidRPr="00161E24" w14:paraId="7CDDADAC" w14:textId="77777777" w:rsidTr="00063787">
        <w:tc>
          <w:tcPr>
            <w:tcW w:w="1686" w:type="pct"/>
          </w:tcPr>
          <w:p w14:paraId="1BFA164B" w14:textId="1B6FFD42" w:rsidR="00EE64EE" w:rsidRPr="00161E24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22" w:type="pct"/>
          </w:tcPr>
          <w:p w14:paraId="6436008E" w14:textId="77777777" w:rsidR="00EE64EE" w:rsidRPr="00161E24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6C0221A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4B5F7D79" w14:textId="63236589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D79CFA4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68086895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DC45138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</w:tcPr>
          <w:p w14:paraId="13E9031C" w14:textId="5B426908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D28FD78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5890DC8E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64EE" w:rsidRPr="00161E24" w14:paraId="3AE42D6A" w14:textId="77777777" w:rsidTr="000A7948">
        <w:tc>
          <w:tcPr>
            <w:tcW w:w="1686" w:type="pct"/>
          </w:tcPr>
          <w:p w14:paraId="295589F8" w14:textId="593E4765" w:rsidR="00EE64EE" w:rsidRPr="00161E24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22" w:type="pct"/>
          </w:tcPr>
          <w:p w14:paraId="519AAA83" w14:textId="4545C9DA" w:rsidR="00EE64EE" w:rsidRPr="00161E24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358C3F01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6059D3EA" w14:textId="5ED45886" w:rsidR="00EE64EE" w:rsidRPr="00161E24" w:rsidRDefault="004E01E1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140" w:type="pct"/>
          </w:tcPr>
          <w:p w14:paraId="7123ADF1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00D4F303" w14:textId="4A5AAFA9" w:rsidR="00EE64EE" w:rsidRPr="00161E24" w:rsidRDefault="004E01E1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  <w:tc>
          <w:tcPr>
            <w:tcW w:w="140" w:type="pct"/>
          </w:tcPr>
          <w:p w14:paraId="047B6255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14:paraId="0C77F8C0" w14:textId="766865E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2,000</w:t>
            </w:r>
          </w:p>
        </w:tc>
        <w:tc>
          <w:tcPr>
            <w:tcW w:w="139" w:type="pct"/>
          </w:tcPr>
          <w:p w14:paraId="718EA09E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</w:tcPr>
          <w:p w14:paraId="07B4B72F" w14:textId="71D5EFF4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10,000</w:t>
            </w:r>
          </w:p>
        </w:tc>
      </w:tr>
      <w:tr w:rsidR="00EE64EE" w:rsidRPr="00161E24" w14:paraId="2AAD9989" w14:textId="77777777" w:rsidTr="000A7948">
        <w:tc>
          <w:tcPr>
            <w:tcW w:w="1686" w:type="pct"/>
          </w:tcPr>
          <w:p w14:paraId="015ED708" w14:textId="77777777" w:rsidR="00EE64EE" w:rsidRPr="00161E24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22" w:type="pct"/>
          </w:tcPr>
          <w:p w14:paraId="2E6C0DE5" w14:textId="77777777" w:rsidR="00EE64EE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25DE8AE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67B41C0F" w14:textId="77777777" w:rsidR="00EE64E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3A56088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double" w:sz="4" w:space="0" w:color="auto"/>
            </w:tcBorders>
          </w:tcPr>
          <w:p w14:paraId="7A74F182" w14:textId="77777777" w:rsidR="00EE64E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361F997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double" w:sz="4" w:space="0" w:color="auto"/>
            </w:tcBorders>
          </w:tcPr>
          <w:p w14:paraId="10B10F51" w14:textId="77777777" w:rsidR="00EE64E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73A55AD5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double" w:sz="4" w:space="0" w:color="auto"/>
            </w:tcBorders>
          </w:tcPr>
          <w:p w14:paraId="299A975D" w14:textId="77777777" w:rsidR="00EE64EE" w:rsidRPr="0015216D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64EE" w:rsidRPr="00161E24" w14:paraId="63B4C2C9" w14:textId="77777777" w:rsidTr="000A7948">
        <w:tc>
          <w:tcPr>
            <w:tcW w:w="1686" w:type="pct"/>
          </w:tcPr>
          <w:p w14:paraId="01D1C7CD" w14:textId="452F68CE" w:rsidR="00EE64EE" w:rsidRPr="00161E24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422" w:type="pct"/>
          </w:tcPr>
          <w:p w14:paraId="67EABA8B" w14:textId="77777777" w:rsidR="00EE64EE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30353BF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21B08A6C" w14:textId="77777777" w:rsidR="00EE64E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CBB2861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0308CE3C" w14:textId="77777777" w:rsidR="00EE64E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3DC81BB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3D69A3AD" w14:textId="77777777" w:rsidR="00EE64E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18B8EBEC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093F7D40" w14:textId="77777777" w:rsidR="00EE64EE" w:rsidRPr="0015216D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64EE" w:rsidRPr="00161E24" w14:paraId="71719B12" w14:textId="77777777" w:rsidTr="000A7948">
        <w:tc>
          <w:tcPr>
            <w:tcW w:w="1686" w:type="pct"/>
          </w:tcPr>
          <w:p w14:paraId="0A2C4E9C" w14:textId="46D48E9D" w:rsidR="00EE64EE" w:rsidRPr="00161E24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422" w:type="pct"/>
          </w:tcPr>
          <w:p w14:paraId="60D06DBE" w14:textId="77777777" w:rsidR="00EE64EE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70EFF45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5563CD76" w14:textId="77777777" w:rsidR="00EE64E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0CE0813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2B18A36F" w14:textId="77777777" w:rsidR="00EE64E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6B42ADC4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78112D3D" w14:textId="77777777" w:rsidR="00EE64E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60172DF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40A0BCA3" w14:textId="77777777" w:rsidR="00EE64EE" w:rsidRPr="0015216D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64EE" w:rsidRPr="00161E24" w14:paraId="003A6236" w14:textId="77777777" w:rsidTr="000A7948">
        <w:tc>
          <w:tcPr>
            <w:tcW w:w="1686" w:type="pct"/>
          </w:tcPr>
          <w:p w14:paraId="1383ABF0" w14:textId="636FE677" w:rsidR="00EE64EE" w:rsidRPr="00161E24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22" w:type="pct"/>
          </w:tcPr>
          <w:p w14:paraId="3D67D2BB" w14:textId="56E93D5E" w:rsidR="00EE64EE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0" w:type="pct"/>
          </w:tcPr>
          <w:p w14:paraId="530C20C8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13527220" w14:textId="33A5C515" w:rsidR="00EE64EE" w:rsidRDefault="004E01E1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1,935</w:t>
            </w:r>
          </w:p>
        </w:tc>
        <w:tc>
          <w:tcPr>
            <w:tcW w:w="140" w:type="pct"/>
          </w:tcPr>
          <w:p w14:paraId="5CF0E474" w14:textId="3BEF8CB8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20792423" w14:textId="6B4CFF82" w:rsidR="00EE64EE" w:rsidRDefault="004E01E1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9,674</w:t>
            </w:r>
          </w:p>
        </w:tc>
        <w:tc>
          <w:tcPr>
            <w:tcW w:w="140" w:type="pct"/>
          </w:tcPr>
          <w:p w14:paraId="626C1F11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68F0AC89" w14:textId="51D69D4B" w:rsidR="00EE64EE" w:rsidRPr="00CF3369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750</w:t>
            </w:r>
          </w:p>
        </w:tc>
        <w:tc>
          <w:tcPr>
            <w:tcW w:w="139" w:type="pct"/>
          </w:tcPr>
          <w:p w14:paraId="7417EA0B" w14:textId="77777777" w:rsidR="00EE64EE" w:rsidRPr="00CF3369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547AA5E0" w14:textId="5BF8456C" w:rsidR="00EE64EE" w:rsidRPr="00CF3369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F33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7,500</w:t>
            </w:r>
          </w:p>
        </w:tc>
      </w:tr>
      <w:tr w:rsidR="003C064A" w:rsidRPr="00161E24" w14:paraId="6DDB5D92" w14:textId="77777777" w:rsidTr="000A7948">
        <w:tc>
          <w:tcPr>
            <w:tcW w:w="1686" w:type="pct"/>
          </w:tcPr>
          <w:p w14:paraId="020B269A" w14:textId="02D61FBE" w:rsidR="003C064A" w:rsidRPr="00161E24" w:rsidRDefault="003C064A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422" w:type="pct"/>
          </w:tcPr>
          <w:p w14:paraId="00D4A4DC" w14:textId="77777777" w:rsidR="003C064A" w:rsidRPr="00161E24" w:rsidRDefault="003C064A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8C54744" w14:textId="77777777" w:rsidR="003C064A" w:rsidRPr="00161E24" w:rsidRDefault="003C064A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434BE725" w14:textId="77777777" w:rsidR="003C064A" w:rsidRDefault="003C064A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51EF4F61" w14:textId="77777777" w:rsidR="003C064A" w:rsidRPr="00161E24" w:rsidRDefault="003C064A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64C52D61" w14:textId="77777777" w:rsidR="003C064A" w:rsidRDefault="003C064A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B6AC6B7" w14:textId="77777777" w:rsidR="003C064A" w:rsidRPr="00161E24" w:rsidRDefault="003C064A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4A564A93" w14:textId="77777777" w:rsidR="003C064A" w:rsidRPr="00CF3369" w:rsidRDefault="003C064A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6B77B90C" w14:textId="77777777" w:rsidR="003C064A" w:rsidRPr="00CF3369" w:rsidRDefault="003C064A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6B0304C8" w14:textId="77777777" w:rsidR="003C064A" w:rsidRPr="00CF3369" w:rsidRDefault="003C064A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64EE" w:rsidRPr="00161E24" w14:paraId="0D757423" w14:textId="77777777" w:rsidTr="000A7948">
        <w:tc>
          <w:tcPr>
            <w:tcW w:w="1686" w:type="pct"/>
          </w:tcPr>
          <w:p w14:paraId="4376DA6D" w14:textId="5BF6E260" w:rsidR="00EE64EE" w:rsidRPr="00161E24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65397D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หุ้นละ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5397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5397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 เป็น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หุ้นละ</w:t>
            </w:r>
            <w:r w:rsidRPr="0065397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65397D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65397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422" w:type="pct"/>
          </w:tcPr>
          <w:p w14:paraId="41A652E7" w14:textId="29575E5C" w:rsidR="00EE64EE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24C73073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089A7F07" w14:textId="7C3BF777" w:rsidR="00EE64EE" w:rsidRDefault="004E01E1" w:rsidP="004E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A07DB74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0A7AB58E" w14:textId="1C42E8FE" w:rsidR="00EE64EE" w:rsidRDefault="004E01E1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2093B5D8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5DB3EE38" w14:textId="1CD3D191" w:rsidR="00EE64E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39" w:type="pct"/>
          </w:tcPr>
          <w:p w14:paraId="5AC6B083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136E6716" w14:textId="0A2ADA4E" w:rsidR="00EE64EE" w:rsidRPr="0015216D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E64EE" w:rsidRPr="00161E24" w14:paraId="452425C6" w14:textId="77777777" w:rsidTr="00873CEE">
        <w:tc>
          <w:tcPr>
            <w:tcW w:w="1686" w:type="pct"/>
          </w:tcPr>
          <w:p w14:paraId="59EA822D" w14:textId="070C08A0" w:rsidR="00EE64EE" w:rsidRPr="00161E24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422" w:type="pct"/>
          </w:tcPr>
          <w:p w14:paraId="1490F15C" w14:textId="73B393A7" w:rsidR="00EE64EE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17881750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AF31713" w14:textId="23918F9C" w:rsidR="00EE64EE" w:rsidRDefault="004E01E1" w:rsidP="004E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AC92AE4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527F3163" w14:textId="4DF11C28" w:rsidR="00EE64EE" w:rsidRDefault="004E01E1" w:rsidP="004E01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4968485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</w:tcPr>
          <w:p w14:paraId="4D66CF30" w14:textId="57EC2BBD" w:rsidR="00EE64E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139" w:type="pct"/>
          </w:tcPr>
          <w:p w14:paraId="7C273B6D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081FC062" w14:textId="126475A9" w:rsidR="00EE64EE" w:rsidRPr="0015216D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5397D">
              <w:rPr>
                <w:rFonts w:asciiTheme="majorBidi" w:hAnsiTheme="majorBidi" w:cstheme="majorBidi"/>
                <w:sz w:val="30"/>
                <w:szCs w:val="30"/>
              </w:rPr>
              <w:t>2,17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EE64EE" w:rsidRPr="00161E24" w14:paraId="3ED51BB4" w14:textId="77777777" w:rsidTr="00873CEE">
        <w:tc>
          <w:tcPr>
            <w:tcW w:w="1686" w:type="pct"/>
          </w:tcPr>
          <w:p w14:paraId="3EA77139" w14:textId="77777777" w:rsidR="00EE64EE" w:rsidRPr="00161E24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2" w:type="pct"/>
          </w:tcPr>
          <w:p w14:paraId="38AF5CA5" w14:textId="77777777" w:rsidR="00EE64EE" w:rsidRPr="0065397D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3A81E914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24D77484" w14:textId="77777777" w:rsidR="00EE64EE" w:rsidRPr="0065397D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89DB408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55108D11" w14:textId="77777777" w:rsidR="00EE64EE" w:rsidRPr="0065397D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700B03F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</w:tcPr>
          <w:p w14:paraId="70765061" w14:textId="77777777" w:rsidR="00EE64EE" w:rsidRPr="0065397D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" w:type="pct"/>
          </w:tcPr>
          <w:p w14:paraId="05F67DDF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5C478563" w14:textId="77777777" w:rsidR="00EE64EE" w:rsidRPr="0065397D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E64EE" w:rsidRPr="00161E24" w14:paraId="1D5FC56F" w14:textId="77777777" w:rsidTr="000A7948">
        <w:tc>
          <w:tcPr>
            <w:tcW w:w="1686" w:type="pct"/>
          </w:tcPr>
          <w:p w14:paraId="058DD769" w14:textId="6EE19E7E" w:rsidR="00EE64EE" w:rsidRPr="00161E24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22" w:type="pct"/>
          </w:tcPr>
          <w:p w14:paraId="2D8D8A52" w14:textId="77777777" w:rsidR="00EE64EE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A0047F4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67D51F26" w14:textId="77777777" w:rsidR="00EE64E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618E7E4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34851608" w14:textId="77777777" w:rsidR="00EE64E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70AB02A6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" w:type="pct"/>
          </w:tcPr>
          <w:p w14:paraId="6B91A106" w14:textId="77777777" w:rsidR="00EE64E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4CDB53CC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</w:tcPr>
          <w:p w14:paraId="152A9340" w14:textId="77777777" w:rsidR="00EE64EE" w:rsidRPr="0015216D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64EE" w:rsidRPr="00161E24" w14:paraId="262FE855" w14:textId="77777777" w:rsidTr="00873CEE">
        <w:tc>
          <w:tcPr>
            <w:tcW w:w="1686" w:type="pct"/>
          </w:tcPr>
          <w:p w14:paraId="48F78BAA" w14:textId="608A3AC9" w:rsidR="00EE64EE" w:rsidRPr="00161E24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22" w:type="pct"/>
          </w:tcPr>
          <w:p w14:paraId="5BB5C76E" w14:textId="31FE2A54" w:rsidR="00EE64EE" w:rsidRDefault="00EE64EE" w:rsidP="00EE64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67B0BC85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023D3A4C" w14:textId="5B5DF9D4" w:rsidR="00EE64EE" w:rsidRDefault="004E01E1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1,935</w:t>
            </w:r>
          </w:p>
        </w:tc>
        <w:tc>
          <w:tcPr>
            <w:tcW w:w="140" w:type="pct"/>
          </w:tcPr>
          <w:p w14:paraId="01F23261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438372A1" w14:textId="493CD64F" w:rsidR="00EE64EE" w:rsidRDefault="004E01E1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9,674</w:t>
            </w:r>
          </w:p>
        </w:tc>
        <w:tc>
          <w:tcPr>
            <w:tcW w:w="140" w:type="pct"/>
          </w:tcPr>
          <w:p w14:paraId="24D16E97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</w:tcPr>
          <w:p w14:paraId="118C5C78" w14:textId="060BC631" w:rsidR="00EE64EE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1,935</w:t>
            </w:r>
          </w:p>
        </w:tc>
        <w:tc>
          <w:tcPr>
            <w:tcW w:w="139" w:type="pct"/>
          </w:tcPr>
          <w:p w14:paraId="50C41141" w14:textId="77777777" w:rsidR="00EE64EE" w:rsidRPr="00161E24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2" w:type="pct"/>
            <w:tcBorders>
              <w:bottom w:val="double" w:sz="4" w:space="0" w:color="auto"/>
            </w:tcBorders>
          </w:tcPr>
          <w:p w14:paraId="0CD6C428" w14:textId="16623F7A" w:rsidR="00EE64EE" w:rsidRPr="0015216D" w:rsidRDefault="00EE64EE" w:rsidP="00EE64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9,674</w:t>
            </w:r>
          </w:p>
        </w:tc>
      </w:tr>
    </w:tbl>
    <w:p w14:paraId="70E22E71" w14:textId="7FC65BC1" w:rsidR="003D3544" w:rsidRDefault="003D3544"/>
    <w:p w14:paraId="5B760B6D" w14:textId="77777777" w:rsidR="004026A6" w:rsidRDefault="00402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A9B5139" w14:textId="7E1DE20D" w:rsidR="001725B7" w:rsidRPr="00410417" w:rsidRDefault="001725B7" w:rsidP="00F24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10417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การลดมูลค่าหุ้น</w:t>
      </w:r>
    </w:p>
    <w:p w14:paraId="10512B2C" w14:textId="14F1E525" w:rsidR="001725B7" w:rsidRPr="00BF0E50" w:rsidRDefault="001725B7" w:rsidP="00F74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</w:p>
    <w:p w14:paraId="1EF06BB9" w14:textId="1024FF84" w:rsidR="001725B7" w:rsidRPr="00B756DB" w:rsidRDefault="001725B7" w:rsidP="00172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1725B7">
        <w:rPr>
          <w:rFonts w:asciiTheme="majorBidi" w:hAnsiTheme="majorBidi" w:hint="cs"/>
          <w:sz w:val="30"/>
          <w:szCs w:val="30"/>
          <w:cs/>
        </w:rPr>
        <w:t>ในการประชุมสามัญประจําปีของบริษัทเมื่อวันที่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B756DB">
        <w:rPr>
          <w:rFonts w:asciiTheme="majorBidi" w:hAnsiTheme="majorBidi"/>
          <w:sz w:val="30"/>
          <w:szCs w:val="30"/>
        </w:rPr>
        <w:t>28</w:t>
      </w:r>
      <w:r w:rsidR="00B756DB"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B756DB" w:rsidRPr="001725B7">
        <w:rPr>
          <w:rFonts w:asciiTheme="majorBidi" w:hAnsiTheme="majorBidi" w:hint="cs"/>
          <w:sz w:val="30"/>
          <w:szCs w:val="30"/>
          <w:cs/>
        </w:rPr>
        <w:t>เมษายน</w:t>
      </w:r>
      <w:r w:rsidR="00B756DB"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B756DB">
        <w:rPr>
          <w:rFonts w:asciiTheme="majorBidi" w:hAnsiTheme="majorBidi"/>
          <w:sz w:val="30"/>
          <w:szCs w:val="30"/>
        </w:rPr>
        <w:t>2565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ผู้ถือหุ้นมีมติอนุมัต</w:t>
      </w:r>
      <w:r>
        <w:rPr>
          <w:rFonts w:asciiTheme="majorBidi" w:hAnsiTheme="majorBidi" w:hint="cs"/>
          <w:sz w:val="30"/>
          <w:szCs w:val="30"/>
          <w:cs/>
        </w:rPr>
        <w:t>ิให้</w:t>
      </w:r>
      <w:r w:rsidRPr="001725B7">
        <w:rPr>
          <w:rFonts w:asciiTheme="majorBidi" w:hAnsiTheme="majorBidi" w:hint="cs"/>
          <w:sz w:val="30"/>
          <w:szCs w:val="30"/>
          <w:cs/>
        </w:rPr>
        <w:t>แตกหุ้นของบริษัทจากจํานวน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B756DB" w:rsidRPr="00454F96">
        <w:rPr>
          <w:rFonts w:asciiTheme="majorBidi" w:hAnsiTheme="majorBidi" w:cstheme="majorBidi"/>
          <w:sz w:val="30"/>
          <w:szCs w:val="30"/>
        </w:rPr>
        <w:t>1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หุ้น</w:t>
      </w:r>
      <w:r w:rsidRPr="001725B7">
        <w:rPr>
          <w:rFonts w:asciiTheme="majorBidi" w:hAnsiTheme="majorBidi"/>
          <w:sz w:val="30"/>
          <w:szCs w:val="30"/>
          <w:cs/>
        </w:rPr>
        <w:t xml:space="preserve"> (</w:t>
      </w:r>
      <w:r w:rsidRPr="001725B7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B756DB" w:rsidRPr="00454F96">
        <w:rPr>
          <w:rFonts w:asciiTheme="majorBidi" w:hAnsiTheme="majorBidi" w:cstheme="majorBidi"/>
          <w:sz w:val="30"/>
          <w:szCs w:val="30"/>
        </w:rPr>
        <w:t>1</w:t>
      </w:r>
      <w:r w:rsidR="00B756DB" w:rsidRPr="00410417">
        <w:rPr>
          <w:rFonts w:asciiTheme="majorBidi" w:hAnsiTheme="majorBidi"/>
          <w:spacing w:val="-4"/>
          <w:sz w:val="30"/>
          <w:szCs w:val="30"/>
        </w:rPr>
        <w:t>0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บาทต่อหุ้น</w:t>
      </w:r>
      <w:r w:rsidRPr="001725B7">
        <w:rPr>
          <w:rFonts w:asciiTheme="majorBidi" w:hAnsiTheme="majorBidi"/>
          <w:sz w:val="30"/>
          <w:szCs w:val="30"/>
          <w:cs/>
        </w:rPr>
        <w:t xml:space="preserve">) </w:t>
      </w:r>
      <w:r w:rsidRPr="001725B7">
        <w:rPr>
          <w:rFonts w:asciiTheme="majorBidi" w:hAnsiTheme="majorBidi" w:hint="cs"/>
          <w:sz w:val="30"/>
          <w:szCs w:val="30"/>
          <w:cs/>
        </w:rPr>
        <w:t>เป็น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B756DB">
        <w:rPr>
          <w:rFonts w:asciiTheme="majorBidi" w:hAnsiTheme="majorBidi"/>
          <w:sz w:val="30"/>
          <w:szCs w:val="30"/>
        </w:rPr>
        <w:t>2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หุ้น</w:t>
      </w:r>
      <w:r w:rsidRPr="001725B7">
        <w:rPr>
          <w:rFonts w:asciiTheme="majorBidi" w:hAnsiTheme="majorBidi"/>
          <w:sz w:val="30"/>
          <w:szCs w:val="30"/>
          <w:cs/>
        </w:rPr>
        <w:t xml:space="preserve"> (</w:t>
      </w:r>
      <w:r w:rsidRPr="001725B7">
        <w:rPr>
          <w:rFonts w:asciiTheme="majorBidi" w:hAnsiTheme="majorBidi" w:hint="cs"/>
          <w:sz w:val="30"/>
          <w:szCs w:val="30"/>
          <w:cs/>
        </w:rPr>
        <w:t>มูลค่าที่ตราไว้หุ้นละ</w:t>
      </w:r>
      <w:r w:rsidRPr="001725B7">
        <w:rPr>
          <w:rFonts w:asciiTheme="majorBidi" w:hAnsiTheme="majorBidi"/>
          <w:sz w:val="30"/>
          <w:szCs w:val="30"/>
          <w:cs/>
        </w:rPr>
        <w:t xml:space="preserve"> 5 </w:t>
      </w:r>
      <w:r w:rsidRPr="001725B7">
        <w:rPr>
          <w:rFonts w:asciiTheme="majorBidi" w:hAnsiTheme="majorBidi" w:hint="cs"/>
          <w:sz w:val="30"/>
          <w:szCs w:val="30"/>
          <w:cs/>
        </w:rPr>
        <w:t>บาทต่อหุ้น</w:t>
      </w:r>
      <w:r w:rsidRPr="001725B7">
        <w:rPr>
          <w:rFonts w:asciiTheme="majorBidi" w:hAnsiTheme="majorBidi"/>
          <w:sz w:val="30"/>
          <w:szCs w:val="30"/>
          <w:cs/>
        </w:rPr>
        <w:t>)</w:t>
      </w:r>
    </w:p>
    <w:p w14:paraId="5BA4435C" w14:textId="77777777" w:rsidR="001725B7" w:rsidRPr="00BF0E50" w:rsidRDefault="001725B7" w:rsidP="00F74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2"/>
          <w:szCs w:val="22"/>
        </w:rPr>
      </w:pPr>
    </w:p>
    <w:p w14:paraId="07CFED9E" w14:textId="6DD5F729" w:rsidR="00444788" w:rsidRDefault="00444788" w:rsidP="00410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10417">
        <w:rPr>
          <w:rFonts w:asciiTheme="majorBidi" w:hAnsiTheme="majorBidi" w:cstheme="majorBidi"/>
          <w:i/>
          <w:iCs/>
          <w:sz w:val="30"/>
          <w:szCs w:val="30"/>
          <w:cs/>
        </w:rPr>
        <w:t>การออกหุ้นใหม่</w:t>
      </w:r>
    </w:p>
    <w:p w14:paraId="1E1FE4E3" w14:textId="77777777" w:rsidR="001725B7" w:rsidRPr="00BF0E50" w:rsidRDefault="001725B7" w:rsidP="00300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22"/>
          <w:szCs w:val="22"/>
        </w:rPr>
      </w:pPr>
    </w:p>
    <w:p w14:paraId="4EDB6964" w14:textId="21561C41" w:rsidR="00444788" w:rsidRDefault="001725B7" w:rsidP="001725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cs/>
        </w:rPr>
      </w:pPr>
      <w:r w:rsidRPr="001725B7">
        <w:rPr>
          <w:rFonts w:asciiTheme="majorBidi" w:hAnsiTheme="majorBidi" w:hint="cs"/>
          <w:sz w:val="30"/>
          <w:szCs w:val="30"/>
          <w:cs/>
        </w:rPr>
        <w:t>ในการประชุมสามัญประจําปีของบริษัทเมื่อวันที่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F876FA">
        <w:rPr>
          <w:rFonts w:asciiTheme="majorBidi" w:hAnsiTheme="majorBidi"/>
          <w:sz w:val="30"/>
          <w:szCs w:val="30"/>
        </w:rPr>
        <w:t>28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เมษายน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F876FA">
        <w:rPr>
          <w:rFonts w:asciiTheme="majorBidi" w:hAnsiTheme="majorBidi"/>
          <w:sz w:val="30"/>
          <w:szCs w:val="30"/>
        </w:rPr>
        <w:t>2565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ผู้ถือหุ้นมีมติอนุมัต</w:t>
      </w:r>
      <w:r>
        <w:rPr>
          <w:rFonts w:asciiTheme="majorBidi" w:hAnsiTheme="majorBidi" w:hint="cs"/>
          <w:sz w:val="30"/>
          <w:szCs w:val="30"/>
          <w:cs/>
        </w:rPr>
        <w:t>ิให้</w:t>
      </w:r>
      <w:r w:rsidRPr="001725B7">
        <w:rPr>
          <w:rFonts w:asciiTheme="majorBidi" w:hAnsiTheme="majorBidi" w:hint="cs"/>
          <w:sz w:val="30"/>
          <w:szCs w:val="30"/>
          <w:cs/>
        </w:rPr>
        <w:t>เพิ่มทุนจดทะเบียน</w:t>
      </w:r>
      <w:r w:rsidR="00410417">
        <w:rPr>
          <w:rFonts w:asciiTheme="majorBidi" w:hAnsiTheme="majorBidi"/>
          <w:sz w:val="30"/>
          <w:szCs w:val="30"/>
        </w:rPr>
        <w:br/>
      </w:r>
      <w:r w:rsidRPr="001725B7">
        <w:rPr>
          <w:rFonts w:asciiTheme="majorBidi" w:hAnsiTheme="majorBidi" w:hint="cs"/>
          <w:sz w:val="30"/>
          <w:szCs w:val="30"/>
          <w:cs/>
        </w:rPr>
        <w:t>ของบริษัทไม่เกิน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F876FA">
        <w:rPr>
          <w:rFonts w:asciiTheme="majorBidi" w:hAnsiTheme="majorBidi"/>
          <w:sz w:val="30"/>
          <w:szCs w:val="30"/>
        </w:rPr>
        <w:t>500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ล้านหุ้น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ในอัตราหุ้นละ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F876FA">
        <w:rPr>
          <w:rFonts w:asciiTheme="majorBidi" w:hAnsiTheme="majorBidi"/>
          <w:sz w:val="30"/>
          <w:szCs w:val="30"/>
        </w:rPr>
        <w:t>5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บาท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และ</w:t>
      </w:r>
      <w:r w:rsidRPr="001725B7">
        <w:rPr>
          <w:rFonts w:asciiTheme="majorBidi" w:hAnsiTheme="majorBidi" w:hint="cs"/>
          <w:sz w:val="30"/>
          <w:szCs w:val="30"/>
          <w:cs/>
        </w:rPr>
        <w:t>บริษัททําการเสนอขายหุ้นสามัญออกใหม่แก่ประชาชนทั่วไปเป็นครั้งแรก</w:t>
      </w:r>
      <w:r w:rsidR="006F2AD8">
        <w:rPr>
          <w:rFonts w:asciiTheme="majorBidi" w:hAnsiTheme="majorBidi"/>
          <w:sz w:val="30"/>
          <w:szCs w:val="30"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ในราคาเสนอขายหุ้นละ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F876FA">
        <w:rPr>
          <w:rFonts w:asciiTheme="majorBidi" w:hAnsiTheme="majorBidi"/>
          <w:sz w:val="30"/>
          <w:szCs w:val="30"/>
        </w:rPr>
        <w:t>40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บาท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โดยหุ้นของบริษัทเริ่มการซื้อขายในตลาดหลักทรัพย์</w:t>
      </w:r>
      <w:r w:rsidR="00410417">
        <w:rPr>
          <w:rFonts w:asciiTheme="majorBidi" w:hAnsiTheme="majorBidi"/>
          <w:sz w:val="30"/>
          <w:szCs w:val="30"/>
        </w:rPr>
        <w:br/>
      </w:r>
      <w:r w:rsidRPr="001725B7">
        <w:rPr>
          <w:rFonts w:asciiTheme="majorBidi" w:hAnsiTheme="majorBidi" w:hint="cs"/>
          <w:sz w:val="30"/>
          <w:szCs w:val="30"/>
          <w:cs/>
        </w:rPr>
        <w:t>แห่งประเทศไทยในวันที่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F876FA">
        <w:rPr>
          <w:rFonts w:asciiTheme="majorBidi" w:hAnsiTheme="majorBidi"/>
          <w:sz w:val="30"/>
          <w:szCs w:val="30"/>
        </w:rPr>
        <w:t>2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Pr="001725B7">
        <w:rPr>
          <w:rFonts w:asciiTheme="majorBidi" w:hAnsiTheme="majorBidi" w:hint="cs"/>
          <w:sz w:val="30"/>
          <w:szCs w:val="30"/>
          <w:cs/>
        </w:rPr>
        <w:t>พฤศจิกายน</w:t>
      </w:r>
      <w:r w:rsidRPr="001725B7">
        <w:rPr>
          <w:rFonts w:asciiTheme="majorBidi" w:hAnsiTheme="majorBidi"/>
          <w:sz w:val="30"/>
          <w:szCs w:val="30"/>
          <w:cs/>
        </w:rPr>
        <w:t xml:space="preserve"> </w:t>
      </w:r>
      <w:r w:rsidR="00F876FA">
        <w:rPr>
          <w:rFonts w:asciiTheme="majorBidi" w:hAnsiTheme="majorBidi"/>
          <w:sz w:val="30"/>
          <w:szCs w:val="30"/>
        </w:rPr>
        <w:t>2565</w:t>
      </w:r>
    </w:p>
    <w:p w14:paraId="52BE9DCD" w14:textId="539445B0" w:rsidR="00444788" w:rsidRPr="00BF0E50" w:rsidRDefault="0044478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5B8B05D" w14:textId="5DC39003" w:rsidR="00444788" w:rsidRPr="00454F96" w:rsidRDefault="0044478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54F96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4952D965" w14:textId="77777777" w:rsidR="00444788" w:rsidRPr="00575F6A" w:rsidRDefault="0044478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  <w:r w:rsidRPr="00454F96">
        <w:rPr>
          <w:rFonts w:asciiTheme="majorBidi" w:hAnsiTheme="majorBidi" w:cstheme="majorBidi"/>
          <w:sz w:val="30"/>
          <w:szCs w:val="30"/>
        </w:rPr>
        <w:tab/>
      </w:r>
    </w:p>
    <w:p w14:paraId="1E6C0A0E" w14:textId="35BEAC41" w:rsidR="00DD1893" w:rsidRDefault="00444788" w:rsidP="00731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4F9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C58DB" w:rsidRPr="00454F96">
        <w:rPr>
          <w:rFonts w:asciiTheme="majorBidi" w:hAnsiTheme="majorBidi" w:cstheme="majorBidi"/>
          <w:sz w:val="30"/>
          <w:szCs w:val="30"/>
        </w:rPr>
        <w:t>2535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0C58DB" w:rsidRPr="00454F96">
        <w:rPr>
          <w:rFonts w:asciiTheme="majorBidi" w:hAnsiTheme="majorBidi" w:cstheme="majorBidi"/>
          <w:sz w:val="30"/>
          <w:szCs w:val="30"/>
        </w:rPr>
        <w:t>51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6EE2FFAB" w14:textId="77777777" w:rsidR="00BB652A" w:rsidRPr="00575F6A" w:rsidRDefault="00BB652A" w:rsidP="00731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41987762" w14:textId="7654AE1F" w:rsidR="00C70195" w:rsidRPr="00454F96" w:rsidRDefault="00CD72C1" w:rsidP="00454F96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454F96">
        <w:rPr>
          <w:rFonts w:asciiTheme="majorBidi" w:hAnsiTheme="majorBidi" w:cstheme="majorBidi"/>
          <w:sz w:val="30"/>
          <w:szCs w:val="30"/>
          <w:u w:val="none"/>
        </w:rPr>
        <w:tab/>
      </w:r>
      <w:r w:rsidR="00BA739E" w:rsidRPr="00454F96">
        <w:rPr>
          <w:rFonts w:asciiTheme="majorBidi" w:hAnsiTheme="majorBidi" w:cstheme="majorBidi"/>
          <w:sz w:val="30"/>
          <w:szCs w:val="30"/>
          <w:u w:val="none"/>
          <w:cs/>
        </w:rPr>
        <w:t>สำรอง</w:t>
      </w:r>
    </w:p>
    <w:p w14:paraId="1128B59C" w14:textId="77777777" w:rsidR="003250C8" w:rsidRPr="00575F6A" w:rsidRDefault="003250C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1CBCE54" w14:textId="77777777" w:rsidR="003641AF" w:rsidRPr="00454F96" w:rsidRDefault="003641AF" w:rsidP="00454F96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454F96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62B7503E" w14:textId="77777777" w:rsidR="003250C8" w:rsidRPr="00575F6A" w:rsidRDefault="003250C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D8E51A9" w14:textId="77777777" w:rsidR="003641AF" w:rsidRPr="00454F96" w:rsidRDefault="003641AF" w:rsidP="00454F96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54F9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และ/หรือ กำไรสะสม</w:t>
      </w:r>
    </w:p>
    <w:p w14:paraId="47DF92E4" w14:textId="77777777" w:rsidR="003250C8" w:rsidRPr="00575F6A" w:rsidRDefault="003250C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7130E24" w14:textId="77777777" w:rsidR="000A3E5D" w:rsidRPr="00454F96" w:rsidRDefault="000A3E5D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54F96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611268B2" w14:textId="77777777" w:rsidR="003250C8" w:rsidRPr="008C0236" w:rsidRDefault="003250C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A476AE7" w14:textId="0C622E22" w:rsidR="000A3E5D" w:rsidRDefault="000A3E5D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4F9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C58DB" w:rsidRPr="00454F96">
        <w:rPr>
          <w:rFonts w:asciiTheme="majorBidi" w:hAnsiTheme="majorBidi" w:cstheme="majorBidi"/>
          <w:sz w:val="30"/>
          <w:szCs w:val="30"/>
        </w:rPr>
        <w:t>2535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0C58DB" w:rsidRPr="00454F96">
        <w:rPr>
          <w:rFonts w:asciiTheme="majorBidi" w:hAnsiTheme="majorBidi" w:cstheme="majorBidi"/>
          <w:sz w:val="30"/>
          <w:szCs w:val="30"/>
        </w:rPr>
        <w:t>116</w:t>
      </w:r>
      <w:r w:rsidR="00037585" w:rsidRPr="00454F96">
        <w:rPr>
          <w:rFonts w:asciiTheme="majorBidi" w:hAnsiTheme="majorBidi" w:cstheme="majorBidi"/>
          <w:sz w:val="30"/>
          <w:szCs w:val="30"/>
        </w:rPr>
        <w:t xml:space="preserve"> 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="000C58DB" w:rsidRPr="00454F96">
        <w:rPr>
          <w:rFonts w:asciiTheme="majorBidi" w:hAnsiTheme="majorBidi" w:cstheme="majorBidi"/>
          <w:sz w:val="30"/>
          <w:szCs w:val="30"/>
        </w:rPr>
        <w:t>5</w:t>
      </w:r>
      <w:r w:rsidRPr="00454F96">
        <w:rPr>
          <w:rFonts w:asciiTheme="majorBidi" w:hAnsiTheme="majorBidi" w:cstheme="majorBidi"/>
          <w:sz w:val="30"/>
          <w:szCs w:val="30"/>
        </w:rPr>
        <w:t xml:space="preserve"> 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0C58DB" w:rsidRPr="00454F96">
        <w:rPr>
          <w:rFonts w:asciiTheme="majorBidi" w:hAnsiTheme="majorBidi" w:cstheme="majorBidi"/>
          <w:sz w:val="30"/>
          <w:szCs w:val="30"/>
        </w:rPr>
        <w:t>10</w:t>
      </w:r>
      <w:r w:rsidRPr="00454F96">
        <w:rPr>
          <w:rFonts w:asciiTheme="majorBidi" w:hAnsiTheme="majorBidi" w:cstheme="majorBidi"/>
          <w:sz w:val="30"/>
          <w:szCs w:val="30"/>
        </w:rPr>
        <w:t xml:space="preserve"> 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ของทุนจดทะเบียน เงินสำรองนี้จะนำไปจ่ายเป็นเงินปันผลไม่ได้ </w:t>
      </w:r>
    </w:p>
    <w:p w14:paraId="2D907C22" w14:textId="77777777" w:rsidR="004B7EC1" w:rsidRPr="00BF0E50" w:rsidRDefault="004B7EC1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599C827" w14:textId="4B8A221B" w:rsidR="00673525" w:rsidRDefault="00673525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454F96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บริษัทได้จัดสรรสำรองตามกฎหมายสำหรับปีสิ้นสุดวันที่ </w:t>
      </w:r>
      <w:r w:rsidR="000C58DB" w:rsidRPr="00454F96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454F9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0C58DB" w:rsidRPr="00454F96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EE64EE">
        <w:rPr>
          <w:rFonts w:asciiTheme="majorBidi" w:hAnsiTheme="majorBidi" w:cstheme="majorBidi"/>
          <w:spacing w:val="-6"/>
          <w:sz w:val="30"/>
          <w:szCs w:val="30"/>
        </w:rPr>
        <w:t>6</w:t>
      </w:r>
      <w:r w:rsidRPr="00454F96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เป็นจำนวนเงิน</w:t>
      </w:r>
      <w:r w:rsidR="00B750B0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AB0D38">
        <w:rPr>
          <w:rFonts w:asciiTheme="majorBidi" w:hAnsiTheme="majorBidi" w:cstheme="majorBidi"/>
          <w:spacing w:val="-6"/>
          <w:sz w:val="30"/>
          <w:szCs w:val="30"/>
        </w:rPr>
        <w:t>8</w:t>
      </w:r>
      <w:r w:rsidR="00A959A9">
        <w:rPr>
          <w:rFonts w:asciiTheme="majorBidi" w:hAnsiTheme="majorBidi" w:cstheme="majorBidi"/>
          <w:spacing w:val="-6"/>
          <w:sz w:val="30"/>
          <w:szCs w:val="30"/>
        </w:rPr>
        <w:t>4</w:t>
      </w:r>
      <w:r w:rsidR="00B750B0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454F96">
        <w:rPr>
          <w:rFonts w:asciiTheme="majorBidi" w:hAnsiTheme="majorBidi" w:cstheme="majorBidi"/>
          <w:spacing w:val="-6"/>
          <w:sz w:val="30"/>
          <w:szCs w:val="30"/>
          <w:cs/>
        </w:rPr>
        <w:t xml:space="preserve">ล้านบาท </w:t>
      </w:r>
      <w:r w:rsidRPr="00454F96">
        <w:rPr>
          <w:rFonts w:asciiTheme="majorBidi" w:hAnsiTheme="majorBidi" w:cstheme="majorBidi"/>
          <w:spacing w:val="-6"/>
          <w:sz w:val="30"/>
          <w:szCs w:val="30"/>
        </w:rPr>
        <w:br/>
      </w:r>
      <w:r w:rsidRPr="00454F9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0C58DB" w:rsidRPr="00454F96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EE64EE">
        <w:rPr>
          <w:rFonts w:asciiTheme="majorBidi" w:hAnsiTheme="majorBidi" w:cstheme="majorBidi"/>
          <w:i/>
          <w:iCs/>
          <w:spacing w:val="-6"/>
          <w:sz w:val="30"/>
          <w:szCs w:val="30"/>
        </w:rPr>
        <w:t>5</w:t>
      </w:r>
      <w:r w:rsidRPr="00454F9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: </w:t>
      </w:r>
      <w:r w:rsidR="00EE64EE">
        <w:rPr>
          <w:rFonts w:asciiTheme="majorBidi" w:hAnsiTheme="majorBidi" w:cstheme="majorBidi"/>
          <w:i/>
          <w:iCs/>
          <w:spacing w:val="-6"/>
          <w:sz w:val="30"/>
          <w:szCs w:val="30"/>
        </w:rPr>
        <w:t>345.3</w:t>
      </w:r>
      <w:r w:rsidR="00454F96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454F9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</w:t>
      </w:r>
      <w:r w:rsidR="00454F96">
        <w:rPr>
          <w:rFonts w:asciiTheme="majorBidi" w:hAnsiTheme="majorBidi" w:cstheme="majorBidi"/>
          <w:i/>
          <w:iCs/>
          <w:spacing w:val="-6"/>
          <w:sz w:val="30"/>
          <w:szCs w:val="30"/>
        </w:rPr>
        <w:t>)</w:t>
      </w:r>
    </w:p>
    <w:p w14:paraId="1DEC9966" w14:textId="2BBFEC12" w:rsidR="003E6B6A" w:rsidRDefault="003E6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>
        <w:rPr>
          <w:rFonts w:asciiTheme="majorBidi" w:hAnsiTheme="majorBidi" w:cstheme="majorBidi"/>
          <w:i/>
          <w:iCs/>
          <w:spacing w:val="-6"/>
          <w:sz w:val="30"/>
          <w:szCs w:val="30"/>
        </w:rPr>
        <w:br w:type="page"/>
      </w:r>
    </w:p>
    <w:p w14:paraId="6E4347D5" w14:textId="0E37D06A" w:rsidR="00DD1893" w:rsidRPr="00454F96" w:rsidRDefault="00DD1893" w:rsidP="00731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F9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สำรองอื่น ๆ</w:t>
      </w:r>
    </w:p>
    <w:p w14:paraId="5BC54D30" w14:textId="77777777" w:rsidR="00DD1893" w:rsidRPr="00454F96" w:rsidRDefault="00DD1893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AC755D" w14:textId="66BDC555" w:rsidR="00DD1893" w:rsidRPr="00454F96" w:rsidRDefault="00DD1893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54F96">
        <w:rPr>
          <w:rFonts w:asciiTheme="majorBidi" w:hAnsiTheme="majorBidi" w:cstheme="majorBidi"/>
          <w:i/>
          <w:iCs/>
          <w:sz w:val="30"/>
          <w:szCs w:val="30"/>
          <w:cs/>
        </w:rPr>
        <w:t>ส่วน</w:t>
      </w:r>
      <w:r w:rsidR="00BB652A">
        <w:rPr>
          <w:rFonts w:asciiTheme="majorBidi" w:hAnsiTheme="majorBidi" w:cstheme="majorBidi" w:hint="cs"/>
          <w:i/>
          <w:iCs/>
          <w:sz w:val="30"/>
          <w:szCs w:val="30"/>
          <w:cs/>
        </w:rPr>
        <w:t>ต่างจากการเปลี่ยนแปลงสัดส่วนการถือหุ้นในบริษัทย่อย</w:t>
      </w:r>
    </w:p>
    <w:p w14:paraId="0B1F6C7F" w14:textId="77777777" w:rsidR="00DD1893" w:rsidRPr="00454F96" w:rsidRDefault="00DD1893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91F36A" w14:textId="0B055083" w:rsidR="00DD1893" w:rsidRPr="00394130" w:rsidRDefault="00DD1893" w:rsidP="00394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4130">
        <w:rPr>
          <w:rFonts w:asciiTheme="majorBidi" w:hAnsiTheme="majorBidi" w:cstheme="majorBidi"/>
          <w:sz w:val="30"/>
          <w:szCs w:val="30"/>
          <w:cs/>
        </w:rPr>
        <w:t>ส่วน</w:t>
      </w:r>
      <w:r w:rsidR="00394130" w:rsidRPr="00394130">
        <w:rPr>
          <w:rFonts w:asciiTheme="majorBidi" w:hAnsiTheme="majorBidi" w:cstheme="majorBidi" w:hint="cs"/>
          <w:sz w:val="30"/>
          <w:szCs w:val="30"/>
          <w:cs/>
        </w:rPr>
        <w:t>ต่างจากการเปลี่ยนแปลงสัดส่วนการถือหุ้นในบริษัทย่อย</w:t>
      </w:r>
      <w:r w:rsidRPr="00454F96">
        <w:rPr>
          <w:rFonts w:asciiTheme="majorBidi" w:hAnsiTheme="majorBidi" w:cstheme="majorBidi"/>
          <w:sz w:val="30"/>
          <w:szCs w:val="30"/>
          <w:cs/>
        </w:rPr>
        <w:t>ได้แก่ส่วนต่างระหว่างมูลค่าตามบัญชีของกิจการภายใต้การควบคุมเดียวกัน ณ วันที่ซื้อกิจการ และถูกบันทึกเป็นส่วนต</w:t>
      </w:r>
      <w:r w:rsidR="003030AB">
        <w:rPr>
          <w:rFonts w:asciiTheme="majorBidi" w:hAnsiTheme="majorBidi" w:cstheme="majorBidi" w:hint="cs"/>
          <w:sz w:val="30"/>
          <w:szCs w:val="30"/>
          <w:cs/>
        </w:rPr>
        <w:t>่าง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 ซึ่งจะไม่จำหน่ายและจะคงอยู่จนกว่าบริษัทย่อยที่เกี่ยวข้องจะถูกขายหรือจำหน่ายออกไป</w:t>
      </w:r>
    </w:p>
    <w:p w14:paraId="6CE2119B" w14:textId="37CA4C03" w:rsidR="003030AB" w:rsidRDefault="003030AB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14FAE" w14:textId="1AC93953" w:rsidR="00FB042C" w:rsidRPr="00454F96" w:rsidRDefault="00FB042C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54F9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7AA6225D" w14:textId="77777777" w:rsidR="00FB042C" w:rsidRPr="004026A6" w:rsidRDefault="00FB042C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DE025F0" w14:textId="77F12F07" w:rsidR="003250C8" w:rsidRPr="00454F96" w:rsidRDefault="00CF083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54F96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3641AF" w:rsidRPr="00454F96">
        <w:rPr>
          <w:rFonts w:asciiTheme="majorBidi" w:hAnsiTheme="majorBidi" w:cstheme="majorBidi"/>
          <w:b/>
          <w:bCs/>
          <w:sz w:val="30"/>
          <w:szCs w:val="30"/>
          <w:cs/>
        </w:rPr>
        <w:t>การแปลงค่างบการเงิน</w:t>
      </w:r>
    </w:p>
    <w:p w14:paraId="5B1C4BD7" w14:textId="77777777" w:rsidR="00395BEC" w:rsidRPr="004026A6" w:rsidRDefault="00395BEC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7966745" w14:textId="53043436" w:rsidR="003641AF" w:rsidRDefault="00CF083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4F96">
        <w:rPr>
          <w:rFonts w:asciiTheme="majorBidi" w:hAnsiTheme="majorBidi" w:cstheme="majorBidi"/>
          <w:sz w:val="30"/>
          <w:szCs w:val="30"/>
          <w:cs/>
        </w:rPr>
        <w:t>สำรอง</w:t>
      </w:r>
      <w:r w:rsidR="003641AF" w:rsidRPr="00454F96">
        <w:rPr>
          <w:rFonts w:asciiTheme="majorBidi" w:hAnsiTheme="majorBidi" w:cstheme="majorBidi"/>
          <w:sz w:val="30"/>
          <w:szCs w:val="30"/>
          <w:cs/>
        </w:rPr>
        <w:t>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1004BF0D" w14:textId="77777777" w:rsidR="003250C8" w:rsidRPr="004026A6" w:rsidRDefault="003250C8" w:rsidP="00410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C1594A2" w14:textId="1D75A537" w:rsidR="009B7354" w:rsidRPr="00454F96" w:rsidRDefault="009B7354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bookmarkStart w:id="5" w:name="_Hlk54294682"/>
      <w:r w:rsidRPr="00454F96">
        <w:rPr>
          <w:rFonts w:asciiTheme="majorBidi" w:hAnsiTheme="majorBidi" w:cstheme="majorBidi"/>
          <w:b/>
          <w:bCs/>
          <w:sz w:val="30"/>
          <w:szCs w:val="30"/>
          <w:cs/>
        </w:rPr>
        <w:t>สำรองการป้องกันความเสี่ยง</w:t>
      </w:r>
    </w:p>
    <w:p w14:paraId="454FFEDB" w14:textId="77777777" w:rsidR="006750DE" w:rsidRPr="004026A6" w:rsidRDefault="006750DE" w:rsidP="00F74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2F3C3E0" w14:textId="37CF365F" w:rsidR="009B7354" w:rsidRPr="00454F96" w:rsidRDefault="009B7354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4F96">
        <w:rPr>
          <w:rFonts w:asciiTheme="majorBidi" w:hAnsiTheme="majorBidi" w:cstheme="majorBidi"/>
          <w:sz w:val="30"/>
          <w:szCs w:val="30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</w:t>
      </w:r>
      <w:r w:rsidR="00410417">
        <w:rPr>
          <w:rFonts w:asciiTheme="majorBidi" w:hAnsiTheme="majorBidi" w:cstheme="majorBidi"/>
          <w:sz w:val="30"/>
          <w:szCs w:val="30"/>
        </w:rPr>
        <w:br/>
      </w:r>
      <w:r w:rsidRPr="00454F96">
        <w:rPr>
          <w:rFonts w:asciiTheme="majorBidi" w:hAnsiTheme="majorBidi" w:cstheme="majorBidi"/>
          <w:sz w:val="30"/>
          <w:szCs w:val="30"/>
          <w:cs/>
        </w:rPr>
        <w:t>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4FA8F28B" w14:textId="4D743FAF" w:rsidR="00DD1893" w:rsidRPr="004026A6" w:rsidRDefault="00DD1893" w:rsidP="00F74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bookmarkEnd w:id="5"/>
    <w:p w14:paraId="0FE07587" w14:textId="77777777" w:rsidR="004026A6" w:rsidRDefault="004026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2559083" w14:textId="15C3B416" w:rsidR="00944571" w:rsidRPr="00454F96" w:rsidRDefault="005126F7" w:rsidP="00454F96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454F96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ส่วนงานดำเนินงาน</w:t>
      </w:r>
      <w:r w:rsidR="00B92623" w:rsidRPr="00454F96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</w:p>
    <w:p w14:paraId="35A9DDFD" w14:textId="6343C89A" w:rsidR="006446E4" w:rsidRPr="004026A6" w:rsidRDefault="006446E4" w:rsidP="00F74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pacing w:val="-6"/>
          <w:sz w:val="30"/>
          <w:szCs w:val="30"/>
        </w:rPr>
      </w:pPr>
    </w:p>
    <w:p w14:paraId="095684E0" w14:textId="0D035D6B" w:rsidR="00ED398E" w:rsidRPr="00454F96" w:rsidRDefault="00446D12" w:rsidP="00454F96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454F96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ED398E" w:rsidRPr="00454F96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0C58DB" w:rsidRPr="00454F96">
        <w:rPr>
          <w:rFonts w:asciiTheme="majorBidi" w:hAnsiTheme="majorBidi" w:cstheme="majorBidi"/>
          <w:sz w:val="30"/>
          <w:szCs w:val="30"/>
        </w:rPr>
        <w:t>9</w:t>
      </w:r>
      <w:r w:rsidR="00ED398E" w:rsidRPr="00454F96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 w:rsidRPr="00454F96">
        <w:rPr>
          <w:rFonts w:asciiTheme="majorBidi" w:hAnsiTheme="majorBidi" w:cstheme="majorBidi"/>
          <w:sz w:val="30"/>
          <w:szCs w:val="30"/>
          <w:cs/>
        </w:rPr>
        <w:t>ที่มี</w:t>
      </w:r>
      <w:r w:rsidR="00ED398E" w:rsidRPr="00454F96">
        <w:rPr>
          <w:rFonts w:asciiTheme="majorBidi" w:hAnsiTheme="majorBidi" w:cstheme="majorBidi"/>
          <w:sz w:val="30"/>
          <w:szCs w:val="30"/>
          <w:cs/>
        </w:rPr>
        <w:t>สินค้า</w:t>
      </w:r>
      <w:r w:rsidR="003E661C" w:rsidRPr="00454F96">
        <w:rPr>
          <w:rFonts w:asciiTheme="majorBidi" w:hAnsiTheme="majorBidi" w:cstheme="majorBidi"/>
          <w:sz w:val="30"/>
          <w:szCs w:val="30"/>
        </w:rPr>
        <w:br/>
      </w:r>
      <w:r w:rsidR="00ED398E" w:rsidRPr="00454F96">
        <w:rPr>
          <w:rFonts w:asciiTheme="majorBidi" w:hAnsiTheme="majorBidi" w:cstheme="majorBidi"/>
          <w:sz w:val="30"/>
          <w:szCs w:val="30"/>
          <w:cs/>
        </w:rPr>
        <w:t>และให้บริการที่แตกต่างกัน และมีการบริหารจัดการแยกต่างหาก</w:t>
      </w:r>
      <w:r w:rsidR="00F912EC" w:rsidRPr="00454F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55CF" w:rsidRPr="00454F96">
        <w:rPr>
          <w:rFonts w:asciiTheme="majorBidi" w:hAnsiTheme="majorBidi" w:cstheme="majorBidi"/>
          <w:sz w:val="30"/>
          <w:szCs w:val="30"/>
          <w:cs/>
        </w:rPr>
        <w:t>เนื่องจากใช้เทคโนโลยีและกลยุทธ์ทางการตลาด</w:t>
      </w:r>
      <w:r w:rsidR="003E661C" w:rsidRPr="00454F96">
        <w:rPr>
          <w:rFonts w:asciiTheme="majorBidi" w:hAnsiTheme="majorBidi" w:cstheme="majorBidi"/>
          <w:sz w:val="30"/>
          <w:szCs w:val="30"/>
        </w:rPr>
        <w:br/>
      </w:r>
      <w:r w:rsidR="00AA55CF" w:rsidRPr="00454F96">
        <w:rPr>
          <w:rFonts w:asciiTheme="majorBidi" w:hAnsiTheme="majorBidi" w:cstheme="majorBidi"/>
          <w:sz w:val="30"/>
          <w:szCs w:val="30"/>
          <w:cs/>
        </w:rPr>
        <w:t xml:space="preserve">ที่แตกต่างกัน </w:t>
      </w:r>
      <w:r w:rsidR="00ED398E" w:rsidRPr="00454F96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57344DAE" w14:textId="77777777" w:rsidR="003026E6" w:rsidRPr="008C0236" w:rsidRDefault="003026E6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4F0EB" w14:textId="0F8F0858" w:rsidR="00395BEC" w:rsidRPr="00161E24" w:rsidRDefault="00AA55CF" w:rsidP="00131D51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1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</w:r>
      <w:r w:rsidRPr="00161E24">
        <w:rPr>
          <w:rFonts w:asciiTheme="majorBidi" w:hAnsiTheme="majorBidi" w:cstheme="majorBidi"/>
          <w:sz w:val="30"/>
          <w:szCs w:val="30"/>
          <w:cs/>
        </w:rPr>
        <w:tab/>
      </w:r>
      <w:r w:rsidRPr="00161E24">
        <w:rPr>
          <w:rFonts w:asciiTheme="majorBidi" w:hAnsiTheme="majorBidi" w:cstheme="majorBidi"/>
          <w:sz w:val="30"/>
          <w:szCs w:val="30"/>
        </w:rPr>
        <w:tab/>
      </w:r>
      <w:r w:rsidR="004F7265" w:rsidRPr="00161E24">
        <w:rPr>
          <w:rFonts w:asciiTheme="majorBidi" w:hAnsiTheme="majorBidi" w:cstheme="majorBidi"/>
          <w:sz w:val="30"/>
          <w:szCs w:val="30"/>
          <w:cs/>
        </w:rPr>
        <w:t>เกษตร</w:t>
      </w:r>
      <w:r w:rsidR="00F56AB0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8EB1FA4" w14:textId="225D26B6" w:rsidR="00395BEC" w:rsidRPr="00161E24" w:rsidRDefault="00AA55CF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2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</w:r>
      <w:r w:rsidRPr="00161E24">
        <w:rPr>
          <w:rFonts w:asciiTheme="majorBidi" w:hAnsiTheme="majorBidi" w:cstheme="majorBidi"/>
          <w:sz w:val="30"/>
          <w:szCs w:val="30"/>
          <w:cs/>
        </w:rPr>
        <w:tab/>
      </w:r>
      <w:r w:rsidR="00BF2724" w:rsidRPr="00161E24">
        <w:rPr>
          <w:rFonts w:asciiTheme="majorBidi" w:hAnsiTheme="majorBidi" w:cstheme="majorBidi"/>
          <w:sz w:val="30"/>
          <w:szCs w:val="30"/>
          <w:cs/>
        </w:rPr>
        <w:t>อาหารเพื่อการบริโภค</w:t>
      </w:r>
    </w:p>
    <w:p w14:paraId="7F29C039" w14:textId="3E770E1A" w:rsidR="00AA55CF" w:rsidRPr="00161E24" w:rsidRDefault="00AA55CF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3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</w:r>
      <w:r w:rsidR="00BF2724" w:rsidRPr="00161E24">
        <w:rPr>
          <w:rFonts w:asciiTheme="majorBidi" w:hAnsiTheme="majorBidi" w:cstheme="majorBidi"/>
          <w:sz w:val="30"/>
          <w:szCs w:val="30"/>
          <w:cs/>
        </w:rPr>
        <w:t>ส่งออก</w:t>
      </w:r>
      <w:r w:rsidR="00F56AB0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63EE05" w14:textId="5AEBD96E" w:rsidR="006446E4" w:rsidRPr="00161E24" w:rsidRDefault="006446E4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4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</w:r>
      <w:r w:rsidR="00E46455" w:rsidRPr="00161E24">
        <w:rPr>
          <w:rFonts w:asciiTheme="majorBidi" w:hAnsiTheme="majorBidi" w:cstheme="majorBidi"/>
          <w:sz w:val="30"/>
          <w:szCs w:val="30"/>
          <w:cs/>
        </w:rPr>
        <w:t>ผลิตภัณฑ์เนื้อสัตว์ไม่มีบรรจุภัณฑ์</w:t>
      </w:r>
      <w:r w:rsidR="0015752B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655FB01" w14:textId="43BEA1EE" w:rsidR="006446E4" w:rsidRPr="00161E24" w:rsidRDefault="006446E4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5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  <w:t>ผลิตภัณฑ์ร่วมและผลพลอยได้</w:t>
      </w:r>
      <w:r w:rsidR="00E46455" w:rsidRPr="00161E24">
        <w:rPr>
          <w:rFonts w:asciiTheme="majorBidi" w:hAnsiTheme="majorBidi" w:cstheme="majorBidi"/>
          <w:sz w:val="30"/>
          <w:szCs w:val="30"/>
          <w:cs/>
        </w:rPr>
        <w:t>และอาหารอื่น</w:t>
      </w:r>
      <w:r w:rsidR="003168B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46455" w:rsidRPr="00161E24">
        <w:rPr>
          <w:rFonts w:asciiTheme="majorBidi" w:hAnsiTheme="majorBidi" w:cstheme="majorBidi"/>
          <w:sz w:val="30"/>
          <w:szCs w:val="30"/>
          <w:cs/>
        </w:rPr>
        <w:t>ๆ</w:t>
      </w:r>
    </w:p>
    <w:p w14:paraId="4AC2A563" w14:textId="4C48B191" w:rsidR="006446E4" w:rsidRPr="00161E24" w:rsidRDefault="006446E4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6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</w:r>
      <w:r w:rsidR="00E46455" w:rsidRPr="00161E24">
        <w:rPr>
          <w:rFonts w:asciiTheme="majorBidi" w:hAnsiTheme="majorBidi" w:cstheme="majorBidi"/>
          <w:sz w:val="30"/>
          <w:szCs w:val="30"/>
          <w:cs/>
        </w:rPr>
        <w:t>ปศุสัตว์</w:t>
      </w:r>
      <w:r w:rsidR="0015752B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8E08543" w14:textId="49A29629" w:rsidR="006446E4" w:rsidRPr="00161E24" w:rsidRDefault="006446E4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7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  <w:t xml:space="preserve">ต่างประเทศ </w:t>
      </w:r>
    </w:p>
    <w:p w14:paraId="688B5A34" w14:textId="740C98A3" w:rsidR="006446E4" w:rsidRPr="00161E24" w:rsidRDefault="006446E4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8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  <w:t>สัตว์เลี้ยง</w:t>
      </w:r>
    </w:p>
    <w:p w14:paraId="0BE701D6" w14:textId="5FEE54BF" w:rsidR="006446E4" w:rsidRPr="00161E24" w:rsidRDefault="006446E4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9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  <w:t>อื่น ๆ</w:t>
      </w:r>
    </w:p>
    <w:p w14:paraId="33B3890A" w14:textId="77777777" w:rsidR="008C0236" w:rsidRDefault="008C0236" w:rsidP="00263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FAD56E5" w14:textId="64372C83" w:rsidR="009D545B" w:rsidRPr="00161E24" w:rsidRDefault="00F912EC" w:rsidP="00263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1D0430" w:rsidRPr="00161E24">
        <w:rPr>
          <w:rFonts w:asciiTheme="majorBidi" w:hAnsiTheme="majorBidi" w:cstheme="majorBidi"/>
          <w:sz w:val="30"/>
          <w:szCs w:val="30"/>
          <w:cs/>
        </w:rPr>
        <w:t>ของแต่ละส่วนงาน</w:t>
      </w:r>
      <w:r w:rsidRPr="00161E24">
        <w:rPr>
          <w:rFonts w:asciiTheme="majorBidi" w:hAnsiTheme="majorBidi" w:cstheme="majorBidi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1D0430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74C8" w:rsidRPr="00161E24">
        <w:rPr>
          <w:rFonts w:asciiTheme="majorBidi" w:hAnsiTheme="majorBidi" w:cstheme="majorBidi"/>
          <w:sz w:val="30"/>
          <w:szCs w:val="30"/>
          <w:cs/>
        </w:rPr>
        <w:t>สำหรับงบการเงินเฉพาะกิจการผู้บริหารพิจารณาว่าบริษัทดำเนินกิจการในส่วนงานเดียวคือ ส่วนงาน</w:t>
      </w:r>
      <w:r w:rsidR="0063378E" w:rsidRPr="00161E24">
        <w:rPr>
          <w:rFonts w:asciiTheme="majorBidi" w:hAnsiTheme="majorBidi" w:cstheme="majorBidi"/>
          <w:sz w:val="30"/>
          <w:szCs w:val="30"/>
          <w:cs/>
        </w:rPr>
        <w:t>เกษตร</w:t>
      </w:r>
    </w:p>
    <w:p w14:paraId="5DCEE005" w14:textId="33A165E6" w:rsidR="008B6DE2" w:rsidRPr="00161E24" w:rsidRDefault="008B6DE2" w:rsidP="0087593B">
      <w:pPr>
        <w:ind w:left="680" w:hanging="140"/>
        <w:rPr>
          <w:rFonts w:asciiTheme="majorBidi" w:eastAsia="Times New Roman" w:hAnsiTheme="majorBidi" w:cstheme="majorBidi"/>
          <w:b/>
          <w:bCs/>
          <w:i/>
          <w:iCs/>
          <w:sz w:val="16"/>
          <w:szCs w:val="16"/>
        </w:rPr>
      </w:pPr>
    </w:p>
    <w:p w14:paraId="06F10D6B" w14:textId="77777777" w:rsidR="00417078" w:rsidRPr="00161E24" w:rsidRDefault="00417078" w:rsidP="00131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417078" w:rsidRPr="00161E24" w:rsidSect="00933D8A">
          <w:footerReference w:type="default" r:id="rId27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0776164" w14:textId="02D53CFD" w:rsidR="00423044" w:rsidRPr="00031CE3" w:rsidRDefault="005C102A" w:rsidP="00BF1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31C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="0002445B" w:rsidRPr="00031C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ส่วนงานที่รายงาน</w:t>
      </w:r>
      <w:r w:rsidR="00423044" w:rsidRPr="00031C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สำหรับปีสิ้นสุด </w:t>
      </w:r>
      <w:r w:rsidR="000C58DB" w:rsidRPr="00031CE3">
        <w:rPr>
          <w:rFonts w:asciiTheme="majorBidi" w:hAnsiTheme="majorBidi" w:cstheme="majorBidi"/>
          <w:b/>
          <w:bCs/>
          <w:i/>
          <w:iCs/>
          <w:sz w:val="30"/>
          <w:szCs w:val="30"/>
        </w:rPr>
        <w:t>31</w:t>
      </w:r>
      <w:r w:rsidR="00423044" w:rsidRPr="00031C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ธันวาคม </w:t>
      </w:r>
      <w:r w:rsidR="000C58DB" w:rsidRPr="00031CE3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 w:rsidR="00EE64EE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</w:p>
    <w:p w14:paraId="1F44BF90" w14:textId="77777777" w:rsidR="00423044" w:rsidRPr="00295F1B" w:rsidRDefault="00423044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5024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22"/>
        <w:gridCol w:w="869"/>
        <w:gridCol w:w="193"/>
        <w:gridCol w:w="900"/>
        <w:gridCol w:w="189"/>
        <w:gridCol w:w="1027"/>
        <w:gridCol w:w="189"/>
        <w:gridCol w:w="1003"/>
        <w:gridCol w:w="182"/>
        <w:gridCol w:w="1306"/>
        <w:gridCol w:w="186"/>
        <w:gridCol w:w="1155"/>
        <w:gridCol w:w="184"/>
        <w:gridCol w:w="983"/>
        <w:gridCol w:w="181"/>
        <w:gridCol w:w="858"/>
        <w:gridCol w:w="184"/>
        <w:gridCol w:w="984"/>
        <w:gridCol w:w="184"/>
        <w:gridCol w:w="1045"/>
      </w:tblGrid>
      <w:tr w:rsidR="009F45CC" w:rsidRPr="00161E24" w14:paraId="044285EF" w14:textId="7235FCB5" w:rsidTr="002347FC">
        <w:trPr>
          <w:cantSplit/>
          <w:trHeight w:val="299"/>
          <w:tblHeader/>
        </w:trPr>
        <w:tc>
          <w:tcPr>
            <w:tcW w:w="3251" w:type="dxa"/>
          </w:tcPr>
          <w:p w14:paraId="1DEBA9E0" w14:textId="77777777" w:rsidR="009F45CC" w:rsidRPr="00161E24" w:rsidRDefault="009F45CC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73" w:type="dxa"/>
            <w:gridSpan w:val="19"/>
          </w:tcPr>
          <w:p w14:paraId="1C2C92B5" w14:textId="7998DCDB" w:rsidR="009F45CC" w:rsidRPr="00161E24" w:rsidRDefault="009F45CC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" w:right="2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7623F5" w:rsidRPr="00161E24" w14:paraId="2C9F855C" w14:textId="77777777" w:rsidTr="002347FC">
        <w:trPr>
          <w:cantSplit/>
          <w:trHeight w:val="299"/>
          <w:tblHeader/>
        </w:trPr>
        <w:tc>
          <w:tcPr>
            <w:tcW w:w="3251" w:type="dxa"/>
          </w:tcPr>
          <w:p w14:paraId="53AE87F1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76" w:type="dxa"/>
            <w:vAlign w:val="bottom"/>
          </w:tcPr>
          <w:p w14:paraId="2F3872D5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3" w:type="dxa"/>
            <w:vAlign w:val="bottom"/>
          </w:tcPr>
          <w:p w14:paraId="239A2674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4" w:type="dxa"/>
            <w:vAlign w:val="bottom"/>
          </w:tcPr>
          <w:p w14:paraId="6BC1F825" w14:textId="532A6A31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0B5992A3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35" w:type="dxa"/>
            <w:vAlign w:val="bottom"/>
          </w:tcPr>
          <w:p w14:paraId="065B3FF9" w14:textId="4A991909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75B1F53E" w14:textId="77777777" w:rsidR="007623F5" w:rsidRPr="00161E24" w:rsidRDefault="007623F5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1" w:type="dxa"/>
            <w:vAlign w:val="bottom"/>
          </w:tcPr>
          <w:p w14:paraId="471A37CB" w14:textId="7B514BE9" w:rsidR="007623F5" w:rsidRPr="00161E24" w:rsidRDefault="001B62BD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ผลิตภัณฑ์</w:t>
            </w:r>
          </w:p>
        </w:tc>
        <w:tc>
          <w:tcPr>
            <w:tcW w:w="180" w:type="dxa"/>
            <w:vAlign w:val="bottom"/>
          </w:tcPr>
          <w:p w14:paraId="53DB52B8" w14:textId="77777777" w:rsidR="007623F5" w:rsidRPr="00161E24" w:rsidRDefault="007623F5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3" w:type="dxa"/>
            <w:vAlign w:val="bottom"/>
          </w:tcPr>
          <w:p w14:paraId="20012CDF" w14:textId="448C5513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</w:t>
            </w:r>
          </w:p>
        </w:tc>
        <w:tc>
          <w:tcPr>
            <w:tcW w:w="178" w:type="dxa"/>
            <w:vAlign w:val="bottom"/>
          </w:tcPr>
          <w:p w14:paraId="68231A30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4" w:type="dxa"/>
            <w:vAlign w:val="bottom"/>
          </w:tcPr>
          <w:p w14:paraId="25B07F9A" w14:textId="034E4AF9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" w:type="dxa"/>
            <w:vAlign w:val="bottom"/>
          </w:tcPr>
          <w:p w14:paraId="7F1BFA74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6" w:type="dxa"/>
            <w:vAlign w:val="bottom"/>
          </w:tcPr>
          <w:p w14:paraId="6F64273A" w14:textId="25A9EF4E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0" w:type="dxa"/>
            <w:vAlign w:val="bottom"/>
          </w:tcPr>
          <w:p w14:paraId="7041DC45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64" w:type="dxa"/>
            <w:vAlign w:val="bottom"/>
          </w:tcPr>
          <w:p w14:paraId="29AC3B2E" w14:textId="4E8028CC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" w:type="dxa"/>
            <w:vAlign w:val="bottom"/>
          </w:tcPr>
          <w:p w14:paraId="4F670DC8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1" w:type="dxa"/>
            <w:vAlign w:val="bottom"/>
          </w:tcPr>
          <w:p w14:paraId="3F8882BB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vAlign w:val="bottom"/>
          </w:tcPr>
          <w:p w14:paraId="730C07F0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3" w:type="dxa"/>
            <w:vAlign w:val="bottom"/>
          </w:tcPr>
          <w:p w14:paraId="2F997162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7623F5" w:rsidRPr="00161E24" w14:paraId="484523A5" w14:textId="77777777" w:rsidTr="002347FC">
        <w:trPr>
          <w:cantSplit/>
          <w:trHeight w:val="299"/>
          <w:tblHeader/>
        </w:trPr>
        <w:tc>
          <w:tcPr>
            <w:tcW w:w="3251" w:type="dxa"/>
          </w:tcPr>
          <w:p w14:paraId="3C8CF649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76" w:type="dxa"/>
            <w:vAlign w:val="bottom"/>
          </w:tcPr>
          <w:p w14:paraId="406756C0" w14:textId="6FC58132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3" w:type="dxa"/>
            <w:vAlign w:val="bottom"/>
          </w:tcPr>
          <w:p w14:paraId="5777E1B5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4" w:type="dxa"/>
            <w:vAlign w:val="bottom"/>
          </w:tcPr>
          <w:p w14:paraId="2D1AD46A" w14:textId="1EA9B65B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2" w:type="dxa"/>
            <w:vAlign w:val="bottom"/>
          </w:tcPr>
          <w:p w14:paraId="7953C36A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35" w:type="dxa"/>
            <w:vAlign w:val="bottom"/>
          </w:tcPr>
          <w:p w14:paraId="1D7CC2B4" w14:textId="73FC7A5A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56463D58" w14:textId="77777777" w:rsidR="007623F5" w:rsidRPr="00161E24" w:rsidRDefault="007623F5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1" w:type="dxa"/>
            <w:vAlign w:val="bottom"/>
          </w:tcPr>
          <w:p w14:paraId="5FAC3D85" w14:textId="24C455F4" w:rsidR="007623F5" w:rsidRPr="00161E24" w:rsidRDefault="001B62BD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เนื้อสัตว์</w:t>
            </w:r>
          </w:p>
        </w:tc>
        <w:tc>
          <w:tcPr>
            <w:tcW w:w="180" w:type="dxa"/>
            <w:vAlign w:val="bottom"/>
          </w:tcPr>
          <w:p w14:paraId="6DC10E60" w14:textId="77777777" w:rsidR="007623F5" w:rsidRPr="00161E24" w:rsidRDefault="007623F5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3" w:type="dxa"/>
            <w:vAlign w:val="bottom"/>
          </w:tcPr>
          <w:p w14:paraId="22516AC5" w14:textId="1ED393B2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ร่วมและ</w:t>
            </w:r>
          </w:p>
        </w:tc>
        <w:tc>
          <w:tcPr>
            <w:tcW w:w="178" w:type="dxa"/>
            <w:vAlign w:val="bottom"/>
          </w:tcPr>
          <w:p w14:paraId="2879BEA4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4" w:type="dxa"/>
            <w:vAlign w:val="bottom"/>
          </w:tcPr>
          <w:p w14:paraId="61936075" w14:textId="71B6980F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vAlign w:val="bottom"/>
          </w:tcPr>
          <w:p w14:paraId="6DE86243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6" w:type="dxa"/>
            <w:vAlign w:val="bottom"/>
          </w:tcPr>
          <w:p w14:paraId="070E848D" w14:textId="779975DC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  <w:vAlign w:val="bottom"/>
          </w:tcPr>
          <w:p w14:paraId="52FFD164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64" w:type="dxa"/>
            <w:vAlign w:val="bottom"/>
          </w:tcPr>
          <w:p w14:paraId="3B10BDB3" w14:textId="75F6B668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vAlign w:val="bottom"/>
          </w:tcPr>
          <w:p w14:paraId="0C4A43BD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1" w:type="dxa"/>
            <w:vAlign w:val="bottom"/>
          </w:tcPr>
          <w:p w14:paraId="1815569F" w14:textId="6D9ED871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" w:type="dxa"/>
            <w:vAlign w:val="bottom"/>
          </w:tcPr>
          <w:p w14:paraId="05A8C4A4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3" w:type="dxa"/>
            <w:vAlign w:val="bottom"/>
          </w:tcPr>
          <w:p w14:paraId="368C87DE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F2724" w:rsidRPr="00161E24" w14:paraId="17CF0943" w14:textId="77777777" w:rsidTr="002347FC">
        <w:trPr>
          <w:cantSplit/>
          <w:trHeight w:val="299"/>
          <w:tblHeader/>
        </w:trPr>
        <w:tc>
          <w:tcPr>
            <w:tcW w:w="3251" w:type="dxa"/>
          </w:tcPr>
          <w:p w14:paraId="42BA715C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76" w:type="dxa"/>
            <w:vAlign w:val="bottom"/>
          </w:tcPr>
          <w:p w14:paraId="059BAC5E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3" w:type="dxa"/>
            <w:vAlign w:val="bottom"/>
          </w:tcPr>
          <w:p w14:paraId="403052BD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4" w:type="dxa"/>
            <w:vAlign w:val="bottom"/>
          </w:tcPr>
          <w:p w14:paraId="18E2E62B" w14:textId="224C9A8A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อาหารเพื่อ</w:t>
            </w:r>
          </w:p>
        </w:tc>
        <w:tc>
          <w:tcPr>
            <w:tcW w:w="182" w:type="dxa"/>
            <w:vAlign w:val="bottom"/>
          </w:tcPr>
          <w:p w14:paraId="53A4BA5D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35" w:type="dxa"/>
            <w:vAlign w:val="bottom"/>
          </w:tcPr>
          <w:p w14:paraId="718E6B35" w14:textId="36704CED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1" w:type="dxa"/>
            <w:vAlign w:val="bottom"/>
          </w:tcPr>
          <w:p w14:paraId="7FB3BFE5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1" w:type="dxa"/>
            <w:vAlign w:val="bottom"/>
          </w:tcPr>
          <w:p w14:paraId="2DD5A6E8" w14:textId="2A34DC45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ไม่มี</w:t>
            </w:r>
          </w:p>
        </w:tc>
        <w:tc>
          <w:tcPr>
            <w:tcW w:w="180" w:type="dxa"/>
            <w:vAlign w:val="bottom"/>
          </w:tcPr>
          <w:p w14:paraId="7870EFB7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3" w:type="dxa"/>
            <w:vAlign w:val="bottom"/>
          </w:tcPr>
          <w:p w14:paraId="1FA92CBA" w14:textId="42A9B2F4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ผลพลอยได้</w:t>
            </w:r>
          </w:p>
        </w:tc>
        <w:tc>
          <w:tcPr>
            <w:tcW w:w="178" w:type="dxa"/>
            <w:vAlign w:val="bottom"/>
          </w:tcPr>
          <w:p w14:paraId="3825AF1E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4" w:type="dxa"/>
            <w:vAlign w:val="bottom"/>
          </w:tcPr>
          <w:p w14:paraId="18BBD9AF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" w:type="dxa"/>
            <w:vAlign w:val="bottom"/>
          </w:tcPr>
          <w:p w14:paraId="799AC27F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6" w:type="dxa"/>
            <w:vAlign w:val="bottom"/>
          </w:tcPr>
          <w:p w14:paraId="41247D9E" w14:textId="554B8304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ต่าง</w:t>
            </w:r>
          </w:p>
        </w:tc>
        <w:tc>
          <w:tcPr>
            <w:tcW w:w="180" w:type="dxa"/>
            <w:vAlign w:val="bottom"/>
          </w:tcPr>
          <w:p w14:paraId="2FF3FD6D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64" w:type="dxa"/>
            <w:vAlign w:val="bottom"/>
          </w:tcPr>
          <w:p w14:paraId="3E4E0F12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vAlign w:val="bottom"/>
          </w:tcPr>
          <w:p w14:paraId="53A50286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1" w:type="dxa"/>
            <w:vAlign w:val="bottom"/>
          </w:tcPr>
          <w:p w14:paraId="7C5EB87A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" w:type="dxa"/>
            <w:vAlign w:val="bottom"/>
          </w:tcPr>
          <w:p w14:paraId="58D80C71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3" w:type="dxa"/>
            <w:vAlign w:val="bottom"/>
          </w:tcPr>
          <w:p w14:paraId="73622915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F2724" w:rsidRPr="00161E24" w14:paraId="63CBD239" w14:textId="77777777" w:rsidTr="002347FC">
        <w:trPr>
          <w:cantSplit/>
          <w:trHeight w:val="299"/>
          <w:tblHeader/>
        </w:trPr>
        <w:tc>
          <w:tcPr>
            <w:tcW w:w="3251" w:type="dxa"/>
          </w:tcPr>
          <w:p w14:paraId="5C85717E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876" w:type="dxa"/>
            <w:vAlign w:val="bottom"/>
          </w:tcPr>
          <w:p w14:paraId="77ED7678" w14:textId="3BFF8288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เกษตร</w:t>
            </w:r>
          </w:p>
        </w:tc>
        <w:tc>
          <w:tcPr>
            <w:tcW w:w="193" w:type="dxa"/>
            <w:vAlign w:val="bottom"/>
          </w:tcPr>
          <w:p w14:paraId="6BE6D1C7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4" w:type="dxa"/>
            <w:vAlign w:val="bottom"/>
          </w:tcPr>
          <w:p w14:paraId="110AA69F" w14:textId="4EEB5D8A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การบริโภค</w:t>
            </w:r>
          </w:p>
        </w:tc>
        <w:tc>
          <w:tcPr>
            <w:tcW w:w="182" w:type="dxa"/>
            <w:vAlign w:val="bottom"/>
          </w:tcPr>
          <w:p w14:paraId="60A6E7D1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35" w:type="dxa"/>
            <w:vAlign w:val="bottom"/>
          </w:tcPr>
          <w:p w14:paraId="7E1836C1" w14:textId="091F949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ส่งออก</w:t>
            </w:r>
          </w:p>
        </w:tc>
        <w:tc>
          <w:tcPr>
            <w:tcW w:w="181" w:type="dxa"/>
            <w:vAlign w:val="bottom"/>
          </w:tcPr>
          <w:p w14:paraId="01F997A8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1" w:type="dxa"/>
            <w:vAlign w:val="bottom"/>
          </w:tcPr>
          <w:p w14:paraId="5F3BC027" w14:textId="6496E470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บรรจุภัณฑ์</w:t>
            </w:r>
          </w:p>
        </w:tc>
        <w:tc>
          <w:tcPr>
            <w:tcW w:w="180" w:type="dxa"/>
            <w:vAlign w:val="bottom"/>
          </w:tcPr>
          <w:p w14:paraId="124773E3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3" w:type="dxa"/>
            <w:vAlign w:val="bottom"/>
          </w:tcPr>
          <w:p w14:paraId="5A357C2B" w14:textId="5ED2F183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และอาหารอื่นๆ</w:t>
            </w:r>
          </w:p>
        </w:tc>
        <w:tc>
          <w:tcPr>
            <w:tcW w:w="178" w:type="dxa"/>
            <w:vAlign w:val="bottom"/>
          </w:tcPr>
          <w:p w14:paraId="50E95A02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54" w:type="dxa"/>
            <w:vAlign w:val="bottom"/>
          </w:tcPr>
          <w:p w14:paraId="232ED725" w14:textId="7A5AE8A2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ปศุสัตว์</w:t>
            </w:r>
          </w:p>
        </w:tc>
        <w:tc>
          <w:tcPr>
            <w:tcW w:w="184" w:type="dxa"/>
            <w:vAlign w:val="bottom"/>
          </w:tcPr>
          <w:p w14:paraId="570066CE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6" w:type="dxa"/>
            <w:vAlign w:val="bottom"/>
          </w:tcPr>
          <w:p w14:paraId="4574C7CD" w14:textId="6CA4EE0D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ประเทศ</w:t>
            </w:r>
          </w:p>
        </w:tc>
        <w:tc>
          <w:tcPr>
            <w:tcW w:w="180" w:type="dxa"/>
            <w:vAlign w:val="bottom"/>
          </w:tcPr>
          <w:p w14:paraId="2C21CA95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64" w:type="dxa"/>
            <w:vAlign w:val="bottom"/>
          </w:tcPr>
          <w:p w14:paraId="27657811" w14:textId="0A0942C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สัตว์เลี้ยง</w:t>
            </w:r>
          </w:p>
        </w:tc>
        <w:tc>
          <w:tcPr>
            <w:tcW w:w="184" w:type="dxa"/>
            <w:vAlign w:val="bottom"/>
          </w:tcPr>
          <w:p w14:paraId="7ABBF804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1" w:type="dxa"/>
            <w:vAlign w:val="bottom"/>
          </w:tcPr>
          <w:p w14:paraId="1826BB79" w14:textId="132F52D8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อื่น ๆ</w:t>
            </w:r>
          </w:p>
        </w:tc>
        <w:tc>
          <w:tcPr>
            <w:tcW w:w="184" w:type="dxa"/>
            <w:vAlign w:val="bottom"/>
          </w:tcPr>
          <w:p w14:paraId="20F2DAEA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53" w:type="dxa"/>
            <w:vAlign w:val="bottom"/>
          </w:tcPr>
          <w:p w14:paraId="1FC50133" w14:textId="67D3ED10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9F45CC" w:rsidRPr="00161E24" w14:paraId="3077757F" w14:textId="77777777" w:rsidTr="002347FC">
        <w:trPr>
          <w:cantSplit/>
          <w:trHeight w:val="299"/>
          <w:tblHeader/>
        </w:trPr>
        <w:tc>
          <w:tcPr>
            <w:tcW w:w="3251" w:type="dxa"/>
          </w:tcPr>
          <w:p w14:paraId="0718C4BF" w14:textId="77777777" w:rsidR="009F45CC" w:rsidRPr="00161E24" w:rsidRDefault="009F45CC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73" w:type="dxa"/>
            <w:gridSpan w:val="19"/>
          </w:tcPr>
          <w:p w14:paraId="5C407939" w14:textId="7504F368" w:rsidR="009F45CC" w:rsidRPr="00161E24" w:rsidRDefault="009F45CC" w:rsidP="008E67F3">
            <w:pPr>
              <w:pStyle w:val="acctfourfigures"/>
              <w:tabs>
                <w:tab w:val="clear" w:pos="765"/>
              </w:tabs>
              <w:spacing w:line="240" w:lineRule="auto"/>
              <w:ind w:left="-17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(ล้านบาท)</w:t>
            </w:r>
          </w:p>
        </w:tc>
      </w:tr>
      <w:tr w:rsidR="00B52322" w:rsidRPr="00161E24" w14:paraId="6C1A7708" w14:textId="71B581DE" w:rsidTr="002347FC">
        <w:trPr>
          <w:cantSplit/>
        </w:trPr>
        <w:tc>
          <w:tcPr>
            <w:tcW w:w="3251" w:type="dxa"/>
          </w:tcPr>
          <w:p w14:paraId="66255CCD" w14:textId="5DD43E1C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42661684" w14:textId="6BC741D1" w:rsidR="00BF2724" w:rsidRPr="00161E24" w:rsidRDefault="008A04EB" w:rsidP="008E67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32,242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7A8AF6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1E45F" w14:textId="27483CC0" w:rsidR="00BF2724" w:rsidRPr="00161E24" w:rsidRDefault="008A04EB" w:rsidP="008E67F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31,587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237A5F8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E065177" w14:textId="75CCAFF7" w:rsidR="00BF2724" w:rsidRPr="00161E24" w:rsidRDefault="008A04EB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12,176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612E4A8" w14:textId="4C867A15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DDADA33" w14:textId="514C0548" w:rsidR="00BF2724" w:rsidRPr="00161E24" w:rsidRDefault="008A04EB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7,486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FF18FD9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84FF3" w14:textId="5BB71AD3" w:rsidR="00BF2724" w:rsidRPr="00E33029" w:rsidRDefault="008A04EB" w:rsidP="008E67F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11,945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92A6F0C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C702477" w14:textId="50AFDB93" w:rsidR="00BF2724" w:rsidRPr="00161E24" w:rsidRDefault="008A04EB" w:rsidP="008E67F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5,223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8FE821" w14:textId="729DD7E3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C92570" w14:textId="62823A4B" w:rsidR="00BF2724" w:rsidRPr="00161E24" w:rsidRDefault="008A04EB" w:rsidP="008E67F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5,887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0ADFF72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D9661" w14:textId="2DE911DD" w:rsidR="00BF2724" w:rsidRPr="00161E24" w:rsidRDefault="008A04EB" w:rsidP="008E67F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2,091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5EEB22D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6BBC8D2" w14:textId="3F430EBE" w:rsidR="00BF2724" w:rsidRPr="00161E24" w:rsidRDefault="008A04EB" w:rsidP="008E67F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21608CF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31361EE6" w14:textId="496032EB" w:rsidR="00BF2724" w:rsidRPr="00161E24" w:rsidRDefault="008A04EB" w:rsidP="008E67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108,638</w:t>
            </w:r>
          </w:p>
        </w:tc>
      </w:tr>
      <w:tr w:rsidR="00B52322" w:rsidRPr="00161E24" w14:paraId="0B396011" w14:textId="77777777" w:rsidTr="002347FC">
        <w:trPr>
          <w:cantSplit/>
        </w:trPr>
        <w:tc>
          <w:tcPr>
            <w:tcW w:w="3251" w:type="dxa"/>
          </w:tcPr>
          <w:p w14:paraId="55366CEC" w14:textId="105505C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 w:rsidR="009C0725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(ขาดทุน) </w:t>
            </w: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ตามส่วนงาน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23FD8389" w14:textId="4C1A9514" w:rsidR="00BF2724" w:rsidRPr="00161E24" w:rsidRDefault="008A04EB" w:rsidP="008E67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1,045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ABE487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AED02" w14:textId="7F325F31" w:rsidR="00BF2724" w:rsidRPr="00161E24" w:rsidRDefault="008A04EB" w:rsidP="008E67F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22</w:t>
            </w:r>
            <w:r w:rsidR="00B23E91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11310A8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373004F" w14:textId="3BA8E429" w:rsidR="00BF2724" w:rsidRPr="00161E24" w:rsidRDefault="008A04EB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974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DDF932A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51DA280" w14:textId="6011C59D" w:rsidR="00BF2724" w:rsidRPr="00161E24" w:rsidRDefault="008A04EB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(541)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CEFE63C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06E8E" w14:textId="418A084B" w:rsidR="00BF2724" w:rsidRPr="00E33029" w:rsidRDefault="008A04EB" w:rsidP="008E67F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(1,231)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07E007F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CE5E9D9" w14:textId="0CCFD1A3" w:rsidR="00BF2724" w:rsidRPr="00161E24" w:rsidRDefault="008A04EB" w:rsidP="008E67F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(1,109)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48D7E9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8FFAAE" w14:textId="01660B65" w:rsidR="00BF2724" w:rsidRPr="00161E24" w:rsidRDefault="008A04EB" w:rsidP="008E67F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</w:t>
            </w:r>
            <w:r w:rsidR="00B65811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</w:t>
            </w:r>
            <w:r w:rsidR="00124948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07</w:t>
            </w: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290DAED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B774A" w14:textId="096BD217" w:rsidR="00BF2724" w:rsidRPr="00161E24" w:rsidRDefault="008A04EB" w:rsidP="008E67F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215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08C0669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6DEC147" w14:textId="4DD10223" w:rsidR="00BF2724" w:rsidRPr="00161E24" w:rsidRDefault="008A04EB" w:rsidP="008E67F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</w:t>
            </w:r>
            <w:r w:rsidR="002347FC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AA994DD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16C0B47C" w14:textId="5EEACCB6" w:rsidR="00BF2724" w:rsidRPr="00161E24" w:rsidRDefault="008A04EB" w:rsidP="008E67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(7</w:t>
            </w:r>
            <w:r w:rsidR="00124948"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41</w:t>
            </w: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</w:tr>
      <w:tr w:rsidR="00BF2724" w:rsidRPr="00161E24" w14:paraId="46494832" w14:textId="77777777" w:rsidTr="002347FC">
        <w:trPr>
          <w:cantSplit/>
        </w:trPr>
        <w:tc>
          <w:tcPr>
            <w:tcW w:w="3251" w:type="dxa"/>
          </w:tcPr>
          <w:p w14:paraId="59E6563C" w14:textId="2332A84D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7487163C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6CDED9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E3021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39794139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C7FC5F" w14:textId="4A2D316F" w:rsidR="00BF2724" w:rsidRPr="00161E24" w:rsidRDefault="00BF2724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4229D274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97B956A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51FE536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9436C" w14:textId="77777777" w:rsidR="00BF2724" w:rsidRPr="00E33029" w:rsidRDefault="00BF2724" w:rsidP="008E67F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6F8C7B58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B64DB7F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459324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2ABD97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9B8512D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F06FC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E8BD102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4DDFCF1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33D5A68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03C20BBF" w14:textId="355E1A39" w:rsidR="00BF2724" w:rsidRPr="009D0862" w:rsidRDefault="008A04EB" w:rsidP="008E67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502</w:t>
            </w:r>
          </w:p>
        </w:tc>
      </w:tr>
      <w:tr w:rsidR="00BF2724" w:rsidRPr="00161E24" w14:paraId="57C11569" w14:textId="77777777" w:rsidTr="002347FC">
        <w:trPr>
          <w:cantSplit/>
        </w:trPr>
        <w:tc>
          <w:tcPr>
            <w:tcW w:w="3251" w:type="dxa"/>
          </w:tcPr>
          <w:p w14:paraId="2674D80E" w14:textId="1272E29E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ต้นทุนทางการเงิน 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6B916527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E281BA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7A073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4AF33A7D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01797A9" w14:textId="42CE3C5A" w:rsidR="00BF2724" w:rsidRPr="00161E24" w:rsidRDefault="00BF2724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4222ED2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E6B1504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2D12156B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C70FB" w14:textId="77777777" w:rsidR="00BF2724" w:rsidRPr="00E33029" w:rsidRDefault="00BF2724" w:rsidP="008E67F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3170F1F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6ABEC1B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8DAB76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F7BE08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84235E3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A1E68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80D4690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5058C06D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7DB05B0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287626F4" w14:textId="4D2C9329" w:rsidR="00BF2724" w:rsidRPr="00161E24" w:rsidRDefault="008A04EB" w:rsidP="008E67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(673)</w:t>
            </w:r>
          </w:p>
        </w:tc>
      </w:tr>
      <w:tr w:rsidR="008A04EB" w:rsidRPr="00161E24" w14:paraId="0285680D" w14:textId="77777777" w:rsidTr="002347FC">
        <w:trPr>
          <w:cantSplit/>
        </w:trPr>
        <w:tc>
          <w:tcPr>
            <w:tcW w:w="3251" w:type="dxa"/>
          </w:tcPr>
          <w:p w14:paraId="46156783" w14:textId="1ABE9604" w:rsidR="008A04EB" w:rsidRPr="00161E24" w:rsidRDefault="008A04EB" w:rsidP="008A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ขาดทุนจากการเปลี่ยนแปลงมูลค่ายุติธรรม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3E30D678" w14:textId="77777777" w:rsidR="008A04EB" w:rsidRPr="00161E24" w:rsidRDefault="008A04EB" w:rsidP="008E67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A0972D" w14:textId="77777777" w:rsidR="008A04EB" w:rsidRPr="00161E24" w:rsidRDefault="008A04EB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49488" w14:textId="77777777" w:rsidR="008A04EB" w:rsidRPr="00161E24" w:rsidRDefault="008A04EB" w:rsidP="008E67F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1752F090" w14:textId="77777777" w:rsidR="008A04EB" w:rsidRPr="00161E24" w:rsidRDefault="008A04EB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3E37EE8" w14:textId="77777777" w:rsidR="008A04EB" w:rsidRPr="00161E24" w:rsidRDefault="008A04EB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298865C5" w14:textId="77777777" w:rsidR="008A04EB" w:rsidRPr="00161E24" w:rsidRDefault="008A04EB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0B50816" w14:textId="77777777" w:rsidR="008A04EB" w:rsidRPr="00161E24" w:rsidRDefault="008A04EB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C0425CE" w14:textId="77777777" w:rsidR="008A04EB" w:rsidRPr="00161E24" w:rsidRDefault="008A04EB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B4CBD" w14:textId="77777777" w:rsidR="008A04EB" w:rsidRPr="00E33029" w:rsidRDefault="008A04EB" w:rsidP="008E67F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62BE711" w14:textId="77777777" w:rsidR="008A04EB" w:rsidRPr="00161E24" w:rsidRDefault="008A04EB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D4C737C" w14:textId="77777777" w:rsidR="008A04EB" w:rsidRPr="00161E24" w:rsidRDefault="008A04EB" w:rsidP="008E67F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F71CB6" w14:textId="77777777" w:rsidR="008A04EB" w:rsidRPr="00161E24" w:rsidRDefault="008A04EB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154297" w14:textId="77777777" w:rsidR="008A04EB" w:rsidRPr="00161E24" w:rsidRDefault="008A04EB" w:rsidP="008E67F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9A877D8" w14:textId="77777777" w:rsidR="008A04EB" w:rsidRPr="00161E24" w:rsidRDefault="008A04EB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A5CE8" w14:textId="77777777" w:rsidR="008A04EB" w:rsidRPr="00161E24" w:rsidRDefault="008A04EB" w:rsidP="008E67F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B9AF60A" w14:textId="77777777" w:rsidR="008A04EB" w:rsidRPr="00161E24" w:rsidRDefault="008A04EB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32DDBB98" w14:textId="77777777" w:rsidR="008A04EB" w:rsidRPr="00161E24" w:rsidRDefault="008A04EB" w:rsidP="008E67F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F7287AA" w14:textId="77777777" w:rsidR="008A04EB" w:rsidRPr="00161E24" w:rsidRDefault="008A04EB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67CB6F9A" w14:textId="6C8B78B8" w:rsidR="008A04EB" w:rsidRPr="00161E24" w:rsidRDefault="008A04EB" w:rsidP="008E67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(88)</w:t>
            </w:r>
          </w:p>
        </w:tc>
      </w:tr>
      <w:tr w:rsidR="00BF2724" w:rsidRPr="00161E24" w14:paraId="23754F1A" w14:textId="5DF36F77" w:rsidTr="002347FC">
        <w:trPr>
          <w:cantSplit/>
        </w:trPr>
        <w:tc>
          <w:tcPr>
            <w:tcW w:w="3251" w:type="dxa"/>
          </w:tcPr>
          <w:p w14:paraId="4E55692A" w14:textId="5C9BA9D1" w:rsidR="00BF2724" w:rsidRPr="00161E24" w:rsidRDefault="00C457BE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7"/>
                <w:szCs w:val="27"/>
                <w:cs/>
              </w:rPr>
              <w:t>ขาดทุนจากตราสารอนุพันธ์สุทธิ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3DB04274" w14:textId="33839FD6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F23FF2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BFEA8" w14:textId="5D12E875" w:rsidR="00BF2724" w:rsidRPr="00161E24" w:rsidRDefault="00BF2724" w:rsidP="008E67F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298B2140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3781C17" w14:textId="6AEE8FE3" w:rsidR="00BF2724" w:rsidRPr="00161E24" w:rsidRDefault="00BF2724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32B54168" w14:textId="33703A44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6E9B0C78" w14:textId="5B0438E3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D3A41B1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704EF" w14:textId="1C32FBB2" w:rsidR="00BF2724" w:rsidRPr="00E33029" w:rsidRDefault="00BF2724" w:rsidP="008E67F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46E5E45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A710203" w14:textId="2084A823" w:rsidR="00BF2724" w:rsidRPr="00161E24" w:rsidRDefault="00BF2724" w:rsidP="008E67F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85124C" w14:textId="6533AC9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1BE6C6" w14:textId="002E7A65" w:rsidR="00BF2724" w:rsidRPr="00161E24" w:rsidRDefault="00BF2724" w:rsidP="008E67F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270E278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CD356" w14:textId="01CC9534" w:rsidR="00BF2724" w:rsidRPr="00161E24" w:rsidRDefault="00BF2724" w:rsidP="008E67F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434577E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27BF387E" w14:textId="651F6E05" w:rsidR="00BF2724" w:rsidRPr="00161E24" w:rsidRDefault="00BF2724" w:rsidP="008E67F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B52878D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70D7808" w14:textId="1E9298E9" w:rsidR="00BF2724" w:rsidRPr="00161E24" w:rsidRDefault="008A04EB" w:rsidP="008E67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</w:t>
            </w:r>
            <w:r w:rsidR="00E43DEF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)</w:t>
            </w:r>
          </w:p>
        </w:tc>
      </w:tr>
      <w:tr w:rsidR="00BF2724" w:rsidRPr="00161E24" w14:paraId="63D72B93" w14:textId="3CBF6C22" w:rsidTr="002347FC">
        <w:trPr>
          <w:cantSplit/>
          <w:trHeight w:val="299"/>
        </w:trPr>
        <w:tc>
          <w:tcPr>
            <w:tcW w:w="3251" w:type="dxa"/>
          </w:tcPr>
          <w:p w14:paraId="6D6DCD54" w14:textId="15091161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ส่วนแบ่งกำไรจากเงินลงทุนใน</w:t>
            </w: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บริษัทร่วมและการร่วมค้า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286AF56B" w14:textId="5E08F06E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55E4E9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B8CB8" w14:textId="6CA3ABF6" w:rsidR="00BF2724" w:rsidRPr="00161E24" w:rsidRDefault="00BF2724" w:rsidP="008E67F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399A8FDE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F7940E5" w14:textId="0F2DD72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3925306" w14:textId="7798E43F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F87E167" w14:textId="172C07A4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ADEE631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319B00" w14:textId="68AB8577" w:rsidR="00BF2724" w:rsidRPr="00E33029" w:rsidRDefault="00BF2724" w:rsidP="008E67F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0664E7E7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8758F40" w14:textId="530B0429" w:rsidR="00BF2724" w:rsidRPr="00161E24" w:rsidRDefault="00BF2724" w:rsidP="008E67F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14277E" w14:textId="10689DAC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3BD41C" w14:textId="758038AC" w:rsidR="00BF2724" w:rsidRPr="00161E24" w:rsidRDefault="00BF2724" w:rsidP="008E67F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044E6A7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15C27" w14:textId="3E3AEC18" w:rsidR="00BF2724" w:rsidRPr="00161E24" w:rsidRDefault="00BF2724" w:rsidP="008E67F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2490296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7386B1F1" w14:textId="12F438FD" w:rsidR="00BF2724" w:rsidRPr="00161E24" w:rsidRDefault="00BF2724" w:rsidP="008E67F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6E681A8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shd w:val="clear" w:color="auto" w:fill="auto"/>
            <w:vAlign w:val="bottom"/>
          </w:tcPr>
          <w:p w14:paraId="45F4F3BB" w14:textId="3BA8195B" w:rsidR="00BF2724" w:rsidRPr="00161E24" w:rsidRDefault="008A04EB" w:rsidP="008E67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102</w:t>
            </w:r>
          </w:p>
        </w:tc>
      </w:tr>
      <w:tr w:rsidR="00BF2724" w:rsidRPr="00161E24" w14:paraId="573F82D9" w14:textId="77777777" w:rsidTr="002347FC">
        <w:trPr>
          <w:cantSplit/>
          <w:trHeight w:val="299"/>
        </w:trPr>
        <w:tc>
          <w:tcPr>
            <w:tcW w:w="3251" w:type="dxa"/>
          </w:tcPr>
          <w:p w14:paraId="3993131B" w14:textId="7557B162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 w:hanging="18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5A50BC2A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64F6A6D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2C944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8DFFE3C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429170B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5765D344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866C279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193F95F1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80D4D" w14:textId="77777777" w:rsidR="00BF2724" w:rsidRPr="00E33029" w:rsidRDefault="00BF2724" w:rsidP="008E67F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DD31924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6784F93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91778C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7A3F1BB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77D4B6E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39326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5F110FD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1C25A13D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AA76724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2CC2F2" w14:textId="3C6FCDE6" w:rsidR="00BF2724" w:rsidRPr="00161E24" w:rsidRDefault="008A04EB" w:rsidP="008E67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(4</w:t>
            </w:r>
            <w:r w:rsidR="001E260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57</w:t>
            </w: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</w:tr>
      <w:tr w:rsidR="00BF2724" w:rsidRPr="00161E24" w14:paraId="1DF4A349" w14:textId="77777777" w:rsidTr="002347FC">
        <w:trPr>
          <w:cantSplit/>
          <w:trHeight w:val="352"/>
        </w:trPr>
        <w:tc>
          <w:tcPr>
            <w:tcW w:w="3251" w:type="dxa"/>
          </w:tcPr>
          <w:p w14:paraId="037527D8" w14:textId="3E6FD8DC" w:rsidR="00BF2724" w:rsidRPr="00161E24" w:rsidRDefault="008A04EB" w:rsidP="008A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ขาดทุน</w:t>
            </w:r>
            <w:r w:rsidR="00BF2724" w:rsidRPr="00161E2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สำหรับปี</w:t>
            </w:r>
          </w:p>
        </w:tc>
        <w:tc>
          <w:tcPr>
            <w:tcW w:w="876" w:type="dxa"/>
            <w:shd w:val="clear" w:color="auto" w:fill="auto"/>
            <w:vAlign w:val="bottom"/>
          </w:tcPr>
          <w:p w14:paraId="40863D3F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8E86111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0B873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1910BD37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237AB9E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9" w:type="dxa"/>
            <w:shd w:val="clear" w:color="auto" w:fill="auto"/>
            <w:vAlign w:val="bottom"/>
          </w:tcPr>
          <w:p w14:paraId="1CBF8E90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BCCECB2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7FA16651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F22CA" w14:textId="77777777" w:rsidR="00BF2724" w:rsidRPr="00E33029" w:rsidRDefault="00BF2724" w:rsidP="008E67F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44698D8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43625AE1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453D5C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4FC12D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4B28B27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12CA9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C6B32E7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shd w:val="clear" w:color="auto" w:fill="auto"/>
            <w:vAlign w:val="bottom"/>
          </w:tcPr>
          <w:p w14:paraId="078C83CA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4A894E1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453EE" w14:textId="430184F7" w:rsidR="00BF2724" w:rsidRPr="00161E24" w:rsidRDefault="008A04EB" w:rsidP="008E67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(1,3</w:t>
            </w:r>
            <w:r w:rsidR="001E2602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64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)</w:t>
            </w:r>
          </w:p>
        </w:tc>
      </w:tr>
      <w:tr w:rsidR="00BF2724" w:rsidRPr="00161E24" w14:paraId="11275E90" w14:textId="77777777" w:rsidTr="002347FC">
        <w:trPr>
          <w:cantSplit/>
          <w:trHeight w:val="242"/>
        </w:trPr>
        <w:tc>
          <w:tcPr>
            <w:tcW w:w="3251" w:type="dxa"/>
          </w:tcPr>
          <w:p w14:paraId="0BDAF9FF" w14:textId="77777777" w:rsidR="00BF2724" w:rsidRPr="00CF168F" w:rsidRDefault="00BF2724" w:rsidP="00CF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876" w:type="dxa"/>
          </w:tcPr>
          <w:p w14:paraId="6AB56F38" w14:textId="77777777" w:rsidR="00BF2724" w:rsidRPr="00CF168F" w:rsidRDefault="00BF2724" w:rsidP="00CF168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val="en-US" w:bidi="th-TH"/>
              </w:rPr>
            </w:pPr>
          </w:p>
        </w:tc>
        <w:tc>
          <w:tcPr>
            <w:tcW w:w="180" w:type="dxa"/>
          </w:tcPr>
          <w:p w14:paraId="4D78B167" w14:textId="77777777" w:rsidR="00BF2724" w:rsidRPr="00CF168F" w:rsidRDefault="00BF2724" w:rsidP="00CF16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07" w:type="dxa"/>
            <w:tcBorders>
              <w:left w:val="nil"/>
              <w:right w:val="nil"/>
            </w:tcBorders>
            <w:shd w:val="clear" w:color="auto" w:fill="auto"/>
          </w:tcPr>
          <w:p w14:paraId="2A3A9223" w14:textId="77777777" w:rsidR="00BF2724" w:rsidRPr="00CF168F" w:rsidRDefault="00BF2724" w:rsidP="00CF168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val="en-US" w:bidi="th-TH"/>
              </w:rPr>
            </w:pPr>
          </w:p>
        </w:tc>
        <w:tc>
          <w:tcPr>
            <w:tcW w:w="189" w:type="dxa"/>
          </w:tcPr>
          <w:p w14:paraId="24051AC3" w14:textId="77777777" w:rsidR="00BF2724" w:rsidRPr="00CF168F" w:rsidRDefault="00BF2724" w:rsidP="00CF16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981" w:type="dxa"/>
          </w:tcPr>
          <w:p w14:paraId="72E080B4" w14:textId="77777777" w:rsidR="00BF2724" w:rsidRPr="00CF168F" w:rsidRDefault="00BF2724" w:rsidP="00CF168F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189" w:type="dxa"/>
          </w:tcPr>
          <w:p w14:paraId="29B67FBD" w14:textId="77777777" w:rsidR="00BF2724" w:rsidRPr="00CF168F" w:rsidRDefault="00BF2724" w:rsidP="00CF16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981" w:type="dxa"/>
          </w:tcPr>
          <w:p w14:paraId="594F435C" w14:textId="77777777" w:rsidR="00BF2724" w:rsidRPr="00CF168F" w:rsidRDefault="00BF2724" w:rsidP="00CF16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182" w:type="dxa"/>
          </w:tcPr>
          <w:p w14:paraId="50D8081F" w14:textId="77777777" w:rsidR="00BF2724" w:rsidRPr="00CF168F" w:rsidRDefault="00BF2724" w:rsidP="00CF16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1316" w:type="dxa"/>
            <w:tcBorders>
              <w:left w:val="nil"/>
              <w:right w:val="nil"/>
            </w:tcBorders>
            <w:shd w:val="clear" w:color="auto" w:fill="auto"/>
          </w:tcPr>
          <w:p w14:paraId="0ABC7617" w14:textId="77777777" w:rsidR="00BF2724" w:rsidRPr="00CF168F" w:rsidRDefault="00BF2724" w:rsidP="00CF168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186" w:type="dxa"/>
          </w:tcPr>
          <w:p w14:paraId="7B0B0840" w14:textId="77777777" w:rsidR="00BF2724" w:rsidRPr="00CF168F" w:rsidRDefault="00BF2724" w:rsidP="00CF16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1164" w:type="dxa"/>
          </w:tcPr>
          <w:p w14:paraId="71486C6B" w14:textId="77777777" w:rsidR="00BF2724" w:rsidRPr="00CF168F" w:rsidRDefault="00BF2724" w:rsidP="00CF168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180" w:type="dxa"/>
          </w:tcPr>
          <w:p w14:paraId="027437BE" w14:textId="77777777" w:rsidR="00BF2724" w:rsidRPr="00CF168F" w:rsidRDefault="00BF2724" w:rsidP="00CF16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990" w:type="dxa"/>
          </w:tcPr>
          <w:p w14:paraId="3F8B12AB" w14:textId="77777777" w:rsidR="00BF2724" w:rsidRPr="00CF168F" w:rsidRDefault="00BF2724" w:rsidP="00CF168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181" w:type="dxa"/>
          </w:tcPr>
          <w:p w14:paraId="55580F20" w14:textId="77777777" w:rsidR="00BF2724" w:rsidRPr="00CF168F" w:rsidRDefault="00BF2724" w:rsidP="00CF16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859" w:type="dxa"/>
            <w:tcBorders>
              <w:left w:val="nil"/>
              <w:right w:val="nil"/>
            </w:tcBorders>
            <w:shd w:val="clear" w:color="auto" w:fill="auto"/>
          </w:tcPr>
          <w:p w14:paraId="2E4929C6" w14:textId="77777777" w:rsidR="00BF2724" w:rsidRPr="00CF168F" w:rsidRDefault="00BF2724" w:rsidP="00CF168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val="en-US" w:bidi="th-TH"/>
              </w:rPr>
            </w:pPr>
          </w:p>
        </w:tc>
        <w:tc>
          <w:tcPr>
            <w:tcW w:w="184" w:type="dxa"/>
          </w:tcPr>
          <w:p w14:paraId="47D46107" w14:textId="77777777" w:rsidR="00BF2724" w:rsidRPr="00CF168F" w:rsidRDefault="00BF2724" w:rsidP="00CF16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991" w:type="dxa"/>
          </w:tcPr>
          <w:p w14:paraId="399B2A0D" w14:textId="77777777" w:rsidR="00BF2724" w:rsidRPr="00CF168F" w:rsidRDefault="00BF2724" w:rsidP="00CF168F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val="en-US" w:bidi="th-TH"/>
              </w:rPr>
            </w:pPr>
          </w:p>
        </w:tc>
        <w:tc>
          <w:tcPr>
            <w:tcW w:w="184" w:type="dxa"/>
          </w:tcPr>
          <w:p w14:paraId="10A90CC4" w14:textId="77777777" w:rsidR="00BF2724" w:rsidRPr="00CF168F" w:rsidRDefault="00BF2724" w:rsidP="00CF16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val="en-US" w:bidi="th-TH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</w:tcPr>
          <w:p w14:paraId="405B7F17" w14:textId="77777777" w:rsidR="00BF2724" w:rsidRPr="00CF168F" w:rsidRDefault="00BF2724" w:rsidP="00CF168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</w:tr>
      <w:tr w:rsidR="00BF2724" w:rsidRPr="00161E24" w14:paraId="7012F318" w14:textId="77777777" w:rsidTr="002347FC">
        <w:trPr>
          <w:cantSplit/>
          <w:trHeight w:val="200"/>
        </w:trPr>
        <w:tc>
          <w:tcPr>
            <w:tcW w:w="3251" w:type="dxa"/>
          </w:tcPr>
          <w:p w14:paraId="633F3EB8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876" w:type="dxa"/>
            <w:vAlign w:val="bottom"/>
          </w:tcPr>
          <w:p w14:paraId="0C56100F" w14:textId="2BD00D56" w:rsidR="00BF2724" w:rsidRPr="00161E24" w:rsidRDefault="00B52322" w:rsidP="008E67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777</w:t>
            </w:r>
          </w:p>
        </w:tc>
        <w:tc>
          <w:tcPr>
            <w:tcW w:w="180" w:type="dxa"/>
            <w:vAlign w:val="bottom"/>
          </w:tcPr>
          <w:p w14:paraId="5CB2C28D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E706A" w14:textId="639FE74A" w:rsidR="00BF2724" w:rsidRPr="00161E24" w:rsidRDefault="00B52322" w:rsidP="008E67F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1,563</w:t>
            </w:r>
          </w:p>
        </w:tc>
        <w:tc>
          <w:tcPr>
            <w:tcW w:w="189" w:type="dxa"/>
            <w:vAlign w:val="bottom"/>
          </w:tcPr>
          <w:p w14:paraId="008B8082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02CDA138" w14:textId="5E52CDA9" w:rsidR="00BF2724" w:rsidRPr="00161E24" w:rsidRDefault="00B52322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603</w:t>
            </w:r>
          </w:p>
        </w:tc>
        <w:tc>
          <w:tcPr>
            <w:tcW w:w="189" w:type="dxa"/>
            <w:vAlign w:val="bottom"/>
          </w:tcPr>
          <w:p w14:paraId="25AE9858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36173362" w14:textId="47224FD2" w:rsidR="00BF2724" w:rsidRPr="00161E24" w:rsidRDefault="00B52322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37</w:t>
            </w:r>
            <w:r w:rsidR="00B23E91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0</w:t>
            </w:r>
          </w:p>
        </w:tc>
        <w:tc>
          <w:tcPr>
            <w:tcW w:w="182" w:type="dxa"/>
            <w:vAlign w:val="bottom"/>
          </w:tcPr>
          <w:p w14:paraId="331B05C4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8F331" w14:textId="5F2060B9" w:rsidR="00BF2724" w:rsidRPr="00E33029" w:rsidRDefault="00B52322" w:rsidP="008E67F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591</w:t>
            </w:r>
          </w:p>
        </w:tc>
        <w:tc>
          <w:tcPr>
            <w:tcW w:w="186" w:type="dxa"/>
            <w:vAlign w:val="bottom"/>
          </w:tcPr>
          <w:p w14:paraId="0856611E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64" w:type="dxa"/>
            <w:vAlign w:val="bottom"/>
          </w:tcPr>
          <w:p w14:paraId="74D865DB" w14:textId="2DABD3E3" w:rsidR="00BF2724" w:rsidRPr="00161E24" w:rsidRDefault="00B52322" w:rsidP="008E67F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25</w:t>
            </w:r>
            <w:r w:rsidR="00B23E91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</w:t>
            </w:r>
          </w:p>
        </w:tc>
        <w:tc>
          <w:tcPr>
            <w:tcW w:w="180" w:type="dxa"/>
            <w:vAlign w:val="bottom"/>
          </w:tcPr>
          <w:p w14:paraId="2CC877F9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1AF5736" w14:textId="0B0630B6" w:rsidR="00BF2724" w:rsidRPr="00161E24" w:rsidRDefault="00B52322" w:rsidP="008E67F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301</w:t>
            </w:r>
          </w:p>
        </w:tc>
        <w:tc>
          <w:tcPr>
            <w:tcW w:w="181" w:type="dxa"/>
            <w:vAlign w:val="bottom"/>
          </w:tcPr>
          <w:p w14:paraId="5EB17E98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26E1A" w14:textId="0FFCFE77" w:rsidR="00BF2724" w:rsidRPr="00161E24" w:rsidRDefault="00B52322" w:rsidP="008E67F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10</w:t>
            </w:r>
            <w:r w:rsidR="00B23E91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</w:t>
            </w:r>
          </w:p>
        </w:tc>
        <w:tc>
          <w:tcPr>
            <w:tcW w:w="184" w:type="dxa"/>
            <w:vAlign w:val="bottom"/>
          </w:tcPr>
          <w:p w14:paraId="2756AFF7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1" w:type="dxa"/>
            <w:vAlign w:val="bottom"/>
          </w:tcPr>
          <w:p w14:paraId="43A96C60" w14:textId="04439483" w:rsidR="00BF2724" w:rsidRPr="00161E24" w:rsidRDefault="00B52322" w:rsidP="008E67F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55AF69F4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53" w:type="dxa"/>
            <w:vAlign w:val="bottom"/>
          </w:tcPr>
          <w:p w14:paraId="45808FA1" w14:textId="58550BC5" w:rsidR="00BF2724" w:rsidRPr="00161E24" w:rsidRDefault="00B52322" w:rsidP="008E67F3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4,56</w:t>
            </w:r>
            <w:r w:rsidR="009A4605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</w:t>
            </w:r>
          </w:p>
        </w:tc>
      </w:tr>
    </w:tbl>
    <w:p w14:paraId="6CAE24F3" w14:textId="77777777" w:rsidR="00CF168F" w:rsidRDefault="00CF168F" w:rsidP="00E3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DFB637E" w14:textId="46A0BDB1" w:rsidR="00A77262" w:rsidRPr="00295F1B" w:rsidRDefault="00CF168F" w:rsidP="00E3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="00A77262" w:rsidRPr="00295F1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ข้อมูลเกี่ยวกับส่วนงานที่รายงานสำหรับปีสิ้นสุด </w:t>
      </w:r>
      <w:r w:rsidR="000C58DB" w:rsidRPr="00295F1B">
        <w:rPr>
          <w:rFonts w:asciiTheme="majorBidi" w:hAnsiTheme="majorBidi" w:cstheme="majorBidi"/>
          <w:b/>
          <w:bCs/>
          <w:i/>
          <w:iCs/>
          <w:sz w:val="30"/>
          <w:szCs w:val="30"/>
        </w:rPr>
        <w:t>31</w:t>
      </w:r>
      <w:r w:rsidR="00A77262" w:rsidRPr="00295F1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ธันวาคม </w:t>
      </w:r>
      <w:r w:rsidR="000C58DB" w:rsidRPr="00295F1B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 w:rsidR="003D24C5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</w:p>
    <w:p w14:paraId="50249FBB" w14:textId="1AF1250F" w:rsidR="00A77262" w:rsidRPr="00295F1B" w:rsidRDefault="00A77262" w:rsidP="00A77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5047" w:type="dxa"/>
        <w:tblInd w:w="-19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15"/>
        <w:gridCol w:w="987"/>
        <w:gridCol w:w="178"/>
        <w:gridCol w:w="993"/>
        <w:gridCol w:w="198"/>
        <w:gridCol w:w="944"/>
        <w:gridCol w:w="180"/>
        <w:gridCol w:w="1016"/>
        <w:gridCol w:w="182"/>
        <w:gridCol w:w="1257"/>
        <w:gridCol w:w="186"/>
        <w:gridCol w:w="1019"/>
        <w:gridCol w:w="178"/>
        <w:gridCol w:w="991"/>
        <w:gridCol w:w="181"/>
        <w:gridCol w:w="988"/>
        <w:gridCol w:w="184"/>
        <w:gridCol w:w="901"/>
        <w:gridCol w:w="184"/>
        <w:gridCol w:w="985"/>
      </w:tblGrid>
      <w:tr w:rsidR="00933D8A" w:rsidRPr="00161E24" w14:paraId="150C77C0" w14:textId="77777777" w:rsidTr="00624038">
        <w:trPr>
          <w:cantSplit/>
          <w:trHeight w:val="299"/>
          <w:tblHeader/>
        </w:trPr>
        <w:tc>
          <w:tcPr>
            <w:tcW w:w="3319" w:type="dxa"/>
          </w:tcPr>
          <w:p w14:paraId="73FD3813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28" w:type="dxa"/>
            <w:gridSpan w:val="19"/>
          </w:tcPr>
          <w:p w14:paraId="545D2976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933D8A" w:rsidRPr="00161E24" w14:paraId="74F5DA57" w14:textId="77777777" w:rsidTr="00624038">
        <w:trPr>
          <w:cantSplit/>
          <w:trHeight w:val="299"/>
          <w:tblHeader/>
        </w:trPr>
        <w:tc>
          <w:tcPr>
            <w:tcW w:w="3319" w:type="dxa"/>
          </w:tcPr>
          <w:p w14:paraId="1A5AB919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8" w:type="dxa"/>
          </w:tcPr>
          <w:p w14:paraId="257BBE57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1741C34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50EE6DE9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8" w:type="dxa"/>
          </w:tcPr>
          <w:p w14:paraId="65FB7708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45" w:type="dxa"/>
          </w:tcPr>
          <w:p w14:paraId="7B12639E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0B848BF4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</w:tcPr>
          <w:p w14:paraId="76F9C450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ผลิตภัณฑ์</w:t>
            </w:r>
          </w:p>
        </w:tc>
        <w:tc>
          <w:tcPr>
            <w:tcW w:w="182" w:type="dxa"/>
            <w:vAlign w:val="bottom"/>
          </w:tcPr>
          <w:p w14:paraId="66ED2580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</w:tcPr>
          <w:p w14:paraId="32C483D5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</w:t>
            </w:r>
          </w:p>
        </w:tc>
        <w:tc>
          <w:tcPr>
            <w:tcW w:w="178" w:type="dxa"/>
          </w:tcPr>
          <w:p w14:paraId="38023E2C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</w:tcPr>
          <w:p w14:paraId="4917F5E0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</w:tcPr>
          <w:p w14:paraId="37406EB0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</w:tcPr>
          <w:p w14:paraId="3DE32763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1" w:type="dxa"/>
          </w:tcPr>
          <w:p w14:paraId="4E6AC573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9" w:type="dxa"/>
          </w:tcPr>
          <w:p w14:paraId="7125A75D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" w:type="dxa"/>
          </w:tcPr>
          <w:p w14:paraId="4C928BC7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</w:tcPr>
          <w:p w14:paraId="2D0927D6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534A0EB6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6" w:type="dxa"/>
          </w:tcPr>
          <w:p w14:paraId="5B235161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33D8A" w:rsidRPr="00161E24" w14:paraId="408494C9" w14:textId="77777777" w:rsidTr="00624038">
        <w:trPr>
          <w:cantSplit/>
          <w:trHeight w:val="299"/>
          <w:tblHeader/>
        </w:trPr>
        <w:tc>
          <w:tcPr>
            <w:tcW w:w="3319" w:type="dxa"/>
          </w:tcPr>
          <w:p w14:paraId="16C62F39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8" w:type="dxa"/>
          </w:tcPr>
          <w:p w14:paraId="4C0E5BAC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5DDFB7A4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6A94E677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98" w:type="dxa"/>
          </w:tcPr>
          <w:p w14:paraId="6D5A65E7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45" w:type="dxa"/>
          </w:tcPr>
          <w:p w14:paraId="400446BB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0" w:type="dxa"/>
          </w:tcPr>
          <w:p w14:paraId="7F1A387D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</w:tcPr>
          <w:p w14:paraId="2BF61B55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เนื้อสัตว์</w:t>
            </w:r>
          </w:p>
        </w:tc>
        <w:tc>
          <w:tcPr>
            <w:tcW w:w="182" w:type="dxa"/>
            <w:vAlign w:val="bottom"/>
          </w:tcPr>
          <w:p w14:paraId="1B83528A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</w:tcPr>
          <w:p w14:paraId="180236A0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ร่วมและ</w:t>
            </w:r>
          </w:p>
        </w:tc>
        <w:tc>
          <w:tcPr>
            <w:tcW w:w="178" w:type="dxa"/>
          </w:tcPr>
          <w:p w14:paraId="27F65E56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</w:tcPr>
          <w:p w14:paraId="318DC449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26B00375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</w:tcPr>
          <w:p w14:paraId="4981584D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</w:tcPr>
          <w:p w14:paraId="02254FAD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9" w:type="dxa"/>
          </w:tcPr>
          <w:p w14:paraId="6C6E612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619330E6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</w:tcPr>
          <w:p w14:paraId="66C7DCD1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" w:type="dxa"/>
          </w:tcPr>
          <w:p w14:paraId="1C6F2208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6" w:type="dxa"/>
          </w:tcPr>
          <w:p w14:paraId="6E795A28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33D8A" w:rsidRPr="00161E24" w14:paraId="6C5BFC7F" w14:textId="77777777" w:rsidTr="00624038">
        <w:trPr>
          <w:cantSplit/>
          <w:trHeight w:val="299"/>
          <w:tblHeader/>
        </w:trPr>
        <w:tc>
          <w:tcPr>
            <w:tcW w:w="3319" w:type="dxa"/>
          </w:tcPr>
          <w:p w14:paraId="394CBE5C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8" w:type="dxa"/>
          </w:tcPr>
          <w:p w14:paraId="502F9302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4C27876C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23830FF4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อาหารเพื่อ</w:t>
            </w:r>
          </w:p>
        </w:tc>
        <w:tc>
          <w:tcPr>
            <w:tcW w:w="198" w:type="dxa"/>
          </w:tcPr>
          <w:p w14:paraId="7607D5A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45" w:type="dxa"/>
          </w:tcPr>
          <w:p w14:paraId="259D96C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0" w:type="dxa"/>
          </w:tcPr>
          <w:p w14:paraId="29AF3CF8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</w:tcPr>
          <w:p w14:paraId="42C2D1A8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ไม่มี</w:t>
            </w:r>
          </w:p>
        </w:tc>
        <w:tc>
          <w:tcPr>
            <w:tcW w:w="182" w:type="dxa"/>
            <w:vAlign w:val="bottom"/>
          </w:tcPr>
          <w:p w14:paraId="46F1F285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</w:tcPr>
          <w:p w14:paraId="4AF1C603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ผลพลอยได้</w:t>
            </w:r>
          </w:p>
        </w:tc>
        <w:tc>
          <w:tcPr>
            <w:tcW w:w="178" w:type="dxa"/>
          </w:tcPr>
          <w:p w14:paraId="384637E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</w:tcPr>
          <w:p w14:paraId="78DC934D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</w:tcPr>
          <w:p w14:paraId="410BFC1D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</w:tcPr>
          <w:p w14:paraId="03D3CA38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ต่าง</w:t>
            </w:r>
          </w:p>
        </w:tc>
        <w:tc>
          <w:tcPr>
            <w:tcW w:w="181" w:type="dxa"/>
          </w:tcPr>
          <w:p w14:paraId="6F01661C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9" w:type="dxa"/>
          </w:tcPr>
          <w:p w14:paraId="23B740FA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</w:tcPr>
          <w:p w14:paraId="48447396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</w:tcPr>
          <w:p w14:paraId="05132740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" w:type="dxa"/>
          </w:tcPr>
          <w:p w14:paraId="4AD568FD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6" w:type="dxa"/>
          </w:tcPr>
          <w:p w14:paraId="78298839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933D8A" w:rsidRPr="00161E24" w14:paraId="3B2B3470" w14:textId="77777777" w:rsidTr="00624038">
        <w:trPr>
          <w:cantSplit/>
          <w:trHeight w:val="299"/>
          <w:tblHeader/>
        </w:trPr>
        <w:tc>
          <w:tcPr>
            <w:tcW w:w="3319" w:type="dxa"/>
          </w:tcPr>
          <w:p w14:paraId="1FF295D7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88" w:type="dxa"/>
          </w:tcPr>
          <w:p w14:paraId="386B1CC4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เกษตร</w:t>
            </w:r>
          </w:p>
        </w:tc>
        <w:tc>
          <w:tcPr>
            <w:tcW w:w="178" w:type="dxa"/>
          </w:tcPr>
          <w:p w14:paraId="003B65D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</w:tcPr>
          <w:p w14:paraId="01BFC740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การบริโภค</w:t>
            </w:r>
          </w:p>
        </w:tc>
        <w:tc>
          <w:tcPr>
            <w:tcW w:w="198" w:type="dxa"/>
          </w:tcPr>
          <w:p w14:paraId="354B8E4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45" w:type="dxa"/>
          </w:tcPr>
          <w:p w14:paraId="2E9F4D6C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ส่งออก</w:t>
            </w:r>
          </w:p>
        </w:tc>
        <w:tc>
          <w:tcPr>
            <w:tcW w:w="180" w:type="dxa"/>
          </w:tcPr>
          <w:p w14:paraId="3069EEEE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</w:tcPr>
          <w:p w14:paraId="6AFFF59D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บรรจุภัณฑ์</w:t>
            </w:r>
          </w:p>
        </w:tc>
        <w:tc>
          <w:tcPr>
            <w:tcW w:w="182" w:type="dxa"/>
            <w:vAlign w:val="bottom"/>
          </w:tcPr>
          <w:p w14:paraId="787E85B9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</w:tcPr>
          <w:p w14:paraId="28DD1234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และอาหารอื่นๆ</w:t>
            </w:r>
          </w:p>
        </w:tc>
        <w:tc>
          <w:tcPr>
            <w:tcW w:w="178" w:type="dxa"/>
          </w:tcPr>
          <w:p w14:paraId="44102271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20" w:type="dxa"/>
          </w:tcPr>
          <w:p w14:paraId="3A0622D1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ปศุสัตว์</w:t>
            </w:r>
          </w:p>
        </w:tc>
        <w:tc>
          <w:tcPr>
            <w:tcW w:w="178" w:type="dxa"/>
          </w:tcPr>
          <w:p w14:paraId="187276A2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2" w:type="dxa"/>
          </w:tcPr>
          <w:p w14:paraId="7A3DDBF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ประเทศ</w:t>
            </w:r>
          </w:p>
        </w:tc>
        <w:tc>
          <w:tcPr>
            <w:tcW w:w="181" w:type="dxa"/>
          </w:tcPr>
          <w:p w14:paraId="322DB9DA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9" w:type="dxa"/>
          </w:tcPr>
          <w:p w14:paraId="1F3FAF8C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สัตว์เลี้ยง</w:t>
            </w:r>
          </w:p>
        </w:tc>
        <w:tc>
          <w:tcPr>
            <w:tcW w:w="184" w:type="dxa"/>
          </w:tcPr>
          <w:p w14:paraId="693E4F0B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96" w:type="dxa"/>
          </w:tcPr>
          <w:p w14:paraId="166B5A40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อื่น ๆ</w:t>
            </w:r>
          </w:p>
        </w:tc>
        <w:tc>
          <w:tcPr>
            <w:tcW w:w="184" w:type="dxa"/>
          </w:tcPr>
          <w:p w14:paraId="2F720964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6" w:type="dxa"/>
          </w:tcPr>
          <w:p w14:paraId="44DF0763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933D8A" w:rsidRPr="00161E24" w14:paraId="4B69B063" w14:textId="77777777" w:rsidTr="00624038">
        <w:trPr>
          <w:cantSplit/>
          <w:trHeight w:val="299"/>
          <w:tblHeader/>
        </w:trPr>
        <w:tc>
          <w:tcPr>
            <w:tcW w:w="3319" w:type="dxa"/>
          </w:tcPr>
          <w:p w14:paraId="03876D81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728" w:type="dxa"/>
            <w:gridSpan w:val="19"/>
          </w:tcPr>
          <w:p w14:paraId="7D80A5E8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bidi="th-TH"/>
              </w:rPr>
              <w:t>(ล้านบาท)</w:t>
            </w:r>
          </w:p>
        </w:tc>
      </w:tr>
      <w:tr w:rsidR="00D921DF" w:rsidRPr="00161E24" w14:paraId="0EA35CF1" w14:textId="77777777" w:rsidTr="001208FE">
        <w:trPr>
          <w:cantSplit/>
        </w:trPr>
        <w:tc>
          <w:tcPr>
            <w:tcW w:w="3319" w:type="dxa"/>
          </w:tcPr>
          <w:p w14:paraId="09154200" w14:textId="77777777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988" w:type="dxa"/>
            <w:vAlign w:val="bottom"/>
          </w:tcPr>
          <w:p w14:paraId="0F91B6EC" w14:textId="1FC5A947" w:rsidR="00D921DF" w:rsidRPr="00161E24" w:rsidRDefault="00D921DF" w:rsidP="00D921D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28,403</w:t>
            </w:r>
          </w:p>
        </w:tc>
        <w:tc>
          <w:tcPr>
            <w:tcW w:w="178" w:type="dxa"/>
            <w:vAlign w:val="bottom"/>
          </w:tcPr>
          <w:p w14:paraId="642322B2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6F1E3" w14:textId="651B5F11" w:rsidR="00D921DF" w:rsidRPr="00161E24" w:rsidRDefault="00D921DF" w:rsidP="00D921D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33,915</w:t>
            </w:r>
          </w:p>
        </w:tc>
        <w:tc>
          <w:tcPr>
            <w:tcW w:w="198" w:type="dxa"/>
            <w:vAlign w:val="bottom"/>
          </w:tcPr>
          <w:p w14:paraId="46AA6888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127905CC" w14:textId="33C5B4F8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12,391</w:t>
            </w:r>
          </w:p>
        </w:tc>
        <w:tc>
          <w:tcPr>
            <w:tcW w:w="180" w:type="dxa"/>
            <w:vAlign w:val="bottom"/>
          </w:tcPr>
          <w:p w14:paraId="47E01529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7A98AC9E" w14:textId="4DA4B342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8,608</w:t>
            </w:r>
          </w:p>
        </w:tc>
        <w:tc>
          <w:tcPr>
            <w:tcW w:w="182" w:type="dxa"/>
            <w:vAlign w:val="bottom"/>
          </w:tcPr>
          <w:p w14:paraId="4E232AB9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AE8D4" w14:textId="6FFF800F" w:rsidR="00D921DF" w:rsidRPr="00161E24" w:rsidRDefault="00D921DF" w:rsidP="00D921DF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E33029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14,227</w:t>
            </w:r>
          </w:p>
        </w:tc>
        <w:tc>
          <w:tcPr>
            <w:tcW w:w="186" w:type="dxa"/>
            <w:vAlign w:val="bottom"/>
          </w:tcPr>
          <w:p w14:paraId="2732DCE4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6550E26E" w14:textId="40E960A9" w:rsidR="00D921DF" w:rsidRPr="00161E24" w:rsidRDefault="00D921DF" w:rsidP="00D921D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6,618</w:t>
            </w:r>
          </w:p>
        </w:tc>
        <w:tc>
          <w:tcPr>
            <w:tcW w:w="178" w:type="dxa"/>
            <w:vAlign w:val="bottom"/>
          </w:tcPr>
          <w:p w14:paraId="6B0B7A5D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2622AE9" w14:textId="065CA15C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6,236</w:t>
            </w:r>
          </w:p>
        </w:tc>
        <w:tc>
          <w:tcPr>
            <w:tcW w:w="181" w:type="dxa"/>
            <w:vAlign w:val="bottom"/>
          </w:tcPr>
          <w:p w14:paraId="7B15007C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09F10" w14:textId="634398EC" w:rsidR="00D921DF" w:rsidRPr="00161E24" w:rsidRDefault="00D921DF" w:rsidP="00D921D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2,211</w:t>
            </w:r>
          </w:p>
        </w:tc>
        <w:tc>
          <w:tcPr>
            <w:tcW w:w="178" w:type="dxa"/>
            <w:vAlign w:val="bottom"/>
          </w:tcPr>
          <w:p w14:paraId="4BA31921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4B07EB9E" w14:textId="6676A56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17</w:t>
            </w:r>
          </w:p>
        </w:tc>
        <w:tc>
          <w:tcPr>
            <w:tcW w:w="184" w:type="dxa"/>
            <w:vAlign w:val="bottom"/>
          </w:tcPr>
          <w:p w14:paraId="09E6E411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79C82794" w14:textId="522AEE19" w:rsidR="00D921DF" w:rsidRPr="00161E24" w:rsidRDefault="00D921DF" w:rsidP="00D921D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112,626</w:t>
            </w:r>
          </w:p>
        </w:tc>
      </w:tr>
      <w:tr w:rsidR="00D921DF" w:rsidRPr="00161E24" w14:paraId="005315C3" w14:textId="77777777" w:rsidTr="001208FE">
        <w:trPr>
          <w:cantSplit/>
        </w:trPr>
        <w:tc>
          <w:tcPr>
            <w:tcW w:w="3319" w:type="dxa"/>
          </w:tcPr>
          <w:p w14:paraId="2C314CEA" w14:textId="3E79B7FB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กำไรตามส่วนงาน</w:t>
            </w:r>
          </w:p>
        </w:tc>
        <w:tc>
          <w:tcPr>
            <w:tcW w:w="988" w:type="dxa"/>
            <w:vAlign w:val="bottom"/>
          </w:tcPr>
          <w:p w14:paraId="7A606BCB" w14:textId="2F4638FE" w:rsidR="00D921DF" w:rsidRPr="00161E24" w:rsidRDefault="00D921DF" w:rsidP="00D921D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163</w:t>
            </w:r>
          </w:p>
        </w:tc>
        <w:tc>
          <w:tcPr>
            <w:tcW w:w="178" w:type="dxa"/>
            <w:vAlign w:val="bottom"/>
          </w:tcPr>
          <w:p w14:paraId="60145330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84FCD" w14:textId="4C1C63AB" w:rsidR="00D921DF" w:rsidRPr="00161E24" w:rsidRDefault="00D921DF" w:rsidP="00D921D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3,</w:t>
            </w:r>
            <w:r w:rsidR="0021082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800</w:t>
            </w:r>
          </w:p>
        </w:tc>
        <w:tc>
          <w:tcPr>
            <w:tcW w:w="198" w:type="dxa"/>
            <w:vAlign w:val="bottom"/>
          </w:tcPr>
          <w:p w14:paraId="4DAA2C83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147A6A8B" w14:textId="56FE0FA1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2,0</w:t>
            </w:r>
            <w:r w:rsidR="0021082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58</w:t>
            </w:r>
          </w:p>
        </w:tc>
        <w:tc>
          <w:tcPr>
            <w:tcW w:w="180" w:type="dxa"/>
            <w:vAlign w:val="bottom"/>
          </w:tcPr>
          <w:p w14:paraId="37561EE1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7DEB630B" w14:textId="24AD9D9E" w:rsidR="00D921DF" w:rsidRPr="00161E24" w:rsidRDefault="00210822" w:rsidP="00D921D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848</w:t>
            </w:r>
          </w:p>
        </w:tc>
        <w:tc>
          <w:tcPr>
            <w:tcW w:w="182" w:type="dxa"/>
            <w:vAlign w:val="bottom"/>
          </w:tcPr>
          <w:p w14:paraId="4A439DDF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C5E0A" w14:textId="3534D477" w:rsidR="00D921DF" w:rsidRPr="00161E24" w:rsidRDefault="00210822" w:rsidP="00D921DF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1,352</w:t>
            </w:r>
          </w:p>
        </w:tc>
        <w:tc>
          <w:tcPr>
            <w:tcW w:w="186" w:type="dxa"/>
            <w:vAlign w:val="bottom"/>
          </w:tcPr>
          <w:p w14:paraId="388059EF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2F06F76C" w14:textId="0BCD04C1" w:rsidR="00D921DF" w:rsidRPr="00161E24" w:rsidRDefault="00210822" w:rsidP="00D921D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92</w:t>
            </w:r>
            <w:r w:rsidR="00C932F9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4</w:t>
            </w:r>
          </w:p>
        </w:tc>
        <w:tc>
          <w:tcPr>
            <w:tcW w:w="178" w:type="dxa"/>
            <w:vAlign w:val="bottom"/>
          </w:tcPr>
          <w:p w14:paraId="394EBCA8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1CA84B61" w14:textId="5B8325B5" w:rsidR="00D921DF" w:rsidRPr="00161E24" w:rsidRDefault="00210822" w:rsidP="00D921D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292</w:t>
            </w:r>
          </w:p>
        </w:tc>
        <w:tc>
          <w:tcPr>
            <w:tcW w:w="181" w:type="dxa"/>
            <w:vAlign w:val="bottom"/>
          </w:tcPr>
          <w:p w14:paraId="7F60939D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BE3E6" w14:textId="5FAEA749" w:rsidR="00D921DF" w:rsidRPr="00161E24" w:rsidRDefault="00D921DF" w:rsidP="00D921D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248</w:t>
            </w:r>
          </w:p>
        </w:tc>
        <w:tc>
          <w:tcPr>
            <w:tcW w:w="178" w:type="dxa"/>
            <w:vAlign w:val="bottom"/>
          </w:tcPr>
          <w:p w14:paraId="5E32BDC1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5BA66EBA" w14:textId="2820D9D3" w:rsidR="00D921DF" w:rsidRPr="00161E24" w:rsidRDefault="00D921DF" w:rsidP="00D921D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</w:t>
            </w:r>
          </w:p>
        </w:tc>
        <w:tc>
          <w:tcPr>
            <w:tcW w:w="184" w:type="dxa"/>
            <w:vAlign w:val="bottom"/>
          </w:tcPr>
          <w:p w14:paraId="1AF2B8B4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6CA490C7" w14:textId="6200D082" w:rsidR="00D921DF" w:rsidRPr="00161E24" w:rsidRDefault="00210822" w:rsidP="00D921D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9,68</w:t>
            </w:r>
            <w:r w:rsidR="008D048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8</w:t>
            </w:r>
          </w:p>
        </w:tc>
      </w:tr>
      <w:tr w:rsidR="00D921DF" w:rsidRPr="00161E24" w14:paraId="20ABD166" w14:textId="77777777" w:rsidTr="001208FE">
        <w:trPr>
          <w:cantSplit/>
        </w:trPr>
        <w:tc>
          <w:tcPr>
            <w:tcW w:w="3319" w:type="dxa"/>
          </w:tcPr>
          <w:p w14:paraId="0E7689DF" w14:textId="77777777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88" w:type="dxa"/>
            <w:vAlign w:val="bottom"/>
          </w:tcPr>
          <w:p w14:paraId="7493F40C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B0655DE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90C13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74F11A6D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608FCC98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7A8CCF2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71CB1EB4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865C179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C0FF5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53BCEB0A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1191D1F3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2301FA9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2B3B5BB4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F39E2E8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2A1F2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7CB7536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035C9095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11235031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2C813C9" w14:textId="7F69AE99" w:rsidR="00D921DF" w:rsidRPr="00161E24" w:rsidRDefault="00210822" w:rsidP="00D921D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962</w:t>
            </w:r>
          </w:p>
        </w:tc>
      </w:tr>
      <w:tr w:rsidR="00D921DF" w:rsidRPr="00161E24" w14:paraId="30E75D9A" w14:textId="77777777" w:rsidTr="001208FE">
        <w:trPr>
          <w:cantSplit/>
        </w:trPr>
        <w:tc>
          <w:tcPr>
            <w:tcW w:w="3319" w:type="dxa"/>
          </w:tcPr>
          <w:p w14:paraId="51EA0F60" w14:textId="6039426C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ค่าใช้จ่ายอื่น</w:t>
            </w:r>
          </w:p>
        </w:tc>
        <w:tc>
          <w:tcPr>
            <w:tcW w:w="988" w:type="dxa"/>
            <w:vAlign w:val="bottom"/>
          </w:tcPr>
          <w:p w14:paraId="1B5CB290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E3B0C3D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15667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2D6C89E2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37F25C1F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7C4F3DE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09CC66FD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0197BB80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0CAD5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7A722318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07B953A2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BCA2C1D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60B5291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3B6B4C3C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85F2F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F484931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532CC2B4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7364E6D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796BA008" w14:textId="02E99D73" w:rsidR="00D921DF" w:rsidRPr="00161E24" w:rsidRDefault="00D921DF" w:rsidP="00D921D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(17</w:t>
            </w:r>
            <w:r w:rsidR="008D048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</w:tr>
      <w:tr w:rsidR="00D921DF" w:rsidRPr="00161E24" w14:paraId="6E69EB4E" w14:textId="77777777" w:rsidTr="001208FE">
        <w:trPr>
          <w:cantSplit/>
        </w:trPr>
        <w:tc>
          <w:tcPr>
            <w:tcW w:w="3319" w:type="dxa"/>
          </w:tcPr>
          <w:p w14:paraId="7A8D058D" w14:textId="77777777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ต้นทุนทางการเงิน </w:t>
            </w:r>
          </w:p>
        </w:tc>
        <w:tc>
          <w:tcPr>
            <w:tcW w:w="988" w:type="dxa"/>
            <w:vAlign w:val="bottom"/>
          </w:tcPr>
          <w:p w14:paraId="0F1AE7B7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63803C4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53716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434F52BC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5525C6FE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54FF02B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06BD58B2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9006B8C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AAD42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504576D2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13EC38D3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84CA4A8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5F55AF19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752B4BC3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67772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82110C7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178D7D42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A0B1416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060E51EF" w14:textId="195413B6" w:rsidR="00D921DF" w:rsidRPr="00161E24" w:rsidRDefault="00D921DF" w:rsidP="00D921D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(619)</w:t>
            </w:r>
          </w:p>
        </w:tc>
      </w:tr>
      <w:tr w:rsidR="00210822" w:rsidRPr="00161E24" w14:paraId="023E204E" w14:textId="77777777" w:rsidTr="001208FE">
        <w:trPr>
          <w:cantSplit/>
        </w:trPr>
        <w:tc>
          <w:tcPr>
            <w:tcW w:w="3319" w:type="dxa"/>
          </w:tcPr>
          <w:p w14:paraId="22273A14" w14:textId="05CEA839" w:rsidR="00210822" w:rsidRPr="00161E24" w:rsidRDefault="00210822" w:rsidP="0021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ขาดทุนจากการเปลี่ยนแปลงมูลค่ายุติธรรม</w:t>
            </w:r>
          </w:p>
        </w:tc>
        <w:tc>
          <w:tcPr>
            <w:tcW w:w="988" w:type="dxa"/>
            <w:vAlign w:val="bottom"/>
          </w:tcPr>
          <w:p w14:paraId="55EBCC02" w14:textId="77777777" w:rsidR="00210822" w:rsidRPr="00161E24" w:rsidRDefault="00210822" w:rsidP="00D921D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1FE5226" w14:textId="77777777" w:rsidR="00210822" w:rsidRPr="00161E24" w:rsidRDefault="00210822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26B73" w14:textId="77777777" w:rsidR="00210822" w:rsidRPr="00161E24" w:rsidRDefault="00210822" w:rsidP="00D921D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0600E6FC" w14:textId="77777777" w:rsidR="00210822" w:rsidRPr="00161E24" w:rsidRDefault="00210822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6BA9FA9B" w14:textId="77777777" w:rsidR="00210822" w:rsidRPr="00161E24" w:rsidRDefault="00210822" w:rsidP="00D921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72FFFAD3" w14:textId="77777777" w:rsidR="00210822" w:rsidRPr="00161E24" w:rsidRDefault="00210822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61466DDB" w14:textId="77777777" w:rsidR="00210822" w:rsidRPr="00161E24" w:rsidRDefault="00210822" w:rsidP="00D921D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65F1587A" w14:textId="77777777" w:rsidR="00210822" w:rsidRPr="00161E24" w:rsidRDefault="00210822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C2C10" w14:textId="77777777" w:rsidR="00210822" w:rsidRPr="00161E24" w:rsidRDefault="00210822" w:rsidP="00D921DF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779369A8" w14:textId="77777777" w:rsidR="00210822" w:rsidRPr="00161E24" w:rsidRDefault="00210822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6D493802" w14:textId="77777777" w:rsidR="00210822" w:rsidRPr="00161E24" w:rsidRDefault="00210822" w:rsidP="00D921D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CF686CF" w14:textId="77777777" w:rsidR="00210822" w:rsidRPr="00161E24" w:rsidRDefault="00210822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089E8433" w14:textId="77777777" w:rsidR="00210822" w:rsidRPr="00161E24" w:rsidRDefault="00210822" w:rsidP="00D921D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44425991" w14:textId="77777777" w:rsidR="00210822" w:rsidRPr="00161E24" w:rsidRDefault="00210822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2DCA1" w14:textId="77777777" w:rsidR="00210822" w:rsidRPr="00161E24" w:rsidRDefault="00210822" w:rsidP="00D921D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186D4DF" w14:textId="77777777" w:rsidR="00210822" w:rsidRPr="00161E24" w:rsidRDefault="00210822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7CA13451" w14:textId="77777777" w:rsidR="00210822" w:rsidRPr="00161E24" w:rsidRDefault="00210822" w:rsidP="00D921D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4F61084D" w14:textId="77777777" w:rsidR="00210822" w:rsidRPr="00161E24" w:rsidRDefault="00210822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58885BFF" w14:textId="4B80AA64" w:rsidR="00210822" w:rsidRDefault="00210822" w:rsidP="00D921D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(8</w:t>
            </w:r>
            <w:r w:rsidR="008D048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)</w:t>
            </w:r>
          </w:p>
        </w:tc>
      </w:tr>
      <w:tr w:rsidR="00D921DF" w:rsidRPr="00161E24" w14:paraId="38336181" w14:textId="77777777" w:rsidTr="001208FE">
        <w:trPr>
          <w:cantSplit/>
        </w:trPr>
        <w:tc>
          <w:tcPr>
            <w:tcW w:w="3319" w:type="dxa"/>
          </w:tcPr>
          <w:p w14:paraId="7074F2FD" w14:textId="0C3E6504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7"/>
                <w:szCs w:val="27"/>
                <w:cs/>
              </w:rPr>
              <w:t>ขาดทุน</w:t>
            </w:r>
            <w:r w:rsidRPr="00161E24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จากอัตราแลกเปลี่ยนสุทธิ</w:t>
            </w:r>
          </w:p>
        </w:tc>
        <w:tc>
          <w:tcPr>
            <w:tcW w:w="988" w:type="dxa"/>
            <w:vAlign w:val="bottom"/>
          </w:tcPr>
          <w:p w14:paraId="519AC43A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966C9B3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4AFB2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46E50712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5B4D1B59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81F0F0F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1A91713E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58B2133D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90272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02FFAFDA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2609E8E8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538D44A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5034FAB7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B832489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D5E62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EBA9B70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47E9D641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0CD48C9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0E6E4AAC" w14:textId="0B74E434" w:rsidR="00D921DF" w:rsidRPr="00161E24" w:rsidRDefault="00D921DF" w:rsidP="00D921D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(148)</w:t>
            </w:r>
          </w:p>
        </w:tc>
      </w:tr>
      <w:tr w:rsidR="00D921DF" w:rsidRPr="00161E24" w14:paraId="17B09FE8" w14:textId="77777777" w:rsidTr="001208FE">
        <w:trPr>
          <w:cantSplit/>
        </w:trPr>
        <w:tc>
          <w:tcPr>
            <w:tcW w:w="3319" w:type="dxa"/>
          </w:tcPr>
          <w:p w14:paraId="1E2359E6" w14:textId="2CD5273E" w:rsidR="00D921DF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hanging="90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7"/>
                <w:szCs w:val="27"/>
                <w:cs/>
              </w:rPr>
              <w:t>ขาดทุนจากตราสารอนุพันธ์สุทธิ</w:t>
            </w:r>
          </w:p>
        </w:tc>
        <w:tc>
          <w:tcPr>
            <w:tcW w:w="988" w:type="dxa"/>
            <w:vAlign w:val="bottom"/>
          </w:tcPr>
          <w:p w14:paraId="4D3C8F04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7476AB7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5B549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1698A450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78E44F06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9B8A1B2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6B202811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4BADFE6C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664F3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295BB7D0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3EA77204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8CDD9EC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C2DFDBD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B6C0EAF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C0CF1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1094A54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5C7524A6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150BCDA0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00DC1F7D" w14:textId="1E634ABA" w:rsidR="00D921DF" w:rsidRPr="00161E24" w:rsidRDefault="00D921DF" w:rsidP="00D921D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(5)</w:t>
            </w:r>
          </w:p>
        </w:tc>
      </w:tr>
      <w:tr w:rsidR="00D921DF" w:rsidRPr="00161E24" w14:paraId="43471B84" w14:textId="77777777" w:rsidTr="001208FE">
        <w:trPr>
          <w:cantSplit/>
          <w:trHeight w:val="299"/>
        </w:trPr>
        <w:tc>
          <w:tcPr>
            <w:tcW w:w="3319" w:type="dxa"/>
          </w:tcPr>
          <w:p w14:paraId="26307479" w14:textId="77777777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ส่วนแบ่งกำไรจากเงินลงทุนใน</w:t>
            </w: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บริษัทร่วมและการร่วมค้า</w:t>
            </w:r>
          </w:p>
        </w:tc>
        <w:tc>
          <w:tcPr>
            <w:tcW w:w="988" w:type="dxa"/>
            <w:vAlign w:val="bottom"/>
          </w:tcPr>
          <w:p w14:paraId="2BF0FAEF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6D76669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09DD7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013416D4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465C6EB3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630F9EE5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694FA2A3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F1F3330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B8876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7EAEF067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1849A1F2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BD68493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4FA8D611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B291BC6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B4D5B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973480B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769F995F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63CBC75F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1BAC7D14" w14:textId="5FB36DD4" w:rsidR="00D921DF" w:rsidRPr="00161E24" w:rsidRDefault="00D921DF" w:rsidP="00D921D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37</w:t>
            </w:r>
          </w:p>
        </w:tc>
      </w:tr>
      <w:tr w:rsidR="00D921DF" w:rsidRPr="00161E24" w14:paraId="0C9DD038" w14:textId="77777777" w:rsidTr="001208FE">
        <w:trPr>
          <w:cantSplit/>
          <w:trHeight w:val="299"/>
        </w:trPr>
        <w:tc>
          <w:tcPr>
            <w:tcW w:w="3319" w:type="dxa"/>
          </w:tcPr>
          <w:p w14:paraId="19F77A16" w14:textId="77777777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 w:hanging="18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988" w:type="dxa"/>
            <w:vAlign w:val="bottom"/>
          </w:tcPr>
          <w:p w14:paraId="46135D62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FF245B3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8E0B5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1E816330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64C6DD56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3C260F39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1B22D587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2664B06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8FABF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75985BDB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7108E507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D474323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1E790D3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BABB2EA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B80B1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F84DD4A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072A5BAB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7F0B654A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7339D498" w14:textId="0C388FCE" w:rsidR="00D921DF" w:rsidRPr="00161E24" w:rsidRDefault="00D921DF" w:rsidP="00D921D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(1,549)</w:t>
            </w:r>
          </w:p>
        </w:tc>
      </w:tr>
      <w:tr w:rsidR="00D921DF" w:rsidRPr="00161E24" w14:paraId="118D83A4" w14:textId="77777777" w:rsidTr="001208FE">
        <w:trPr>
          <w:cantSplit/>
          <w:trHeight w:val="299"/>
        </w:trPr>
        <w:tc>
          <w:tcPr>
            <w:tcW w:w="3319" w:type="dxa"/>
          </w:tcPr>
          <w:p w14:paraId="1D49B7B5" w14:textId="77777777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 w:hanging="18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กำไรสำหรับปี</w:t>
            </w:r>
          </w:p>
        </w:tc>
        <w:tc>
          <w:tcPr>
            <w:tcW w:w="988" w:type="dxa"/>
            <w:vAlign w:val="bottom"/>
          </w:tcPr>
          <w:p w14:paraId="3019598C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78D0B93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1FDB0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98" w:type="dxa"/>
            <w:vAlign w:val="bottom"/>
          </w:tcPr>
          <w:p w14:paraId="3C6E295F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6935F295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5A82C7F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2FBFF355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1E6CCA2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54B01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035B2B6D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5B9DA1B4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9515D91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517F6216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vAlign w:val="bottom"/>
          </w:tcPr>
          <w:p w14:paraId="1EE2BABD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2A8D7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BB44B8B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4EC3150C" w14:textId="7777777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D0B4973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D7D52" w14:textId="7F03EF2B" w:rsidR="00D921DF" w:rsidRPr="00161E24" w:rsidRDefault="00D921DF" w:rsidP="00D921D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8,104</w:t>
            </w:r>
          </w:p>
        </w:tc>
      </w:tr>
      <w:tr w:rsidR="00D921DF" w:rsidRPr="00161E24" w14:paraId="230E017C" w14:textId="77777777" w:rsidTr="00210822">
        <w:trPr>
          <w:cantSplit/>
          <w:trHeight w:val="21"/>
        </w:trPr>
        <w:tc>
          <w:tcPr>
            <w:tcW w:w="3319" w:type="dxa"/>
          </w:tcPr>
          <w:p w14:paraId="7CFFDDAD" w14:textId="77777777" w:rsidR="00D921DF" w:rsidRPr="00210822" w:rsidRDefault="00D921DF" w:rsidP="0021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988" w:type="dxa"/>
          </w:tcPr>
          <w:p w14:paraId="7EE83167" w14:textId="77777777" w:rsidR="00D921DF" w:rsidRPr="00210822" w:rsidRDefault="00D921DF" w:rsidP="00210822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178" w:type="dxa"/>
          </w:tcPr>
          <w:p w14:paraId="2CBC2A7D" w14:textId="77777777" w:rsidR="00D921DF" w:rsidRPr="00210822" w:rsidRDefault="00D921DF" w:rsidP="002108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94" w:type="dxa"/>
            <w:tcBorders>
              <w:left w:val="nil"/>
              <w:right w:val="nil"/>
            </w:tcBorders>
            <w:shd w:val="clear" w:color="auto" w:fill="auto"/>
          </w:tcPr>
          <w:p w14:paraId="49B6D0CE" w14:textId="77777777" w:rsidR="00D921DF" w:rsidRPr="00210822" w:rsidRDefault="00D921DF" w:rsidP="00210822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198" w:type="dxa"/>
          </w:tcPr>
          <w:p w14:paraId="05754F0C" w14:textId="77777777" w:rsidR="00D921DF" w:rsidRPr="00210822" w:rsidRDefault="00D921DF" w:rsidP="002108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945" w:type="dxa"/>
          </w:tcPr>
          <w:p w14:paraId="00663B88" w14:textId="77777777" w:rsidR="00D921DF" w:rsidRPr="00210822" w:rsidRDefault="00D921DF" w:rsidP="0021082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80" w:type="dxa"/>
          </w:tcPr>
          <w:p w14:paraId="6D067E69" w14:textId="77777777" w:rsidR="00D921DF" w:rsidRPr="00210822" w:rsidRDefault="00D921DF" w:rsidP="002108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017" w:type="dxa"/>
          </w:tcPr>
          <w:p w14:paraId="2D2C7038" w14:textId="77777777" w:rsidR="00D921DF" w:rsidRPr="00210822" w:rsidRDefault="00D921DF" w:rsidP="00210822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82" w:type="dxa"/>
          </w:tcPr>
          <w:p w14:paraId="1CD9CFC4" w14:textId="77777777" w:rsidR="00D921DF" w:rsidRPr="00210822" w:rsidRDefault="00D921DF" w:rsidP="002108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shd w:val="clear" w:color="auto" w:fill="auto"/>
          </w:tcPr>
          <w:p w14:paraId="6B044740" w14:textId="77777777" w:rsidR="00D921DF" w:rsidRPr="00210822" w:rsidRDefault="00D921DF" w:rsidP="00210822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186" w:type="dxa"/>
          </w:tcPr>
          <w:p w14:paraId="1E2E532B" w14:textId="77777777" w:rsidR="00D921DF" w:rsidRPr="00210822" w:rsidRDefault="00D921DF" w:rsidP="002108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012" w:type="dxa"/>
          </w:tcPr>
          <w:p w14:paraId="72396844" w14:textId="77777777" w:rsidR="00D921DF" w:rsidRPr="00210822" w:rsidRDefault="00D921DF" w:rsidP="00210822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78" w:type="dxa"/>
          </w:tcPr>
          <w:p w14:paraId="1F61FC21" w14:textId="77777777" w:rsidR="00D921DF" w:rsidRPr="00210822" w:rsidRDefault="00D921DF" w:rsidP="002108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992" w:type="dxa"/>
          </w:tcPr>
          <w:p w14:paraId="0D12488C" w14:textId="77777777" w:rsidR="00D921DF" w:rsidRPr="00210822" w:rsidRDefault="00D921DF" w:rsidP="00210822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81" w:type="dxa"/>
          </w:tcPr>
          <w:p w14:paraId="1175CC13" w14:textId="77777777" w:rsidR="00D921DF" w:rsidRPr="00210822" w:rsidRDefault="00D921DF" w:rsidP="002108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</w:tcPr>
          <w:p w14:paraId="6F22A4A1" w14:textId="77777777" w:rsidR="00D921DF" w:rsidRPr="00210822" w:rsidRDefault="00D921DF" w:rsidP="0021082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178" w:type="dxa"/>
          </w:tcPr>
          <w:p w14:paraId="1F12A961" w14:textId="77777777" w:rsidR="00D921DF" w:rsidRPr="00210822" w:rsidRDefault="00D921DF" w:rsidP="002108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902" w:type="dxa"/>
          </w:tcPr>
          <w:p w14:paraId="29F8AF81" w14:textId="77777777" w:rsidR="00D921DF" w:rsidRPr="00210822" w:rsidRDefault="00D921DF" w:rsidP="0021082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184" w:type="dxa"/>
          </w:tcPr>
          <w:p w14:paraId="4471A35B" w14:textId="77777777" w:rsidR="00D921DF" w:rsidRPr="00210822" w:rsidRDefault="00D921DF" w:rsidP="002108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986" w:type="dxa"/>
            <w:tcBorders>
              <w:top w:val="double" w:sz="4" w:space="0" w:color="auto"/>
            </w:tcBorders>
          </w:tcPr>
          <w:p w14:paraId="5694BC70" w14:textId="77777777" w:rsidR="00D921DF" w:rsidRPr="00210822" w:rsidRDefault="00D921DF" w:rsidP="0021082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</w:tr>
      <w:tr w:rsidR="00D921DF" w:rsidRPr="00161E24" w14:paraId="180C818F" w14:textId="77777777" w:rsidTr="001208FE">
        <w:trPr>
          <w:cantSplit/>
        </w:trPr>
        <w:tc>
          <w:tcPr>
            <w:tcW w:w="3319" w:type="dxa"/>
          </w:tcPr>
          <w:p w14:paraId="6B5BC1FE" w14:textId="77777777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88" w:type="dxa"/>
            <w:vAlign w:val="bottom"/>
          </w:tcPr>
          <w:p w14:paraId="3A2E2635" w14:textId="46E82043" w:rsidR="00D921DF" w:rsidRPr="00161E24" w:rsidRDefault="00D921DF" w:rsidP="00D921DF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726</w:t>
            </w:r>
          </w:p>
        </w:tc>
        <w:tc>
          <w:tcPr>
            <w:tcW w:w="178" w:type="dxa"/>
            <w:vAlign w:val="bottom"/>
          </w:tcPr>
          <w:p w14:paraId="177C9FB0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6F403" w14:textId="4293DC1A" w:rsidR="00D921DF" w:rsidRPr="00161E24" w:rsidRDefault="00D921DF" w:rsidP="00D921DF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1,418</w:t>
            </w:r>
          </w:p>
        </w:tc>
        <w:tc>
          <w:tcPr>
            <w:tcW w:w="198" w:type="dxa"/>
            <w:vAlign w:val="bottom"/>
          </w:tcPr>
          <w:p w14:paraId="5CCBDF18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45" w:type="dxa"/>
            <w:vAlign w:val="bottom"/>
          </w:tcPr>
          <w:p w14:paraId="143A8AEA" w14:textId="7E58D4B7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518</w:t>
            </w:r>
          </w:p>
        </w:tc>
        <w:tc>
          <w:tcPr>
            <w:tcW w:w="180" w:type="dxa"/>
            <w:vAlign w:val="bottom"/>
          </w:tcPr>
          <w:p w14:paraId="24EFFBC4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7" w:type="dxa"/>
            <w:vAlign w:val="bottom"/>
          </w:tcPr>
          <w:p w14:paraId="259A4FFE" w14:textId="6E544D8E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360</w:t>
            </w:r>
          </w:p>
        </w:tc>
        <w:tc>
          <w:tcPr>
            <w:tcW w:w="182" w:type="dxa"/>
            <w:vAlign w:val="bottom"/>
          </w:tcPr>
          <w:p w14:paraId="2BFB892F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A959B" w14:textId="5C6080A5" w:rsidR="00D921DF" w:rsidRPr="00161E24" w:rsidRDefault="00D921DF" w:rsidP="00D921DF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E33029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595</w:t>
            </w:r>
          </w:p>
        </w:tc>
        <w:tc>
          <w:tcPr>
            <w:tcW w:w="186" w:type="dxa"/>
            <w:vAlign w:val="bottom"/>
          </w:tcPr>
          <w:p w14:paraId="55DA4ABA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012" w:type="dxa"/>
            <w:vAlign w:val="bottom"/>
          </w:tcPr>
          <w:p w14:paraId="32719F4F" w14:textId="53044486" w:rsidR="00D921DF" w:rsidRPr="00161E24" w:rsidRDefault="00D921DF" w:rsidP="00D921D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276</w:t>
            </w:r>
          </w:p>
        </w:tc>
        <w:tc>
          <w:tcPr>
            <w:tcW w:w="178" w:type="dxa"/>
            <w:vAlign w:val="bottom"/>
          </w:tcPr>
          <w:p w14:paraId="4BF95617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2" w:type="dxa"/>
            <w:vAlign w:val="bottom"/>
          </w:tcPr>
          <w:p w14:paraId="376899A1" w14:textId="6C03C273" w:rsidR="00D921DF" w:rsidRPr="00161E24" w:rsidRDefault="00D921DF" w:rsidP="00D921D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241</w:t>
            </w:r>
          </w:p>
        </w:tc>
        <w:tc>
          <w:tcPr>
            <w:tcW w:w="181" w:type="dxa"/>
            <w:vAlign w:val="bottom"/>
          </w:tcPr>
          <w:p w14:paraId="42DA9732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72D9B" w14:textId="41E1552D" w:rsidR="00D921DF" w:rsidRPr="00161E24" w:rsidRDefault="00D921DF" w:rsidP="00D921DF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104</w:t>
            </w:r>
          </w:p>
        </w:tc>
        <w:tc>
          <w:tcPr>
            <w:tcW w:w="178" w:type="dxa"/>
            <w:vAlign w:val="bottom"/>
          </w:tcPr>
          <w:p w14:paraId="7DCD8858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02" w:type="dxa"/>
            <w:vAlign w:val="bottom"/>
          </w:tcPr>
          <w:p w14:paraId="50F48D88" w14:textId="5B0D10FF" w:rsidR="00D921DF" w:rsidRPr="00161E24" w:rsidRDefault="00D921DF" w:rsidP="00D921D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</w:t>
            </w:r>
          </w:p>
        </w:tc>
        <w:tc>
          <w:tcPr>
            <w:tcW w:w="184" w:type="dxa"/>
            <w:vAlign w:val="bottom"/>
          </w:tcPr>
          <w:p w14:paraId="50E67418" w14:textId="77777777" w:rsidR="00D921DF" w:rsidRPr="00161E24" w:rsidRDefault="00D921DF" w:rsidP="00D921DF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86" w:type="dxa"/>
            <w:vAlign w:val="bottom"/>
          </w:tcPr>
          <w:p w14:paraId="3400A6D1" w14:textId="23963490" w:rsidR="00D921DF" w:rsidRPr="00161E24" w:rsidRDefault="00D921DF" w:rsidP="00D921D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4,243</w:t>
            </w:r>
          </w:p>
        </w:tc>
      </w:tr>
    </w:tbl>
    <w:p w14:paraId="1EDB5DD3" w14:textId="1112F2FF" w:rsidR="008F7D58" w:rsidRPr="00D921DF" w:rsidRDefault="008F7D58" w:rsidP="00D92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b/>
          <w:bCs/>
          <w:i/>
          <w:iCs/>
          <w:sz w:val="27"/>
          <w:szCs w:val="27"/>
          <w:cs/>
        </w:rPr>
        <w:sectPr w:rsidR="008F7D58" w:rsidRPr="00D921DF" w:rsidSect="00933D8A">
          <w:headerReference w:type="first" r:id="rId28"/>
          <w:footerReference w:type="first" r:id="rId29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E93FC21" w14:textId="0B915A88" w:rsidR="000E436E" w:rsidRPr="00161E24" w:rsidRDefault="000E436E" w:rsidP="004318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313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161E24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ส่วนงานภูมิศาสตร์</w:t>
      </w:r>
    </w:p>
    <w:p w14:paraId="624AD5A4" w14:textId="6BF2E44B" w:rsidR="000E436E" w:rsidRPr="00161E24" w:rsidRDefault="000E436E" w:rsidP="004318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313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</w:p>
    <w:p w14:paraId="650CF3B3" w14:textId="011980DB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31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161E24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602D0AC7" w14:textId="4D040889" w:rsidR="000E436E" w:rsidRDefault="000E436E" w:rsidP="006A45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300"/>
        <w:gridCol w:w="1368"/>
        <w:gridCol w:w="270"/>
        <w:gridCol w:w="1353"/>
      </w:tblGrid>
      <w:tr w:rsidR="0043184C" w:rsidRPr="00161E24" w14:paraId="6F601935" w14:textId="77777777" w:rsidTr="00516440">
        <w:trPr>
          <w:tblHeader/>
        </w:trPr>
        <w:tc>
          <w:tcPr>
            <w:tcW w:w="6300" w:type="dxa"/>
            <w:shd w:val="clear" w:color="auto" w:fill="auto"/>
          </w:tcPr>
          <w:p w14:paraId="271315F7" w14:textId="12EAAC57" w:rsidR="0043184C" w:rsidRPr="008E719F" w:rsidRDefault="0043184C" w:rsidP="00B169EF">
            <w:pPr>
              <w:pStyle w:val="block"/>
              <w:spacing w:after="0"/>
              <w:ind w:left="98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E71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ข้อมูลส่วนงานภูมิศาสตร์</w:t>
            </w:r>
          </w:p>
        </w:tc>
        <w:tc>
          <w:tcPr>
            <w:tcW w:w="2991" w:type="dxa"/>
            <w:gridSpan w:val="3"/>
            <w:shd w:val="clear" w:color="auto" w:fill="auto"/>
          </w:tcPr>
          <w:p w14:paraId="2FB289E0" w14:textId="20C20D09" w:rsidR="0043184C" w:rsidRPr="0043184C" w:rsidRDefault="0043184C" w:rsidP="0043184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43184C" w:rsidRPr="00161E24" w14:paraId="36C5409F" w14:textId="77777777" w:rsidTr="00516440">
        <w:trPr>
          <w:tblHeader/>
        </w:trPr>
        <w:tc>
          <w:tcPr>
            <w:tcW w:w="6300" w:type="dxa"/>
            <w:shd w:val="clear" w:color="auto" w:fill="auto"/>
          </w:tcPr>
          <w:p w14:paraId="2318197E" w14:textId="77777777" w:rsidR="0043184C" w:rsidRPr="008E719F" w:rsidRDefault="0043184C" w:rsidP="00B169EF">
            <w:pPr>
              <w:pStyle w:val="block"/>
              <w:spacing w:after="0"/>
              <w:ind w:left="98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E96C299" w14:textId="7178490E" w:rsidR="0043184C" w:rsidRPr="008E719F" w:rsidRDefault="0043184C" w:rsidP="0043184C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="00D921DF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8B460E5" w14:textId="77777777" w:rsidR="0043184C" w:rsidRPr="00161E24" w:rsidRDefault="0043184C" w:rsidP="0043184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2AF5E7AA" w14:textId="08B7792F" w:rsidR="0043184C" w:rsidRPr="00161E24" w:rsidRDefault="0043184C" w:rsidP="0043184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  <w:t>256</w:t>
            </w:r>
            <w:r w:rsidR="00D921DF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43184C" w:rsidRPr="00161E24" w14:paraId="1E167211" w14:textId="77777777" w:rsidTr="00516440">
        <w:trPr>
          <w:trHeight w:val="279"/>
        </w:trPr>
        <w:tc>
          <w:tcPr>
            <w:tcW w:w="6300" w:type="dxa"/>
            <w:shd w:val="clear" w:color="auto" w:fill="auto"/>
          </w:tcPr>
          <w:p w14:paraId="484CE1C3" w14:textId="77777777" w:rsidR="0043184C" w:rsidRPr="00161E24" w:rsidRDefault="0043184C" w:rsidP="00B169EF">
            <w:pPr>
              <w:ind w:left="9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91" w:type="dxa"/>
            <w:gridSpan w:val="3"/>
            <w:shd w:val="clear" w:color="auto" w:fill="auto"/>
          </w:tcPr>
          <w:p w14:paraId="487DD30D" w14:textId="77777777" w:rsidR="0043184C" w:rsidRPr="00B67DD0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921DF" w:rsidRPr="00161E24" w14:paraId="0E491B84" w14:textId="77777777" w:rsidTr="00516440">
        <w:trPr>
          <w:trHeight w:val="315"/>
        </w:trPr>
        <w:tc>
          <w:tcPr>
            <w:tcW w:w="6300" w:type="dxa"/>
            <w:shd w:val="clear" w:color="auto" w:fill="auto"/>
          </w:tcPr>
          <w:p w14:paraId="061A4E5F" w14:textId="51E626DE" w:rsidR="00D921DF" w:rsidRPr="00161E24" w:rsidRDefault="00D921DF" w:rsidP="00D921DF">
            <w:pPr>
              <w:ind w:left="9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ไทย</w:t>
            </w:r>
          </w:p>
        </w:tc>
        <w:tc>
          <w:tcPr>
            <w:tcW w:w="1368" w:type="dxa"/>
            <w:shd w:val="clear" w:color="auto" w:fill="auto"/>
          </w:tcPr>
          <w:p w14:paraId="3A3D5580" w14:textId="4CC86059" w:rsidR="00D921DF" w:rsidRPr="00161E24" w:rsidRDefault="008A04EB" w:rsidP="00D921D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89,435</w:t>
            </w:r>
          </w:p>
        </w:tc>
        <w:tc>
          <w:tcPr>
            <w:tcW w:w="270" w:type="dxa"/>
          </w:tcPr>
          <w:p w14:paraId="5E05D1CF" w14:textId="77777777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204EE8E3" w14:textId="6DF50538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92,359</w:t>
            </w:r>
          </w:p>
        </w:tc>
      </w:tr>
      <w:tr w:rsidR="00D921DF" w:rsidRPr="00161E24" w14:paraId="6CB410B0" w14:textId="77777777" w:rsidTr="00516440">
        <w:trPr>
          <w:trHeight w:val="315"/>
        </w:trPr>
        <w:tc>
          <w:tcPr>
            <w:tcW w:w="6300" w:type="dxa"/>
            <w:shd w:val="clear" w:color="auto" w:fill="auto"/>
          </w:tcPr>
          <w:p w14:paraId="25B162A2" w14:textId="68076732" w:rsidR="00D921DF" w:rsidRPr="00161E24" w:rsidRDefault="00D921DF" w:rsidP="00D921DF">
            <w:pPr>
              <w:ind w:lef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เอเชียตะวันออกเฉียงใต้</w:t>
            </w:r>
          </w:p>
        </w:tc>
        <w:tc>
          <w:tcPr>
            <w:tcW w:w="1368" w:type="dxa"/>
            <w:shd w:val="clear" w:color="auto" w:fill="auto"/>
          </w:tcPr>
          <w:p w14:paraId="2121A5DD" w14:textId="53325309" w:rsidR="00D921DF" w:rsidRPr="00161E24" w:rsidRDefault="008A04EB" w:rsidP="00D921D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7,331</w:t>
            </w:r>
          </w:p>
        </w:tc>
        <w:tc>
          <w:tcPr>
            <w:tcW w:w="270" w:type="dxa"/>
          </w:tcPr>
          <w:p w14:paraId="22E4CDED" w14:textId="77777777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3EBCD13E" w14:textId="132D350E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8,077</w:t>
            </w:r>
          </w:p>
        </w:tc>
      </w:tr>
      <w:tr w:rsidR="00D921DF" w:rsidRPr="00161E24" w14:paraId="1EBA4A26" w14:textId="77777777" w:rsidTr="00516440">
        <w:trPr>
          <w:trHeight w:val="315"/>
        </w:trPr>
        <w:tc>
          <w:tcPr>
            <w:tcW w:w="6300" w:type="dxa"/>
            <w:shd w:val="clear" w:color="auto" w:fill="auto"/>
          </w:tcPr>
          <w:p w14:paraId="52F10F9F" w14:textId="7935972A" w:rsidR="00D921DF" w:rsidRPr="00161E24" w:rsidRDefault="00D921DF" w:rsidP="00D921DF">
            <w:pPr>
              <w:ind w:lef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  <w:t>เอเชีย (ยกเว้น เอเชียตะวันออกเฉียงใต้)</w:t>
            </w:r>
          </w:p>
        </w:tc>
        <w:tc>
          <w:tcPr>
            <w:tcW w:w="1368" w:type="dxa"/>
            <w:shd w:val="clear" w:color="auto" w:fill="auto"/>
          </w:tcPr>
          <w:p w14:paraId="04F11EF5" w14:textId="2BB5A2C8" w:rsidR="00D921DF" w:rsidRPr="00161E24" w:rsidRDefault="008A04EB" w:rsidP="00D921D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6,961</w:t>
            </w:r>
          </w:p>
        </w:tc>
        <w:tc>
          <w:tcPr>
            <w:tcW w:w="270" w:type="dxa"/>
          </w:tcPr>
          <w:p w14:paraId="313D4877" w14:textId="77777777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1711BE32" w14:textId="1E277F6E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6,879</w:t>
            </w:r>
          </w:p>
        </w:tc>
      </w:tr>
      <w:tr w:rsidR="00D921DF" w:rsidRPr="00161E24" w14:paraId="60C075B9" w14:textId="77777777" w:rsidTr="00516440">
        <w:trPr>
          <w:trHeight w:val="315"/>
        </w:trPr>
        <w:tc>
          <w:tcPr>
            <w:tcW w:w="6300" w:type="dxa"/>
            <w:shd w:val="clear" w:color="auto" w:fill="auto"/>
          </w:tcPr>
          <w:p w14:paraId="6BBB604E" w14:textId="306FEA08" w:rsidR="00D921DF" w:rsidRPr="00161E24" w:rsidRDefault="00D921DF" w:rsidP="00D921DF">
            <w:pPr>
              <w:ind w:lef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6A7BA3" w14:textId="1BA3C5F2" w:rsidR="00D921DF" w:rsidRPr="00161E24" w:rsidRDefault="008A04EB" w:rsidP="00D921D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4,911</w:t>
            </w:r>
          </w:p>
        </w:tc>
        <w:tc>
          <w:tcPr>
            <w:tcW w:w="270" w:type="dxa"/>
          </w:tcPr>
          <w:p w14:paraId="2615D3E3" w14:textId="77777777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2E6E83BB" w14:textId="64EF70E3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5,311</w:t>
            </w:r>
          </w:p>
        </w:tc>
      </w:tr>
      <w:tr w:rsidR="00D921DF" w:rsidRPr="00161E24" w14:paraId="51BFA99E" w14:textId="77777777" w:rsidTr="00516440">
        <w:trPr>
          <w:trHeight w:val="315"/>
        </w:trPr>
        <w:tc>
          <w:tcPr>
            <w:tcW w:w="6300" w:type="dxa"/>
            <w:shd w:val="clear" w:color="auto" w:fill="auto"/>
          </w:tcPr>
          <w:p w14:paraId="52711D69" w14:textId="42592ACF" w:rsidR="00D921DF" w:rsidRPr="00161E24" w:rsidRDefault="00D921DF" w:rsidP="00D921DF">
            <w:pPr>
              <w:ind w:lef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231DD" w14:textId="171F8329" w:rsidR="00D921DF" w:rsidRPr="00E33029" w:rsidRDefault="008A04EB" w:rsidP="00D921DF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108,638</w:t>
            </w:r>
          </w:p>
        </w:tc>
        <w:tc>
          <w:tcPr>
            <w:tcW w:w="270" w:type="dxa"/>
          </w:tcPr>
          <w:p w14:paraId="15BFDAA2" w14:textId="77777777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3292D" w14:textId="071B087E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E33029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112,626</w:t>
            </w:r>
          </w:p>
        </w:tc>
      </w:tr>
    </w:tbl>
    <w:p w14:paraId="2E7B13DD" w14:textId="77777777" w:rsidR="00E630B1" w:rsidRPr="00161E24" w:rsidRDefault="00E630B1" w:rsidP="000E436E">
      <w:pPr>
        <w:tabs>
          <w:tab w:val="clear" w:pos="227"/>
          <w:tab w:val="left" w:pos="405"/>
        </w:tabs>
        <w:ind w:left="333" w:right="-313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528BFFDC" w14:textId="4293784E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5FE38BD6" w14:textId="77777777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377886AE" w14:textId="77777777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61E2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กลุ่มบริษัทไม่มีรายได้จากลูกค้ารายหนึ่งที่เป็นสาระสำคัญจากรายได้รวมของกลุ่มบริษัท</w:t>
      </w:r>
    </w:p>
    <w:p w14:paraId="25D3974E" w14:textId="77777777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059DC" w14:textId="77777777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2864348D" w14:textId="77777777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740C0B8" w14:textId="32CB11FE" w:rsidR="000E436E" w:rsidRDefault="000E436E" w:rsidP="0031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168BF">
        <w:rPr>
          <w:rFonts w:asciiTheme="majorBidi" w:eastAsia="Times New Roman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3168BF">
        <w:rPr>
          <w:rFonts w:asciiTheme="majorBidi" w:eastAsia="Times New Roman" w:hAnsiTheme="majorBidi" w:cstheme="majorBidi"/>
          <w:sz w:val="30"/>
          <w:szCs w:val="30"/>
        </w:rPr>
        <w:t>31</w:t>
      </w:r>
      <w:r w:rsidRPr="003168BF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Pr="003168BF">
        <w:rPr>
          <w:rFonts w:asciiTheme="majorBidi" w:eastAsia="Times New Roman" w:hAnsiTheme="majorBidi" w:cstheme="majorBidi"/>
          <w:sz w:val="30"/>
          <w:szCs w:val="30"/>
        </w:rPr>
        <w:t>256</w:t>
      </w:r>
      <w:r w:rsidR="00D921DF">
        <w:rPr>
          <w:rFonts w:asciiTheme="majorBidi" w:eastAsia="Times New Roman" w:hAnsiTheme="majorBidi" w:cstheme="majorBidi"/>
          <w:sz w:val="30"/>
          <w:szCs w:val="30"/>
        </w:rPr>
        <w:t>6</w:t>
      </w:r>
      <w:r w:rsidR="0043184C" w:rsidRPr="003168B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43184C" w:rsidRPr="003168B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และ </w:t>
      </w:r>
      <w:r w:rsidRPr="003168BF">
        <w:rPr>
          <w:rFonts w:asciiTheme="majorBidi" w:eastAsia="Times New Roman" w:hAnsiTheme="majorBidi" w:cstheme="majorBidi"/>
          <w:sz w:val="30"/>
          <w:szCs w:val="30"/>
        </w:rPr>
        <w:t>256</w:t>
      </w:r>
      <w:r w:rsidR="00D921DF">
        <w:rPr>
          <w:rFonts w:asciiTheme="majorBidi" w:eastAsia="Times New Roman" w:hAnsiTheme="majorBidi" w:cstheme="majorBidi"/>
          <w:sz w:val="30"/>
          <w:szCs w:val="30"/>
        </w:rPr>
        <w:t>5</w:t>
      </w:r>
      <w:r w:rsidRPr="003168B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168BF">
        <w:rPr>
          <w:rFonts w:asciiTheme="majorBidi" w:eastAsia="Times New Roman" w:hAnsiTheme="majorBidi" w:cstheme="majorBidi"/>
          <w:sz w:val="30"/>
          <w:szCs w:val="30"/>
          <w:cs/>
        </w:rPr>
        <w:t>รายได้ส่วนใหญ่ของกลุ่มบริษัทและบริษัทมีจังหวะเวลา</w:t>
      </w:r>
      <w:r w:rsidR="00E630B1" w:rsidRPr="003168BF">
        <w:rPr>
          <w:rFonts w:asciiTheme="majorBidi" w:eastAsia="Times New Roman" w:hAnsiTheme="majorBidi" w:cstheme="majorBidi"/>
          <w:sz w:val="30"/>
          <w:szCs w:val="30"/>
        </w:rPr>
        <w:br/>
      </w:r>
      <w:r w:rsidRPr="003168BF">
        <w:rPr>
          <w:rFonts w:asciiTheme="majorBidi" w:eastAsia="Times New Roman" w:hAnsiTheme="majorBidi" w:cstheme="majorBidi"/>
          <w:sz w:val="30"/>
          <w:szCs w:val="30"/>
          <w:cs/>
        </w:rPr>
        <w:t>ในการรับรู้รายได้เป็น ณ เวลาใดเวลาหนึ่ง</w:t>
      </w:r>
    </w:p>
    <w:p w14:paraId="337E188A" w14:textId="23D5000F" w:rsidR="00C70015" w:rsidRDefault="00C70015" w:rsidP="0031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59EC594" w14:textId="77777777" w:rsidR="00C70015" w:rsidRPr="00161E24" w:rsidRDefault="00C70015" w:rsidP="00C700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161E24">
        <w:rPr>
          <w:rFonts w:asciiTheme="majorBidi" w:hAnsiTheme="majorBidi" w:cstheme="majorBidi"/>
          <w:i/>
          <w:iCs/>
          <w:color w:val="0000FF"/>
          <w:sz w:val="30"/>
          <w:szCs w:val="30"/>
          <w:cs/>
        </w:rPr>
        <w:t xml:space="preserve"> </w:t>
      </w:r>
    </w:p>
    <w:p w14:paraId="670EB992" w14:textId="77777777" w:rsidR="00C70015" w:rsidRPr="00161E24" w:rsidRDefault="00C70015" w:rsidP="00C70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</w:pPr>
    </w:p>
    <w:p w14:paraId="3AF20B27" w14:textId="77777777" w:rsidR="00C70015" w:rsidRPr="00161E24" w:rsidRDefault="00C70015" w:rsidP="00C70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 เกี่ยวกับผลิตอาหารสัตว์ ส่วนผสมอาหารสัตว์ เคมีภัณฑ์สำหรับสัตว์ ปศุสัตว์เพื่อจำหน่ายและอาหารแปรรูปจากเนื้อสัตว์ 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3D6FF42C" w14:textId="77777777" w:rsidR="00C70015" w:rsidRPr="003168BF" w:rsidRDefault="00C70015" w:rsidP="0031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ED9F91F" w14:textId="524CF7B8" w:rsidR="00C70015" w:rsidRDefault="00C70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F9D7BA2" w14:textId="4F9C1CBF" w:rsidR="00763463" w:rsidRPr="00161E24" w:rsidRDefault="00763463" w:rsidP="00C70015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รายได้จากการลงทุน</w:t>
      </w:r>
    </w:p>
    <w:p w14:paraId="479CD05D" w14:textId="437735F2" w:rsidR="002F30C1" w:rsidRPr="00E62417" w:rsidRDefault="002F30C1" w:rsidP="00D1440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5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43"/>
        <w:gridCol w:w="884"/>
        <w:gridCol w:w="1151"/>
        <w:gridCol w:w="271"/>
        <w:gridCol w:w="1196"/>
        <w:gridCol w:w="271"/>
        <w:gridCol w:w="1170"/>
        <w:gridCol w:w="255"/>
        <w:gridCol w:w="1185"/>
      </w:tblGrid>
      <w:tr w:rsidR="00EF5E0E" w:rsidRPr="00B056C3" w14:paraId="670D2B60" w14:textId="77777777" w:rsidTr="00763091">
        <w:trPr>
          <w:tblHeader/>
        </w:trPr>
        <w:tc>
          <w:tcPr>
            <w:tcW w:w="1650" w:type="pct"/>
          </w:tcPr>
          <w:p w14:paraId="4875F1AA" w14:textId="77777777" w:rsidR="00EF5E0E" w:rsidRPr="00B056C3" w:rsidRDefault="00EF5E0E" w:rsidP="00EF5E0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</w:tcPr>
          <w:p w14:paraId="6FC4E850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4" w:type="pct"/>
            <w:gridSpan w:val="3"/>
          </w:tcPr>
          <w:p w14:paraId="701131EE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5EB574D0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0" w:type="pct"/>
            <w:gridSpan w:val="3"/>
          </w:tcPr>
          <w:p w14:paraId="724F4B6B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F5E0E" w:rsidRPr="00B056C3" w14:paraId="7B5B7E29" w14:textId="77777777" w:rsidTr="00763091">
        <w:trPr>
          <w:tblHeader/>
        </w:trPr>
        <w:tc>
          <w:tcPr>
            <w:tcW w:w="1650" w:type="pct"/>
          </w:tcPr>
          <w:p w14:paraId="7F45E41A" w14:textId="77777777" w:rsidR="00EF5E0E" w:rsidRPr="00B056C3" w:rsidRDefault="00EF5E0E" w:rsidP="00EF5E0E">
            <w:pPr>
              <w:pStyle w:val="BodyText"/>
              <w:spacing w:after="0"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14:paraId="374CBEAB" w14:textId="77777777" w:rsidR="00EF5E0E" w:rsidRPr="00AD2B3A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04" w:type="pct"/>
            <w:shd w:val="clear" w:color="auto" w:fill="auto"/>
          </w:tcPr>
          <w:p w14:paraId="163B7E77" w14:textId="7DFD3FE9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21D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036F54A1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610E5D35" w14:textId="006AB0EB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21D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2" w:type="pct"/>
          </w:tcPr>
          <w:p w14:paraId="7F1AA759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3C92ED28" w14:textId="7B1F9152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21D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" w:type="pct"/>
          </w:tcPr>
          <w:p w14:paraId="6BA0D9B1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14CC440E" w14:textId="5C33C9D9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21D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F5E0E" w:rsidRPr="00B056C3" w14:paraId="09342A10" w14:textId="77777777" w:rsidTr="00EF5E0E">
        <w:trPr>
          <w:trHeight w:val="434"/>
          <w:tblHeader/>
        </w:trPr>
        <w:tc>
          <w:tcPr>
            <w:tcW w:w="1650" w:type="pct"/>
          </w:tcPr>
          <w:p w14:paraId="0003EA21" w14:textId="77777777" w:rsidR="00EF5E0E" w:rsidRPr="00B056C3" w:rsidRDefault="00EF5E0E" w:rsidP="00EF5E0E">
            <w:pPr>
              <w:pStyle w:val="BodyText"/>
              <w:spacing w:after="0"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64" w:type="pct"/>
          </w:tcPr>
          <w:p w14:paraId="31399196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86" w:type="pct"/>
            <w:gridSpan w:val="7"/>
          </w:tcPr>
          <w:p w14:paraId="0892F7AC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5E0E" w:rsidRPr="00927F6F" w14:paraId="73438F28" w14:textId="77777777" w:rsidTr="00763091">
        <w:tc>
          <w:tcPr>
            <w:tcW w:w="1650" w:type="pct"/>
          </w:tcPr>
          <w:p w14:paraId="313E55DB" w14:textId="0DC87751" w:rsidR="00EF5E0E" w:rsidRPr="00927F6F" w:rsidRDefault="00EF5E0E" w:rsidP="00EF5E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64" w:type="pct"/>
          </w:tcPr>
          <w:p w14:paraId="3F7090EE" w14:textId="7611FAD5" w:rsidR="00EF5E0E" w:rsidRPr="00AD2B3A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04" w:type="pct"/>
          </w:tcPr>
          <w:p w14:paraId="5C74DEE7" w14:textId="77777777" w:rsidR="00EF5E0E" w:rsidRPr="00927F6F" w:rsidRDefault="00EF5E0E" w:rsidP="00197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0A981D63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08AC0DCC" w14:textId="24E9102C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4B9A12BE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70CDCF5F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2299733D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73E6AB39" w14:textId="2AD0BCD5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1DF" w:rsidRPr="00927F6F" w14:paraId="1E5FF561" w14:textId="77777777" w:rsidTr="00AB395E">
        <w:tc>
          <w:tcPr>
            <w:tcW w:w="1650" w:type="pct"/>
          </w:tcPr>
          <w:p w14:paraId="01D7EFA4" w14:textId="3F534FEB" w:rsidR="00D921DF" w:rsidRPr="00B230DC" w:rsidRDefault="00D921DF" w:rsidP="00D921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64" w:type="pct"/>
          </w:tcPr>
          <w:p w14:paraId="54110EAA" w14:textId="44D497D5" w:rsidR="00D921DF" w:rsidRPr="00AD2B3A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, 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0</w:t>
            </w:r>
          </w:p>
        </w:tc>
        <w:tc>
          <w:tcPr>
            <w:tcW w:w="604" w:type="pct"/>
          </w:tcPr>
          <w:p w14:paraId="2D6C706B" w14:textId="62993A6D" w:rsidR="00D921DF" w:rsidRPr="00927F6F" w:rsidRDefault="008D6AC6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34218F7D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068A875B" w14:textId="7FB76AF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0B77527A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7BA3D06F" w14:textId="06702C74" w:rsidR="00D921DF" w:rsidRPr="00927F6F" w:rsidRDefault="00E96BF1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34" w:type="pct"/>
          </w:tcPr>
          <w:p w14:paraId="5680226A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0CB53286" w14:textId="54BECD21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5,736</w:t>
            </w:r>
          </w:p>
        </w:tc>
      </w:tr>
      <w:tr w:rsidR="00D921DF" w:rsidRPr="00927F6F" w14:paraId="4B91D1B8" w14:textId="77777777" w:rsidTr="00AB395E">
        <w:tc>
          <w:tcPr>
            <w:tcW w:w="1650" w:type="pct"/>
          </w:tcPr>
          <w:p w14:paraId="4BC7BE8A" w14:textId="342751D1" w:rsidR="00D921DF" w:rsidRPr="00161E24" w:rsidRDefault="00D921DF" w:rsidP="00D921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64" w:type="pct"/>
          </w:tcPr>
          <w:p w14:paraId="48E59876" w14:textId="0F3B6639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,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2B16C906" w14:textId="335F76B1" w:rsidR="00D921DF" w:rsidRPr="00927F6F" w:rsidRDefault="008D6AC6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242AC313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178A65DA" w14:textId="222D1029" w:rsidR="00D921DF" w:rsidRPr="00B230D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33722DA5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  <w:shd w:val="clear" w:color="auto" w:fill="auto"/>
          </w:tcPr>
          <w:p w14:paraId="3E4DD76D" w14:textId="1BAAD730" w:rsidR="00D921DF" w:rsidRPr="00927F6F" w:rsidRDefault="00E96BF1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  <w:tc>
          <w:tcPr>
            <w:tcW w:w="134" w:type="pct"/>
          </w:tcPr>
          <w:p w14:paraId="4B4E4B30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15A73B12" w14:textId="72DB5D6C" w:rsidR="00D921DF" w:rsidRPr="00B230D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D921DF" w:rsidRPr="00927F6F" w14:paraId="15350DAD" w14:textId="77777777" w:rsidTr="00EF5E0E">
        <w:tc>
          <w:tcPr>
            <w:tcW w:w="1650" w:type="pct"/>
          </w:tcPr>
          <w:p w14:paraId="5AD56F1F" w14:textId="77777777" w:rsidR="00D921DF" w:rsidRPr="00161E24" w:rsidRDefault="00D921DF" w:rsidP="00D921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14:paraId="4914E941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42453928" w14:textId="009BA2CD" w:rsidR="00D921DF" w:rsidRPr="00EE7AE9" w:rsidRDefault="008D6AC6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74AE8580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664474C3" w14:textId="35D1AA52" w:rsidR="00D921DF" w:rsidRPr="00B230D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6B404104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1B0B310A" w14:textId="70DDE4F3" w:rsidR="00D921DF" w:rsidRPr="00EE7AE9" w:rsidRDefault="00E96BF1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</w:t>
            </w:r>
          </w:p>
        </w:tc>
        <w:tc>
          <w:tcPr>
            <w:tcW w:w="134" w:type="pct"/>
          </w:tcPr>
          <w:p w14:paraId="17650668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19B378FC" w14:textId="4B15DAC9" w:rsidR="00D921DF" w:rsidRPr="00B230D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A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5,878</w:t>
            </w:r>
          </w:p>
        </w:tc>
      </w:tr>
      <w:tr w:rsidR="00D921DF" w:rsidRPr="00EF5E0E" w14:paraId="2AFA99AC" w14:textId="77777777" w:rsidTr="00EF5E0E">
        <w:tc>
          <w:tcPr>
            <w:tcW w:w="1650" w:type="pct"/>
          </w:tcPr>
          <w:p w14:paraId="609CE42F" w14:textId="77777777" w:rsidR="00D921DF" w:rsidRPr="00EF5E0E" w:rsidRDefault="00D921DF" w:rsidP="00D921DF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64" w:type="pct"/>
          </w:tcPr>
          <w:p w14:paraId="7DEAD981" w14:textId="77777777" w:rsidR="00D921DF" w:rsidRPr="00EF5E0E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35A7226D" w14:textId="77777777" w:rsidR="00D921DF" w:rsidRPr="00EF5E0E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2" w:type="pct"/>
          </w:tcPr>
          <w:p w14:paraId="67E06D1D" w14:textId="77777777" w:rsidR="00D921DF" w:rsidRPr="00EF5E0E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27C6D03F" w14:textId="77777777" w:rsidR="00D921DF" w:rsidRPr="00EF5E0E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14:paraId="112FCB25" w14:textId="77777777" w:rsidR="00D921DF" w:rsidRPr="00EF5E0E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7190FE24" w14:textId="77777777" w:rsidR="00D921DF" w:rsidRPr="00EF5E0E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4" w:type="pct"/>
          </w:tcPr>
          <w:p w14:paraId="627291A7" w14:textId="77777777" w:rsidR="00D921DF" w:rsidRPr="00EF5E0E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604AA721" w14:textId="77777777" w:rsidR="00D921DF" w:rsidRPr="00EF5E0E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921DF" w:rsidRPr="00927F6F" w14:paraId="7FE96079" w14:textId="77777777" w:rsidTr="00EF5E0E">
        <w:tc>
          <w:tcPr>
            <w:tcW w:w="1650" w:type="pct"/>
          </w:tcPr>
          <w:p w14:paraId="2073093C" w14:textId="37270382" w:rsidR="00D921DF" w:rsidRPr="00161E24" w:rsidRDefault="00D921DF" w:rsidP="00D921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64" w:type="pct"/>
          </w:tcPr>
          <w:p w14:paraId="78360FE5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</w:tcPr>
          <w:p w14:paraId="4D0CC0DF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7D500E70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0346E051" w14:textId="77777777" w:rsidR="00D921DF" w:rsidRPr="00B230D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51184031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2A637D8F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45D494B1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0759178E" w14:textId="77777777" w:rsidR="00D921DF" w:rsidRPr="00B230D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921DF" w:rsidRPr="00927F6F" w14:paraId="16AE917E" w14:textId="77777777" w:rsidTr="00EF5E0E">
        <w:tc>
          <w:tcPr>
            <w:tcW w:w="1650" w:type="pct"/>
          </w:tcPr>
          <w:p w14:paraId="0958A9B4" w14:textId="42104B9E" w:rsidR="00D921DF" w:rsidRPr="00161E24" w:rsidRDefault="00D921DF" w:rsidP="00D921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64" w:type="pct"/>
          </w:tcPr>
          <w:p w14:paraId="29731038" w14:textId="6234CA59" w:rsidR="00D921DF" w:rsidRPr="00C5392B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5392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604" w:type="pct"/>
          </w:tcPr>
          <w:p w14:paraId="3E42062A" w14:textId="1FEEEDD6" w:rsidR="00D921DF" w:rsidRPr="00927F6F" w:rsidRDefault="008D6AC6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05F36096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64CD2079" w14:textId="0DC7A3A0" w:rsidR="00D921DF" w:rsidRPr="00B230D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2" w:type="pct"/>
          </w:tcPr>
          <w:p w14:paraId="2C63B4D3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081CC797" w14:textId="6472DDA4" w:rsidR="00D921DF" w:rsidRPr="00927F6F" w:rsidRDefault="00E96BF1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206D4">
              <w:rPr>
                <w:rFonts w:asciiTheme="majorBidi" w:hAnsiTheme="majorBidi" w:cstheme="majorBidi"/>
                <w:sz w:val="30"/>
                <w:szCs w:val="30"/>
              </w:rPr>
              <w:t>88</w:t>
            </w:r>
          </w:p>
        </w:tc>
        <w:tc>
          <w:tcPr>
            <w:tcW w:w="134" w:type="pct"/>
          </w:tcPr>
          <w:p w14:paraId="5321A387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4C8B4A4F" w14:textId="14E5406B" w:rsidR="00D921DF" w:rsidRPr="00B230D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</w:tr>
      <w:tr w:rsidR="00D921DF" w:rsidRPr="00927F6F" w14:paraId="70858086" w14:textId="77777777" w:rsidTr="00EF5E0E">
        <w:tc>
          <w:tcPr>
            <w:tcW w:w="1650" w:type="pct"/>
          </w:tcPr>
          <w:p w14:paraId="1E43ACDB" w14:textId="4CA093D5" w:rsidR="00D921DF" w:rsidRPr="00161E24" w:rsidRDefault="00D921DF" w:rsidP="00D921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64" w:type="pct"/>
          </w:tcPr>
          <w:p w14:paraId="254B1B43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14:paraId="4D619AAD" w14:textId="3A87662D" w:rsidR="00D921DF" w:rsidRPr="00927F6F" w:rsidRDefault="008D6AC6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28</w:t>
            </w:r>
          </w:p>
        </w:tc>
        <w:tc>
          <w:tcPr>
            <w:tcW w:w="142" w:type="pct"/>
          </w:tcPr>
          <w:p w14:paraId="3477C7AC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233EFBE" w14:textId="6C88D823" w:rsidR="00D921DF" w:rsidRPr="00B230D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40</w:t>
            </w:r>
          </w:p>
        </w:tc>
        <w:tc>
          <w:tcPr>
            <w:tcW w:w="142" w:type="pct"/>
          </w:tcPr>
          <w:p w14:paraId="4D813932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717BFFAA" w14:textId="5F08A802" w:rsidR="00D921DF" w:rsidRPr="00927F6F" w:rsidRDefault="00E96BF1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134" w:type="pct"/>
          </w:tcPr>
          <w:p w14:paraId="3D0C080E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119DDF20" w14:textId="22528141" w:rsidR="00D921DF" w:rsidRPr="00B230D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D921DF" w:rsidRPr="00927F6F" w14:paraId="46F51A20" w14:textId="77777777" w:rsidTr="00EF5E0E">
        <w:tc>
          <w:tcPr>
            <w:tcW w:w="1650" w:type="pct"/>
          </w:tcPr>
          <w:p w14:paraId="2B0FCFEC" w14:textId="77777777" w:rsidR="00D921DF" w:rsidRPr="00161E24" w:rsidRDefault="00D921DF" w:rsidP="00D921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4" w:type="pct"/>
          </w:tcPr>
          <w:p w14:paraId="18A86495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single" w:sz="4" w:space="0" w:color="auto"/>
            </w:tcBorders>
          </w:tcPr>
          <w:p w14:paraId="0F27656C" w14:textId="3274B444" w:rsidR="00D921DF" w:rsidRPr="009F1315" w:rsidRDefault="008D6AC6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28</w:t>
            </w:r>
          </w:p>
        </w:tc>
        <w:tc>
          <w:tcPr>
            <w:tcW w:w="142" w:type="pct"/>
          </w:tcPr>
          <w:p w14:paraId="756AAA09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single" w:sz="4" w:space="0" w:color="auto"/>
            </w:tcBorders>
          </w:tcPr>
          <w:p w14:paraId="180A1841" w14:textId="08173EC9" w:rsidR="00D921DF" w:rsidRPr="00B230D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3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40</w:t>
            </w:r>
          </w:p>
        </w:tc>
        <w:tc>
          <w:tcPr>
            <w:tcW w:w="142" w:type="pct"/>
          </w:tcPr>
          <w:p w14:paraId="56512830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</w:tcPr>
          <w:p w14:paraId="027FAA95" w14:textId="12B6E667" w:rsidR="00D921DF" w:rsidRPr="00EE7AE9" w:rsidRDefault="00B206D4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</w:t>
            </w:r>
          </w:p>
        </w:tc>
        <w:tc>
          <w:tcPr>
            <w:tcW w:w="134" w:type="pct"/>
          </w:tcPr>
          <w:p w14:paraId="76BFD43E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</w:tcPr>
          <w:p w14:paraId="383E3E9F" w14:textId="64601EBD" w:rsidR="00D921DF" w:rsidRPr="00B230D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A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D921DF" w:rsidRPr="00EF5E0E" w14:paraId="4CFC9AFE" w14:textId="77777777" w:rsidTr="00EF5E0E">
        <w:tc>
          <w:tcPr>
            <w:tcW w:w="1650" w:type="pct"/>
          </w:tcPr>
          <w:p w14:paraId="606E6CE9" w14:textId="77777777" w:rsidR="00D921DF" w:rsidRPr="002E77D8" w:rsidRDefault="00D921DF" w:rsidP="00D921DF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64" w:type="pct"/>
          </w:tcPr>
          <w:p w14:paraId="075516D1" w14:textId="77777777" w:rsidR="00D921DF" w:rsidRPr="002E77D8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04" w:type="pct"/>
            <w:tcBorders>
              <w:top w:val="single" w:sz="4" w:space="0" w:color="auto"/>
            </w:tcBorders>
          </w:tcPr>
          <w:p w14:paraId="6659002D" w14:textId="77777777" w:rsidR="00D921DF" w:rsidRPr="002E77D8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2" w:type="pct"/>
          </w:tcPr>
          <w:p w14:paraId="7F68BDA6" w14:textId="77777777" w:rsidR="00D921DF" w:rsidRPr="002E77D8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70407A72" w14:textId="77777777" w:rsidR="00D921DF" w:rsidRPr="002E77D8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14:paraId="74A64C0A" w14:textId="77777777" w:rsidR="00D921DF" w:rsidRPr="002E77D8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4" w:type="pct"/>
            <w:tcBorders>
              <w:top w:val="single" w:sz="4" w:space="0" w:color="auto"/>
            </w:tcBorders>
          </w:tcPr>
          <w:p w14:paraId="2AC019BD" w14:textId="77777777" w:rsidR="00D921DF" w:rsidRPr="002E77D8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4" w:type="pct"/>
          </w:tcPr>
          <w:p w14:paraId="26A8361D" w14:textId="77777777" w:rsidR="00D921DF" w:rsidRPr="002E77D8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1E30B0D5" w14:textId="77777777" w:rsidR="00D921DF" w:rsidRPr="002E77D8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921DF" w:rsidRPr="00927F6F" w14:paraId="349F8A46" w14:textId="77777777" w:rsidTr="00EF5E0E">
        <w:tc>
          <w:tcPr>
            <w:tcW w:w="1650" w:type="pct"/>
          </w:tcPr>
          <w:p w14:paraId="595A16A8" w14:textId="67887AFD" w:rsidR="00D921DF" w:rsidRPr="00161E24" w:rsidRDefault="00D921DF" w:rsidP="00D921D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64" w:type="pct"/>
          </w:tcPr>
          <w:p w14:paraId="7023FF79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</w:tcPr>
          <w:p w14:paraId="300CB9FF" w14:textId="43FF12EE" w:rsidR="00D921DF" w:rsidRPr="009F1315" w:rsidRDefault="008D6AC6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28</w:t>
            </w:r>
          </w:p>
        </w:tc>
        <w:tc>
          <w:tcPr>
            <w:tcW w:w="142" w:type="pct"/>
          </w:tcPr>
          <w:p w14:paraId="73483AFC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350BBD19" w14:textId="1B865ECD" w:rsidR="00D921DF" w:rsidRPr="00B230D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F13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40</w:t>
            </w:r>
          </w:p>
        </w:tc>
        <w:tc>
          <w:tcPr>
            <w:tcW w:w="142" w:type="pct"/>
          </w:tcPr>
          <w:p w14:paraId="1E62431F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3AB5CA56" w14:textId="1DCB926B" w:rsidR="00D921DF" w:rsidRPr="00EE7AE9" w:rsidRDefault="00E96BF1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B206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</w:t>
            </w:r>
          </w:p>
        </w:tc>
        <w:tc>
          <w:tcPr>
            <w:tcW w:w="134" w:type="pct"/>
          </w:tcPr>
          <w:p w14:paraId="6B20296B" w14:textId="77777777" w:rsidR="00D921DF" w:rsidRPr="00EE7AE9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4BE1E874" w14:textId="3F14D4D5" w:rsidR="00D921DF" w:rsidRPr="00B230D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E7A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6,253</w:t>
            </w:r>
          </w:p>
        </w:tc>
      </w:tr>
    </w:tbl>
    <w:p w14:paraId="4F5D6C2A" w14:textId="4E0B6CA3" w:rsidR="00EF5E0E" w:rsidRPr="00E62417" w:rsidRDefault="00EF5E0E" w:rsidP="00D1440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0EC3BD9" w14:textId="3D547BD1" w:rsidR="006339C4" w:rsidRPr="00161E24" w:rsidRDefault="00973C1E" w:rsidP="0005427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ED2A51" w:rsidRPr="00161E24">
        <w:rPr>
          <w:rFonts w:asciiTheme="majorBidi" w:hAnsiTheme="majorBidi" w:cstheme="majorBidi"/>
          <w:sz w:val="30"/>
          <w:szCs w:val="30"/>
          <w:u w:val="none"/>
          <w:cs/>
        </w:rPr>
        <w:t>ค่าใช้จ่ายผลประโยชน์ของพนักงาน</w:t>
      </w:r>
    </w:p>
    <w:p w14:paraId="01C0957B" w14:textId="24B315BA" w:rsidR="002F30C1" w:rsidRPr="00E62417" w:rsidRDefault="002F30C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5"/>
        <w:gridCol w:w="1153"/>
        <w:gridCol w:w="270"/>
        <w:gridCol w:w="1187"/>
        <w:gridCol w:w="270"/>
        <w:gridCol w:w="1170"/>
        <w:gridCol w:w="251"/>
        <w:gridCol w:w="1185"/>
      </w:tblGrid>
      <w:tr w:rsidR="00EF5E0E" w:rsidRPr="00B056C3" w14:paraId="11EDF7A1" w14:textId="77777777" w:rsidTr="00D921DF">
        <w:trPr>
          <w:tblHeader/>
        </w:trPr>
        <w:tc>
          <w:tcPr>
            <w:tcW w:w="2097" w:type="pct"/>
          </w:tcPr>
          <w:p w14:paraId="1C211150" w14:textId="77777777" w:rsidR="00EF5E0E" w:rsidRPr="00B056C3" w:rsidRDefault="00EF5E0E" w:rsidP="00EF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1" w:type="pct"/>
            <w:gridSpan w:val="3"/>
          </w:tcPr>
          <w:p w14:paraId="3BA1E688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D15B949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pct"/>
            <w:gridSpan w:val="3"/>
          </w:tcPr>
          <w:p w14:paraId="5572031B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F5E0E" w:rsidRPr="00B056C3" w14:paraId="67008117" w14:textId="77777777" w:rsidTr="00D921DF">
        <w:trPr>
          <w:tblHeader/>
        </w:trPr>
        <w:tc>
          <w:tcPr>
            <w:tcW w:w="2097" w:type="pct"/>
          </w:tcPr>
          <w:p w14:paraId="7141A6A4" w14:textId="77777777" w:rsidR="00EF5E0E" w:rsidRPr="00B056C3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  <w:shd w:val="clear" w:color="auto" w:fill="auto"/>
          </w:tcPr>
          <w:p w14:paraId="7EA2C288" w14:textId="7E707E03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21D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450DDD68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FF3BE51" w14:textId="42630FA2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21D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3" w:type="pct"/>
          </w:tcPr>
          <w:p w14:paraId="04D8F39C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2065468" w14:textId="6C4F29B4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21D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3" w:type="pct"/>
          </w:tcPr>
          <w:p w14:paraId="17E0DE1E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28B5F18D" w14:textId="7981452C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21D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F5E0E" w:rsidRPr="00B056C3" w14:paraId="75F3410D" w14:textId="77777777" w:rsidTr="00D921DF">
        <w:trPr>
          <w:trHeight w:val="434"/>
          <w:tblHeader/>
        </w:trPr>
        <w:tc>
          <w:tcPr>
            <w:tcW w:w="2097" w:type="pct"/>
          </w:tcPr>
          <w:p w14:paraId="19654B84" w14:textId="77777777" w:rsidR="00EF5E0E" w:rsidRPr="00B056C3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3" w:type="pct"/>
            <w:gridSpan w:val="7"/>
          </w:tcPr>
          <w:p w14:paraId="5E0EB99A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5E0E" w:rsidRPr="00927F6F" w14:paraId="25DEB2BC" w14:textId="77777777" w:rsidTr="00D921DF">
        <w:tc>
          <w:tcPr>
            <w:tcW w:w="2097" w:type="pct"/>
          </w:tcPr>
          <w:p w14:paraId="10139672" w14:textId="4F662542" w:rsidR="00EF5E0E" w:rsidRPr="00927F6F" w:rsidRDefault="00EF5E0E" w:rsidP="00EF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610" w:type="pct"/>
          </w:tcPr>
          <w:p w14:paraId="5A7F5DAB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339432F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26D348A7" w14:textId="6D47817A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296FBB3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542AB03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29A779A4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18F26378" w14:textId="3D8332FA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921DF" w:rsidRPr="00161E24" w14:paraId="2EE76F2B" w14:textId="77777777" w:rsidTr="00D921DF">
        <w:tc>
          <w:tcPr>
            <w:tcW w:w="2097" w:type="pct"/>
          </w:tcPr>
          <w:p w14:paraId="6B7B9C5A" w14:textId="1CB03EED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ผลประโยชน์ตอบแทนผู้บริหารประกอบด้วย เงินเดือนและผลประโยชน์ตอบแทนอื่น ๆ ของผู้บริหารและค่าตอบแทนกรรมการ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002A2288" w14:textId="137BE9D0" w:rsidR="00D921DF" w:rsidRPr="00927F6F" w:rsidRDefault="00E96F14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78</w:t>
            </w:r>
          </w:p>
        </w:tc>
        <w:tc>
          <w:tcPr>
            <w:tcW w:w="143" w:type="pct"/>
          </w:tcPr>
          <w:p w14:paraId="6B7B7C5E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F0E7E" w14:textId="415E49C4" w:rsidR="00D921DF" w:rsidRPr="003D354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  <w:tc>
          <w:tcPr>
            <w:tcW w:w="143" w:type="pct"/>
            <w:shd w:val="clear" w:color="auto" w:fill="auto"/>
          </w:tcPr>
          <w:p w14:paraId="08BBF907" w14:textId="77777777" w:rsidR="00D921DF" w:rsidRPr="003D354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D41C2" w14:textId="3E100830" w:rsidR="00D921DF" w:rsidRPr="003D3544" w:rsidRDefault="00E96BF1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  <w:tc>
          <w:tcPr>
            <w:tcW w:w="133" w:type="pct"/>
            <w:shd w:val="clear" w:color="auto" w:fill="auto"/>
          </w:tcPr>
          <w:p w14:paraId="64E07C80" w14:textId="77777777" w:rsidR="00D921DF" w:rsidRPr="003D354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53037" w14:textId="777683D7" w:rsidR="00D921DF" w:rsidRPr="003D354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D3544">
              <w:rPr>
                <w:rFonts w:asciiTheme="majorBidi" w:hAnsiTheme="majorBidi" w:cstheme="majorBidi"/>
                <w:sz w:val="30"/>
                <w:szCs w:val="30"/>
              </w:rPr>
              <w:t>143</w:t>
            </w:r>
          </w:p>
        </w:tc>
      </w:tr>
      <w:tr w:rsidR="00D921DF" w:rsidRPr="00EF5E0E" w14:paraId="17D5D208" w14:textId="77777777" w:rsidTr="00D921DF">
        <w:tc>
          <w:tcPr>
            <w:tcW w:w="2097" w:type="pct"/>
          </w:tcPr>
          <w:p w14:paraId="12450318" w14:textId="77777777" w:rsidR="00D921DF" w:rsidRPr="006E22C3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7C94619E" w14:textId="77777777" w:rsidR="00D921DF" w:rsidRPr="00EF5E0E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" w:type="pct"/>
          </w:tcPr>
          <w:p w14:paraId="6371E98D" w14:textId="77777777" w:rsidR="00D921DF" w:rsidRPr="00EF5E0E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14:paraId="2419A981" w14:textId="77777777" w:rsidR="00D921DF" w:rsidRPr="003D354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</w:tcPr>
          <w:p w14:paraId="07888731" w14:textId="77777777" w:rsidR="00D921DF" w:rsidRPr="003D354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727AA" w14:textId="77777777" w:rsidR="00D921DF" w:rsidRPr="003D354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14:paraId="5C795576" w14:textId="77777777" w:rsidR="00D921DF" w:rsidRPr="003D354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06C41" w14:textId="77777777" w:rsidR="00D921DF" w:rsidRPr="003D354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921DF" w:rsidRPr="00B230DC" w14:paraId="628C9EEF" w14:textId="77777777" w:rsidTr="00D921DF">
        <w:tc>
          <w:tcPr>
            <w:tcW w:w="2097" w:type="pct"/>
          </w:tcPr>
          <w:p w14:paraId="63DD440B" w14:textId="47BA287E" w:rsidR="00D921DF" w:rsidRPr="00B230DC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610" w:type="pct"/>
          </w:tcPr>
          <w:p w14:paraId="3A883DCD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7B7B937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7E49415A" w14:textId="77777777" w:rsidR="00D921DF" w:rsidRPr="003D354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B5D19BF" w14:textId="77777777" w:rsidR="00D921DF" w:rsidRPr="003D354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1DB19E90" w14:textId="77777777" w:rsidR="00D921DF" w:rsidRPr="003D354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14:paraId="421CBC8D" w14:textId="77777777" w:rsidR="00D921DF" w:rsidRPr="003D354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637A3693" w14:textId="77777777" w:rsidR="00D921DF" w:rsidRPr="003D354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1DF" w:rsidRPr="00B230DC" w14:paraId="04456180" w14:textId="77777777" w:rsidTr="00D921DF">
        <w:tc>
          <w:tcPr>
            <w:tcW w:w="2097" w:type="pct"/>
          </w:tcPr>
          <w:p w14:paraId="49B366F0" w14:textId="74BA30A8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ผลประโยชน์ตอบแทนพนักงานประกอบด้วย เงินเดือน ค่าแรงและผลประโยชน์ตอบแทนอื่น ๆ ของพนักงานที่มิใช่ผู้บริหาร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vAlign w:val="bottom"/>
          </w:tcPr>
          <w:p w14:paraId="0280EE64" w14:textId="0BD368EB" w:rsidR="00D921DF" w:rsidRPr="00927F6F" w:rsidRDefault="00E96F14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E5ECC"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  <w:tc>
          <w:tcPr>
            <w:tcW w:w="143" w:type="pct"/>
          </w:tcPr>
          <w:p w14:paraId="274626B4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79FF5" w14:textId="2133CB50" w:rsidR="00D921DF" w:rsidRPr="003D354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10,287</w:t>
            </w:r>
          </w:p>
        </w:tc>
        <w:tc>
          <w:tcPr>
            <w:tcW w:w="143" w:type="pct"/>
            <w:shd w:val="clear" w:color="auto" w:fill="auto"/>
          </w:tcPr>
          <w:p w14:paraId="5BD05F4E" w14:textId="77777777" w:rsidR="00D921DF" w:rsidRPr="003D354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5235A" w14:textId="48FC385B" w:rsidR="00D921DF" w:rsidRPr="003D3544" w:rsidRDefault="00E96BF1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1,478</w:t>
            </w:r>
          </w:p>
        </w:tc>
        <w:tc>
          <w:tcPr>
            <w:tcW w:w="133" w:type="pct"/>
            <w:shd w:val="clear" w:color="auto" w:fill="auto"/>
          </w:tcPr>
          <w:p w14:paraId="688A22BD" w14:textId="77777777" w:rsidR="00D921DF" w:rsidRPr="003D354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38DD8" w14:textId="38C219A3" w:rsidR="00D921DF" w:rsidRPr="003D354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D3544">
              <w:rPr>
                <w:rFonts w:asciiTheme="majorBidi" w:hAnsiTheme="majorBidi" w:cstheme="majorBidi"/>
                <w:sz w:val="30"/>
                <w:szCs w:val="30"/>
              </w:rPr>
              <w:t>1,4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D921DF" w:rsidRPr="00EF5E0E" w14:paraId="35A27DB9" w14:textId="77777777" w:rsidTr="00D921DF">
        <w:tc>
          <w:tcPr>
            <w:tcW w:w="2097" w:type="pct"/>
          </w:tcPr>
          <w:p w14:paraId="47CE6970" w14:textId="77777777" w:rsidR="00D921DF" w:rsidRPr="006E22C3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</w:tcPr>
          <w:p w14:paraId="54AFD9F6" w14:textId="77777777" w:rsidR="00D921DF" w:rsidRPr="00EF5E0E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" w:type="pct"/>
          </w:tcPr>
          <w:p w14:paraId="79498EE7" w14:textId="77777777" w:rsidR="00D921DF" w:rsidRPr="00EF5E0E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</w:tcPr>
          <w:p w14:paraId="15FC1A46" w14:textId="60D9E46A" w:rsidR="00D921DF" w:rsidRPr="00EF5E0E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0388A7B4" w14:textId="77777777" w:rsidR="00D921DF" w:rsidRPr="00EF5E0E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2C9667AE" w14:textId="77777777" w:rsidR="00D921DF" w:rsidRPr="00EF5E0E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14:paraId="21143609" w14:textId="77777777" w:rsidR="00D921DF" w:rsidRPr="00EF5E0E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8" w:type="pct"/>
            <w:tcBorders>
              <w:top w:val="single" w:sz="4" w:space="0" w:color="auto"/>
            </w:tcBorders>
            <w:shd w:val="clear" w:color="auto" w:fill="auto"/>
          </w:tcPr>
          <w:p w14:paraId="1F69B71C" w14:textId="79755816" w:rsidR="00D921DF" w:rsidRPr="00EF5E0E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D921DF" w:rsidRPr="00B230DC" w14:paraId="682D589F" w14:textId="77777777" w:rsidTr="00D921DF">
        <w:tc>
          <w:tcPr>
            <w:tcW w:w="2097" w:type="pct"/>
          </w:tcPr>
          <w:p w14:paraId="3A8DFE31" w14:textId="314FA3B6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0" w:hanging="162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รวมค่าใช้จ่ายผลประโยชน์ตอบแทนพนักงาน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10" w:type="pct"/>
            <w:tcBorders>
              <w:bottom w:val="double" w:sz="4" w:space="0" w:color="auto"/>
            </w:tcBorders>
          </w:tcPr>
          <w:p w14:paraId="745D674D" w14:textId="70327F52" w:rsidR="00D921DF" w:rsidRPr="004C770F" w:rsidRDefault="00E96F14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6E5E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597</w:t>
            </w:r>
          </w:p>
        </w:tc>
        <w:tc>
          <w:tcPr>
            <w:tcW w:w="143" w:type="pct"/>
          </w:tcPr>
          <w:p w14:paraId="3E50FC72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</w:tcPr>
          <w:p w14:paraId="43F1647A" w14:textId="63ED6E55" w:rsidR="00D921DF" w:rsidRPr="002F188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770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10,430</w:t>
            </w:r>
          </w:p>
        </w:tc>
        <w:tc>
          <w:tcPr>
            <w:tcW w:w="143" w:type="pct"/>
          </w:tcPr>
          <w:p w14:paraId="1EA8659A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double" w:sz="4" w:space="0" w:color="auto"/>
            </w:tcBorders>
            <w:shd w:val="clear" w:color="auto" w:fill="auto"/>
          </w:tcPr>
          <w:p w14:paraId="3D4E9126" w14:textId="267F31BD" w:rsidR="00D921DF" w:rsidRPr="008039F7" w:rsidRDefault="00E96BF1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1,556</w:t>
            </w:r>
          </w:p>
        </w:tc>
        <w:tc>
          <w:tcPr>
            <w:tcW w:w="133" w:type="pct"/>
            <w:shd w:val="clear" w:color="auto" w:fill="auto"/>
          </w:tcPr>
          <w:p w14:paraId="0A232E3B" w14:textId="77777777" w:rsidR="00D921DF" w:rsidRPr="008039F7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</w:tcPr>
          <w:p w14:paraId="02B15598" w14:textId="0212CCE0" w:rsidR="00D921DF" w:rsidRPr="00B230D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039F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</w:tr>
    </w:tbl>
    <w:p w14:paraId="39917F55" w14:textId="23B57BAF" w:rsidR="00A964D7" w:rsidRDefault="00A964D7" w:rsidP="00D1440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lastRenderedPageBreak/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="00961D4F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="000C58DB" w:rsidRPr="00161E24">
        <w:rPr>
          <w:rFonts w:asciiTheme="majorBidi" w:hAnsiTheme="majorBidi" w:cstheme="majorBidi"/>
          <w:sz w:val="30"/>
          <w:szCs w:val="30"/>
          <w:shd w:val="clear" w:color="auto" w:fill="FFFFFF"/>
        </w:rPr>
        <w:t>3</w:t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="002B0BF9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ถึง</w:t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อัตราร้อยละ </w:t>
      </w:r>
      <w:r w:rsidR="000C58DB" w:rsidRPr="00161E24">
        <w:rPr>
          <w:rFonts w:asciiTheme="majorBidi" w:hAnsiTheme="majorBidi" w:cstheme="majorBidi"/>
          <w:sz w:val="30"/>
          <w:szCs w:val="30"/>
          <w:shd w:val="clear" w:color="auto" w:fill="FFFFFF"/>
        </w:rPr>
        <w:t>15</w:t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ของเงินเดือน</w:t>
      </w:r>
      <w:r w:rsidR="003B2390" w:rsidRPr="00161E24">
        <w:rPr>
          <w:rFonts w:asciiTheme="majorBidi" w:hAnsiTheme="majorBidi" w:cstheme="majorBidi"/>
          <w:sz w:val="30"/>
          <w:szCs w:val="30"/>
          <w:shd w:val="clear" w:color="auto" w:fill="FFFFFF"/>
        </w:rPr>
        <w:br/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ทุกเดือน และ</w:t>
      </w:r>
      <w:r w:rsidR="00B020E8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กลุ่ม</w:t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บริษัทจ่ายสมทบในอัตราร้อยละ </w:t>
      </w:r>
      <w:r w:rsidR="000C58DB" w:rsidRPr="00161E24">
        <w:rPr>
          <w:rFonts w:asciiTheme="majorBidi" w:hAnsiTheme="majorBidi" w:cstheme="majorBidi"/>
          <w:sz w:val="30"/>
          <w:szCs w:val="30"/>
          <w:shd w:val="clear" w:color="auto" w:fill="FFFFFF"/>
        </w:rPr>
        <w:t>3</w:t>
      </w:r>
      <w:r w:rsidR="002B0BF9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ถึง</w:t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อัตราร้อยละ </w:t>
      </w:r>
      <w:r w:rsidR="000C58DB" w:rsidRPr="00161E24">
        <w:rPr>
          <w:rFonts w:asciiTheme="majorBidi" w:hAnsiTheme="majorBidi" w:cstheme="majorBidi"/>
          <w:sz w:val="30"/>
          <w:szCs w:val="30"/>
          <w:shd w:val="clear" w:color="auto" w:fill="FFFFFF"/>
        </w:rPr>
        <w:t>10</w:t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ของเงิน</w:t>
      </w:r>
      <w:r w:rsidR="00407F72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เดือนของพนักงานทุกเดือน ทั้งนี้</w:t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ขึ้นอยู่กับระยะเวลาทำงานของพนักงานแต่ละคน กองทุนสำรองเลี้ยงชีพนี้ได้จดทะเบียนเป็นกองทุนสำรองเลี้ยงชีพ</w:t>
      </w:r>
      <w:r w:rsidR="00961D4F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4569C0E" w14:textId="77777777" w:rsidR="00EF5E0E" w:rsidRPr="00161E24" w:rsidRDefault="00EF5E0E" w:rsidP="00D1440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  <w:cs/>
        </w:rPr>
      </w:pPr>
    </w:p>
    <w:p w14:paraId="204167CD" w14:textId="274A8CE4" w:rsidR="008E72AE" w:rsidRPr="00161E24" w:rsidRDefault="00973C1E" w:rsidP="0005427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8E72AE" w:rsidRPr="00161E24">
        <w:rPr>
          <w:rFonts w:asciiTheme="majorBidi" w:hAnsiTheme="majorBidi" w:cstheme="majorBidi"/>
          <w:sz w:val="30"/>
          <w:szCs w:val="30"/>
          <w:u w:val="none"/>
          <w:cs/>
        </w:rPr>
        <w:t>ค่าใช้จ่ายตามลักษณะ</w:t>
      </w:r>
    </w:p>
    <w:p w14:paraId="0837E15E" w14:textId="77777777" w:rsidR="008E72AE" w:rsidRPr="00161E24" w:rsidRDefault="008E72AE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2CD87F9" w14:textId="77777777" w:rsidR="00470773" w:rsidRPr="00161E24" w:rsidRDefault="00C7445C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  <w:cs/>
        </w:rPr>
      </w:pP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งบกำไรขาดทุน</w:t>
      </w:r>
      <w:r w:rsidR="008F6408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เบ็ดเสร็จ</w:t>
      </w:r>
      <w:r w:rsidR="008E72AE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ได้รวมการวิเคราะห์ค่าใช้จ่ายตามหน้าที่ ค่าใช้จ่ายตามลักษณะได้เปิดเผยตามข้อกำหนดในมาตรฐานการรายงานทางการเงินฉบับต่าง ๆ ดังนี้</w:t>
      </w:r>
    </w:p>
    <w:p w14:paraId="01E63779" w14:textId="4A6CC9C7" w:rsidR="00470773" w:rsidRDefault="00470773" w:rsidP="00E76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53"/>
        <w:gridCol w:w="273"/>
        <w:gridCol w:w="1187"/>
        <w:gridCol w:w="286"/>
        <w:gridCol w:w="1172"/>
        <w:gridCol w:w="252"/>
        <w:gridCol w:w="1168"/>
      </w:tblGrid>
      <w:tr w:rsidR="007E43F2" w:rsidRPr="00C57846" w14:paraId="6A7B8EF1" w14:textId="77777777" w:rsidTr="007E43F2">
        <w:trPr>
          <w:tblHeader/>
        </w:trPr>
        <w:tc>
          <w:tcPr>
            <w:tcW w:w="2039" w:type="pct"/>
          </w:tcPr>
          <w:p w14:paraId="01BE6C33" w14:textId="77777777" w:rsidR="007E43F2" w:rsidRPr="00B056C3" w:rsidRDefault="007E43F2" w:rsidP="00E624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0149913C" w14:textId="77777777" w:rsidR="007E43F2" w:rsidRPr="00B056C3" w:rsidRDefault="007E43F2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E5560D2" w14:textId="77777777" w:rsidR="007E43F2" w:rsidRPr="00B056C3" w:rsidRDefault="007E43F2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2C7047B4" w14:textId="77777777" w:rsidR="007E43F2" w:rsidRPr="00B056C3" w:rsidRDefault="007E43F2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7E43F2" w:rsidRPr="00C57846" w14:paraId="21A84EFC" w14:textId="77777777" w:rsidTr="00D921DF">
        <w:trPr>
          <w:tblHeader/>
        </w:trPr>
        <w:tc>
          <w:tcPr>
            <w:tcW w:w="2039" w:type="pct"/>
          </w:tcPr>
          <w:p w14:paraId="2127A97D" w14:textId="77777777" w:rsidR="007E43F2" w:rsidRPr="00B056C3" w:rsidRDefault="007E43F2" w:rsidP="00E62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099DF682" w14:textId="14152AF0" w:rsidR="007E43F2" w:rsidRPr="00B056C3" w:rsidRDefault="007E43F2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21D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0C068164" w14:textId="77777777" w:rsidR="007E43F2" w:rsidRPr="00B056C3" w:rsidRDefault="007E43F2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709E9A97" w14:textId="70E67976" w:rsidR="007E43F2" w:rsidRPr="00B056C3" w:rsidRDefault="007E43F2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21D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0F9D74B7" w14:textId="77777777" w:rsidR="007E43F2" w:rsidRPr="00B056C3" w:rsidRDefault="007E43F2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26934CA6" w14:textId="12F280E6" w:rsidR="007E43F2" w:rsidRPr="00B056C3" w:rsidRDefault="007E43F2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21D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6" w:type="pct"/>
          </w:tcPr>
          <w:p w14:paraId="7BF050AC" w14:textId="77777777" w:rsidR="007E43F2" w:rsidRPr="00B056C3" w:rsidRDefault="007E43F2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4D53C48E" w14:textId="63E68A2C" w:rsidR="007E43F2" w:rsidRPr="00B056C3" w:rsidRDefault="007E43F2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21D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7E43F2" w:rsidRPr="00C57846" w14:paraId="6A681D4A" w14:textId="77777777" w:rsidTr="007E43F2">
        <w:trPr>
          <w:trHeight w:val="434"/>
          <w:tblHeader/>
        </w:trPr>
        <w:tc>
          <w:tcPr>
            <w:tcW w:w="2039" w:type="pct"/>
          </w:tcPr>
          <w:p w14:paraId="50EAD364" w14:textId="77777777" w:rsidR="007E43F2" w:rsidRPr="00B056C3" w:rsidRDefault="007E43F2" w:rsidP="00E624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14:paraId="5BBC85DC" w14:textId="77777777" w:rsidR="007E43F2" w:rsidRPr="00B056C3" w:rsidRDefault="007E43F2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921DF" w:rsidRPr="00927F6F" w14:paraId="398EC756" w14:textId="77777777" w:rsidTr="00D921DF">
        <w:tc>
          <w:tcPr>
            <w:tcW w:w="2039" w:type="pct"/>
          </w:tcPr>
          <w:p w14:paraId="37388DF4" w14:textId="42A452FB" w:rsidR="00D921DF" w:rsidRPr="00927F6F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622" w:type="pct"/>
            <w:vAlign w:val="bottom"/>
          </w:tcPr>
          <w:p w14:paraId="0FAA9CF7" w14:textId="5A442FCC" w:rsidR="00D921DF" w:rsidRPr="00927F6F" w:rsidRDefault="00FC1C3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74,428</w:t>
            </w:r>
          </w:p>
        </w:tc>
        <w:tc>
          <w:tcPr>
            <w:tcW w:w="147" w:type="pct"/>
            <w:vAlign w:val="bottom"/>
          </w:tcPr>
          <w:p w14:paraId="1F54629C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0357BAF7" w14:textId="6BCF071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</w:t>
            </w:r>
            <w:r w:rsidR="00FC60EE">
              <w:rPr>
                <w:rFonts w:asciiTheme="majorBidi" w:hAnsiTheme="majorBidi" w:cstheme="majorBidi"/>
                <w:sz w:val="30"/>
                <w:szCs w:val="30"/>
              </w:rPr>
              <w:t>538</w:t>
            </w:r>
          </w:p>
        </w:tc>
        <w:tc>
          <w:tcPr>
            <w:tcW w:w="154" w:type="pct"/>
            <w:vAlign w:val="bottom"/>
          </w:tcPr>
          <w:p w14:paraId="57AC435C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06A11204" w14:textId="117B98AE" w:rsidR="00D921DF" w:rsidRPr="002F188C" w:rsidRDefault="00FE7FBB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59,957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6C3CE503" w14:textId="77777777" w:rsidR="00D921DF" w:rsidRPr="002F188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72AA1D1" w14:textId="6850EEF4" w:rsidR="00D921DF" w:rsidRPr="002F188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188C">
              <w:rPr>
                <w:rFonts w:asciiTheme="majorBidi" w:hAnsiTheme="majorBidi" w:cstheme="majorBidi"/>
                <w:sz w:val="30"/>
                <w:szCs w:val="30"/>
              </w:rPr>
              <w:t>55,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</w:tr>
      <w:tr w:rsidR="00D921DF" w:rsidRPr="00927F6F" w14:paraId="12A444D2" w14:textId="77777777" w:rsidTr="00D921DF">
        <w:tc>
          <w:tcPr>
            <w:tcW w:w="2039" w:type="pct"/>
          </w:tcPr>
          <w:p w14:paraId="32FA31D0" w14:textId="351033B0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622" w:type="pct"/>
            <w:vAlign w:val="bottom"/>
          </w:tcPr>
          <w:p w14:paraId="4355BC4C" w14:textId="058D8E10" w:rsidR="00D921DF" w:rsidRPr="007D50FD" w:rsidRDefault="00FC1C3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10,597</w:t>
            </w:r>
          </w:p>
        </w:tc>
        <w:tc>
          <w:tcPr>
            <w:tcW w:w="147" w:type="pct"/>
            <w:vAlign w:val="bottom"/>
          </w:tcPr>
          <w:p w14:paraId="4B25913E" w14:textId="77777777" w:rsidR="00D921DF" w:rsidRPr="007D50FD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7B41C4FF" w14:textId="37128FE9" w:rsidR="00D921DF" w:rsidRPr="002167E3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D50FD">
              <w:rPr>
                <w:rFonts w:asciiTheme="majorBidi" w:hAnsiTheme="majorBidi" w:cstheme="majorBidi"/>
                <w:sz w:val="30"/>
                <w:szCs w:val="30"/>
              </w:rPr>
              <w:t>10,430</w:t>
            </w:r>
          </w:p>
        </w:tc>
        <w:tc>
          <w:tcPr>
            <w:tcW w:w="154" w:type="pct"/>
            <w:vAlign w:val="bottom"/>
          </w:tcPr>
          <w:p w14:paraId="252F63CC" w14:textId="77777777" w:rsidR="00D921DF" w:rsidRPr="007D50FD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26145803" w14:textId="742BA670" w:rsidR="00D921DF" w:rsidRPr="002F188C" w:rsidRDefault="00FE7FBB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1,556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758128D4" w14:textId="77777777" w:rsidR="00D921DF" w:rsidRPr="002F188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70840A0" w14:textId="0D4E867E" w:rsidR="00D921DF" w:rsidRPr="002F188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F188C"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4C0D99" w:rsidRPr="00927F6F" w14:paraId="01CD9BE7" w14:textId="77777777" w:rsidTr="00655539">
        <w:tc>
          <w:tcPr>
            <w:tcW w:w="2039" w:type="pct"/>
          </w:tcPr>
          <w:p w14:paraId="3034AA48" w14:textId="77777777" w:rsidR="004C0D99" w:rsidRPr="00161E24" w:rsidRDefault="004C0D99" w:rsidP="00655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22" w:type="pct"/>
            <w:vAlign w:val="bottom"/>
          </w:tcPr>
          <w:p w14:paraId="6F756BE9" w14:textId="77777777" w:rsidR="004C0D99" w:rsidRPr="00927F6F" w:rsidRDefault="004C0D99" w:rsidP="00655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4,568</w:t>
            </w:r>
          </w:p>
        </w:tc>
        <w:tc>
          <w:tcPr>
            <w:tcW w:w="147" w:type="pct"/>
            <w:vAlign w:val="bottom"/>
          </w:tcPr>
          <w:p w14:paraId="06B9CF18" w14:textId="77777777" w:rsidR="004C0D99" w:rsidRPr="00927F6F" w:rsidRDefault="004C0D99" w:rsidP="00655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214A9287" w14:textId="77777777" w:rsidR="004C0D99" w:rsidRPr="00161E24" w:rsidRDefault="004C0D99" w:rsidP="00655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4,243</w:t>
            </w:r>
          </w:p>
        </w:tc>
        <w:tc>
          <w:tcPr>
            <w:tcW w:w="154" w:type="pct"/>
            <w:vAlign w:val="bottom"/>
          </w:tcPr>
          <w:p w14:paraId="44E41178" w14:textId="77777777" w:rsidR="004C0D99" w:rsidRPr="00927F6F" w:rsidRDefault="004C0D99" w:rsidP="00655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7C7F0CEB" w14:textId="77777777" w:rsidR="004C0D99" w:rsidRPr="002F188C" w:rsidRDefault="004C0D99" w:rsidP="00655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311F9BE4" w14:textId="77777777" w:rsidR="004C0D99" w:rsidRPr="002F188C" w:rsidRDefault="004C0D99" w:rsidP="00655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4AC51DF" w14:textId="77777777" w:rsidR="004C0D99" w:rsidRPr="002F188C" w:rsidRDefault="004C0D99" w:rsidP="00655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F188C">
              <w:rPr>
                <w:rFonts w:asciiTheme="majorBidi" w:hAnsiTheme="majorBidi" w:cstheme="majorBidi"/>
                <w:sz w:val="30"/>
                <w:szCs w:val="30"/>
              </w:rPr>
              <w:t>624</w:t>
            </w:r>
          </w:p>
        </w:tc>
      </w:tr>
      <w:tr w:rsidR="00D921DF" w:rsidRPr="00927F6F" w14:paraId="5922AC44" w14:textId="77777777" w:rsidTr="00D921DF">
        <w:tc>
          <w:tcPr>
            <w:tcW w:w="2039" w:type="pct"/>
            <w:shd w:val="clear" w:color="auto" w:fill="auto"/>
          </w:tcPr>
          <w:p w14:paraId="14D65669" w14:textId="78824008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ค่าใช้จ่ายในการขนส่ง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7DBDB6D5" w14:textId="2C36DB36" w:rsidR="00D921DF" w:rsidRDefault="00FC1C3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4,199</w:t>
            </w:r>
          </w:p>
        </w:tc>
        <w:tc>
          <w:tcPr>
            <w:tcW w:w="147" w:type="pct"/>
            <w:vAlign w:val="bottom"/>
          </w:tcPr>
          <w:p w14:paraId="721C0E86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39662257" w14:textId="4AD8B73B" w:rsidR="00D921DF" w:rsidRPr="00161E24" w:rsidRDefault="001E5CD8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4,874</w:t>
            </w:r>
          </w:p>
        </w:tc>
        <w:tc>
          <w:tcPr>
            <w:tcW w:w="154" w:type="pct"/>
            <w:vAlign w:val="bottom"/>
          </w:tcPr>
          <w:p w14:paraId="1E404098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21FACAA8" w14:textId="03C04B70" w:rsidR="00D921DF" w:rsidRPr="002F188C" w:rsidRDefault="00FE7FBB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2D3D54CA" w14:textId="77777777" w:rsidR="00D921DF" w:rsidRPr="002F188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4EAA758" w14:textId="0E285E8F" w:rsidR="00D921DF" w:rsidRPr="002F188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</w:tr>
      <w:tr w:rsidR="004C0D99" w:rsidRPr="00927F6F" w14:paraId="04C5600E" w14:textId="77777777" w:rsidTr="00655539">
        <w:tc>
          <w:tcPr>
            <w:tcW w:w="2039" w:type="pct"/>
          </w:tcPr>
          <w:p w14:paraId="030A0DEB" w14:textId="77777777" w:rsidR="004C0D99" w:rsidRPr="00161E24" w:rsidRDefault="004C0D99" w:rsidP="006555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ค่าใช้จ่ายเกี่ยวกับการผลิตอื่น </w:t>
            </w:r>
          </w:p>
        </w:tc>
        <w:tc>
          <w:tcPr>
            <w:tcW w:w="622" w:type="pct"/>
            <w:vAlign w:val="bottom"/>
          </w:tcPr>
          <w:p w14:paraId="33C4B442" w14:textId="77777777" w:rsidR="004C0D99" w:rsidRPr="00927F6F" w:rsidRDefault="004C0D99" w:rsidP="00655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2,574</w:t>
            </w:r>
          </w:p>
        </w:tc>
        <w:tc>
          <w:tcPr>
            <w:tcW w:w="147" w:type="pct"/>
            <w:vAlign w:val="bottom"/>
          </w:tcPr>
          <w:p w14:paraId="1C441130" w14:textId="77777777" w:rsidR="004C0D99" w:rsidRPr="00927F6F" w:rsidRDefault="004C0D99" w:rsidP="00655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7A54144F" w14:textId="77777777" w:rsidR="004C0D99" w:rsidRPr="00161E24" w:rsidRDefault="004C0D99" w:rsidP="00655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2,105</w:t>
            </w:r>
          </w:p>
        </w:tc>
        <w:tc>
          <w:tcPr>
            <w:tcW w:w="154" w:type="pct"/>
            <w:vAlign w:val="bottom"/>
          </w:tcPr>
          <w:p w14:paraId="069C0B8C" w14:textId="77777777" w:rsidR="004C0D99" w:rsidRPr="00927F6F" w:rsidRDefault="004C0D99" w:rsidP="00655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2B739C41" w14:textId="77777777" w:rsidR="004C0D99" w:rsidRPr="002F188C" w:rsidRDefault="004C0D99" w:rsidP="00655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0D3E2B67" w14:textId="77777777" w:rsidR="004C0D99" w:rsidRPr="002F188C" w:rsidRDefault="004C0D99" w:rsidP="00655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513D454" w14:textId="77777777" w:rsidR="004C0D99" w:rsidRPr="002F188C" w:rsidRDefault="004C0D99" w:rsidP="006555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F188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</w:tr>
      <w:tr w:rsidR="00D921DF" w:rsidRPr="00927F6F" w14:paraId="1370802D" w14:textId="77777777" w:rsidTr="00D921DF">
        <w:tc>
          <w:tcPr>
            <w:tcW w:w="2039" w:type="pct"/>
          </w:tcPr>
          <w:p w14:paraId="32FA6032" w14:textId="7A9E3210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622" w:type="pct"/>
            <w:vAlign w:val="bottom"/>
          </w:tcPr>
          <w:p w14:paraId="4A4927BE" w14:textId="345A831E" w:rsidR="00D921DF" w:rsidRDefault="00FC1C3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2,499</w:t>
            </w:r>
          </w:p>
        </w:tc>
        <w:tc>
          <w:tcPr>
            <w:tcW w:w="147" w:type="pct"/>
            <w:vAlign w:val="bottom"/>
          </w:tcPr>
          <w:p w14:paraId="73868C19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0BB98063" w14:textId="45B2F943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</w:t>
            </w:r>
            <w:r w:rsidR="00DA46C1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154" w:type="pct"/>
            <w:vAlign w:val="bottom"/>
          </w:tcPr>
          <w:p w14:paraId="667F1F9E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35ECDF71" w14:textId="59D9C052" w:rsidR="00D921DF" w:rsidRPr="002F188C" w:rsidRDefault="00FE7FBB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5B44D33B" w14:textId="77777777" w:rsidR="00D921DF" w:rsidRPr="002F188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A686ED3" w14:textId="0B4EA51F" w:rsidR="00D921DF" w:rsidRPr="002F188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F188C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</w:tr>
      <w:tr w:rsidR="00D921DF" w:rsidRPr="00927F6F" w14:paraId="51489E9E" w14:textId="77777777" w:rsidTr="00D921DF">
        <w:tc>
          <w:tcPr>
            <w:tcW w:w="2039" w:type="pct"/>
          </w:tcPr>
          <w:p w14:paraId="2BEE40A6" w14:textId="34993DAD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622" w:type="pct"/>
            <w:vAlign w:val="bottom"/>
          </w:tcPr>
          <w:p w14:paraId="6E32DFFE" w14:textId="6CAA2A12" w:rsidR="00D921DF" w:rsidRDefault="00FC1C3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1,394</w:t>
            </w:r>
          </w:p>
        </w:tc>
        <w:tc>
          <w:tcPr>
            <w:tcW w:w="147" w:type="pct"/>
            <w:vAlign w:val="bottom"/>
          </w:tcPr>
          <w:p w14:paraId="30C7FC40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0324E92A" w14:textId="2E3196DE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1,249</w:t>
            </w:r>
          </w:p>
        </w:tc>
        <w:tc>
          <w:tcPr>
            <w:tcW w:w="154" w:type="pct"/>
            <w:vAlign w:val="bottom"/>
          </w:tcPr>
          <w:p w14:paraId="3A118F6E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4EB83805" w14:textId="6125039B" w:rsidR="00D921DF" w:rsidRPr="002F188C" w:rsidRDefault="00FE7FBB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0C49E61F" w14:textId="77777777" w:rsidR="00D921DF" w:rsidRPr="002F188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A0DDF9F" w14:textId="1FD8C767" w:rsidR="00D921DF" w:rsidRPr="002F188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308</w:t>
            </w:r>
          </w:p>
        </w:tc>
      </w:tr>
      <w:tr w:rsidR="00D921DF" w:rsidRPr="00927F6F" w14:paraId="3C663864" w14:textId="77777777" w:rsidTr="00D921DF">
        <w:tc>
          <w:tcPr>
            <w:tcW w:w="2039" w:type="pct"/>
          </w:tcPr>
          <w:p w14:paraId="176BEB48" w14:textId="14AD0F11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622" w:type="pct"/>
            <w:vAlign w:val="bottom"/>
          </w:tcPr>
          <w:p w14:paraId="222DE4BA" w14:textId="5DAB6989" w:rsidR="00D921DF" w:rsidRPr="00927F6F" w:rsidRDefault="00FC1C3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1,105</w:t>
            </w:r>
          </w:p>
        </w:tc>
        <w:tc>
          <w:tcPr>
            <w:tcW w:w="147" w:type="pct"/>
            <w:vAlign w:val="bottom"/>
          </w:tcPr>
          <w:p w14:paraId="55AC768E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544D0E43" w14:textId="3C63D381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</w:t>
            </w:r>
            <w:r w:rsidR="00DA46C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54" w:type="pct"/>
            <w:vAlign w:val="bottom"/>
          </w:tcPr>
          <w:p w14:paraId="2B28F0AA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5CA578CE" w14:textId="67AEF9F0" w:rsidR="00D921DF" w:rsidRPr="002F188C" w:rsidRDefault="00333642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260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531868E0" w14:textId="77777777" w:rsidR="00D921DF" w:rsidRPr="002F188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6A7C44BF" w14:textId="2A9D8D4F" w:rsidR="00D921DF" w:rsidRPr="002F188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</w:tr>
      <w:tr w:rsidR="00D921DF" w:rsidRPr="00927F6F" w14:paraId="2F6DF882" w14:textId="77777777" w:rsidTr="00D921DF">
        <w:tc>
          <w:tcPr>
            <w:tcW w:w="2039" w:type="pct"/>
          </w:tcPr>
          <w:p w14:paraId="24A731E4" w14:textId="4E27C9F4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ค่าเชื้อเพลิง</w:t>
            </w:r>
          </w:p>
        </w:tc>
        <w:tc>
          <w:tcPr>
            <w:tcW w:w="622" w:type="pct"/>
            <w:vAlign w:val="bottom"/>
          </w:tcPr>
          <w:p w14:paraId="3D31C202" w14:textId="353980C6" w:rsidR="00D921DF" w:rsidRPr="00927F6F" w:rsidRDefault="00FC1C3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  <w:tc>
          <w:tcPr>
            <w:tcW w:w="147" w:type="pct"/>
            <w:vAlign w:val="bottom"/>
          </w:tcPr>
          <w:p w14:paraId="38EC99D3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67D5F7FC" w14:textId="077F5DCA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858</w:t>
            </w:r>
          </w:p>
        </w:tc>
        <w:tc>
          <w:tcPr>
            <w:tcW w:w="154" w:type="pct"/>
            <w:vAlign w:val="bottom"/>
          </w:tcPr>
          <w:p w14:paraId="16977191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4AEC742F" w14:textId="38C0E68F" w:rsidR="00D921DF" w:rsidRPr="002F188C" w:rsidRDefault="00333642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6C3204DD" w14:textId="77777777" w:rsidR="00D921DF" w:rsidRPr="002F188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55F191AA" w14:textId="13181212" w:rsidR="00D921DF" w:rsidRPr="002F188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F188C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</w:tr>
      <w:tr w:rsidR="005B5018" w:rsidRPr="00927F6F" w14:paraId="5929C542" w14:textId="77777777" w:rsidTr="0011631A">
        <w:tc>
          <w:tcPr>
            <w:tcW w:w="2039" w:type="pct"/>
            <w:vAlign w:val="bottom"/>
          </w:tcPr>
          <w:p w14:paraId="0B79F19F" w14:textId="1EC92849" w:rsidR="005B5018" w:rsidRPr="00161E24" w:rsidRDefault="005B5018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2" w:hanging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การเปลี่ยนแปลงในสินทรัพย์ชีวภาพ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D50F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สำเร็จรูปและสินค้าระหว่างผลิต</w:t>
            </w:r>
          </w:p>
        </w:tc>
        <w:tc>
          <w:tcPr>
            <w:tcW w:w="622" w:type="pct"/>
            <w:vAlign w:val="bottom"/>
          </w:tcPr>
          <w:p w14:paraId="603728FE" w14:textId="261B4D57" w:rsidR="005B5018" w:rsidRDefault="005B5018" w:rsidP="005B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147" w:type="pct"/>
            <w:vAlign w:val="bottom"/>
          </w:tcPr>
          <w:p w14:paraId="3F2C7602" w14:textId="77777777" w:rsidR="005B5018" w:rsidRPr="00927F6F" w:rsidRDefault="005B5018" w:rsidP="005B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27B80D7C" w14:textId="0072CDC3" w:rsidR="005B5018" w:rsidRDefault="005B5018" w:rsidP="005B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1,561</w:t>
            </w:r>
          </w:p>
        </w:tc>
        <w:tc>
          <w:tcPr>
            <w:tcW w:w="154" w:type="pct"/>
            <w:vAlign w:val="bottom"/>
          </w:tcPr>
          <w:p w14:paraId="5AEA10F5" w14:textId="77777777" w:rsidR="005B5018" w:rsidRPr="00927F6F" w:rsidRDefault="005B5018" w:rsidP="005B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609968B5" w14:textId="4F4C6C6F" w:rsidR="005B5018" w:rsidRDefault="005B5018" w:rsidP="005B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7852E28F" w14:textId="77777777" w:rsidR="005B5018" w:rsidRPr="002F188C" w:rsidRDefault="005B5018" w:rsidP="005B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ECA7CFD" w14:textId="41E8B9D0" w:rsidR="005B5018" w:rsidRPr="002F188C" w:rsidRDefault="005B5018" w:rsidP="005B50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(165)</w:t>
            </w:r>
          </w:p>
        </w:tc>
      </w:tr>
      <w:tr w:rsidR="00D921DF" w:rsidRPr="00927F6F" w14:paraId="27525C27" w14:textId="77777777" w:rsidTr="00D921DF">
        <w:tc>
          <w:tcPr>
            <w:tcW w:w="2039" w:type="pct"/>
          </w:tcPr>
          <w:p w14:paraId="654D89B2" w14:textId="0708C0FF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ค่าเช่าสำนักงานและสินทรัพย์อื่น</w:t>
            </w:r>
          </w:p>
        </w:tc>
        <w:tc>
          <w:tcPr>
            <w:tcW w:w="622" w:type="pct"/>
            <w:vAlign w:val="bottom"/>
          </w:tcPr>
          <w:p w14:paraId="6AA863B4" w14:textId="11C84B61" w:rsidR="00D921DF" w:rsidRPr="00927F6F" w:rsidRDefault="00FC1C3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147" w:type="pct"/>
            <w:vAlign w:val="bottom"/>
          </w:tcPr>
          <w:p w14:paraId="5905DBC3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50CCACD8" w14:textId="05FCB6B3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64097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154" w:type="pct"/>
            <w:vAlign w:val="bottom"/>
          </w:tcPr>
          <w:p w14:paraId="570FAE9D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0FAA9634" w14:textId="55CA6D5E" w:rsidR="00D921DF" w:rsidRPr="002F188C" w:rsidRDefault="00333642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E510237" w14:textId="77777777" w:rsidR="00D921DF" w:rsidRPr="002F188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24CEA9BC" w14:textId="6D57F453" w:rsidR="00D921DF" w:rsidRPr="002F188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</w:tr>
      <w:tr w:rsidR="00D921DF" w:rsidRPr="00927F6F" w14:paraId="34B4BFFF" w14:textId="77777777" w:rsidTr="00D921DF">
        <w:tc>
          <w:tcPr>
            <w:tcW w:w="2039" w:type="pct"/>
          </w:tcPr>
          <w:p w14:paraId="724A1424" w14:textId="75E09FEB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ค่าใช้จ่ายเดินทาง</w:t>
            </w:r>
          </w:p>
        </w:tc>
        <w:tc>
          <w:tcPr>
            <w:tcW w:w="622" w:type="pct"/>
            <w:vAlign w:val="bottom"/>
          </w:tcPr>
          <w:p w14:paraId="1EF390A2" w14:textId="476DBD2C" w:rsidR="00D921DF" w:rsidRPr="00927F6F" w:rsidRDefault="00FC1C3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147" w:type="pct"/>
            <w:vAlign w:val="bottom"/>
          </w:tcPr>
          <w:p w14:paraId="01004B88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035E481F" w14:textId="75176746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154" w:type="pct"/>
            <w:vAlign w:val="bottom"/>
          </w:tcPr>
          <w:p w14:paraId="53018B14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7D415DFA" w14:textId="16C6CD99" w:rsidR="00D921DF" w:rsidRPr="002F188C" w:rsidRDefault="00333642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FBF4D5C" w14:textId="77777777" w:rsidR="00D921DF" w:rsidRPr="002F188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907A0E7" w14:textId="0DCC0896" w:rsidR="00D921DF" w:rsidRPr="002F188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D921DF" w:rsidRPr="00927F6F" w14:paraId="679B4000" w14:textId="77777777" w:rsidTr="00D921DF">
        <w:tc>
          <w:tcPr>
            <w:tcW w:w="2039" w:type="pct"/>
          </w:tcPr>
          <w:p w14:paraId="6C4C5985" w14:textId="63FA845A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2" w:type="pct"/>
            <w:vAlign w:val="bottom"/>
          </w:tcPr>
          <w:p w14:paraId="48132AA4" w14:textId="73B69871" w:rsidR="00D921DF" w:rsidRDefault="00FC1C3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147" w:type="pct"/>
            <w:vAlign w:val="bottom"/>
          </w:tcPr>
          <w:p w14:paraId="2257C200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1BBA4D79" w14:textId="7A8D2FE0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54" w:type="pct"/>
            <w:vAlign w:val="bottom"/>
          </w:tcPr>
          <w:p w14:paraId="553ADBC5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4E0DF2FA" w14:textId="5F42F4FA" w:rsidR="00D921DF" w:rsidRPr="002F188C" w:rsidRDefault="00333642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082F3591" w14:textId="77777777" w:rsidR="00D921DF" w:rsidRPr="002F188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626BFDD" w14:textId="2056EA88" w:rsidR="00D921DF" w:rsidRPr="002F188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2F188C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D921DF" w:rsidRPr="00927F6F" w14:paraId="365E4B5A" w14:textId="77777777" w:rsidTr="00D921DF">
        <w:tc>
          <w:tcPr>
            <w:tcW w:w="2039" w:type="pct"/>
          </w:tcPr>
          <w:p w14:paraId="35820430" w14:textId="226B44F9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57E76606" w14:textId="07EA14C8" w:rsidR="00D921DF" w:rsidRPr="00927F6F" w:rsidRDefault="00FC1C3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5,37</w:t>
            </w:r>
            <w:r w:rsidR="008225A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7" w:type="pct"/>
            <w:vAlign w:val="bottom"/>
          </w:tcPr>
          <w:p w14:paraId="6341E40C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68177" w14:textId="63E414A8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5,04</w:t>
            </w:r>
            <w:r w:rsidR="00A64097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54" w:type="pct"/>
            <w:vAlign w:val="bottom"/>
          </w:tcPr>
          <w:p w14:paraId="4D319BA7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D4564" w14:textId="49C98E6C" w:rsidR="00D921DF" w:rsidRPr="002F188C" w:rsidRDefault="00333642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7ACBBA22" w14:textId="77777777" w:rsidR="00D921DF" w:rsidRPr="002F188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09C04" w14:textId="30FF4568" w:rsidR="00D921DF" w:rsidRPr="002F188C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439</w:t>
            </w:r>
          </w:p>
        </w:tc>
      </w:tr>
      <w:tr w:rsidR="00D921DF" w:rsidRPr="00927F6F" w14:paraId="71E76549" w14:textId="77777777" w:rsidTr="00D921DF">
        <w:tc>
          <w:tcPr>
            <w:tcW w:w="2039" w:type="pct"/>
          </w:tcPr>
          <w:p w14:paraId="5A7D85F3" w14:textId="53A2521C" w:rsidR="00D921DF" w:rsidRPr="00B230DC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รวมต้นทุนขายสินค้าและบริการ ต้นทุนใน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การจัดจำหน่ายและค่าใช้จ่ายในการบริหาร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889558" w14:textId="7FCD4187" w:rsidR="00D921DF" w:rsidRPr="00570A08" w:rsidRDefault="00FC1C3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109,379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ED6112F" w14:textId="77777777" w:rsidR="00D921DF" w:rsidRPr="00570A08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5E051A" w14:textId="0106705D" w:rsidR="00D921DF" w:rsidRPr="00570A08" w:rsidRDefault="00457DE9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103,112</w:t>
            </w:r>
            <w:r w:rsidR="00D921DF" w:rsidRPr="00570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="00D921DF" w:rsidRPr="00570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="00D921DF" w:rsidRPr="00570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72F685CB" w14:textId="77777777" w:rsidR="00D921DF" w:rsidRPr="00570A08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77A44B" w14:textId="5C13278E" w:rsidR="00D921DF" w:rsidRPr="00570A08" w:rsidRDefault="00333642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65,131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66E6D2A5" w14:textId="77777777" w:rsidR="00D921DF" w:rsidRPr="00570A08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2BF875" w14:textId="16B5C0E9" w:rsidR="00D921DF" w:rsidRPr="00570A08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570A0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60,520</w:t>
            </w:r>
          </w:p>
        </w:tc>
      </w:tr>
    </w:tbl>
    <w:p w14:paraId="1A10634E" w14:textId="77777777" w:rsidR="007E43F2" w:rsidRPr="00161E24" w:rsidRDefault="007E43F2" w:rsidP="00E76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0CDA227" w14:textId="77777777" w:rsidR="004F532B" w:rsidRPr="00161E24" w:rsidRDefault="004F532B">
      <w:pPr>
        <w:rPr>
          <w:rFonts w:asciiTheme="majorBidi" w:hAnsiTheme="majorBidi" w:cstheme="majorBidi"/>
        </w:rPr>
      </w:pPr>
      <w:r w:rsidRPr="00161E24">
        <w:rPr>
          <w:rFonts w:asciiTheme="majorBidi" w:hAnsiTheme="majorBidi" w:cstheme="majorBidi"/>
          <w:cs/>
        </w:rPr>
        <w:br w:type="page"/>
      </w:r>
    </w:p>
    <w:p w14:paraId="7BD29C0A" w14:textId="7334499F" w:rsidR="00B71647" w:rsidRPr="00161E24" w:rsidRDefault="00973C1E" w:rsidP="0005427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B71647" w:rsidRPr="00161E24">
        <w:rPr>
          <w:rFonts w:asciiTheme="majorBidi" w:hAnsiTheme="majorBidi" w:cstheme="majorBidi"/>
          <w:sz w:val="30"/>
          <w:szCs w:val="30"/>
          <w:u w:val="none"/>
          <w:cs/>
        </w:rPr>
        <w:t>ภาษีเงินได้</w:t>
      </w:r>
    </w:p>
    <w:p w14:paraId="59B91EB9" w14:textId="1B76F735" w:rsidR="00D1223D" w:rsidRDefault="00D1223D" w:rsidP="00FE18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278"/>
        <w:gridCol w:w="272"/>
        <w:gridCol w:w="1188"/>
        <w:gridCol w:w="272"/>
        <w:gridCol w:w="1171"/>
        <w:gridCol w:w="252"/>
        <w:gridCol w:w="1184"/>
      </w:tblGrid>
      <w:tr w:rsidR="00C07624" w:rsidRPr="00C57846" w14:paraId="6D400FE8" w14:textId="77777777" w:rsidTr="00D921DF">
        <w:trPr>
          <w:tblHeader/>
        </w:trPr>
        <w:tc>
          <w:tcPr>
            <w:tcW w:w="2011" w:type="pct"/>
            <w:vAlign w:val="bottom"/>
          </w:tcPr>
          <w:p w14:paraId="75EA56B1" w14:textId="58BBBEE0" w:rsidR="00C07624" w:rsidRPr="00B056C3" w:rsidRDefault="00C07624" w:rsidP="00A4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457" w:type="pct"/>
            <w:gridSpan w:val="3"/>
            <w:vAlign w:val="bottom"/>
          </w:tcPr>
          <w:p w14:paraId="3A0CBF55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vAlign w:val="bottom"/>
          </w:tcPr>
          <w:p w14:paraId="1615039D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7" w:type="pct"/>
            <w:gridSpan w:val="3"/>
            <w:vAlign w:val="bottom"/>
          </w:tcPr>
          <w:p w14:paraId="3F384872" w14:textId="34008884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7624" w:rsidRPr="00C57846" w14:paraId="4A3FD831" w14:textId="77777777" w:rsidTr="00F44E24">
        <w:trPr>
          <w:tblHeader/>
        </w:trPr>
        <w:tc>
          <w:tcPr>
            <w:tcW w:w="2011" w:type="pct"/>
            <w:vAlign w:val="bottom"/>
          </w:tcPr>
          <w:p w14:paraId="4DAF36F5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4" w:hanging="23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0" w:type="pct"/>
            <w:shd w:val="clear" w:color="auto" w:fill="auto"/>
            <w:vAlign w:val="bottom"/>
          </w:tcPr>
          <w:p w14:paraId="55DC429F" w14:textId="7467EA3A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21D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  <w:vAlign w:val="bottom"/>
          </w:tcPr>
          <w:p w14:paraId="7DF4C3FF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320FFF9B" w14:textId="5B1EF2A0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21D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5" w:type="pct"/>
            <w:vAlign w:val="bottom"/>
          </w:tcPr>
          <w:p w14:paraId="2ACD9B6D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  <w:vAlign w:val="bottom"/>
          </w:tcPr>
          <w:p w14:paraId="2CD06E54" w14:textId="6577E93F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21DF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" w:type="pct"/>
            <w:vAlign w:val="bottom"/>
          </w:tcPr>
          <w:p w14:paraId="53255C2A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  <w:vAlign w:val="bottom"/>
          </w:tcPr>
          <w:p w14:paraId="5B4D9451" w14:textId="4F39ACC3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21DF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C07624" w:rsidRPr="00C57846" w14:paraId="04ACFFFB" w14:textId="77777777" w:rsidTr="00D921DF">
        <w:trPr>
          <w:trHeight w:val="434"/>
          <w:tblHeader/>
        </w:trPr>
        <w:tc>
          <w:tcPr>
            <w:tcW w:w="2011" w:type="pct"/>
            <w:vAlign w:val="bottom"/>
          </w:tcPr>
          <w:p w14:paraId="0E55B7CE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89" w:type="pct"/>
            <w:gridSpan w:val="7"/>
            <w:vAlign w:val="bottom"/>
          </w:tcPr>
          <w:p w14:paraId="097911D0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C07624" w:rsidRPr="00927F6F" w14:paraId="58440F89" w14:textId="77777777" w:rsidTr="00F44E24">
        <w:tc>
          <w:tcPr>
            <w:tcW w:w="2011" w:type="pct"/>
            <w:vAlign w:val="bottom"/>
          </w:tcPr>
          <w:p w14:paraId="7BE4E21F" w14:textId="2F516B7E" w:rsidR="00C07624" w:rsidRPr="00927F6F" w:rsidRDefault="00C07624" w:rsidP="00A4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680" w:type="pct"/>
            <w:vAlign w:val="bottom"/>
          </w:tcPr>
          <w:p w14:paraId="16C3CA55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7035D726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5C8BB674" w14:textId="66BF0596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76E35E79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0BAC3C19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  <w:vAlign w:val="bottom"/>
          </w:tcPr>
          <w:p w14:paraId="698A5389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AB3A168" w14:textId="671D3675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921DF" w:rsidRPr="00927F6F" w14:paraId="0356419A" w14:textId="77777777" w:rsidTr="00F44E24">
        <w:tc>
          <w:tcPr>
            <w:tcW w:w="2011" w:type="pct"/>
            <w:vAlign w:val="bottom"/>
          </w:tcPr>
          <w:p w14:paraId="4614E53E" w14:textId="61957F69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สำหรับปีปัจจุบัน </w:t>
            </w:r>
          </w:p>
        </w:tc>
        <w:tc>
          <w:tcPr>
            <w:tcW w:w="680" w:type="pct"/>
            <w:vAlign w:val="bottom"/>
          </w:tcPr>
          <w:p w14:paraId="2AAB59A3" w14:textId="1DD90643" w:rsidR="00D921DF" w:rsidRPr="00927F6F" w:rsidRDefault="00333642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2D1D5E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5" w:type="pct"/>
            <w:vAlign w:val="bottom"/>
          </w:tcPr>
          <w:p w14:paraId="0A9A7B17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6370CFA9" w14:textId="60C88A00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  <w:tc>
          <w:tcPr>
            <w:tcW w:w="145" w:type="pct"/>
            <w:vAlign w:val="bottom"/>
          </w:tcPr>
          <w:p w14:paraId="79DB69F9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17D5EA7" w14:textId="671D635D" w:rsidR="00D921DF" w:rsidRPr="00927F6F" w:rsidRDefault="00E96BF1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134" w:type="pct"/>
            <w:vAlign w:val="bottom"/>
          </w:tcPr>
          <w:p w14:paraId="71A52DC4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68D9B734" w14:textId="00CCAF53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</w:tr>
      <w:tr w:rsidR="00D921DF" w:rsidRPr="00927F6F" w14:paraId="1501B93E" w14:textId="77777777" w:rsidTr="00F44E24">
        <w:tc>
          <w:tcPr>
            <w:tcW w:w="2011" w:type="pct"/>
            <w:vAlign w:val="bottom"/>
          </w:tcPr>
          <w:p w14:paraId="1F1F6027" w14:textId="46D3C2D5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ภาษีปีก่อน ๆ ที่บันทึกต่ำไป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bottom"/>
          </w:tcPr>
          <w:p w14:paraId="11B87C48" w14:textId="19EE2230" w:rsidR="00D921DF" w:rsidRPr="00927F6F" w:rsidRDefault="00333642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 w:rsidR="00736E1E"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5" w:type="pct"/>
            <w:vAlign w:val="bottom"/>
          </w:tcPr>
          <w:p w14:paraId="6D848DE7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1144B628" w14:textId="5D4C6043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45" w:type="pct"/>
            <w:vAlign w:val="bottom"/>
          </w:tcPr>
          <w:p w14:paraId="140CCAEA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49D13731" w14:textId="68C527FB" w:rsidR="00D921DF" w:rsidRPr="00927F6F" w:rsidRDefault="00E96BF1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134" w:type="pct"/>
            <w:vAlign w:val="bottom"/>
          </w:tcPr>
          <w:p w14:paraId="7A3F37E0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664F8DD9" w14:textId="7EA301AC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D921DF" w:rsidRPr="00927F6F" w14:paraId="2532D042" w14:textId="77777777" w:rsidTr="00F44E24">
        <w:tc>
          <w:tcPr>
            <w:tcW w:w="2011" w:type="pct"/>
            <w:vAlign w:val="bottom"/>
          </w:tcPr>
          <w:p w14:paraId="7E2C3937" w14:textId="2298645E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9BEDF1" w14:textId="1E4B5220" w:rsidR="00D921DF" w:rsidRPr="00E21FF3" w:rsidRDefault="00333642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  <w:r w:rsidR="002D1D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45" w:type="pct"/>
            <w:vAlign w:val="bottom"/>
          </w:tcPr>
          <w:p w14:paraId="5603ECDF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A31B4D" w14:textId="1C560769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E21FF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424</w:t>
            </w: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5" w:type="pct"/>
            <w:vAlign w:val="bottom"/>
          </w:tcPr>
          <w:p w14:paraId="5F5B3AAD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E6F9A8" w14:textId="57063E3E" w:rsidR="00D921DF" w:rsidRPr="00E21FF3" w:rsidRDefault="00E96BF1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134" w:type="pct"/>
            <w:vAlign w:val="bottom"/>
          </w:tcPr>
          <w:p w14:paraId="3D0470B5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49EF3" w14:textId="3FD277D1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196</w:t>
            </w:r>
          </w:p>
        </w:tc>
      </w:tr>
      <w:tr w:rsidR="00D921DF" w:rsidRPr="00927F6F" w14:paraId="4CAFA32E" w14:textId="77777777" w:rsidTr="00F44E24">
        <w:tc>
          <w:tcPr>
            <w:tcW w:w="2011" w:type="pct"/>
            <w:vAlign w:val="bottom"/>
          </w:tcPr>
          <w:p w14:paraId="296C30BF" w14:textId="6EE4F8CF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single" w:sz="4" w:space="0" w:color="auto"/>
            </w:tcBorders>
            <w:vAlign w:val="bottom"/>
          </w:tcPr>
          <w:p w14:paraId="3696CEC7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52877565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  <w:vAlign w:val="bottom"/>
          </w:tcPr>
          <w:p w14:paraId="31AF7A03" w14:textId="350DD65A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33E88228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  <w:vAlign w:val="bottom"/>
          </w:tcPr>
          <w:p w14:paraId="79D613CA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  <w:vAlign w:val="bottom"/>
          </w:tcPr>
          <w:p w14:paraId="24C235BA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vAlign w:val="bottom"/>
          </w:tcPr>
          <w:p w14:paraId="4993F876" w14:textId="4B4F1CBA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1DF" w:rsidRPr="00927F6F" w14:paraId="432A809D" w14:textId="77777777" w:rsidTr="00F44E24">
        <w:tc>
          <w:tcPr>
            <w:tcW w:w="2011" w:type="pct"/>
            <w:vAlign w:val="bottom"/>
          </w:tcPr>
          <w:p w14:paraId="0913ED29" w14:textId="75BBB4D4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80" w:type="pct"/>
            <w:vAlign w:val="bottom"/>
          </w:tcPr>
          <w:p w14:paraId="5C7E0261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692E1DD3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293B18A5" w14:textId="254CC5E6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5B2D487B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73428F04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  <w:vAlign w:val="bottom"/>
          </w:tcPr>
          <w:p w14:paraId="5B7581B7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45FE2DA9" w14:textId="612A0D4A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1DF" w:rsidRPr="00927F6F" w14:paraId="4E2ADB39" w14:textId="77777777" w:rsidTr="00F44E24">
        <w:tc>
          <w:tcPr>
            <w:tcW w:w="2011" w:type="pct"/>
            <w:vAlign w:val="bottom"/>
          </w:tcPr>
          <w:p w14:paraId="5094E72B" w14:textId="59F6AB14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vAlign w:val="bottom"/>
          </w:tcPr>
          <w:p w14:paraId="7B75382E" w14:textId="4890E5C6" w:rsidR="00D921DF" w:rsidRPr="00927F6F" w:rsidRDefault="00EC74E1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1268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5" w:type="pct"/>
            <w:vAlign w:val="bottom"/>
          </w:tcPr>
          <w:p w14:paraId="5AF93B90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vAlign w:val="bottom"/>
          </w:tcPr>
          <w:p w14:paraId="266EF116" w14:textId="2BA3352A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1,125</w:t>
            </w:r>
          </w:p>
        </w:tc>
        <w:tc>
          <w:tcPr>
            <w:tcW w:w="145" w:type="pct"/>
            <w:vAlign w:val="bottom"/>
          </w:tcPr>
          <w:p w14:paraId="09239071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  <w:vAlign w:val="bottom"/>
          </w:tcPr>
          <w:p w14:paraId="3469026A" w14:textId="54185506" w:rsidR="00D921DF" w:rsidRPr="00927F6F" w:rsidRDefault="001A36CA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4" w:type="pct"/>
            <w:vAlign w:val="bottom"/>
          </w:tcPr>
          <w:p w14:paraId="3B8E5B4C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5F5154B0" w14:textId="514D4C61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(8)</w:t>
            </w:r>
          </w:p>
        </w:tc>
      </w:tr>
      <w:tr w:rsidR="00D921DF" w:rsidRPr="00927F6F" w14:paraId="11E50DAF" w14:textId="77777777" w:rsidTr="00F44E24">
        <w:tc>
          <w:tcPr>
            <w:tcW w:w="2011" w:type="pct"/>
            <w:vAlign w:val="bottom"/>
          </w:tcPr>
          <w:p w14:paraId="5D28FA23" w14:textId="2BCE3480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10827" w14:textId="494FBEDA" w:rsidR="00D921DF" w:rsidRPr="00E21FF3" w:rsidRDefault="00333642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EC7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C126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5" w:type="pct"/>
            <w:vAlign w:val="bottom"/>
          </w:tcPr>
          <w:p w14:paraId="1072882D" w14:textId="77777777" w:rsidR="00D921DF" w:rsidRPr="00E21FF3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DEEF2E" w14:textId="12085E71" w:rsidR="00D921DF" w:rsidRPr="00E21FF3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1,549</w:t>
            </w:r>
          </w:p>
        </w:tc>
        <w:tc>
          <w:tcPr>
            <w:tcW w:w="145" w:type="pct"/>
            <w:vAlign w:val="bottom"/>
          </w:tcPr>
          <w:p w14:paraId="478A8077" w14:textId="77777777" w:rsidR="00D921DF" w:rsidRPr="00E21FF3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6F3D62" w14:textId="3C5EC342" w:rsidR="00D921DF" w:rsidRPr="00E21FF3" w:rsidRDefault="001A36CA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</w:p>
        </w:tc>
        <w:tc>
          <w:tcPr>
            <w:tcW w:w="134" w:type="pct"/>
            <w:vAlign w:val="bottom"/>
          </w:tcPr>
          <w:p w14:paraId="71929E82" w14:textId="77777777" w:rsidR="00D921DF" w:rsidRPr="00E21FF3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7CD20" w14:textId="231C2A6D" w:rsidR="00D921DF" w:rsidRPr="00E21FF3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</w:tr>
      <w:tr w:rsidR="00D921DF" w:rsidRPr="00927F6F" w14:paraId="42BFC9A9" w14:textId="77777777" w:rsidTr="00516440">
        <w:tc>
          <w:tcPr>
            <w:tcW w:w="2011" w:type="pct"/>
            <w:vAlign w:val="bottom"/>
          </w:tcPr>
          <w:p w14:paraId="1B4AA9E0" w14:textId="06723D07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  <w:vAlign w:val="bottom"/>
          </w:tcPr>
          <w:p w14:paraId="1A63ABCD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7CC29E80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vAlign w:val="bottom"/>
          </w:tcPr>
          <w:p w14:paraId="51479C32" w14:textId="5ADA5EC3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43400234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  <w:vAlign w:val="bottom"/>
          </w:tcPr>
          <w:p w14:paraId="09A16F25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  <w:vAlign w:val="bottom"/>
          </w:tcPr>
          <w:p w14:paraId="11318149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  <w:vAlign w:val="bottom"/>
          </w:tcPr>
          <w:p w14:paraId="333992C1" w14:textId="43381DC1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1DF" w:rsidRPr="00927F6F" w14:paraId="2635475D" w14:textId="77777777" w:rsidTr="00F44E24">
        <w:tc>
          <w:tcPr>
            <w:tcW w:w="2011" w:type="pct"/>
            <w:vAlign w:val="bottom"/>
          </w:tcPr>
          <w:p w14:paraId="52A8202D" w14:textId="5D1F652F" w:rsidR="00D921DF" w:rsidRPr="00161E24" w:rsidRDefault="00D921DF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ภาษีเงินได้ที่รับรู้ในกำไรขาดทุนเบ็ดเสร็จอื่น </w:t>
            </w:r>
          </w:p>
        </w:tc>
        <w:tc>
          <w:tcPr>
            <w:tcW w:w="680" w:type="pct"/>
            <w:vAlign w:val="bottom"/>
          </w:tcPr>
          <w:p w14:paraId="16E738A4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" w:type="pct"/>
            <w:vAlign w:val="bottom"/>
          </w:tcPr>
          <w:p w14:paraId="3F749A55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vAlign w:val="bottom"/>
          </w:tcPr>
          <w:p w14:paraId="775195E7" w14:textId="65218126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  <w:vAlign w:val="bottom"/>
          </w:tcPr>
          <w:p w14:paraId="0FF0B5C2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20798A40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  <w:vAlign w:val="bottom"/>
          </w:tcPr>
          <w:p w14:paraId="71B98A9F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vAlign w:val="bottom"/>
          </w:tcPr>
          <w:p w14:paraId="7607D9A3" w14:textId="679BF561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921DF" w:rsidRPr="00927F6F" w14:paraId="40C7B8F4" w14:textId="77777777" w:rsidTr="00516440">
        <w:tc>
          <w:tcPr>
            <w:tcW w:w="2011" w:type="pct"/>
            <w:vAlign w:val="bottom"/>
          </w:tcPr>
          <w:p w14:paraId="77C92EEE" w14:textId="765B622E" w:rsidR="00D921DF" w:rsidRPr="00161E24" w:rsidRDefault="00AD467C" w:rsidP="00D921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="00D921DF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 ขาดทุน</w:t>
            </w:r>
            <w:r w:rsidR="00D921DF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จากการป้องกัน</w:t>
            </w:r>
            <w:r w:rsidR="00D921DF" w:rsidRPr="00161E2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="00D921DF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ความเสี่ยงกระแสเงินสด</w:t>
            </w:r>
          </w:p>
        </w:tc>
        <w:tc>
          <w:tcPr>
            <w:tcW w:w="680" w:type="pct"/>
            <w:tcBorders>
              <w:bottom w:val="double" w:sz="4" w:space="0" w:color="auto"/>
            </w:tcBorders>
            <w:vAlign w:val="bottom"/>
          </w:tcPr>
          <w:p w14:paraId="7C1A611C" w14:textId="73C51B35" w:rsidR="00D921DF" w:rsidRPr="00927F6F" w:rsidRDefault="00333642" w:rsidP="00333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5" w:type="pct"/>
            <w:vAlign w:val="bottom"/>
          </w:tcPr>
          <w:p w14:paraId="1B0C6ABB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vAlign w:val="bottom"/>
          </w:tcPr>
          <w:p w14:paraId="46674FA4" w14:textId="2A73CE13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45" w:type="pct"/>
            <w:vAlign w:val="bottom"/>
          </w:tcPr>
          <w:p w14:paraId="046719E7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double" w:sz="4" w:space="0" w:color="auto"/>
            </w:tcBorders>
            <w:vAlign w:val="bottom"/>
          </w:tcPr>
          <w:p w14:paraId="025965CC" w14:textId="334EDEC6" w:rsidR="00D921DF" w:rsidRPr="00927F6F" w:rsidRDefault="00333642" w:rsidP="003336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4" w:type="pct"/>
            <w:vAlign w:val="bottom"/>
          </w:tcPr>
          <w:p w14:paraId="3AA30366" w14:textId="77777777" w:rsidR="00D921DF" w:rsidRPr="00927F6F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  <w:vAlign w:val="bottom"/>
          </w:tcPr>
          <w:p w14:paraId="1AC6340E" w14:textId="0097AF7E" w:rsidR="00D921DF" w:rsidRPr="00161E24" w:rsidRDefault="00D921DF" w:rsidP="00D921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</w:tr>
    </w:tbl>
    <w:p w14:paraId="3DF65B76" w14:textId="2F1F81FA" w:rsidR="00C07624" w:rsidRDefault="00C07624" w:rsidP="00FE18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22F0565" w14:textId="77777777" w:rsidR="00D92368" w:rsidRDefault="00D92368">
      <w:r>
        <w:br w:type="page"/>
      </w:r>
    </w:p>
    <w:tbl>
      <w:tblPr>
        <w:tblW w:w="9450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20"/>
        <w:gridCol w:w="1080"/>
        <w:gridCol w:w="236"/>
        <w:gridCol w:w="1114"/>
        <w:gridCol w:w="270"/>
        <w:gridCol w:w="1080"/>
        <w:gridCol w:w="270"/>
        <w:gridCol w:w="1080"/>
      </w:tblGrid>
      <w:tr w:rsidR="00D92368" w:rsidRPr="00161E24" w14:paraId="32E5981F" w14:textId="77777777" w:rsidTr="00F44E24">
        <w:tc>
          <w:tcPr>
            <w:tcW w:w="4320" w:type="dxa"/>
            <w:shd w:val="clear" w:color="auto" w:fill="auto"/>
            <w:vAlign w:val="bottom"/>
          </w:tcPr>
          <w:p w14:paraId="495FC100" w14:textId="60D970AA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5130" w:type="dxa"/>
            <w:gridSpan w:val="7"/>
            <w:shd w:val="clear" w:color="auto" w:fill="auto"/>
            <w:vAlign w:val="bottom"/>
          </w:tcPr>
          <w:p w14:paraId="1D326F54" w14:textId="4B1FAFAA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92368" w:rsidRPr="00161E24" w14:paraId="52050FE9" w14:textId="177C4AF3" w:rsidTr="00F44E24">
        <w:tc>
          <w:tcPr>
            <w:tcW w:w="4320" w:type="dxa"/>
            <w:shd w:val="clear" w:color="auto" w:fill="auto"/>
            <w:vAlign w:val="bottom"/>
          </w:tcPr>
          <w:p w14:paraId="2F79C078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6CD9785C" w14:textId="4FD4B749" w:rsidR="00D92368" w:rsidRPr="00D92368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53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EB472C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  <w:vAlign w:val="bottom"/>
          </w:tcPr>
          <w:p w14:paraId="76165699" w14:textId="3F2F9132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53C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92368" w:rsidRPr="00161E24" w14:paraId="15E6CE8F" w14:textId="2F36E468" w:rsidTr="00F44E24">
        <w:tc>
          <w:tcPr>
            <w:tcW w:w="4320" w:type="dxa"/>
            <w:shd w:val="clear" w:color="auto" w:fill="auto"/>
            <w:vAlign w:val="bottom"/>
          </w:tcPr>
          <w:p w14:paraId="27403FE1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088FCFD" w14:textId="3535BA10" w:rsidR="00D92368" w:rsidRPr="00161E24" w:rsidRDefault="00D92368" w:rsidP="00F44E24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  <w:r w:rsidR="00F44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5E47BB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3B93A853" w14:textId="558D8D72" w:rsidR="00D92368" w:rsidRPr="00161E24" w:rsidRDefault="00D92368" w:rsidP="00F44E24">
            <w:pPr>
              <w:pStyle w:val="acctfourfigures"/>
              <w:tabs>
                <w:tab w:val="clear" w:pos="765"/>
              </w:tabs>
              <w:spacing w:line="240" w:lineRule="auto"/>
              <w:ind w:left="-66" w:right="-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AD44A8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FED2C4" w14:textId="0CE7CF4B" w:rsidR="00D92368" w:rsidRPr="00161E24" w:rsidRDefault="00D92368" w:rsidP="00F44E24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  <w:r w:rsidR="00F44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E88178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990DFCF" w14:textId="0ED675DC" w:rsidR="00D92368" w:rsidRPr="00161E24" w:rsidRDefault="00D92368" w:rsidP="00F44E24">
            <w:pPr>
              <w:pStyle w:val="acctfourfigures"/>
              <w:tabs>
                <w:tab w:val="clear" w:pos="765"/>
              </w:tabs>
              <w:spacing w:line="240" w:lineRule="auto"/>
              <w:ind w:left="-43" w:righ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F53CD" w:rsidRPr="00161E24" w14:paraId="02C2F7F5" w14:textId="615A3CB1" w:rsidTr="00F44E24">
        <w:tc>
          <w:tcPr>
            <w:tcW w:w="4320" w:type="dxa"/>
            <w:shd w:val="clear" w:color="auto" w:fill="auto"/>
            <w:vAlign w:val="bottom"/>
          </w:tcPr>
          <w:p w14:paraId="528F0CEE" w14:textId="7F05FB3A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="005F347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EFDD27" w14:textId="24B308CA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1040114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AA22EC" w14:textId="2DDCCD28" w:rsidR="00FF53CD" w:rsidRPr="00161E24" w:rsidRDefault="005F3479" w:rsidP="00FF53C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="00BC50A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906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0A9C96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61310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B62E38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17F948" w14:textId="1E9A7F37" w:rsidR="00FF53CD" w:rsidRPr="00161E24" w:rsidRDefault="00FF53CD" w:rsidP="00FF53C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43"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9,654</w:t>
            </w:r>
          </w:p>
        </w:tc>
      </w:tr>
      <w:tr w:rsidR="00FF53CD" w:rsidRPr="00161E24" w14:paraId="2303895C" w14:textId="23F0254D" w:rsidTr="00F44E24">
        <w:tc>
          <w:tcPr>
            <w:tcW w:w="4320" w:type="dxa"/>
            <w:shd w:val="clear" w:color="auto" w:fill="auto"/>
            <w:vAlign w:val="bottom"/>
          </w:tcPr>
          <w:p w14:paraId="0CAF1958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46C064F" w14:textId="457FFF33" w:rsidR="00FF53CD" w:rsidRPr="00161E24" w:rsidRDefault="00BC50A8" w:rsidP="00FF53CD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20.0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3ADE28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696A7B" w14:textId="77B2A999" w:rsidR="00FF53CD" w:rsidRPr="00161E24" w:rsidRDefault="00BC50A8" w:rsidP="00FF53C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26A684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CF167E" w14:textId="1A0A7428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9ECBF9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03CE05" w14:textId="65098441" w:rsidR="00FF53CD" w:rsidRPr="00161E24" w:rsidRDefault="00FF53CD" w:rsidP="00FF53C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43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1,931</w:t>
            </w:r>
          </w:p>
        </w:tc>
      </w:tr>
      <w:tr w:rsidR="00FF53CD" w:rsidRPr="00161E24" w14:paraId="23E0F1D8" w14:textId="4FFD709A" w:rsidTr="00F44E24">
        <w:tc>
          <w:tcPr>
            <w:tcW w:w="4320" w:type="dxa"/>
            <w:shd w:val="clear" w:color="auto" w:fill="auto"/>
            <w:vAlign w:val="bottom"/>
          </w:tcPr>
          <w:p w14:paraId="2D4C68CD" w14:textId="2E526762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การลดภาษีเงินได้ - กิจการที่ได้รับ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5D549D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840A91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E961600" w14:textId="0C1E41E1" w:rsidR="00FF53CD" w:rsidRPr="00161E24" w:rsidRDefault="00BC50A8" w:rsidP="00FF53C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D6AFC0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2160F9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91ECA0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2F8A7E" w14:textId="23E0505B" w:rsidR="00FF53CD" w:rsidRPr="00161E24" w:rsidRDefault="00FF53CD" w:rsidP="00FF53C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43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(431)</w:t>
            </w:r>
          </w:p>
        </w:tc>
      </w:tr>
      <w:tr w:rsidR="00FF53CD" w:rsidRPr="00161E24" w14:paraId="512D507E" w14:textId="4799E81A" w:rsidTr="00F44E24">
        <w:tc>
          <w:tcPr>
            <w:tcW w:w="4320" w:type="dxa"/>
            <w:shd w:val="clear" w:color="auto" w:fill="auto"/>
            <w:vAlign w:val="bottom"/>
          </w:tcPr>
          <w:p w14:paraId="07AABEDE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69047E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3DE384E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1F22DCB5" w14:textId="38C2A9F2" w:rsidR="00FF53CD" w:rsidRPr="00161E24" w:rsidRDefault="00BC50A8" w:rsidP="00FF53C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79D377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B22930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8E2EFAD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511A680" w14:textId="581788B8" w:rsidR="00FF53CD" w:rsidRPr="00161E24" w:rsidRDefault="00FF53CD" w:rsidP="00FF53C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43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55</w:t>
            </w:r>
          </w:p>
        </w:tc>
      </w:tr>
      <w:tr w:rsidR="00FF53CD" w:rsidRPr="00161E24" w14:paraId="2589D814" w14:textId="5ED3F41A" w:rsidTr="00F44E24">
        <w:tc>
          <w:tcPr>
            <w:tcW w:w="4320" w:type="dxa"/>
            <w:shd w:val="clear" w:color="auto" w:fill="auto"/>
            <w:vAlign w:val="bottom"/>
          </w:tcPr>
          <w:p w14:paraId="5275E35D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A04EB7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3F8737D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D732DF2" w14:textId="778FA801" w:rsidR="00FF53CD" w:rsidRPr="00161E24" w:rsidRDefault="00BC50A8" w:rsidP="00FF53C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B664D9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E479AB2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C066B8B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D5874E8" w14:textId="7A1F167C" w:rsidR="00FF53CD" w:rsidRPr="00161E24" w:rsidRDefault="00FF53CD" w:rsidP="00FF53C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43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(17)</w:t>
            </w:r>
          </w:p>
        </w:tc>
      </w:tr>
      <w:tr w:rsidR="00FF53CD" w:rsidRPr="00161E24" w14:paraId="48BDFBF5" w14:textId="0043587B" w:rsidTr="00F44E24">
        <w:tc>
          <w:tcPr>
            <w:tcW w:w="4320" w:type="dxa"/>
            <w:tcBorders>
              <w:bottom w:val="nil"/>
            </w:tcBorders>
            <w:shd w:val="clear" w:color="auto" w:fill="auto"/>
            <w:vAlign w:val="bottom"/>
          </w:tcPr>
          <w:p w14:paraId="738C9190" w14:textId="36F9A0C8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2B935C0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64FEB14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02FA4080" w14:textId="567313D0" w:rsidR="00FF53CD" w:rsidRPr="00161E24" w:rsidRDefault="00BC50A8" w:rsidP="00FF53C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(20)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58926FF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9A9DCD5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48999D7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DDFAB5E" w14:textId="65598FBC" w:rsidR="00FF53CD" w:rsidRPr="00161E24" w:rsidRDefault="00FF53CD" w:rsidP="00FF53C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43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(7)</w:t>
            </w:r>
          </w:p>
        </w:tc>
      </w:tr>
      <w:tr w:rsidR="00FF53CD" w:rsidRPr="00161E24" w14:paraId="74F91531" w14:textId="63B5C29E" w:rsidTr="00F44E24">
        <w:tc>
          <w:tcPr>
            <w:tcW w:w="4320" w:type="dxa"/>
            <w:tcBorders>
              <w:bottom w:val="nil"/>
            </w:tcBorders>
            <w:shd w:val="clear" w:color="auto" w:fill="auto"/>
            <w:vAlign w:val="bottom"/>
          </w:tcPr>
          <w:p w14:paraId="7A827717" w14:textId="513ED675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A1FA5FD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2B2FC5D6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62C55E02" w14:textId="4E3774A6" w:rsidR="00FF53CD" w:rsidRPr="00161E24" w:rsidRDefault="00BC50A8" w:rsidP="00BC50A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846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8B46691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BCF9B79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768C3FC7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D77B8CA" w14:textId="783F2625" w:rsidR="00FF53CD" w:rsidRPr="00161E24" w:rsidRDefault="00FF53CD" w:rsidP="00FF53CD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43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F53CD" w:rsidRPr="00161E24" w14:paraId="3AC6C402" w14:textId="6086ADF5" w:rsidTr="00F44E24">
        <w:tc>
          <w:tcPr>
            <w:tcW w:w="4320" w:type="dxa"/>
            <w:tcBorders>
              <w:bottom w:val="nil"/>
            </w:tcBorders>
            <w:shd w:val="clear" w:color="auto" w:fill="auto"/>
            <w:vAlign w:val="bottom"/>
          </w:tcPr>
          <w:p w14:paraId="2EB790F2" w14:textId="4B7F5D86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ผลขาดทุนทางภาษีที่เดิมไม่ได้บันทึกเป็น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3406DFA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69C7F665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37447415" w14:textId="615014B1" w:rsidR="00FF53CD" w:rsidRPr="00161E24" w:rsidRDefault="00BC50A8" w:rsidP="00BC50A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(101)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582618FA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899165F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3FC1567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8CDD08E" w14:textId="110AA497" w:rsidR="00FF53CD" w:rsidRPr="00161E24" w:rsidRDefault="00FF53CD" w:rsidP="00FF53CD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43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F53CD" w:rsidRPr="00161E24" w14:paraId="0CAFFE25" w14:textId="77777777" w:rsidTr="00F44E24">
        <w:tc>
          <w:tcPr>
            <w:tcW w:w="4320" w:type="dxa"/>
            <w:tcBorders>
              <w:bottom w:val="nil"/>
            </w:tcBorders>
            <w:shd w:val="clear" w:color="auto" w:fill="auto"/>
            <w:vAlign w:val="bottom"/>
          </w:tcPr>
          <w:p w14:paraId="2F8FE957" w14:textId="60A08B1F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Cs w:val="30"/>
                <w:cs/>
              </w:rPr>
              <w:t>การตัดจำหน่ายสินทรัพย์ภาษีเงินได้รอการตัดบัญชีจากผลขาดทุนสะสมที่ไม่สามารถใช้ประโยชน์ได้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3EF77B7B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7490576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0763494D" w14:textId="5836B9B8" w:rsidR="00FF53CD" w:rsidRPr="00161E24" w:rsidRDefault="00BC50A8" w:rsidP="00BC50A8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6FFC2C0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1CDF06EF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3319C7BB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F1020A7" w14:textId="4E73EF70" w:rsidR="00FF53CD" w:rsidRPr="00161E24" w:rsidRDefault="00FF53CD" w:rsidP="00FF53CD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43"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F53CD" w:rsidRPr="00161E24" w14:paraId="7BCFCB3C" w14:textId="23A90243" w:rsidTr="00F44E24">
        <w:tc>
          <w:tcPr>
            <w:tcW w:w="4320" w:type="dxa"/>
            <w:tcBorders>
              <w:bottom w:val="nil"/>
            </w:tcBorders>
            <w:shd w:val="clear" w:color="auto" w:fill="auto"/>
            <w:vAlign w:val="bottom"/>
          </w:tcPr>
          <w:p w14:paraId="765A5432" w14:textId="753F48EF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ภาษีงวดก่อน ๆ ที่บันทึกต่ำไป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025CE958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41708D17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15E18713" w14:textId="0C6D165D" w:rsidR="00FF53CD" w:rsidRPr="00161E24" w:rsidRDefault="00BC50A8" w:rsidP="00FF53C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(53)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0807949C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25DCDAB2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24BEB715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438260FE" w14:textId="5CE06869" w:rsidR="00FF53CD" w:rsidRPr="00161E24" w:rsidRDefault="00FF53CD" w:rsidP="00FF53C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43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</w:tr>
      <w:tr w:rsidR="005F3479" w:rsidRPr="00161E24" w14:paraId="30DC2672" w14:textId="77777777" w:rsidTr="00F44E24">
        <w:tc>
          <w:tcPr>
            <w:tcW w:w="4320" w:type="dxa"/>
            <w:tcBorders>
              <w:bottom w:val="nil"/>
            </w:tcBorders>
            <w:shd w:val="clear" w:color="auto" w:fill="auto"/>
            <w:vAlign w:val="bottom"/>
          </w:tcPr>
          <w:p w14:paraId="67311FD2" w14:textId="15A14329" w:rsidR="005F3479" w:rsidRPr="00161E24" w:rsidRDefault="00567266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629EA263" w14:textId="77777777" w:rsidR="005F3479" w:rsidRPr="00161E24" w:rsidRDefault="005F3479" w:rsidP="00FF53CD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7AC8ADC4" w14:textId="77777777" w:rsidR="005F3479" w:rsidRPr="00161E24" w:rsidRDefault="005F3479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bottom w:val="nil"/>
            </w:tcBorders>
            <w:shd w:val="clear" w:color="auto" w:fill="auto"/>
            <w:vAlign w:val="bottom"/>
          </w:tcPr>
          <w:p w14:paraId="7FBF376E" w14:textId="2460ED5D" w:rsidR="005F3479" w:rsidRDefault="005F3479" w:rsidP="00FF53C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</w:t>
            </w:r>
            <w:r w:rsidR="00FB06B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65BE6148" w14:textId="77777777" w:rsidR="005F3479" w:rsidRPr="00161E24" w:rsidRDefault="005F3479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53A6FDC4" w14:textId="77777777" w:rsidR="005F3479" w:rsidRPr="00161E24" w:rsidRDefault="005F3479" w:rsidP="00FF53CD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86236A6" w14:textId="77777777" w:rsidR="005F3479" w:rsidRPr="00161E24" w:rsidRDefault="005F3479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nil"/>
            </w:tcBorders>
            <w:shd w:val="clear" w:color="auto" w:fill="auto"/>
            <w:vAlign w:val="bottom"/>
          </w:tcPr>
          <w:p w14:paraId="7AD74E1A" w14:textId="3AC6894A" w:rsidR="005F3479" w:rsidRDefault="00C04BEC" w:rsidP="00C04BEC">
            <w:pPr>
              <w:pStyle w:val="acctfourfigures"/>
              <w:tabs>
                <w:tab w:val="clear" w:pos="765"/>
                <w:tab w:val="decimal" w:pos="677"/>
              </w:tabs>
              <w:spacing w:line="240" w:lineRule="auto"/>
              <w:ind w:left="-43" w:right="-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F53CD" w:rsidRPr="00161E24" w14:paraId="1E573100" w14:textId="1869CA6D" w:rsidTr="00F44E24">
        <w:tc>
          <w:tcPr>
            <w:tcW w:w="4320" w:type="dxa"/>
            <w:tcBorders>
              <w:bottom w:val="nil"/>
            </w:tcBorders>
            <w:shd w:val="clear" w:color="auto" w:fill="auto"/>
            <w:vAlign w:val="bottom"/>
          </w:tcPr>
          <w:p w14:paraId="6DB4AA44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4DB14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auto"/>
            <w:vAlign w:val="bottom"/>
          </w:tcPr>
          <w:p w14:paraId="3A856928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FE3AC" w14:textId="0D664002" w:rsidR="00FF53CD" w:rsidRPr="00161E24" w:rsidRDefault="005F3479" w:rsidP="00FF53C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B06B7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6E038C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48ABEF7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CCF0E9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42DE4F" w14:textId="6707D78C" w:rsidR="00FF53CD" w:rsidRPr="00161E24" w:rsidRDefault="00FF53CD" w:rsidP="00FF53C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43" w:right="-6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</w:tr>
      <w:tr w:rsidR="00FF53CD" w:rsidRPr="00161E24" w14:paraId="098B3E10" w14:textId="4076BA50" w:rsidTr="00F44E24">
        <w:tc>
          <w:tcPr>
            <w:tcW w:w="4320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11FF9E9A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742602" w14:textId="643057B9" w:rsidR="00FF53CD" w:rsidRPr="00161E24" w:rsidRDefault="00BC50A8" w:rsidP="00FF53CD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AD467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50.4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3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0E2C6B7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EDFF7F" w14:textId="6D9F2548" w:rsidR="00FF53CD" w:rsidRPr="00161E24" w:rsidRDefault="00BC50A8" w:rsidP="00FF53C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6"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EC74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="00F519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36F7AA3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C099D8" w14:textId="1F41C1F6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6.0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  <w:vAlign w:val="bottom"/>
          </w:tcPr>
          <w:p w14:paraId="45DAAE5D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FF6C8" w14:textId="18CB9E27" w:rsidR="00FF53CD" w:rsidRPr="00161E24" w:rsidRDefault="00FF53CD" w:rsidP="00FF53CD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43" w:right="-6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1,549</w:t>
            </w:r>
          </w:p>
        </w:tc>
      </w:tr>
    </w:tbl>
    <w:p w14:paraId="10367B60" w14:textId="77777777" w:rsidR="00D92368" w:rsidRDefault="00D92368">
      <w:pPr>
        <w:rPr>
          <w:rFonts w:asciiTheme="majorBidi" w:hAnsiTheme="majorBidi" w:cstheme="majorBidi"/>
        </w:rPr>
      </w:pPr>
    </w:p>
    <w:p w14:paraId="3DD89267" w14:textId="4E904867" w:rsidR="00D8426C" w:rsidRDefault="00D8426C">
      <w:pPr>
        <w:rPr>
          <w:rFonts w:asciiTheme="majorBidi" w:hAnsiTheme="majorBidi" w:cstheme="majorBidi"/>
        </w:rPr>
      </w:pPr>
      <w:r w:rsidRPr="00161E24">
        <w:rPr>
          <w:rFonts w:asciiTheme="majorBidi" w:hAnsiTheme="majorBidi" w:cstheme="majorBidi"/>
          <w:cs/>
        </w:rPr>
        <w:br w:type="page"/>
      </w:r>
    </w:p>
    <w:tbl>
      <w:tblPr>
        <w:tblW w:w="939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608"/>
        <w:gridCol w:w="1077"/>
        <w:gridCol w:w="239"/>
        <w:gridCol w:w="988"/>
        <w:gridCol w:w="270"/>
        <w:gridCol w:w="963"/>
        <w:gridCol w:w="270"/>
        <w:gridCol w:w="981"/>
      </w:tblGrid>
      <w:tr w:rsidR="00D92368" w:rsidRPr="00161E24" w14:paraId="53979A42" w14:textId="77777777" w:rsidTr="00A355F0">
        <w:tc>
          <w:tcPr>
            <w:tcW w:w="4608" w:type="dxa"/>
            <w:shd w:val="clear" w:color="auto" w:fill="auto"/>
            <w:vAlign w:val="bottom"/>
          </w:tcPr>
          <w:p w14:paraId="5B77FFED" w14:textId="77777777" w:rsidR="00D92368" w:rsidRPr="00161E24" w:rsidRDefault="00D92368" w:rsidP="00A3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88" w:type="dxa"/>
            <w:gridSpan w:val="7"/>
            <w:shd w:val="clear" w:color="auto" w:fill="auto"/>
            <w:vAlign w:val="bottom"/>
          </w:tcPr>
          <w:p w14:paraId="0AB818AF" w14:textId="19D49D26" w:rsidR="00D92368" w:rsidRPr="00D92368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2368" w:rsidRPr="00161E24" w14:paraId="11FCFCBD" w14:textId="5DF7FC63" w:rsidTr="00A355F0">
        <w:tc>
          <w:tcPr>
            <w:tcW w:w="4608" w:type="dxa"/>
            <w:shd w:val="clear" w:color="auto" w:fill="auto"/>
            <w:vAlign w:val="bottom"/>
          </w:tcPr>
          <w:p w14:paraId="50746CA5" w14:textId="77777777" w:rsidR="00D92368" w:rsidRPr="00161E24" w:rsidRDefault="00D92368" w:rsidP="00A3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04" w:type="dxa"/>
            <w:gridSpan w:val="3"/>
            <w:shd w:val="clear" w:color="auto" w:fill="auto"/>
            <w:vAlign w:val="bottom"/>
          </w:tcPr>
          <w:p w14:paraId="1D78D09B" w14:textId="09BC9B6C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53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E79BE8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14" w:type="dxa"/>
            <w:gridSpan w:val="3"/>
            <w:shd w:val="clear" w:color="auto" w:fill="auto"/>
            <w:vAlign w:val="bottom"/>
          </w:tcPr>
          <w:p w14:paraId="5654E5B4" w14:textId="483253B8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53C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92368" w:rsidRPr="00161E24" w14:paraId="3622E10F" w14:textId="75928A5A" w:rsidTr="00A355F0">
        <w:tc>
          <w:tcPr>
            <w:tcW w:w="4608" w:type="dxa"/>
            <w:shd w:val="clear" w:color="auto" w:fill="auto"/>
            <w:vAlign w:val="bottom"/>
          </w:tcPr>
          <w:p w14:paraId="3178AA0A" w14:textId="77777777" w:rsidR="00D92368" w:rsidRPr="00161E24" w:rsidRDefault="00D92368" w:rsidP="00A3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23E147A" w14:textId="4583F95D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A45EF8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3845290" w14:textId="2BB59D6D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75" w:right="-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602EF0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D198DF2" w14:textId="267DFE0B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7436C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60C6F9E" w14:textId="24F7F492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34" w:right="-5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FF53CD" w:rsidRPr="00161E24" w14:paraId="3137CBB9" w14:textId="573819F6" w:rsidTr="00A355F0">
        <w:tc>
          <w:tcPr>
            <w:tcW w:w="4608" w:type="dxa"/>
            <w:shd w:val="clear" w:color="auto" w:fill="auto"/>
            <w:vAlign w:val="bottom"/>
          </w:tcPr>
          <w:p w14:paraId="7320BC0F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9DB93D2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7C2A93F" w14:textId="443E57F9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E39414" w14:textId="6601BD6B" w:rsidR="00FF53CD" w:rsidRPr="00161E24" w:rsidRDefault="000B300D" w:rsidP="00FF53C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493F7" w14:textId="77777777" w:rsidR="00FF53CD" w:rsidRPr="004960AE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49D3643" w14:textId="77777777" w:rsidR="00FF53CD" w:rsidRPr="00D92368" w:rsidRDefault="00FF53CD" w:rsidP="00FF53CD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375F6A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542C64" w14:textId="4591D820" w:rsidR="00FF53CD" w:rsidRPr="00161E24" w:rsidRDefault="00FF53CD" w:rsidP="00FF53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7,038</w:t>
            </w:r>
          </w:p>
        </w:tc>
      </w:tr>
      <w:tr w:rsidR="00FF53CD" w:rsidRPr="00161E24" w14:paraId="0A718A88" w14:textId="69420543" w:rsidTr="00A355F0">
        <w:tc>
          <w:tcPr>
            <w:tcW w:w="4608" w:type="dxa"/>
            <w:shd w:val="clear" w:color="auto" w:fill="auto"/>
            <w:vAlign w:val="bottom"/>
          </w:tcPr>
          <w:p w14:paraId="448F586A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A3FBD0A" w14:textId="079F8B01" w:rsidR="00FF53CD" w:rsidRPr="00161E24" w:rsidRDefault="000B300D" w:rsidP="00FF53CD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43FD01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4DD711" w14:textId="11D38320" w:rsidR="00FF53CD" w:rsidRPr="00161E24" w:rsidRDefault="000B300D" w:rsidP="00FF53C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40A0DC" w14:textId="77777777" w:rsidR="00FF53CD" w:rsidRPr="004960AE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067F129" w14:textId="64A6593F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B988B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380702" w14:textId="021A3A41" w:rsidR="00FF53CD" w:rsidRPr="00161E24" w:rsidRDefault="00FF53CD" w:rsidP="00FF53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1,408</w:t>
            </w:r>
          </w:p>
        </w:tc>
      </w:tr>
      <w:tr w:rsidR="00FF53CD" w:rsidRPr="00161E24" w14:paraId="6A98FC48" w14:textId="422B1FCE" w:rsidTr="00A355F0">
        <w:tc>
          <w:tcPr>
            <w:tcW w:w="4608" w:type="dxa"/>
            <w:shd w:val="clear" w:color="auto" w:fill="auto"/>
            <w:vAlign w:val="bottom"/>
          </w:tcPr>
          <w:p w14:paraId="650A757A" w14:textId="4AA26633" w:rsidR="00FF53CD" w:rsidRPr="00A355F0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355F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การลดภาษีเงินได้ - กิจการที่ได้รับการส่งเสริมการลงทุน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D49B4EA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FAE6EEA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1E1F528" w14:textId="33EE0B8C" w:rsidR="00FF53CD" w:rsidRPr="00161E24" w:rsidRDefault="000B300D" w:rsidP="006E5ECC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86B39C" w14:textId="77777777" w:rsidR="00FF53CD" w:rsidRPr="004960AE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EA5245D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70E293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5B0CC44" w14:textId="0DFFB6B5" w:rsidR="00FF53CD" w:rsidRPr="00161E24" w:rsidRDefault="00FF53CD" w:rsidP="00FF53CD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53CD" w:rsidRPr="00161E24" w14:paraId="2666140F" w14:textId="62FCE32C" w:rsidTr="00A355F0">
        <w:tc>
          <w:tcPr>
            <w:tcW w:w="4608" w:type="dxa"/>
            <w:shd w:val="clear" w:color="auto" w:fill="auto"/>
            <w:vAlign w:val="bottom"/>
          </w:tcPr>
          <w:p w14:paraId="0A13489C" w14:textId="33732638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0D532DC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E0CDF84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EE78A45" w14:textId="6AF44BF9" w:rsidR="00FF53CD" w:rsidRPr="00161E24" w:rsidRDefault="000B300D" w:rsidP="00FF53C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B03F33" w14:textId="77777777" w:rsidR="00FF53CD" w:rsidRPr="004960AE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B7561F8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3C23C9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B35B4CF" w14:textId="76532FF4" w:rsidR="00FF53CD" w:rsidRPr="00161E24" w:rsidRDefault="00FF53CD" w:rsidP="00FF53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(1,176)</w:t>
            </w:r>
          </w:p>
        </w:tc>
      </w:tr>
      <w:tr w:rsidR="00FF53CD" w:rsidRPr="00161E24" w14:paraId="3573327A" w14:textId="1F6C5E34" w:rsidTr="00A355F0">
        <w:tc>
          <w:tcPr>
            <w:tcW w:w="4608" w:type="dxa"/>
            <w:shd w:val="clear" w:color="auto" w:fill="auto"/>
            <w:vAlign w:val="bottom"/>
          </w:tcPr>
          <w:p w14:paraId="351C5965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B9E3848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FE1EBAA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91A9381" w14:textId="39138E89" w:rsidR="00FF53CD" w:rsidRPr="00161E24" w:rsidRDefault="000B300D" w:rsidP="00FF53C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997EEC" w14:textId="77777777" w:rsidR="00FF53CD" w:rsidRPr="004960AE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AA71360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9F3C70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5DE8A7A" w14:textId="35897592" w:rsidR="00FF53CD" w:rsidRPr="00161E24" w:rsidRDefault="00FF53CD" w:rsidP="00FF53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</w:tr>
      <w:tr w:rsidR="00FF53CD" w:rsidRPr="00161E24" w14:paraId="4EF505F6" w14:textId="4D65E8AE" w:rsidTr="00A355F0">
        <w:tc>
          <w:tcPr>
            <w:tcW w:w="4608" w:type="dxa"/>
            <w:shd w:val="clear" w:color="auto" w:fill="auto"/>
            <w:vAlign w:val="bottom"/>
          </w:tcPr>
          <w:p w14:paraId="1F644917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554B7DE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1EA88B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934E816" w14:textId="61D824DD" w:rsidR="00FF53CD" w:rsidRPr="00161E24" w:rsidRDefault="000B300D" w:rsidP="00FF53C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B87D1D" w14:textId="77777777" w:rsidR="00FF53CD" w:rsidRPr="004960AE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9A4BBBF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C34BC1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23DFBE2" w14:textId="6B2695E5" w:rsidR="00FF53CD" w:rsidRPr="00161E24" w:rsidRDefault="00FF53CD" w:rsidP="00FF53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F53CD" w:rsidRPr="00161E24" w14:paraId="00727CDD" w14:textId="0D19D62F" w:rsidTr="00A355F0">
        <w:tc>
          <w:tcPr>
            <w:tcW w:w="4608" w:type="dxa"/>
            <w:shd w:val="clear" w:color="auto" w:fill="auto"/>
            <w:vAlign w:val="bottom"/>
          </w:tcPr>
          <w:p w14:paraId="205F43DC" w14:textId="773E1D3E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1BB0E77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0269FE9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4D1555B" w14:textId="4FDE3EBE" w:rsidR="00FF53CD" w:rsidRPr="00161E24" w:rsidRDefault="000B300D" w:rsidP="00FF53C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C47F3C" w14:textId="77777777" w:rsidR="00FF53CD" w:rsidRPr="004960AE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652020F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25A416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614A108" w14:textId="46A78095" w:rsidR="00FF53CD" w:rsidRPr="00161E24" w:rsidRDefault="00FF53CD" w:rsidP="00FF53CD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</w:tr>
      <w:tr w:rsidR="00FF53CD" w:rsidRPr="00161E24" w14:paraId="210374CD" w14:textId="6824A3BC" w:rsidTr="00A355F0">
        <w:tc>
          <w:tcPr>
            <w:tcW w:w="4608" w:type="dxa"/>
            <w:shd w:val="clear" w:color="auto" w:fill="auto"/>
            <w:vAlign w:val="bottom"/>
          </w:tcPr>
          <w:p w14:paraId="432CCC4E" w14:textId="0085FB3B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ภาษีงวดก่อน ๆ ที่บันทึกต่ำไป 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8A691A6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92E4CEC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049B561" w14:textId="5F1A9B0C" w:rsidR="00FF53CD" w:rsidRPr="00161E24" w:rsidRDefault="000B300D" w:rsidP="00FF53C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C01431" w14:textId="77777777" w:rsidR="00FF53CD" w:rsidRPr="004960AE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1D3805B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EFF3C2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5672501" w14:textId="4FF613EF" w:rsidR="00FF53CD" w:rsidRPr="00161E24" w:rsidRDefault="00FF53CD" w:rsidP="00FF53CD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C04BEC" w:rsidRPr="00161E24" w14:paraId="1F24B233" w14:textId="77777777" w:rsidTr="00A355F0">
        <w:tc>
          <w:tcPr>
            <w:tcW w:w="4608" w:type="dxa"/>
            <w:shd w:val="clear" w:color="auto" w:fill="auto"/>
            <w:vAlign w:val="bottom"/>
          </w:tcPr>
          <w:p w14:paraId="501DE6D2" w14:textId="6FBFD000" w:rsidR="00C04BEC" w:rsidRPr="00161E24" w:rsidRDefault="00567266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62CF389" w14:textId="77777777" w:rsidR="00C04BEC" w:rsidRPr="00161E24" w:rsidRDefault="00C04BEC" w:rsidP="00FF53CD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587A22B" w14:textId="77777777" w:rsidR="00C04BEC" w:rsidRPr="00161E24" w:rsidRDefault="00C04BEC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F650577" w14:textId="4BF598CB" w:rsidR="00C04BEC" w:rsidRDefault="00D347FC" w:rsidP="00FF53C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8F88C3" w14:textId="77777777" w:rsidR="00C04BEC" w:rsidRPr="004960AE" w:rsidRDefault="00C04BEC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A7E7536" w14:textId="77777777" w:rsidR="00C04BEC" w:rsidRPr="00161E24" w:rsidRDefault="00C04BEC" w:rsidP="00FF53CD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636053" w14:textId="77777777" w:rsidR="00C04BEC" w:rsidRPr="00161E24" w:rsidRDefault="00C04BEC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F73237A" w14:textId="16383450" w:rsidR="00C04BEC" w:rsidRDefault="00C04BEC" w:rsidP="00C04BEC">
            <w:pPr>
              <w:pStyle w:val="acctfourfigures"/>
              <w:tabs>
                <w:tab w:val="clear" w:pos="765"/>
                <w:tab w:val="decimal" w:pos="488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FF53CD" w:rsidRPr="00161E24" w14:paraId="275EBB61" w14:textId="77777777" w:rsidTr="00A355F0">
        <w:tc>
          <w:tcPr>
            <w:tcW w:w="4608" w:type="dxa"/>
            <w:shd w:val="clear" w:color="auto" w:fill="auto"/>
            <w:vAlign w:val="bottom"/>
          </w:tcPr>
          <w:p w14:paraId="70317AF5" w14:textId="142AD846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546EC96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CEEF966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6E2C61F" w14:textId="6E121EB7" w:rsidR="00FF53CD" w:rsidRDefault="0094110D" w:rsidP="00FF53C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0B300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D78E11" w14:textId="77777777" w:rsidR="00FF53CD" w:rsidRPr="004960AE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C72174B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F44821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97FD017" w14:textId="5596E094" w:rsidR="00FF53CD" w:rsidRPr="007A50FA" w:rsidRDefault="00FF53CD" w:rsidP="00FF53CD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(6)</w:t>
            </w:r>
          </w:p>
        </w:tc>
      </w:tr>
      <w:tr w:rsidR="00FF53CD" w:rsidRPr="00161E24" w14:paraId="6975D1E2" w14:textId="00709CF0" w:rsidTr="00A355F0">
        <w:tc>
          <w:tcPr>
            <w:tcW w:w="4608" w:type="dxa"/>
            <w:shd w:val="clear" w:color="auto" w:fill="auto"/>
            <w:vAlign w:val="bottom"/>
          </w:tcPr>
          <w:p w14:paraId="1CA4A35B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1BAD73" w14:textId="6AA29321" w:rsidR="00FF53CD" w:rsidRPr="00161E24" w:rsidRDefault="00D347FC" w:rsidP="00FF53CD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16.7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DA1B5A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5807DD" w14:textId="23935D85" w:rsidR="00FF53CD" w:rsidRPr="00161E24" w:rsidRDefault="000B300D" w:rsidP="00FF53CD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347F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327DA8" w14:textId="77777777" w:rsidR="00FF53CD" w:rsidRPr="004960AE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B5DBE" w14:textId="0425F3D8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2.7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17EEFC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7EC6C" w14:textId="5F562725" w:rsidR="00FF53CD" w:rsidRPr="00161E24" w:rsidRDefault="00FF53CD" w:rsidP="00FF53C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4"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188</w:t>
            </w:r>
          </w:p>
        </w:tc>
      </w:tr>
    </w:tbl>
    <w:p w14:paraId="31F85403" w14:textId="02BA64ED" w:rsidR="00D92368" w:rsidRPr="00647863" w:rsidRDefault="00D923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5"/>
        <w:gridCol w:w="1153"/>
        <w:gridCol w:w="272"/>
        <w:gridCol w:w="1187"/>
        <w:gridCol w:w="272"/>
        <w:gridCol w:w="1170"/>
        <w:gridCol w:w="251"/>
        <w:gridCol w:w="1181"/>
      </w:tblGrid>
      <w:tr w:rsidR="00D92368" w:rsidRPr="00C57846" w14:paraId="31CD0C9B" w14:textId="77777777" w:rsidTr="00FF53CD">
        <w:trPr>
          <w:tblHeader/>
        </w:trPr>
        <w:tc>
          <w:tcPr>
            <w:tcW w:w="2097" w:type="pct"/>
          </w:tcPr>
          <w:p w14:paraId="371C63F2" w14:textId="77777777" w:rsidR="00D92368" w:rsidRPr="00161E24" w:rsidRDefault="00D92368" w:rsidP="00763091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3" w:type="pct"/>
            <w:gridSpan w:val="7"/>
          </w:tcPr>
          <w:p w14:paraId="61A27E1D" w14:textId="6E900D9A" w:rsidR="00D92368" w:rsidRPr="00B056C3" w:rsidRDefault="00D9236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92368" w:rsidRPr="00C57846" w14:paraId="482D46D3" w14:textId="77777777" w:rsidTr="00FF53CD">
        <w:trPr>
          <w:tblHeader/>
        </w:trPr>
        <w:tc>
          <w:tcPr>
            <w:tcW w:w="2097" w:type="pct"/>
          </w:tcPr>
          <w:p w14:paraId="7FCC7A46" w14:textId="5B2801B8" w:rsidR="00D92368" w:rsidRPr="00B056C3" w:rsidRDefault="00D92368" w:rsidP="00D923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82" w:type="pct"/>
            <w:gridSpan w:val="3"/>
          </w:tcPr>
          <w:p w14:paraId="627BB927" w14:textId="5BA76E36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" w:type="pct"/>
          </w:tcPr>
          <w:p w14:paraId="3F7AF265" w14:textId="77777777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6AB1F5BD" w14:textId="32F75BFF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D92368" w:rsidRPr="00C57846" w14:paraId="2BE584DE" w14:textId="77777777" w:rsidTr="00FF53CD">
        <w:trPr>
          <w:tblHeader/>
        </w:trPr>
        <w:tc>
          <w:tcPr>
            <w:tcW w:w="2097" w:type="pct"/>
          </w:tcPr>
          <w:p w14:paraId="0C02ED77" w14:textId="0C1EE8FE" w:rsidR="00D92368" w:rsidRPr="00B056C3" w:rsidRDefault="00D92368" w:rsidP="00D92368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0" w:type="pct"/>
            <w:shd w:val="clear" w:color="auto" w:fill="auto"/>
          </w:tcPr>
          <w:p w14:paraId="675C956A" w14:textId="09D96AC0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53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65DD03A2" w14:textId="77777777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6AE14EEB" w14:textId="74D1A7CC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53C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609D6AE1" w14:textId="77777777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121A2DF5" w14:textId="74CDE05A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53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3" w:type="pct"/>
          </w:tcPr>
          <w:p w14:paraId="1161B8EB" w14:textId="77777777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6CFFC997" w14:textId="36F8ECC4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53C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D92368" w:rsidRPr="00C57846" w14:paraId="78B36810" w14:textId="77777777" w:rsidTr="00FF53CD">
        <w:trPr>
          <w:trHeight w:val="434"/>
          <w:tblHeader/>
        </w:trPr>
        <w:tc>
          <w:tcPr>
            <w:tcW w:w="2097" w:type="pct"/>
          </w:tcPr>
          <w:p w14:paraId="1F26F86A" w14:textId="77777777" w:rsidR="00D92368" w:rsidRPr="00B056C3" w:rsidRDefault="00D92368" w:rsidP="00D9236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3" w:type="pct"/>
            <w:gridSpan w:val="7"/>
          </w:tcPr>
          <w:p w14:paraId="3514C417" w14:textId="77777777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F53CD" w:rsidRPr="00927F6F" w14:paraId="61162BBF" w14:textId="77777777" w:rsidTr="00FF53CD">
        <w:tc>
          <w:tcPr>
            <w:tcW w:w="2097" w:type="pct"/>
          </w:tcPr>
          <w:p w14:paraId="15AC397B" w14:textId="2F9EFE24" w:rsidR="00FF53CD" w:rsidRPr="00927F6F" w:rsidRDefault="00FF53CD" w:rsidP="00FF53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</w:tcPr>
          <w:p w14:paraId="0B25ED57" w14:textId="79CBC59A" w:rsidR="00FF53CD" w:rsidRPr="00927F6F" w:rsidRDefault="00EC02FC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F3650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44" w:type="pct"/>
          </w:tcPr>
          <w:p w14:paraId="490EEB49" w14:textId="7777777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5C6530B3" w14:textId="399E50E6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996</w:t>
            </w:r>
          </w:p>
        </w:tc>
        <w:tc>
          <w:tcPr>
            <w:tcW w:w="144" w:type="pct"/>
          </w:tcPr>
          <w:p w14:paraId="310A336C" w14:textId="7777777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6F637B64" w14:textId="19689BA2" w:rsidR="00FF53CD" w:rsidRPr="00927F6F" w:rsidRDefault="002F3650" w:rsidP="00224B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33" w:type="pct"/>
          </w:tcPr>
          <w:p w14:paraId="56819E44" w14:textId="7777777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45A1891E" w14:textId="10F2638B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FF53CD" w:rsidRPr="00927F6F" w14:paraId="164CBF11" w14:textId="77777777" w:rsidTr="00FF53CD">
        <w:tc>
          <w:tcPr>
            <w:tcW w:w="2097" w:type="pct"/>
          </w:tcPr>
          <w:p w14:paraId="2A993526" w14:textId="68AB933A" w:rsidR="00FF53CD" w:rsidRPr="00161E24" w:rsidRDefault="00FF53CD" w:rsidP="00FF53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5298C8D2" w14:textId="5D2764E6" w:rsidR="00FF53CD" w:rsidRPr="00927F6F" w:rsidRDefault="002F3650" w:rsidP="00224B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144" w:type="pct"/>
          </w:tcPr>
          <w:p w14:paraId="4A5D0E35" w14:textId="7777777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6EF6F300" w14:textId="4F2DD72F" w:rsidR="00FF53CD" w:rsidRPr="00161E24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144" w:type="pct"/>
          </w:tcPr>
          <w:p w14:paraId="12D5287C" w14:textId="7777777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167EDCAA" w14:textId="4B56BD98" w:rsidR="00FF53CD" w:rsidRPr="00927F6F" w:rsidRDefault="002F3650" w:rsidP="00224B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(23)</w:t>
            </w:r>
          </w:p>
        </w:tc>
        <w:tc>
          <w:tcPr>
            <w:tcW w:w="133" w:type="pct"/>
          </w:tcPr>
          <w:p w14:paraId="1BE42167" w14:textId="7777777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9E23660" w14:textId="0DE8129C" w:rsidR="00FF53CD" w:rsidRPr="00161E24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</w:tr>
      <w:tr w:rsidR="00FF53CD" w:rsidRPr="00927F6F" w14:paraId="3D9BE991" w14:textId="77777777" w:rsidTr="00FF53CD">
        <w:tc>
          <w:tcPr>
            <w:tcW w:w="2097" w:type="pct"/>
          </w:tcPr>
          <w:p w14:paraId="32F4DC17" w14:textId="215C2E47" w:rsidR="00FF53CD" w:rsidRPr="00161E24" w:rsidRDefault="00FF53CD" w:rsidP="00FF53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สินทรัพย์ภาษีเงินได้รอตัดบัญชี 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76AC20D1" w14:textId="1C8FAE15" w:rsidR="00FF53CD" w:rsidRPr="00E21FF3" w:rsidRDefault="00EC02FC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EC74E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</w:t>
            </w:r>
          </w:p>
        </w:tc>
        <w:tc>
          <w:tcPr>
            <w:tcW w:w="144" w:type="pct"/>
          </w:tcPr>
          <w:p w14:paraId="4473E730" w14:textId="77777777" w:rsidR="00FF53CD" w:rsidRPr="00E21FF3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2D79009E" w14:textId="4FF4F173" w:rsidR="00FF53CD" w:rsidRPr="00E21FF3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E21FF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975</w:t>
            </w: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44" w:type="pct"/>
          </w:tcPr>
          <w:p w14:paraId="1619819F" w14:textId="77777777" w:rsidR="00FF53CD" w:rsidRPr="00E21FF3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B8E6A87" w14:textId="0C24F142" w:rsidR="00FF53CD" w:rsidRPr="00E21FF3" w:rsidRDefault="00EC02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5199BEF8" w14:textId="77777777" w:rsidR="00FF53CD" w:rsidRPr="00E21FF3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24008BD" w14:textId="7EDCDE09" w:rsidR="00FF53CD" w:rsidRPr="00E21FF3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 w:rsidRPr="00E21FF3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27</w:t>
            </w:r>
            <w:r w:rsidRPr="00E21F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14:paraId="43BE8A4D" w14:textId="48344A5D" w:rsidR="00D92368" w:rsidRPr="00647863" w:rsidRDefault="00D923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5"/>
        <w:gridCol w:w="1153"/>
        <w:gridCol w:w="272"/>
        <w:gridCol w:w="1187"/>
        <w:gridCol w:w="272"/>
        <w:gridCol w:w="1170"/>
        <w:gridCol w:w="251"/>
        <w:gridCol w:w="1181"/>
      </w:tblGrid>
      <w:tr w:rsidR="00562338" w:rsidRPr="00B056C3" w14:paraId="4188BD7C" w14:textId="77777777" w:rsidTr="00FF53CD">
        <w:trPr>
          <w:tblHeader/>
        </w:trPr>
        <w:tc>
          <w:tcPr>
            <w:tcW w:w="2097" w:type="pct"/>
          </w:tcPr>
          <w:p w14:paraId="727C673B" w14:textId="77777777" w:rsidR="00562338" w:rsidRPr="00161E24" w:rsidRDefault="00562338" w:rsidP="00763091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03" w:type="pct"/>
            <w:gridSpan w:val="7"/>
          </w:tcPr>
          <w:p w14:paraId="29912D6F" w14:textId="4C48AA7B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62338" w:rsidRPr="00B056C3" w14:paraId="33E58E74" w14:textId="77777777" w:rsidTr="00FF53CD">
        <w:trPr>
          <w:tblHeader/>
        </w:trPr>
        <w:tc>
          <w:tcPr>
            <w:tcW w:w="2097" w:type="pct"/>
          </w:tcPr>
          <w:p w14:paraId="35DA26CC" w14:textId="77777777" w:rsidR="00562338" w:rsidRPr="00B056C3" w:rsidRDefault="00562338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82" w:type="pct"/>
            <w:gridSpan w:val="3"/>
          </w:tcPr>
          <w:p w14:paraId="0D0F3767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" w:type="pct"/>
          </w:tcPr>
          <w:p w14:paraId="1BCD3559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2A846363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562338" w:rsidRPr="00B056C3" w14:paraId="7D9A80C0" w14:textId="77777777" w:rsidTr="00FF53CD">
        <w:trPr>
          <w:tblHeader/>
        </w:trPr>
        <w:tc>
          <w:tcPr>
            <w:tcW w:w="2097" w:type="pct"/>
          </w:tcPr>
          <w:p w14:paraId="0896C88B" w14:textId="77777777" w:rsidR="00562338" w:rsidRPr="00B056C3" w:rsidRDefault="00562338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0" w:type="pct"/>
            <w:shd w:val="clear" w:color="auto" w:fill="auto"/>
          </w:tcPr>
          <w:p w14:paraId="1B982C27" w14:textId="41FE535E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53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37E29BBA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0B7CF3F5" w14:textId="72077520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53C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53A7B91F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6475C02A" w14:textId="68409B5A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53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3" w:type="pct"/>
          </w:tcPr>
          <w:p w14:paraId="1459E64C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shd w:val="clear" w:color="auto" w:fill="auto"/>
          </w:tcPr>
          <w:p w14:paraId="57E4BFAF" w14:textId="0FB05E29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53C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62338" w:rsidRPr="00B056C3" w14:paraId="4F3597A7" w14:textId="77777777" w:rsidTr="00FF53CD">
        <w:trPr>
          <w:trHeight w:val="434"/>
          <w:tblHeader/>
        </w:trPr>
        <w:tc>
          <w:tcPr>
            <w:tcW w:w="2097" w:type="pct"/>
          </w:tcPr>
          <w:p w14:paraId="2B4A4056" w14:textId="77777777" w:rsidR="00562338" w:rsidRPr="00B056C3" w:rsidRDefault="00562338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3" w:type="pct"/>
            <w:gridSpan w:val="7"/>
          </w:tcPr>
          <w:p w14:paraId="5A92DD03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F53CD" w:rsidRPr="00927F6F" w14:paraId="438090AF" w14:textId="77777777" w:rsidTr="00FF53CD">
        <w:tc>
          <w:tcPr>
            <w:tcW w:w="2097" w:type="pct"/>
          </w:tcPr>
          <w:p w14:paraId="5607BA28" w14:textId="77777777" w:rsidR="00FF53CD" w:rsidRPr="00927F6F" w:rsidRDefault="00FF53CD" w:rsidP="00FF53CD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</w:tcPr>
          <w:p w14:paraId="017D7E3B" w14:textId="2E8B832D" w:rsidR="00FF53CD" w:rsidRPr="00927F6F" w:rsidRDefault="00D34C94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</w:t>
            </w:r>
            <w:r w:rsidR="00AD467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46604DEA" w14:textId="7777777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7799D17D" w14:textId="3B3F2852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159</w:t>
            </w:r>
          </w:p>
        </w:tc>
        <w:tc>
          <w:tcPr>
            <w:tcW w:w="144" w:type="pct"/>
          </w:tcPr>
          <w:p w14:paraId="630698A7" w14:textId="7777777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0F1B1C68" w14:textId="0A1DFE0B" w:rsidR="00FF53CD" w:rsidRPr="00927F6F" w:rsidRDefault="00E96BF1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E1D7E2D" w14:textId="7777777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</w:tcPr>
          <w:p w14:paraId="6C7E4742" w14:textId="0A082AE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53CD" w:rsidRPr="00161E24" w14:paraId="32B6E4DC" w14:textId="77777777" w:rsidTr="00FF53CD">
        <w:tc>
          <w:tcPr>
            <w:tcW w:w="2097" w:type="pct"/>
          </w:tcPr>
          <w:p w14:paraId="363B5E05" w14:textId="77777777" w:rsidR="00FF53CD" w:rsidRPr="00161E24" w:rsidRDefault="00FF53CD" w:rsidP="00FF53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1E92B47E" w14:textId="73EAE6FD" w:rsidR="00FF53CD" w:rsidRPr="00927F6F" w:rsidRDefault="00E96BF1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D2314F8" w14:textId="7777777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45E86E12" w14:textId="2C60481C" w:rsidR="00FF53CD" w:rsidRPr="00161E24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00D38BAC" w14:textId="7777777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4EA204E0" w14:textId="07ADF49D" w:rsidR="00FF53CD" w:rsidRPr="00927F6F" w:rsidRDefault="00E96BF1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38A1D27A" w14:textId="7777777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3314741A" w14:textId="3C81551A" w:rsidR="00FF53CD" w:rsidRPr="00161E24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53CD" w:rsidRPr="00161E24" w14:paraId="75496D4D" w14:textId="77777777" w:rsidTr="00FF53CD">
        <w:tc>
          <w:tcPr>
            <w:tcW w:w="2097" w:type="pct"/>
          </w:tcPr>
          <w:p w14:paraId="2D76967A" w14:textId="77777777" w:rsidR="00FF53CD" w:rsidRPr="00161E24" w:rsidRDefault="00FF53CD" w:rsidP="00FF53CD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สินทรัพย์ภาษีเงินได้รอตัดบัญชี 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397795E5" w14:textId="20FD81E1" w:rsidR="00FF53CD" w:rsidRPr="0097534B" w:rsidRDefault="00E96BF1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D34C9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  <w:r w:rsidR="00AD46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3BBE4849" w14:textId="7777777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DE7E70C" w14:textId="19B95771" w:rsidR="00FF53CD" w:rsidRPr="00161E24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753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144" w:type="pct"/>
          </w:tcPr>
          <w:p w14:paraId="149778A0" w14:textId="7777777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11FB4D9F" w14:textId="0629555A" w:rsidR="00FF53CD" w:rsidRPr="0097534B" w:rsidRDefault="00E96BF1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70DD88C7" w14:textId="7777777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7DD52716" w14:textId="51308C18" w:rsidR="00FF53CD" w:rsidRPr="00161E24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753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E4A5E7F" w14:textId="5CC6BB8D" w:rsidR="00CA2C18" w:rsidRPr="00161E24" w:rsidRDefault="00CA2C18" w:rsidP="001D5F79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4F15FDFE" w14:textId="77777777" w:rsidR="00CA2C18" w:rsidRPr="001D5F79" w:rsidRDefault="00CA2C1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68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21"/>
        <w:gridCol w:w="1234"/>
        <w:gridCol w:w="305"/>
        <w:gridCol w:w="1188"/>
        <w:gridCol w:w="279"/>
        <w:gridCol w:w="1081"/>
        <w:gridCol w:w="323"/>
        <w:gridCol w:w="1153"/>
      </w:tblGrid>
      <w:tr w:rsidR="00CA2C18" w:rsidRPr="00161E24" w14:paraId="317D53BC" w14:textId="77777777" w:rsidTr="001A0064">
        <w:trPr>
          <w:trHeight w:val="139"/>
        </w:trPr>
        <w:tc>
          <w:tcPr>
            <w:tcW w:w="4157" w:type="dxa"/>
            <w:vAlign w:val="bottom"/>
          </w:tcPr>
          <w:p w14:paraId="6CF0CCAA" w14:textId="1AD039C5" w:rsidR="00CA2C18" w:rsidRPr="00161E24" w:rsidRDefault="00CA2C18" w:rsidP="00020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8" w:right="-127" w:hanging="21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527" w:type="dxa"/>
            <w:gridSpan w:val="7"/>
            <w:vAlign w:val="bottom"/>
          </w:tcPr>
          <w:p w14:paraId="6CE893DC" w14:textId="075AE908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A2C18" w:rsidRPr="00161E24" w14:paraId="444912DC" w14:textId="77777777" w:rsidTr="00114AE7">
        <w:trPr>
          <w:trHeight w:val="466"/>
        </w:trPr>
        <w:tc>
          <w:tcPr>
            <w:tcW w:w="4157" w:type="dxa"/>
            <w:vAlign w:val="bottom"/>
          </w:tcPr>
          <w:p w14:paraId="30023408" w14:textId="77777777" w:rsidR="00CA2C18" w:rsidRPr="00161E24" w:rsidRDefault="00CA2C18" w:rsidP="00020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8" w:right="-127" w:hanging="21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43" w:type="dxa"/>
            <w:vAlign w:val="bottom"/>
          </w:tcPr>
          <w:p w14:paraId="2047E24C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00C147F1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4"/>
            <w:tcBorders>
              <w:bottom w:val="single" w:sz="4" w:space="0" w:color="auto"/>
            </w:tcBorders>
            <w:vAlign w:val="bottom"/>
          </w:tcPr>
          <w:p w14:paraId="7E0F7DCC" w14:textId="2B49D34E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0207BF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1125" w:type="dxa"/>
            <w:vAlign w:val="bottom"/>
          </w:tcPr>
          <w:p w14:paraId="1DE70F77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CA2C18" w:rsidRPr="00161E24" w14:paraId="52C33D69" w14:textId="77777777" w:rsidTr="001A0064">
        <w:trPr>
          <w:trHeight w:val="139"/>
        </w:trPr>
        <w:tc>
          <w:tcPr>
            <w:tcW w:w="4157" w:type="dxa"/>
            <w:vAlign w:val="bottom"/>
          </w:tcPr>
          <w:p w14:paraId="4CF1C5F9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244BA8B" w14:textId="36D58D5C" w:rsidR="00CA2C18" w:rsidRPr="00161E24" w:rsidRDefault="000207BF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0C58DB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A2C18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A2C18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0C58DB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F53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9" w:type="dxa"/>
            <w:vAlign w:val="bottom"/>
          </w:tcPr>
          <w:p w14:paraId="51B56593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70694A4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9" w:type="dxa"/>
            <w:vAlign w:val="bottom"/>
          </w:tcPr>
          <w:p w14:paraId="1281220F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F04620D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324" w:type="dxa"/>
            <w:vAlign w:val="bottom"/>
          </w:tcPr>
          <w:p w14:paraId="66328D4C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3C639120" w14:textId="4DF7D356" w:rsidR="00CA2C18" w:rsidRPr="00161E24" w:rsidRDefault="000207BF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0C58DB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="00CA2C18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CA2C18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F53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CA2C18" w:rsidRPr="00161E24" w14:paraId="79BBC6F2" w14:textId="77777777" w:rsidTr="001A0064">
        <w:trPr>
          <w:trHeight w:val="139"/>
        </w:trPr>
        <w:tc>
          <w:tcPr>
            <w:tcW w:w="4157" w:type="dxa"/>
            <w:vAlign w:val="bottom"/>
          </w:tcPr>
          <w:p w14:paraId="2717B53F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7" w:type="dxa"/>
            <w:gridSpan w:val="7"/>
            <w:vAlign w:val="bottom"/>
          </w:tcPr>
          <w:p w14:paraId="5390EC08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A2C18" w:rsidRPr="00161E24" w14:paraId="0DF9F061" w14:textId="77777777" w:rsidTr="001A0064">
        <w:trPr>
          <w:trHeight w:val="497"/>
        </w:trPr>
        <w:tc>
          <w:tcPr>
            <w:tcW w:w="4157" w:type="dxa"/>
            <w:vAlign w:val="bottom"/>
          </w:tcPr>
          <w:p w14:paraId="33CC1C2A" w14:textId="77777777" w:rsidR="00CA2C18" w:rsidRPr="00161E24" w:rsidRDefault="00CA2C18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43" w:type="dxa"/>
            <w:vAlign w:val="bottom"/>
          </w:tcPr>
          <w:p w14:paraId="3861409D" w14:textId="77777777" w:rsidR="00CA2C18" w:rsidRPr="00161E24" w:rsidRDefault="00CA2C18" w:rsidP="000207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9" w:type="dxa"/>
            <w:vAlign w:val="bottom"/>
          </w:tcPr>
          <w:p w14:paraId="05F89A36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2D40AE8F" w14:textId="77777777" w:rsidR="00CA2C18" w:rsidRPr="00161E24" w:rsidRDefault="00CA2C18" w:rsidP="000207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9" w:type="dxa"/>
            <w:vAlign w:val="bottom"/>
          </w:tcPr>
          <w:p w14:paraId="25756C7B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24CF7DEE" w14:textId="77777777" w:rsidR="00CA2C18" w:rsidRPr="00161E24" w:rsidRDefault="00CA2C18" w:rsidP="000207B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24" w:type="dxa"/>
            <w:vAlign w:val="bottom"/>
          </w:tcPr>
          <w:p w14:paraId="471EE5BB" w14:textId="77777777" w:rsidR="00CA2C18" w:rsidRPr="00161E24" w:rsidRDefault="00CA2C18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076021B6" w14:textId="77777777" w:rsidR="00CA2C18" w:rsidRPr="00161E24" w:rsidRDefault="00CA2C18" w:rsidP="000207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F53CD" w:rsidRPr="00161E24" w14:paraId="2DDD9162" w14:textId="77777777" w:rsidTr="001A0064">
        <w:trPr>
          <w:trHeight w:val="139"/>
        </w:trPr>
        <w:tc>
          <w:tcPr>
            <w:tcW w:w="4157" w:type="dxa"/>
            <w:shd w:val="clear" w:color="auto" w:fill="auto"/>
            <w:vAlign w:val="bottom"/>
          </w:tcPr>
          <w:p w14:paraId="488761A0" w14:textId="20DEC2C5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(ค่าเผื่อผลขาดทุนด้านเครดิต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ที่คาดว่าจะเกิดขึ้น)</w:t>
            </w:r>
          </w:p>
        </w:tc>
        <w:tc>
          <w:tcPr>
            <w:tcW w:w="1243" w:type="dxa"/>
            <w:vAlign w:val="bottom"/>
          </w:tcPr>
          <w:p w14:paraId="0CB90D4C" w14:textId="068D5755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</w:t>
            </w:r>
          </w:p>
        </w:tc>
        <w:tc>
          <w:tcPr>
            <w:tcW w:w="279" w:type="dxa"/>
            <w:vAlign w:val="bottom"/>
          </w:tcPr>
          <w:p w14:paraId="323FCBBE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5477F52A" w14:textId="4EB8226F" w:rsidR="00FF53CD" w:rsidRPr="00161E24" w:rsidRDefault="00567266" w:rsidP="005E0636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12</w:t>
            </w:r>
          </w:p>
        </w:tc>
        <w:tc>
          <w:tcPr>
            <w:tcW w:w="279" w:type="dxa"/>
            <w:vAlign w:val="bottom"/>
          </w:tcPr>
          <w:p w14:paraId="19052E7E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6D55044" w14:textId="46196213" w:rsidR="00FF53CD" w:rsidRPr="00161E24" w:rsidRDefault="005E0636" w:rsidP="00FF53C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70753F41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5D0898DF" w14:textId="79A11538" w:rsidR="00FF53CD" w:rsidRPr="00161E24" w:rsidRDefault="00567266" w:rsidP="00FF53C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65</w:t>
            </w:r>
          </w:p>
        </w:tc>
      </w:tr>
      <w:tr w:rsidR="00FF53CD" w:rsidRPr="00161E24" w14:paraId="08284CA1" w14:textId="77777777" w:rsidTr="001A0064">
        <w:trPr>
          <w:trHeight w:val="139"/>
        </w:trPr>
        <w:tc>
          <w:tcPr>
            <w:tcW w:w="4157" w:type="dxa"/>
            <w:shd w:val="clear" w:color="auto" w:fill="auto"/>
            <w:vAlign w:val="bottom"/>
          </w:tcPr>
          <w:p w14:paraId="281F256F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243" w:type="dxa"/>
            <w:vAlign w:val="bottom"/>
          </w:tcPr>
          <w:p w14:paraId="4DEBDC14" w14:textId="1E7A92C5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</w:p>
        </w:tc>
        <w:tc>
          <w:tcPr>
            <w:tcW w:w="279" w:type="dxa"/>
            <w:vAlign w:val="bottom"/>
          </w:tcPr>
          <w:p w14:paraId="6C66D36A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3FC975C8" w14:textId="4FD9791A" w:rsidR="00FF53CD" w:rsidRPr="00161E24" w:rsidRDefault="005E0636" w:rsidP="00FF53C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9" w:type="dxa"/>
            <w:vAlign w:val="bottom"/>
          </w:tcPr>
          <w:p w14:paraId="2EB83F44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D5FE3B9" w14:textId="56D44566" w:rsidR="00FF53CD" w:rsidRPr="00161E24" w:rsidRDefault="005E0636" w:rsidP="00FF53C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12B0301D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0C327E69" w14:textId="6D3DD838" w:rsidR="00FF53CD" w:rsidRPr="00161E24" w:rsidRDefault="005E0636" w:rsidP="00FF53C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</w:t>
            </w:r>
          </w:p>
        </w:tc>
      </w:tr>
      <w:tr w:rsidR="00FF53CD" w:rsidRPr="00161E24" w14:paraId="76422143" w14:textId="77777777" w:rsidTr="001A0064">
        <w:trPr>
          <w:trHeight w:val="139"/>
        </w:trPr>
        <w:tc>
          <w:tcPr>
            <w:tcW w:w="4157" w:type="dxa"/>
            <w:shd w:val="clear" w:color="auto" w:fill="auto"/>
            <w:vAlign w:val="bottom"/>
          </w:tcPr>
          <w:p w14:paraId="0D105EBC" w14:textId="5DE83433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สินทรัพย์ชีวภาพ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(การจ้างเลี้ยงประกันราคา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43" w:type="dxa"/>
            <w:vAlign w:val="bottom"/>
          </w:tcPr>
          <w:p w14:paraId="480F0626" w14:textId="1C541B75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</w:p>
        </w:tc>
        <w:tc>
          <w:tcPr>
            <w:tcW w:w="279" w:type="dxa"/>
            <w:vAlign w:val="bottom"/>
          </w:tcPr>
          <w:p w14:paraId="036BADF5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54FD54CA" w14:textId="729C51B3" w:rsidR="00FF53CD" w:rsidRPr="00161E24" w:rsidRDefault="005E0636" w:rsidP="00FF53C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9" w:type="dxa"/>
            <w:vAlign w:val="bottom"/>
          </w:tcPr>
          <w:p w14:paraId="15AA997C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4CCEE431" w14:textId="2877335F" w:rsidR="00FF53CD" w:rsidRPr="00161E24" w:rsidRDefault="005E0636" w:rsidP="00FF53C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381503D8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1941395B" w14:textId="3310CC44" w:rsidR="00FF53CD" w:rsidRPr="00161E24" w:rsidRDefault="005E0636" w:rsidP="00FF53C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</w:p>
        </w:tc>
      </w:tr>
      <w:tr w:rsidR="00FF53CD" w:rsidRPr="00161E24" w14:paraId="4B4B0452" w14:textId="77777777" w:rsidTr="001A0064">
        <w:trPr>
          <w:trHeight w:val="139"/>
        </w:trPr>
        <w:tc>
          <w:tcPr>
            <w:tcW w:w="4157" w:type="dxa"/>
            <w:vAlign w:val="bottom"/>
          </w:tcPr>
          <w:p w14:paraId="30C29EE7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243" w:type="dxa"/>
            <w:vAlign w:val="bottom"/>
          </w:tcPr>
          <w:p w14:paraId="3556DEBB" w14:textId="6F7D331C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  <w:tc>
          <w:tcPr>
            <w:tcW w:w="279" w:type="dxa"/>
            <w:vAlign w:val="bottom"/>
          </w:tcPr>
          <w:p w14:paraId="60AB8B77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301244C6" w14:textId="71F72EEB" w:rsidR="00FF53CD" w:rsidRPr="00161E24" w:rsidRDefault="005E0636" w:rsidP="00FF53CD">
            <w:pPr>
              <w:pStyle w:val="acctfourfigures"/>
              <w:tabs>
                <w:tab w:val="clear" w:pos="765"/>
                <w:tab w:val="decimal" w:pos="6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9" w:type="dxa"/>
            <w:vAlign w:val="bottom"/>
          </w:tcPr>
          <w:p w14:paraId="47E53306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EE357E1" w14:textId="7FFA8AC4" w:rsidR="00FF53CD" w:rsidRPr="00161E24" w:rsidRDefault="005E0636" w:rsidP="00FF53C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32AF1F64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03541234" w14:textId="0DE89547" w:rsidR="00FF53CD" w:rsidRPr="00161E24" w:rsidRDefault="005E0636" w:rsidP="00FF53C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</w:tr>
      <w:tr w:rsidR="00FF53CD" w:rsidRPr="00161E24" w14:paraId="13BDC0FF" w14:textId="77777777" w:rsidTr="001A0064">
        <w:trPr>
          <w:trHeight w:val="334"/>
        </w:trPr>
        <w:tc>
          <w:tcPr>
            <w:tcW w:w="4157" w:type="dxa"/>
            <w:vAlign w:val="bottom"/>
          </w:tcPr>
          <w:p w14:paraId="2A334596" w14:textId="7F962493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(จากการตีราคาลดลงและ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ความแตกต่างของค่าเสื่อมราคา)</w:t>
            </w:r>
          </w:p>
        </w:tc>
        <w:tc>
          <w:tcPr>
            <w:tcW w:w="1243" w:type="dxa"/>
            <w:vAlign w:val="bottom"/>
          </w:tcPr>
          <w:p w14:paraId="0C0162CA" w14:textId="7E989936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79" w:type="dxa"/>
            <w:vAlign w:val="bottom"/>
          </w:tcPr>
          <w:p w14:paraId="2C3783F3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8CDCD54" w14:textId="74F715C8" w:rsidR="00FF53CD" w:rsidRPr="00161E24" w:rsidRDefault="005E0636" w:rsidP="00FF53C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(3)</w:t>
            </w:r>
          </w:p>
        </w:tc>
        <w:tc>
          <w:tcPr>
            <w:tcW w:w="279" w:type="dxa"/>
            <w:vAlign w:val="bottom"/>
          </w:tcPr>
          <w:p w14:paraId="3A4AF75E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900A18B" w14:textId="49AA7771" w:rsidR="00FF53CD" w:rsidRPr="00161E24" w:rsidRDefault="005E0636" w:rsidP="00FF53C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58424DE0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02B2784D" w14:textId="2EB38B01" w:rsidR="00FF53CD" w:rsidRPr="00161E24" w:rsidRDefault="005E0636" w:rsidP="00FF53C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</w:tr>
      <w:tr w:rsidR="00FF53CD" w:rsidRPr="00161E24" w14:paraId="2DF7B03D" w14:textId="77777777" w:rsidTr="001A0064">
        <w:trPr>
          <w:trHeight w:val="139"/>
        </w:trPr>
        <w:tc>
          <w:tcPr>
            <w:tcW w:w="4157" w:type="dxa"/>
            <w:vAlign w:val="bottom"/>
          </w:tcPr>
          <w:p w14:paraId="71A1B1C1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632D3604" w14:textId="474CF9E6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332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587E2FDD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BFF0726" w14:textId="482221C7" w:rsidR="00FF53CD" w:rsidRPr="00161E24" w:rsidRDefault="005E0636" w:rsidP="00FF53C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6726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01C24328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1496FCDF" w14:textId="2BB4F5CE" w:rsidR="00FF53CD" w:rsidRPr="00161E24" w:rsidRDefault="005E0636" w:rsidP="00FF53C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7F6FB859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7C002E28" w14:textId="7CCFF545" w:rsidR="00FF53CD" w:rsidRPr="00161E24" w:rsidRDefault="00567266" w:rsidP="00FF53C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301</w:t>
            </w:r>
          </w:p>
        </w:tc>
      </w:tr>
      <w:tr w:rsidR="00FF53CD" w:rsidRPr="00161E24" w14:paraId="47FDBA7D" w14:textId="77777777" w:rsidTr="001A0064">
        <w:trPr>
          <w:trHeight w:val="139"/>
        </w:trPr>
        <w:tc>
          <w:tcPr>
            <w:tcW w:w="4157" w:type="dxa"/>
            <w:vAlign w:val="bottom"/>
          </w:tcPr>
          <w:p w14:paraId="1230E9CE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9864EE9" w14:textId="165D9076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462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08E40FF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C605652" w14:textId="6E41F80C" w:rsidR="00FF53CD" w:rsidRPr="00161E24" w:rsidRDefault="005E0636" w:rsidP="00FF53C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EC74E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  <w:r w:rsidR="008B4BB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76DC5FE7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7F581222" w14:textId="5846ABD0" w:rsidR="00FF53CD" w:rsidRPr="00161E24" w:rsidRDefault="005E0636" w:rsidP="00FF53C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70BC8DDF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0C9B9708" w14:textId="6F42169D" w:rsidR="00FF53CD" w:rsidRPr="00161E24" w:rsidRDefault="008B4BB3" w:rsidP="00FF53C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  <w:r w:rsidR="00EC74E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FF53CD" w:rsidRPr="00161E24" w14:paraId="2F33DB88" w14:textId="77777777" w:rsidTr="001A0064">
        <w:trPr>
          <w:trHeight w:val="139"/>
        </w:trPr>
        <w:tc>
          <w:tcPr>
            <w:tcW w:w="4157" w:type="dxa"/>
            <w:vAlign w:val="bottom"/>
          </w:tcPr>
          <w:p w14:paraId="1FA03C30" w14:textId="365BCF1F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6131C18C" w14:textId="0E7ABD58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4CDAF5F8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71B0A55" w14:textId="4059C034" w:rsidR="00FF53CD" w:rsidRPr="00161E24" w:rsidRDefault="005E0636" w:rsidP="00FF53C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3680D30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9CEA7A8" w14:textId="2A3A2B72" w:rsidR="00FF53CD" w:rsidRPr="00161E24" w:rsidRDefault="005E0636" w:rsidP="00FF53C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48029ADE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26FC1163" w14:textId="30190947" w:rsidR="00FF53CD" w:rsidRPr="00161E24" w:rsidRDefault="005E0636" w:rsidP="00FF53C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15</w:t>
            </w:r>
          </w:p>
        </w:tc>
      </w:tr>
      <w:tr w:rsidR="00FF53CD" w:rsidRPr="00161E24" w14:paraId="02FC8C04" w14:textId="77777777" w:rsidTr="001A0064">
        <w:trPr>
          <w:trHeight w:val="139"/>
        </w:trPr>
        <w:tc>
          <w:tcPr>
            <w:tcW w:w="4157" w:type="dxa"/>
            <w:vAlign w:val="bottom"/>
          </w:tcPr>
          <w:p w14:paraId="19BB5315" w14:textId="08C01944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การเปลี่ยนแปลงในมูลค่ายุติธรรมของการป้องกัน ความเสี่ยงกระแสเงินสด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426F1430" w14:textId="4D2C9FE9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A663AD2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EEB6BC4" w14:textId="366BCA02" w:rsidR="00FF53CD" w:rsidRPr="00161E24" w:rsidRDefault="005E0636" w:rsidP="00FF53C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8924A78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F3FB8A3" w14:textId="2F154012" w:rsidR="00FF53CD" w:rsidRPr="00161E24" w:rsidRDefault="00567266" w:rsidP="0056726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324" w:type="dxa"/>
            <w:vAlign w:val="bottom"/>
          </w:tcPr>
          <w:p w14:paraId="1A9AECEE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44802447" w14:textId="4B85B538" w:rsidR="00FF53CD" w:rsidRPr="00161E24" w:rsidRDefault="005E0636" w:rsidP="00FF53C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FF53CD" w:rsidRPr="00161E24" w14:paraId="7786B872" w14:textId="77777777" w:rsidTr="001A0064">
        <w:trPr>
          <w:trHeight w:val="139"/>
        </w:trPr>
        <w:tc>
          <w:tcPr>
            <w:tcW w:w="4157" w:type="dxa"/>
            <w:vAlign w:val="bottom"/>
          </w:tcPr>
          <w:p w14:paraId="77D67E74" w14:textId="67163468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 และอุปกรณ์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7ABE172E" w14:textId="7F75C1BD" w:rsidR="00FF53CD" w:rsidRPr="005E0636" w:rsidRDefault="005E0636" w:rsidP="00FF53C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698C4767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59C38D2" w14:textId="7D3A26E9" w:rsidR="00FF53CD" w:rsidRPr="00161E24" w:rsidRDefault="005E0636" w:rsidP="00FF53C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</w:t>
            </w:r>
            <w:r w:rsidR="00567266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153CBA8A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5CD0956" w14:textId="140F0E78" w:rsidR="00FF53CD" w:rsidRPr="00161E24" w:rsidRDefault="005E0636" w:rsidP="00FF53C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35EC13D7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CC1F2A7" w14:textId="433BB392" w:rsidR="00FF53CD" w:rsidRPr="00161E24" w:rsidRDefault="005E0636" w:rsidP="00FF53C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FE098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</w:p>
        </w:tc>
      </w:tr>
      <w:tr w:rsidR="005E0636" w:rsidRPr="00161E24" w14:paraId="222C3C43" w14:textId="77777777" w:rsidTr="001A0064">
        <w:trPr>
          <w:trHeight w:val="139"/>
        </w:trPr>
        <w:tc>
          <w:tcPr>
            <w:tcW w:w="4157" w:type="dxa"/>
            <w:vAlign w:val="bottom"/>
          </w:tcPr>
          <w:p w14:paraId="24C54A9F" w14:textId="7B821808" w:rsidR="005E0636" w:rsidRPr="00161E24" w:rsidRDefault="005E0636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43" w:type="dxa"/>
            <w:shd w:val="clear" w:color="auto" w:fill="auto"/>
            <w:vAlign w:val="bottom"/>
          </w:tcPr>
          <w:p w14:paraId="3FCC712E" w14:textId="63966466" w:rsidR="005E0636" w:rsidRDefault="005E0636" w:rsidP="00FF53C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211ECD20" w14:textId="77777777" w:rsidR="005E0636" w:rsidRPr="00161E24" w:rsidRDefault="005E0636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5B00F2E" w14:textId="6143483A" w:rsidR="005E0636" w:rsidRDefault="005E0636" w:rsidP="00FF53C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9" w:type="dxa"/>
            <w:shd w:val="clear" w:color="auto" w:fill="auto"/>
            <w:vAlign w:val="bottom"/>
          </w:tcPr>
          <w:p w14:paraId="3E432749" w14:textId="77777777" w:rsidR="005E0636" w:rsidRPr="00161E24" w:rsidRDefault="005E0636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3146F19D" w14:textId="20AADCAD" w:rsidR="005E0636" w:rsidRPr="00161E24" w:rsidRDefault="005E0636" w:rsidP="00FF53C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09AFE290" w14:textId="77777777" w:rsidR="005E0636" w:rsidRPr="00161E24" w:rsidRDefault="005E0636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shd w:val="clear" w:color="auto" w:fill="auto"/>
            <w:vAlign w:val="bottom"/>
          </w:tcPr>
          <w:p w14:paraId="3B936F93" w14:textId="7B35E27D" w:rsidR="005E0636" w:rsidRPr="00161E24" w:rsidRDefault="008B4BB3" w:rsidP="00FF53C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="00FE098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</w:t>
            </w:r>
          </w:p>
        </w:tc>
      </w:tr>
      <w:tr w:rsidR="00FF53CD" w:rsidRPr="00161E24" w14:paraId="42A535F2" w14:textId="77777777" w:rsidTr="001A0064">
        <w:trPr>
          <w:trHeight w:val="334"/>
        </w:trPr>
        <w:tc>
          <w:tcPr>
            <w:tcW w:w="4157" w:type="dxa"/>
            <w:vAlign w:val="bottom"/>
          </w:tcPr>
          <w:p w14:paraId="6BE82A2B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6AEE1" w14:textId="420AC919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996</w:t>
            </w:r>
          </w:p>
        </w:tc>
        <w:tc>
          <w:tcPr>
            <w:tcW w:w="279" w:type="dxa"/>
            <w:vAlign w:val="bottom"/>
          </w:tcPr>
          <w:p w14:paraId="498FBFEF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317A1" w14:textId="5253F97D" w:rsidR="00FF53CD" w:rsidRPr="00161E24" w:rsidRDefault="00567266" w:rsidP="00FF53C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EC7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9" w:type="dxa"/>
            <w:vAlign w:val="bottom"/>
          </w:tcPr>
          <w:p w14:paraId="196E533B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BCCCF" w14:textId="3835D4D3" w:rsidR="00FF53CD" w:rsidRPr="00161E24" w:rsidRDefault="005E0636" w:rsidP="00FF53C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324" w:type="dxa"/>
            <w:vAlign w:val="bottom"/>
          </w:tcPr>
          <w:p w14:paraId="006CFAE5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E1C090" w14:textId="0EC6D2F7" w:rsidR="00FF53CD" w:rsidRPr="00161E24" w:rsidRDefault="005E0636" w:rsidP="00FF53C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EC7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  <w:r w:rsidR="007522B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FF53CD" w:rsidRPr="00161E24" w14:paraId="65A439D3" w14:textId="77777777" w:rsidTr="001A0064">
        <w:trPr>
          <w:trHeight w:val="20"/>
        </w:trPr>
        <w:tc>
          <w:tcPr>
            <w:tcW w:w="4157" w:type="dxa"/>
            <w:vAlign w:val="bottom"/>
          </w:tcPr>
          <w:p w14:paraId="57135E01" w14:textId="77777777" w:rsidR="00FF53CD" w:rsidRPr="001A006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</w:tcBorders>
            <w:vAlign w:val="bottom"/>
          </w:tcPr>
          <w:p w14:paraId="1D0A2515" w14:textId="77777777" w:rsidR="00FF53CD" w:rsidRPr="001A0064" w:rsidRDefault="00FF53CD" w:rsidP="00FF53C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79" w:type="dxa"/>
            <w:vAlign w:val="bottom"/>
          </w:tcPr>
          <w:p w14:paraId="293D4C81" w14:textId="77777777" w:rsidR="00FF53CD" w:rsidRPr="001A006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2FACBB58" w14:textId="77777777" w:rsidR="00FF53CD" w:rsidRPr="001A0064" w:rsidRDefault="00FF53CD" w:rsidP="00FF53C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66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279" w:type="dxa"/>
            <w:vAlign w:val="bottom"/>
          </w:tcPr>
          <w:p w14:paraId="109BE794" w14:textId="77777777" w:rsidR="00FF53CD" w:rsidRPr="001A006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80FCC9E" w14:textId="77777777" w:rsidR="00FF53CD" w:rsidRPr="001A0064" w:rsidRDefault="00FF53CD" w:rsidP="00FF53C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72"/>
              <w:rPr>
                <w:rFonts w:asciiTheme="majorBidi" w:hAnsiTheme="majorBidi" w:cstheme="majorBidi"/>
                <w:sz w:val="4"/>
                <w:szCs w:val="4"/>
                <w:lang w:bidi="th-TH"/>
              </w:rPr>
            </w:pPr>
          </w:p>
        </w:tc>
        <w:tc>
          <w:tcPr>
            <w:tcW w:w="324" w:type="dxa"/>
            <w:vAlign w:val="bottom"/>
          </w:tcPr>
          <w:p w14:paraId="2129978D" w14:textId="77777777" w:rsidR="00FF53CD" w:rsidRPr="001A006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4"/>
                <w:szCs w:val="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3A7C102" w14:textId="77777777" w:rsidR="00FF53CD" w:rsidRPr="001A0064" w:rsidRDefault="00FF53CD" w:rsidP="00FF53C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4"/>
                <w:szCs w:val="4"/>
              </w:rPr>
            </w:pPr>
          </w:p>
        </w:tc>
      </w:tr>
      <w:tr w:rsidR="00FF53CD" w:rsidRPr="00161E24" w14:paraId="056F6C0C" w14:textId="77777777" w:rsidTr="001A0064">
        <w:trPr>
          <w:trHeight w:val="389"/>
        </w:trPr>
        <w:tc>
          <w:tcPr>
            <w:tcW w:w="4157" w:type="dxa"/>
            <w:vAlign w:val="bottom"/>
          </w:tcPr>
          <w:p w14:paraId="684B3428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43" w:type="dxa"/>
            <w:vAlign w:val="bottom"/>
          </w:tcPr>
          <w:p w14:paraId="281CE0F0" w14:textId="77777777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76EE1B12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791711C" w14:textId="77777777" w:rsidR="00FF53CD" w:rsidRPr="00161E24" w:rsidRDefault="00FF53CD" w:rsidP="00FF53C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vAlign w:val="bottom"/>
          </w:tcPr>
          <w:p w14:paraId="11AD047C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91BD33" w14:textId="77777777" w:rsidR="00FF53CD" w:rsidRPr="00161E24" w:rsidRDefault="00FF53CD" w:rsidP="00FF53CD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24" w:type="dxa"/>
            <w:vAlign w:val="bottom"/>
          </w:tcPr>
          <w:p w14:paraId="33141130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23E4391A" w14:textId="77777777" w:rsidR="00FF53CD" w:rsidRPr="00161E24" w:rsidRDefault="00FF53CD" w:rsidP="00FF53C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641B" w:rsidRPr="00161E24" w14:paraId="5B8E469B" w14:textId="77777777" w:rsidTr="001A0064">
        <w:trPr>
          <w:trHeight w:val="389"/>
        </w:trPr>
        <w:tc>
          <w:tcPr>
            <w:tcW w:w="4157" w:type="dxa"/>
            <w:vAlign w:val="bottom"/>
          </w:tcPr>
          <w:p w14:paraId="6A9D5CE5" w14:textId="23E5E3CE" w:rsidR="000B641B" w:rsidRPr="00C14B5D" w:rsidRDefault="000B641B" w:rsidP="000B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ที่ดิน อาคาร และอุปกรณ์ (จากความแตกต่างของค่าเสื่อมราคา)</w:t>
            </w:r>
          </w:p>
        </w:tc>
        <w:tc>
          <w:tcPr>
            <w:tcW w:w="1243" w:type="dxa"/>
            <w:vAlign w:val="bottom"/>
          </w:tcPr>
          <w:p w14:paraId="3201ACE9" w14:textId="1B3A1EAC" w:rsidR="000B641B" w:rsidRPr="00161E24" w:rsidRDefault="000B641B" w:rsidP="000B641B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(27)</w:t>
            </w:r>
          </w:p>
        </w:tc>
        <w:tc>
          <w:tcPr>
            <w:tcW w:w="279" w:type="dxa"/>
            <w:vAlign w:val="bottom"/>
          </w:tcPr>
          <w:p w14:paraId="055339D2" w14:textId="77777777" w:rsidR="000B641B" w:rsidRPr="00161E24" w:rsidRDefault="000B641B" w:rsidP="000B641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4DDD23A" w14:textId="1FB778B0" w:rsidR="000B641B" w:rsidRPr="00161E24" w:rsidRDefault="000B641B" w:rsidP="000B641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9" w:type="dxa"/>
            <w:vAlign w:val="bottom"/>
          </w:tcPr>
          <w:p w14:paraId="2CD6E9F7" w14:textId="77777777" w:rsidR="000B641B" w:rsidRPr="00161E24" w:rsidRDefault="000B641B" w:rsidP="000B641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BDA7BFA" w14:textId="5C9DC75C" w:rsidR="000B641B" w:rsidRPr="00161E24" w:rsidRDefault="000B641B" w:rsidP="000B641B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17D2F818" w14:textId="77777777" w:rsidR="000B641B" w:rsidRPr="00161E24" w:rsidRDefault="000B641B" w:rsidP="000B641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25" w:type="dxa"/>
            <w:vAlign w:val="bottom"/>
          </w:tcPr>
          <w:p w14:paraId="13847522" w14:textId="2BF602F1" w:rsidR="000B641B" w:rsidRPr="00161E24" w:rsidRDefault="000B641B" w:rsidP="000B641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(23)</w:t>
            </w:r>
          </w:p>
        </w:tc>
      </w:tr>
      <w:tr w:rsidR="000B641B" w:rsidRPr="00161E24" w14:paraId="110C57C5" w14:textId="77777777" w:rsidTr="001A0064">
        <w:trPr>
          <w:trHeight w:val="425"/>
        </w:trPr>
        <w:tc>
          <w:tcPr>
            <w:tcW w:w="4157" w:type="dxa"/>
            <w:vAlign w:val="bottom"/>
          </w:tcPr>
          <w:p w14:paraId="1E90B46B" w14:textId="77777777" w:rsidR="000B641B" w:rsidRPr="00161E24" w:rsidRDefault="000B641B" w:rsidP="000B64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ตราสารอนุพันธ์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(รายการปรับปรุงมูลค่ายุติธรรม)</w:t>
            </w:r>
          </w:p>
        </w:tc>
        <w:tc>
          <w:tcPr>
            <w:tcW w:w="1243" w:type="dxa"/>
            <w:vAlign w:val="bottom"/>
          </w:tcPr>
          <w:p w14:paraId="30663F38" w14:textId="61BB404D" w:rsidR="000B641B" w:rsidRPr="00161E24" w:rsidRDefault="000B641B" w:rsidP="000B641B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79" w:type="dxa"/>
            <w:vAlign w:val="bottom"/>
          </w:tcPr>
          <w:p w14:paraId="5D9412B8" w14:textId="77777777" w:rsidR="000B641B" w:rsidRPr="00161E24" w:rsidRDefault="000B641B" w:rsidP="000B641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49F12B5" w14:textId="4E40FA3D" w:rsidR="000B641B" w:rsidRPr="00161E24" w:rsidRDefault="000B641B" w:rsidP="000B641B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9" w:type="dxa"/>
            <w:vAlign w:val="bottom"/>
          </w:tcPr>
          <w:p w14:paraId="359D78E1" w14:textId="77777777" w:rsidR="000B641B" w:rsidRPr="00161E24" w:rsidRDefault="000B641B" w:rsidP="000B641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5332262" w14:textId="279BE76C" w:rsidR="000B641B" w:rsidRPr="00161E24" w:rsidRDefault="000B641B" w:rsidP="000B641B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45BAF0DA" w14:textId="77777777" w:rsidR="000B641B" w:rsidRPr="00161E24" w:rsidRDefault="000B641B" w:rsidP="000B641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2FB6C0B9" w14:textId="4B30E4C3" w:rsidR="000B641B" w:rsidRPr="00161E24" w:rsidRDefault="000B641B" w:rsidP="000B641B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FF53CD" w:rsidRPr="00161E24" w14:paraId="368E1D7E" w14:textId="77777777" w:rsidTr="001A0064">
        <w:trPr>
          <w:trHeight w:val="425"/>
        </w:trPr>
        <w:tc>
          <w:tcPr>
            <w:tcW w:w="4157" w:type="dxa"/>
            <w:vAlign w:val="bottom"/>
          </w:tcPr>
          <w:p w14:paraId="3174888A" w14:textId="4F7C8C2E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สินทรัพย์ชีวภาพ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การเปลี่ยนแปลงมูลค่ายุติธรรม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43" w:type="dxa"/>
            <w:vAlign w:val="bottom"/>
          </w:tcPr>
          <w:p w14:paraId="5EA6EA47" w14:textId="1CB6A460" w:rsidR="00FF53CD" w:rsidRPr="000B641B" w:rsidRDefault="000B641B" w:rsidP="00FF53C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(19)</w:t>
            </w:r>
          </w:p>
        </w:tc>
        <w:tc>
          <w:tcPr>
            <w:tcW w:w="279" w:type="dxa"/>
            <w:vAlign w:val="bottom"/>
          </w:tcPr>
          <w:p w14:paraId="44767EF5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0F15CB1" w14:textId="52F09F0E" w:rsidR="00FF53CD" w:rsidRPr="00161E24" w:rsidRDefault="000B641B" w:rsidP="00FF53C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9" w:type="dxa"/>
            <w:vAlign w:val="bottom"/>
          </w:tcPr>
          <w:p w14:paraId="167DA40E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D0B77F0" w14:textId="7C55240A" w:rsidR="00FF53CD" w:rsidRPr="00161E24" w:rsidRDefault="000B641B" w:rsidP="00FF53C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6C051DA2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25" w:type="dxa"/>
            <w:vAlign w:val="bottom"/>
          </w:tcPr>
          <w:p w14:paraId="1B4EBBFA" w14:textId="37EF86FB" w:rsidR="00FF53CD" w:rsidRPr="00161E24" w:rsidRDefault="000B641B" w:rsidP="00FF53C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</w:tr>
      <w:tr w:rsidR="00FF53CD" w:rsidRPr="00161E24" w14:paraId="2F7FCBDC" w14:textId="77777777" w:rsidTr="001A0064">
        <w:trPr>
          <w:trHeight w:val="389"/>
        </w:trPr>
        <w:tc>
          <w:tcPr>
            <w:tcW w:w="4157" w:type="dxa"/>
            <w:vAlign w:val="bottom"/>
          </w:tcPr>
          <w:p w14:paraId="218FDCE3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9AC69" w14:textId="0F5C2FC0" w:rsidR="00FF53CD" w:rsidRPr="00161E24" w:rsidRDefault="000B641B" w:rsidP="00FF53C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(48)</w:t>
            </w:r>
          </w:p>
        </w:tc>
        <w:tc>
          <w:tcPr>
            <w:tcW w:w="279" w:type="dxa"/>
            <w:vAlign w:val="bottom"/>
          </w:tcPr>
          <w:p w14:paraId="1EF7F79C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E2EFBE" w14:textId="1159B4F1" w:rsidR="00FF53CD" w:rsidRPr="00161E24" w:rsidRDefault="000B641B" w:rsidP="00FF53C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EC74E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9" w:type="dxa"/>
            <w:vAlign w:val="bottom"/>
          </w:tcPr>
          <w:p w14:paraId="02141E39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D82E26" w14:textId="208755BB" w:rsidR="00FF53CD" w:rsidRPr="00161E24" w:rsidRDefault="00886CCE" w:rsidP="00FF53CD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24" w:type="dxa"/>
            <w:vAlign w:val="bottom"/>
          </w:tcPr>
          <w:p w14:paraId="786F3F8C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E5C33C" w14:textId="3987CE8B" w:rsidR="00FF53CD" w:rsidRPr="00161E24" w:rsidRDefault="000B641B" w:rsidP="00FF53C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(23)</w:t>
            </w:r>
          </w:p>
        </w:tc>
      </w:tr>
      <w:tr w:rsidR="00FF53CD" w:rsidRPr="00161E24" w14:paraId="04884DB8" w14:textId="77777777" w:rsidTr="001A0064">
        <w:trPr>
          <w:trHeight w:val="389"/>
        </w:trPr>
        <w:tc>
          <w:tcPr>
            <w:tcW w:w="4157" w:type="dxa"/>
            <w:vAlign w:val="bottom"/>
          </w:tcPr>
          <w:p w14:paraId="54BC8273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55336" w14:textId="37F55612" w:rsidR="00FF53CD" w:rsidRPr="00161E24" w:rsidRDefault="006B67D7" w:rsidP="00FF53CD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79" w:type="dxa"/>
            <w:vAlign w:val="bottom"/>
          </w:tcPr>
          <w:p w14:paraId="1EB62BDD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D90AE" w14:textId="6EA78D94" w:rsidR="00FF53CD" w:rsidRPr="00161E24" w:rsidRDefault="00F81A9B" w:rsidP="00FF53CD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EC7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  <w:r w:rsidR="00B65C3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9" w:type="dxa"/>
            <w:vAlign w:val="bottom"/>
          </w:tcPr>
          <w:p w14:paraId="7C64436A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7B4267" w14:textId="7A094D00" w:rsidR="00FF53CD" w:rsidRPr="00161E24" w:rsidRDefault="006B67D7" w:rsidP="006B67D7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324" w:type="dxa"/>
            <w:vAlign w:val="bottom"/>
          </w:tcPr>
          <w:p w14:paraId="6CAF3DDC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515F6" w14:textId="22AD5521" w:rsidR="00FF53CD" w:rsidRPr="00161E24" w:rsidRDefault="006B67D7" w:rsidP="00FF53CD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EC74E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</w:t>
            </w:r>
          </w:p>
        </w:tc>
      </w:tr>
      <w:tr w:rsidR="001D5F79" w:rsidRPr="00161E24" w14:paraId="65232117" w14:textId="77777777" w:rsidTr="001A0064">
        <w:trPr>
          <w:trHeight w:val="139"/>
        </w:trPr>
        <w:tc>
          <w:tcPr>
            <w:tcW w:w="4157" w:type="dxa"/>
            <w:vAlign w:val="bottom"/>
          </w:tcPr>
          <w:p w14:paraId="3FF89DFB" w14:textId="77777777" w:rsidR="001D5F79" w:rsidRPr="00161E24" w:rsidRDefault="001D5F79" w:rsidP="000C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80" w:right="-60" w:hanging="243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5525" w:type="dxa"/>
            <w:gridSpan w:val="7"/>
            <w:vAlign w:val="bottom"/>
          </w:tcPr>
          <w:p w14:paraId="3FD18D36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D5F79" w:rsidRPr="00161E24" w14:paraId="26F3B061" w14:textId="77777777" w:rsidTr="00114AE7">
        <w:trPr>
          <w:trHeight w:val="466"/>
        </w:trPr>
        <w:tc>
          <w:tcPr>
            <w:tcW w:w="4157" w:type="dxa"/>
            <w:vAlign w:val="bottom"/>
          </w:tcPr>
          <w:p w14:paraId="0FB94C58" w14:textId="77777777" w:rsidR="001D5F79" w:rsidRPr="00161E24" w:rsidRDefault="001D5F79" w:rsidP="000C02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80" w:right="-60" w:hanging="243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25" w:type="dxa"/>
            <w:vAlign w:val="bottom"/>
          </w:tcPr>
          <w:p w14:paraId="27344E8B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306" w:type="dxa"/>
            <w:vAlign w:val="bottom"/>
          </w:tcPr>
          <w:p w14:paraId="1CB5E218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2" w:type="dxa"/>
            <w:gridSpan w:val="4"/>
            <w:tcBorders>
              <w:bottom w:val="single" w:sz="4" w:space="0" w:color="auto"/>
            </w:tcBorders>
            <w:vAlign w:val="bottom"/>
          </w:tcPr>
          <w:p w14:paraId="08AF8405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  <w:p w14:paraId="50686A5D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1162" w:type="dxa"/>
            <w:vAlign w:val="bottom"/>
          </w:tcPr>
          <w:p w14:paraId="3D4BFB47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5F79" w:rsidRPr="00161E24" w14:paraId="1BDF207A" w14:textId="77777777" w:rsidTr="001A0064">
        <w:trPr>
          <w:trHeight w:val="139"/>
        </w:trPr>
        <w:tc>
          <w:tcPr>
            <w:tcW w:w="4157" w:type="dxa"/>
            <w:vAlign w:val="bottom"/>
          </w:tcPr>
          <w:p w14:paraId="75867452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422974BC" w14:textId="60ADECFB" w:rsidR="001D5F79" w:rsidRPr="00161E24" w:rsidRDefault="000D1DE6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1D5F79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="001D5F79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1D5F79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F53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306" w:type="dxa"/>
            <w:vAlign w:val="bottom"/>
          </w:tcPr>
          <w:p w14:paraId="4B702F61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9D68956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265F6DB4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3600547A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5B5AE1A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5E4F6DB" w14:textId="600D855F" w:rsidR="001D5F79" w:rsidRPr="00161E24" w:rsidRDefault="000D1DE6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1D5F79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1D5F79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D5F79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F53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1D5F79" w:rsidRPr="00161E24" w14:paraId="1FC2990C" w14:textId="77777777" w:rsidTr="001A0064">
        <w:trPr>
          <w:trHeight w:val="139"/>
        </w:trPr>
        <w:tc>
          <w:tcPr>
            <w:tcW w:w="4157" w:type="dxa"/>
            <w:vAlign w:val="bottom"/>
          </w:tcPr>
          <w:p w14:paraId="59EDB7E5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5" w:type="dxa"/>
            <w:gridSpan w:val="7"/>
            <w:vAlign w:val="bottom"/>
          </w:tcPr>
          <w:p w14:paraId="0FB4A24A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5F79" w:rsidRPr="00161E24" w14:paraId="6C0D99CF" w14:textId="77777777" w:rsidTr="001A0064">
        <w:trPr>
          <w:trHeight w:val="497"/>
        </w:trPr>
        <w:tc>
          <w:tcPr>
            <w:tcW w:w="4157" w:type="dxa"/>
            <w:vAlign w:val="bottom"/>
          </w:tcPr>
          <w:p w14:paraId="077622A0" w14:textId="77777777" w:rsidR="001D5F79" w:rsidRPr="00161E24" w:rsidRDefault="001D5F79" w:rsidP="000C02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5" w:type="dxa"/>
            <w:vAlign w:val="bottom"/>
          </w:tcPr>
          <w:p w14:paraId="5A1B0F9E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06" w:type="dxa"/>
            <w:vAlign w:val="bottom"/>
          </w:tcPr>
          <w:p w14:paraId="5B3302C7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4EFE7917" w14:textId="77777777" w:rsidR="001D5F79" w:rsidRPr="00161E24" w:rsidRDefault="001D5F79" w:rsidP="00B41F35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378374F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05EE7DE9" w14:textId="77777777" w:rsidR="001D5F79" w:rsidRPr="00161E24" w:rsidRDefault="001D5F79" w:rsidP="000C028B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9610D91" w14:textId="77777777" w:rsidR="001D5F79" w:rsidRPr="00161E24" w:rsidRDefault="001D5F79" w:rsidP="000C028B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0B5236D1" w14:textId="77777777" w:rsidR="001D5F79" w:rsidRPr="00161E24" w:rsidRDefault="001D5F79" w:rsidP="000C028B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F53CD" w:rsidRPr="00161E24" w14:paraId="0E1CD762" w14:textId="77777777" w:rsidTr="001A0064">
        <w:trPr>
          <w:trHeight w:val="139"/>
        </w:trPr>
        <w:tc>
          <w:tcPr>
            <w:tcW w:w="4157" w:type="dxa"/>
            <w:shd w:val="clear" w:color="auto" w:fill="auto"/>
            <w:vAlign w:val="bottom"/>
          </w:tcPr>
          <w:p w14:paraId="60D288A4" w14:textId="7E05672C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(ค่าเผื่อผลขาดทุนด้านเครดิต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ที่คาดว่าจะเกิดขึ้น)</w:t>
            </w:r>
          </w:p>
        </w:tc>
        <w:tc>
          <w:tcPr>
            <w:tcW w:w="1225" w:type="dxa"/>
            <w:vAlign w:val="bottom"/>
          </w:tcPr>
          <w:p w14:paraId="75DC8A65" w14:textId="7309FE8A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</w:t>
            </w:r>
          </w:p>
        </w:tc>
        <w:tc>
          <w:tcPr>
            <w:tcW w:w="306" w:type="dxa"/>
            <w:vAlign w:val="bottom"/>
          </w:tcPr>
          <w:p w14:paraId="28B64B57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49532824" w14:textId="27AE6546" w:rsidR="00FF53CD" w:rsidRPr="00161E24" w:rsidRDefault="00FF53CD" w:rsidP="00FF53CD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637D767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3A533A55" w14:textId="2C05BBBC" w:rsidR="00FF53CD" w:rsidRPr="00161E24" w:rsidRDefault="00FF53CD" w:rsidP="00FF53CD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F1A2E0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69F599DE" w14:textId="5B5BABB6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</w:t>
            </w:r>
          </w:p>
        </w:tc>
      </w:tr>
      <w:tr w:rsidR="00FF53CD" w:rsidRPr="00161E24" w14:paraId="5D4B57DC" w14:textId="77777777" w:rsidTr="001A0064">
        <w:trPr>
          <w:trHeight w:val="139"/>
        </w:trPr>
        <w:tc>
          <w:tcPr>
            <w:tcW w:w="4157" w:type="dxa"/>
            <w:shd w:val="clear" w:color="auto" w:fill="auto"/>
            <w:vAlign w:val="bottom"/>
          </w:tcPr>
          <w:p w14:paraId="037F7624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225" w:type="dxa"/>
            <w:vAlign w:val="bottom"/>
          </w:tcPr>
          <w:p w14:paraId="4BE3E4A5" w14:textId="6D1AF1B4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26</w:t>
            </w:r>
          </w:p>
        </w:tc>
        <w:tc>
          <w:tcPr>
            <w:tcW w:w="306" w:type="dxa"/>
            <w:vAlign w:val="bottom"/>
          </w:tcPr>
          <w:p w14:paraId="00C7762C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7F0D1C7E" w14:textId="44460BE1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(15)</w:t>
            </w:r>
          </w:p>
        </w:tc>
        <w:tc>
          <w:tcPr>
            <w:tcW w:w="270" w:type="dxa"/>
            <w:vAlign w:val="bottom"/>
          </w:tcPr>
          <w:p w14:paraId="350B1BEA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063AB50E" w14:textId="6C241EC1" w:rsidR="00FF53CD" w:rsidRPr="00161E24" w:rsidRDefault="00FF53CD" w:rsidP="00FF53CD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4093C9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69723440" w14:textId="21DE18CD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</w:p>
        </w:tc>
      </w:tr>
      <w:tr w:rsidR="00FF53CD" w:rsidRPr="00161E24" w14:paraId="3D6E167F" w14:textId="77777777" w:rsidTr="001A0064">
        <w:trPr>
          <w:trHeight w:val="139"/>
        </w:trPr>
        <w:tc>
          <w:tcPr>
            <w:tcW w:w="4157" w:type="dxa"/>
            <w:shd w:val="clear" w:color="auto" w:fill="auto"/>
            <w:vAlign w:val="bottom"/>
          </w:tcPr>
          <w:p w14:paraId="2E76803E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สินทรัพย์ชีวภาพ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(การจ้างเลี้ยงประกันราคา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25" w:type="dxa"/>
            <w:vAlign w:val="bottom"/>
          </w:tcPr>
          <w:p w14:paraId="1322A4E4" w14:textId="63D508BB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48</w:t>
            </w:r>
          </w:p>
        </w:tc>
        <w:tc>
          <w:tcPr>
            <w:tcW w:w="306" w:type="dxa"/>
            <w:vAlign w:val="bottom"/>
          </w:tcPr>
          <w:p w14:paraId="331C748E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65B02820" w14:textId="2E2B875E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(29)</w:t>
            </w:r>
          </w:p>
        </w:tc>
        <w:tc>
          <w:tcPr>
            <w:tcW w:w="270" w:type="dxa"/>
            <w:vAlign w:val="bottom"/>
          </w:tcPr>
          <w:p w14:paraId="32004AD6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5043CD35" w14:textId="0BC13674" w:rsidR="00FF53CD" w:rsidRPr="00161E24" w:rsidRDefault="00FF53CD" w:rsidP="00FF53CD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4243F72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0DA2E66A" w14:textId="155FCA78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</w:p>
        </w:tc>
      </w:tr>
      <w:tr w:rsidR="00FF53CD" w:rsidRPr="00161E24" w14:paraId="008BC13A" w14:textId="77777777" w:rsidTr="001A0064">
        <w:trPr>
          <w:trHeight w:val="139"/>
        </w:trPr>
        <w:tc>
          <w:tcPr>
            <w:tcW w:w="4157" w:type="dxa"/>
            <w:vAlign w:val="bottom"/>
          </w:tcPr>
          <w:p w14:paraId="4361E37F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225" w:type="dxa"/>
            <w:vAlign w:val="bottom"/>
          </w:tcPr>
          <w:p w14:paraId="1D61656B" w14:textId="3D3586CB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306" w:type="dxa"/>
            <w:vAlign w:val="bottom"/>
          </w:tcPr>
          <w:p w14:paraId="3C7C6B06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vAlign w:val="bottom"/>
          </w:tcPr>
          <w:p w14:paraId="0C22A504" w14:textId="71A36375" w:rsidR="00FF53CD" w:rsidRPr="00161E24" w:rsidRDefault="00FF53CD" w:rsidP="00FF53CD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214A25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2026300E" w14:textId="3111B40F" w:rsidR="00FF53CD" w:rsidRPr="00161E24" w:rsidRDefault="00FF53CD" w:rsidP="00FF53CD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0E4EEB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63F6724C" w14:textId="0E851A8E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</w:tr>
      <w:tr w:rsidR="00FF53CD" w:rsidRPr="00161E24" w14:paraId="5E47EBC3" w14:textId="77777777" w:rsidTr="001A0064">
        <w:trPr>
          <w:trHeight w:val="334"/>
        </w:trPr>
        <w:tc>
          <w:tcPr>
            <w:tcW w:w="4157" w:type="dxa"/>
            <w:vAlign w:val="bottom"/>
          </w:tcPr>
          <w:p w14:paraId="3A86378F" w14:textId="7D97EE64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(จากการตีราคาลดลงและความแตกต่างของค่าเสื่อมราคา)</w:t>
            </w:r>
          </w:p>
        </w:tc>
        <w:tc>
          <w:tcPr>
            <w:tcW w:w="1225" w:type="dxa"/>
            <w:vAlign w:val="bottom"/>
          </w:tcPr>
          <w:p w14:paraId="1C71EBA2" w14:textId="12992DC6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306" w:type="dxa"/>
            <w:vAlign w:val="bottom"/>
          </w:tcPr>
          <w:p w14:paraId="59696491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76CBF6D" w14:textId="058E712D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(1)</w:t>
            </w:r>
          </w:p>
        </w:tc>
        <w:tc>
          <w:tcPr>
            <w:tcW w:w="270" w:type="dxa"/>
            <w:vAlign w:val="bottom"/>
          </w:tcPr>
          <w:p w14:paraId="61F898A7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78808BBC" w14:textId="279429DB" w:rsidR="00FF53CD" w:rsidRPr="00161E24" w:rsidRDefault="00FF53CD" w:rsidP="00FF53CD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7D989D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0D5057E0" w14:textId="4A223F1A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FF53CD" w:rsidRPr="00161E24" w14:paraId="38CE61EA" w14:textId="77777777" w:rsidTr="001A0064">
        <w:trPr>
          <w:trHeight w:val="139"/>
        </w:trPr>
        <w:tc>
          <w:tcPr>
            <w:tcW w:w="4157" w:type="dxa"/>
            <w:vAlign w:val="bottom"/>
          </w:tcPr>
          <w:p w14:paraId="082C8B4F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FE905A8" w14:textId="6DC7BB57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334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198ABB1A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A388957" w14:textId="7B23029A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F9D7F2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3CDE5D2B" w14:textId="54399ADD" w:rsidR="00FF53CD" w:rsidRPr="00161E24" w:rsidRDefault="00FF53CD" w:rsidP="00FF53CD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A916EF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6E1A046" w14:textId="5B444203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332</w:t>
            </w:r>
          </w:p>
        </w:tc>
      </w:tr>
      <w:tr w:rsidR="00FF53CD" w:rsidRPr="00161E24" w14:paraId="4F2A28C8" w14:textId="77777777" w:rsidTr="001A0064">
        <w:trPr>
          <w:trHeight w:val="139"/>
        </w:trPr>
        <w:tc>
          <w:tcPr>
            <w:tcW w:w="4157" w:type="dxa"/>
            <w:vAlign w:val="bottom"/>
          </w:tcPr>
          <w:p w14:paraId="608F2898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F154035" w14:textId="350639F8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1,573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1D4D2E29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4F0ACF1" w14:textId="273EB799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(1,111)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276F6C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53EA3BDA" w14:textId="682812A5" w:rsidR="00FF53CD" w:rsidRPr="00161E24" w:rsidRDefault="00FF53CD" w:rsidP="00FF53CD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C070E2F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5B801CF" w14:textId="5809E051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462</w:t>
            </w:r>
          </w:p>
        </w:tc>
      </w:tr>
      <w:tr w:rsidR="00FF53CD" w:rsidRPr="00161E24" w14:paraId="080F924A" w14:textId="77777777" w:rsidTr="001A0064">
        <w:trPr>
          <w:trHeight w:val="139"/>
        </w:trPr>
        <w:tc>
          <w:tcPr>
            <w:tcW w:w="4157" w:type="dxa"/>
            <w:vAlign w:val="bottom"/>
          </w:tcPr>
          <w:p w14:paraId="1F6B5E8B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516C4D2" w14:textId="33FC1E50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589B3B0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EBF231C" w14:textId="78DED268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B2972D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3F5E876B" w14:textId="4503A282" w:rsidR="00FF53CD" w:rsidRPr="00161E24" w:rsidRDefault="00FF53CD" w:rsidP="00FF53CD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7DE731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11B1C0B" w14:textId="7F8A0937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FF53CD" w:rsidRPr="00161E24" w14:paraId="20B2B771" w14:textId="77777777" w:rsidTr="001A0064">
        <w:trPr>
          <w:trHeight w:val="139"/>
        </w:trPr>
        <w:tc>
          <w:tcPr>
            <w:tcW w:w="4157" w:type="dxa"/>
            <w:vAlign w:val="bottom"/>
          </w:tcPr>
          <w:p w14:paraId="3ADE74AF" w14:textId="437E7F1C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การเปลี่ยนแปลงในมูลค่ายุติธรรมของการป้องกัน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ความเสี่ยงกระแสเงินสด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3FADFDD" w14:textId="5A02EAE5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0A6AF536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7D223EE" w14:textId="65E04F17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B95FA4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7DE5924D" w14:textId="69397377" w:rsidR="00FF53CD" w:rsidRPr="00161E24" w:rsidRDefault="00FF53CD" w:rsidP="00FF53C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(5)</w:t>
            </w:r>
          </w:p>
        </w:tc>
        <w:tc>
          <w:tcPr>
            <w:tcW w:w="270" w:type="dxa"/>
            <w:vAlign w:val="bottom"/>
          </w:tcPr>
          <w:p w14:paraId="6B2A7E72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7A08DB" w14:textId="5A36CAEE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FF53CD" w:rsidRPr="00161E24" w14:paraId="1830953D" w14:textId="77777777" w:rsidTr="001A0064">
        <w:trPr>
          <w:trHeight w:val="139"/>
        </w:trPr>
        <w:tc>
          <w:tcPr>
            <w:tcW w:w="4157" w:type="dxa"/>
            <w:vAlign w:val="bottom"/>
          </w:tcPr>
          <w:p w14:paraId="03342386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 และอุปกรณ์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02438B5F" w14:textId="3136FE73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74467E1F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4F616E75" w14:textId="59B45B97" w:rsidR="00FF53CD" w:rsidRPr="00161E24" w:rsidRDefault="00DC5A8D" w:rsidP="00FF53C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D752CC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4A904336" w14:textId="1D1AFD7A" w:rsidR="00FF53CD" w:rsidRPr="00161E24" w:rsidRDefault="00FF53CD" w:rsidP="00FF53CD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B6F4610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6DF8651" w14:textId="3E45C4EF" w:rsidR="00FF53CD" w:rsidRPr="0011631A" w:rsidRDefault="00B64962" w:rsidP="00FF53C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23</w:t>
            </w:r>
          </w:p>
        </w:tc>
      </w:tr>
      <w:tr w:rsidR="00DC5A8D" w:rsidRPr="00161E24" w14:paraId="59F1E7EE" w14:textId="77777777" w:rsidTr="001A0064">
        <w:trPr>
          <w:trHeight w:val="139"/>
        </w:trPr>
        <w:tc>
          <w:tcPr>
            <w:tcW w:w="4157" w:type="dxa"/>
            <w:vAlign w:val="bottom"/>
          </w:tcPr>
          <w:p w14:paraId="2E395A9D" w14:textId="78A55A38" w:rsidR="00DC5A8D" w:rsidRPr="00161E24" w:rsidRDefault="00DC5A8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9560802" w14:textId="4C18B05B" w:rsidR="00DC5A8D" w:rsidRDefault="00DC5A8D" w:rsidP="00224BF6">
            <w:pPr>
              <w:pStyle w:val="acctfourfigures"/>
              <w:tabs>
                <w:tab w:val="clear" w:pos="765"/>
                <w:tab w:val="decimal" w:pos="732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306" w:type="dxa"/>
            <w:shd w:val="clear" w:color="auto" w:fill="auto"/>
            <w:vAlign w:val="bottom"/>
          </w:tcPr>
          <w:p w14:paraId="247E1FCD" w14:textId="77777777" w:rsidR="00DC5A8D" w:rsidRPr="00161E24" w:rsidRDefault="00DC5A8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1596C49B" w14:textId="1B9487F2" w:rsidR="00DC5A8D" w:rsidRDefault="00DC5A8D" w:rsidP="00FF53C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012C93" w14:textId="77777777" w:rsidR="00DC5A8D" w:rsidRPr="00161E24" w:rsidRDefault="00DC5A8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089" w:type="dxa"/>
            <w:vAlign w:val="bottom"/>
          </w:tcPr>
          <w:p w14:paraId="4C17DB11" w14:textId="50B8F56F" w:rsidR="00DC5A8D" w:rsidRDefault="00DC5A8D" w:rsidP="00FF53CD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3C08F2" w14:textId="77777777" w:rsidR="00DC5A8D" w:rsidRPr="00161E24" w:rsidRDefault="00DC5A8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C3009B9" w14:textId="60C39D69" w:rsidR="00DC5A8D" w:rsidRDefault="00DC5A8D" w:rsidP="00FF53C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FF53CD" w:rsidRPr="00161E24" w14:paraId="2811811C" w14:textId="77777777" w:rsidTr="001A0064">
        <w:trPr>
          <w:trHeight w:val="334"/>
        </w:trPr>
        <w:tc>
          <w:tcPr>
            <w:tcW w:w="4157" w:type="dxa"/>
            <w:vAlign w:val="bottom"/>
          </w:tcPr>
          <w:p w14:paraId="1ADA0766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A9D69" w14:textId="299606AF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2,148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end"/>
            </w:r>
          </w:p>
        </w:tc>
        <w:tc>
          <w:tcPr>
            <w:tcW w:w="306" w:type="dxa"/>
            <w:vAlign w:val="bottom"/>
          </w:tcPr>
          <w:p w14:paraId="64559850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126BB" w14:textId="2579724A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(1,147)</w:t>
            </w:r>
          </w:p>
        </w:tc>
        <w:tc>
          <w:tcPr>
            <w:tcW w:w="270" w:type="dxa"/>
            <w:vAlign w:val="bottom"/>
          </w:tcPr>
          <w:p w14:paraId="06F79C78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A5479" w14:textId="2113DE81" w:rsidR="00FF53CD" w:rsidRPr="00161E24" w:rsidRDefault="00FF53CD" w:rsidP="00FF53C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(5)</w:t>
            </w:r>
          </w:p>
        </w:tc>
        <w:tc>
          <w:tcPr>
            <w:tcW w:w="270" w:type="dxa"/>
            <w:vAlign w:val="bottom"/>
          </w:tcPr>
          <w:p w14:paraId="2CC79E98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BF1A2" w14:textId="01B31480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996</w:t>
            </w:r>
          </w:p>
        </w:tc>
      </w:tr>
      <w:tr w:rsidR="00FF53CD" w:rsidRPr="00161E24" w14:paraId="0EBBCCDB" w14:textId="77777777" w:rsidTr="001A0064">
        <w:trPr>
          <w:trHeight w:val="271"/>
        </w:trPr>
        <w:tc>
          <w:tcPr>
            <w:tcW w:w="4157" w:type="dxa"/>
            <w:vAlign w:val="bottom"/>
          </w:tcPr>
          <w:p w14:paraId="4292DDEC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17588868" w14:textId="77777777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vAlign w:val="bottom"/>
          </w:tcPr>
          <w:p w14:paraId="3A75BB86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51A7D0EE" w14:textId="77777777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071EB7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vAlign w:val="bottom"/>
          </w:tcPr>
          <w:p w14:paraId="62322DAB" w14:textId="77777777" w:rsidR="00FF53CD" w:rsidRPr="00161E24" w:rsidRDefault="00FF53CD" w:rsidP="00FF53C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0ED522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135549" w14:textId="77777777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53CD" w:rsidRPr="00161E24" w14:paraId="4B89F962" w14:textId="77777777" w:rsidTr="001A0064">
        <w:trPr>
          <w:trHeight w:val="389"/>
        </w:trPr>
        <w:tc>
          <w:tcPr>
            <w:tcW w:w="4157" w:type="dxa"/>
            <w:vAlign w:val="bottom"/>
          </w:tcPr>
          <w:p w14:paraId="55AEA049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5" w:type="dxa"/>
            <w:vAlign w:val="bottom"/>
          </w:tcPr>
          <w:p w14:paraId="2747E93D" w14:textId="77777777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" w:type="dxa"/>
            <w:vAlign w:val="bottom"/>
          </w:tcPr>
          <w:p w14:paraId="0CCB7F09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5D546BF" w14:textId="77777777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07FC5C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7690959" w14:textId="77777777" w:rsidR="00FF53CD" w:rsidRPr="00161E24" w:rsidRDefault="00FF53CD" w:rsidP="00FF53C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3987073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A1ED2CE" w14:textId="77777777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C5A8D" w:rsidRPr="00161E24" w14:paraId="46FCA10F" w14:textId="77777777" w:rsidTr="001A0064">
        <w:trPr>
          <w:trHeight w:val="389"/>
        </w:trPr>
        <w:tc>
          <w:tcPr>
            <w:tcW w:w="4157" w:type="dxa"/>
            <w:vAlign w:val="bottom"/>
          </w:tcPr>
          <w:p w14:paraId="7FD464D8" w14:textId="2BBD62DB" w:rsidR="00DC5A8D" w:rsidRPr="00161E24" w:rsidRDefault="00DC5A8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ที่ดิน อาคาร และอุปกรณ์ (จากความแตกต่างของค่าเสื่อมราคา)</w:t>
            </w:r>
          </w:p>
        </w:tc>
        <w:tc>
          <w:tcPr>
            <w:tcW w:w="1225" w:type="dxa"/>
            <w:vAlign w:val="bottom"/>
          </w:tcPr>
          <w:p w14:paraId="122DB539" w14:textId="77BADD71" w:rsidR="00DC5A8D" w:rsidRPr="00161E24" w:rsidRDefault="00DC5A8D" w:rsidP="00FF53C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306" w:type="dxa"/>
            <w:vAlign w:val="bottom"/>
          </w:tcPr>
          <w:p w14:paraId="7E8DFDD5" w14:textId="77777777" w:rsidR="00DC5A8D" w:rsidRPr="00161E24" w:rsidRDefault="00DC5A8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84FC213" w14:textId="4C9D92E0" w:rsidR="00DC5A8D" w:rsidRPr="00161E24" w:rsidRDefault="00DC5A8D" w:rsidP="00FF53C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70" w:type="dxa"/>
            <w:vAlign w:val="bottom"/>
          </w:tcPr>
          <w:p w14:paraId="16D529BF" w14:textId="77777777" w:rsidR="00DC5A8D" w:rsidRPr="00161E24" w:rsidRDefault="00DC5A8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0AAF4BDF" w14:textId="6E76B31D" w:rsidR="00DC5A8D" w:rsidRPr="00161E24" w:rsidRDefault="00DC5A8D" w:rsidP="00224BF6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FE686E" w14:textId="77777777" w:rsidR="00DC5A8D" w:rsidRPr="00161E24" w:rsidRDefault="00DC5A8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7F90334" w14:textId="2F8FFE84" w:rsidR="00DC5A8D" w:rsidRPr="00161E24" w:rsidRDefault="00DC5A8D" w:rsidP="00FF53C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(27)</w:t>
            </w:r>
          </w:p>
        </w:tc>
      </w:tr>
      <w:tr w:rsidR="00FF53CD" w:rsidRPr="00161E24" w14:paraId="2FE59978" w14:textId="77777777" w:rsidTr="001A0064">
        <w:trPr>
          <w:trHeight w:val="425"/>
        </w:trPr>
        <w:tc>
          <w:tcPr>
            <w:tcW w:w="4157" w:type="dxa"/>
            <w:vAlign w:val="bottom"/>
          </w:tcPr>
          <w:p w14:paraId="0731088F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ตราสารอนุพันธ์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(รายการปรับปรุงมูลค่ายุติธรรม)</w:t>
            </w:r>
          </w:p>
        </w:tc>
        <w:tc>
          <w:tcPr>
            <w:tcW w:w="1225" w:type="dxa"/>
            <w:vAlign w:val="bottom"/>
          </w:tcPr>
          <w:p w14:paraId="7F221543" w14:textId="379D9011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DC5A8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306" w:type="dxa"/>
            <w:vAlign w:val="bottom"/>
          </w:tcPr>
          <w:p w14:paraId="599697D6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014BC72F" w14:textId="32ACB56B" w:rsidR="00FF53CD" w:rsidRPr="00161E24" w:rsidRDefault="00DC5A8D" w:rsidP="00FF53C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270" w:type="dxa"/>
            <w:vAlign w:val="bottom"/>
          </w:tcPr>
          <w:p w14:paraId="532512C4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vAlign w:val="bottom"/>
          </w:tcPr>
          <w:p w14:paraId="504DC7FD" w14:textId="12BDFBA7" w:rsidR="00FF53CD" w:rsidRPr="00161E24" w:rsidRDefault="00FF53CD" w:rsidP="00FF53CD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FE1198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77F5E881" w14:textId="26B88A29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</w:tr>
      <w:tr w:rsidR="00FF53CD" w:rsidRPr="00161E24" w14:paraId="1B1FACF5" w14:textId="77777777" w:rsidTr="001A0064">
        <w:trPr>
          <w:trHeight w:val="425"/>
        </w:trPr>
        <w:tc>
          <w:tcPr>
            <w:tcW w:w="4157" w:type="dxa"/>
            <w:vAlign w:val="bottom"/>
          </w:tcPr>
          <w:p w14:paraId="163D6D22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สินทรัพย์ชีวภาพ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การเปลี่ยนแปลงมูลค่ายุติธรรม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25" w:type="dxa"/>
            <w:vAlign w:val="bottom"/>
          </w:tcPr>
          <w:p w14:paraId="4D907157" w14:textId="6C89356E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(33)</w:t>
            </w:r>
          </w:p>
        </w:tc>
        <w:tc>
          <w:tcPr>
            <w:tcW w:w="306" w:type="dxa"/>
            <w:vAlign w:val="bottom"/>
          </w:tcPr>
          <w:p w14:paraId="3958F517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24BF4F12" w14:textId="644C0328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vAlign w:val="bottom"/>
          </w:tcPr>
          <w:p w14:paraId="5A49259A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vAlign w:val="bottom"/>
          </w:tcPr>
          <w:p w14:paraId="43346A66" w14:textId="5C8C0BC5" w:rsidR="00FF53CD" w:rsidRPr="00161E24" w:rsidRDefault="00FF53CD" w:rsidP="00FF53CD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E2A2A5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52" w:type="dxa"/>
            <w:vAlign w:val="bottom"/>
          </w:tcPr>
          <w:p w14:paraId="2D867ABF" w14:textId="0A438434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(19)</w:t>
            </w:r>
          </w:p>
        </w:tc>
      </w:tr>
      <w:tr w:rsidR="00FF53CD" w:rsidRPr="00161E24" w14:paraId="35B4B9D2" w14:textId="77777777" w:rsidTr="001A0064">
        <w:trPr>
          <w:trHeight w:val="389"/>
        </w:trPr>
        <w:tc>
          <w:tcPr>
            <w:tcW w:w="4157" w:type="dxa"/>
            <w:vAlign w:val="bottom"/>
          </w:tcPr>
          <w:p w14:paraId="293AF5FE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BD395" w14:textId="5E1C4450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(70)</w:t>
            </w:r>
          </w:p>
        </w:tc>
        <w:tc>
          <w:tcPr>
            <w:tcW w:w="306" w:type="dxa"/>
            <w:vAlign w:val="bottom"/>
          </w:tcPr>
          <w:p w14:paraId="38F0F1D1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9ADFA" w14:textId="23611A71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270" w:type="dxa"/>
            <w:vAlign w:val="bottom"/>
          </w:tcPr>
          <w:p w14:paraId="6D141B7F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FC283" w14:textId="3CC15E47" w:rsidR="00FF53CD" w:rsidRPr="00161E24" w:rsidRDefault="00FF53CD" w:rsidP="00FF53CD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85DA4E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4BD74" w14:textId="07FE4952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(48)</w:t>
            </w:r>
          </w:p>
        </w:tc>
      </w:tr>
      <w:tr w:rsidR="00FF53CD" w:rsidRPr="00161E24" w14:paraId="154AE980" w14:textId="77777777" w:rsidTr="001A0064">
        <w:trPr>
          <w:trHeight w:val="389"/>
        </w:trPr>
        <w:tc>
          <w:tcPr>
            <w:tcW w:w="4157" w:type="dxa"/>
            <w:vAlign w:val="bottom"/>
          </w:tcPr>
          <w:p w14:paraId="71498D58" w14:textId="77777777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063ED" w14:textId="214E0780" w:rsidR="00FF53CD" w:rsidRPr="00161E24" w:rsidRDefault="00FF53CD" w:rsidP="00FF53CD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2,078</w:t>
            </w:r>
          </w:p>
        </w:tc>
        <w:tc>
          <w:tcPr>
            <w:tcW w:w="306" w:type="dxa"/>
            <w:vAlign w:val="bottom"/>
          </w:tcPr>
          <w:p w14:paraId="48C657C9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287F1" w14:textId="2CE8F57E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(1,125)</w:t>
            </w:r>
          </w:p>
        </w:tc>
        <w:tc>
          <w:tcPr>
            <w:tcW w:w="270" w:type="dxa"/>
            <w:vAlign w:val="bottom"/>
          </w:tcPr>
          <w:p w14:paraId="53C62528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C4C11" w14:textId="337F0401" w:rsidR="00FF53CD" w:rsidRPr="00161E24" w:rsidRDefault="00FF53CD" w:rsidP="00FF53CD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(5)</w:t>
            </w:r>
          </w:p>
        </w:tc>
        <w:tc>
          <w:tcPr>
            <w:tcW w:w="270" w:type="dxa"/>
            <w:vAlign w:val="bottom"/>
          </w:tcPr>
          <w:p w14:paraId="684F0E87" w14:textId="77777777" w:rsidR="00FF53CD" w:rsidRPr="00161E24" w:rsidRDefault="00FF53CD" w:rsidP="00FF53CD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D2FAE" w14:textId="0D64CFFD" w:rsidR="00FF53CD" w:rsidRPr="00161E24" w:rsidRDefault="00FF53CD" w:rsidP="00FF53CD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</w:t>
            </w:r>
          </w:p>
        </w:tc>
      </w:tr>
    </w:tbl>
    <w:p w14:paraId="70211391" w14:textId="10991AE4" w:rsidR="001D5F79" w:rsidRDefault="001D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1188"/>
        <w:gridCol w:w="270"/>
        <w:gridCol w:w="1131"/>
        <w:gridCol w:w="236"/>
        <w:gridCol w:w="1170"/>
      </w:tblGrid>
      <w:tr w:rsidR="00700251" w:rsidRPr="00161E24" w14:paraId="2D3742DA" w14:textId="77777777" w:rsidTr="00B41F35">
        <w:trPr>
          <w:trHeight w:val="139"/>
        </w:trPr>
        <w:tc>
          <w:tcPr>
            <w:tcW w:w="4140" w:type="dxa"/>
            <w:vAlign w:val="bottom"/>
          </w:tcPr>
          <w:p w14:paraId="0CCE5FCB" w14:textId="45193CD2" w:rsidR="00700251" w:rsidRPr="00161E24" w:rsidRDefault="00700251" w:rsidP="00756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8" w:right="-36" w:hanging="26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512" w:type="dxa"/>
            <w:gridSpan w:val="7"/>
            <w:vAlign w:val="bottom"/>
          </w:tcPr>
          <w:p w14:paraId="643DAD89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0251" w:rsidRPr="00161E24" w14:paraId="7D9CA77E" w14:textId="77777777" w:rsidTr="00B41F35">
        <w:trPr>
          <w:trHeight w:val="139"/>
        </w:trPr>
        <w:tc>
          <w:tcPr>
            <w:tcW w:w="4140" w:type="dxa"/>
            <w:vAlign w:val="bottom"/>
          </w:tcPr>
          <w:p w14:paraId="3C0C761E" w14:textId="77777777" w:rsidR="00700251" w:rsidRPr="00161E24" w:rsidRDefault="00700251" w:rsidP="00756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8" w:right="-36" w:hanging="26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6769B6F3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9C76A5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9" w:type="dxa"/>
            <w:gridSpan w:val="3"/>
            <w:tcBorders>
              <w:bottom w:val="single" w:sz="4" w:space="0" w:color="auto"/>
            </w:tcBorders>
            <w:vAlign w:val="bottom"/>
          </w:tcPr>
          <w:p w14:paraId="56808722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  <w:p w14:paraId="1BCD1279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236" w:type="dxa"/>
            <w:vAlign w:val="bottom"/>
          </w:tcPr>
          <w:p w14:paraId="254A6DBF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086F25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0251" w:rsidRPr="00161E24" w14:paraId="6B083F57" w14:textId="77777777" w:rsidTr="00B41F35">
        <w:trPr>
          <w:trHeight w:val="139"/>
        </w:trPr>
        <w:tc>
          <w:tcPr>
            <w:tcW w:w="4140" w:type="dxa"/>
            <w:vAlign w:val="bottom"/>
          </w:tcPr>
          <w:p w14:paraId="7DD290CB" w14:textId="77777777" w:rsidR="00700251" w:rsidRPr="00161E24" w:rsidRDefault="00700251" w:rsidP="007560A9">
            <w:pPr>
              <w:pStyle w:val="acctfourfigures"/>
              <w:tabs>
                <w:tab w:val="clear" w:pos="765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28883C" w14:textId="02600B12" w:rsidR="00060029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1209BE0D" w14:textId="1EC3A2AA" w:rsidR="00700251" w:rsidRPr="00161E24" w:rsidRDefault="000C58DB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F53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1ACCA768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83EFA7A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31BEEEA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1A9639F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A5F91B9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661A35" w14:textId="19FE2D22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 </w:t>
            </w:r>
            <w:r w:rsidR="000C58DB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F53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700251" w:rsidRPr="00161E24" w14:paraId="3ACA9327" w14:textId="77777777" w:rsidTr="00B41F35">
        <w:trPr>
          <w:trHeight w:val="139"/>
        </w:trPr>
        <w:tc>
          <w:tcPr>
            <w:tcW w:w="4140" w:type="dxa"/>
            <w:vAlign w:val="bottom"/>
          </w:tcPr>
          <w:p w14:paraId="3672CF83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2" w:type="dxa"/>
            <w:gridSpan w:val="7"/>
            <w:vAlign w:val="bottom"/>
          </w:tcPr>
          <w:p w14:paraId="6D8FA56F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00251" w:rsidRPr="00161E24" w14:paraId="331C52D0" w14:textId="77777777" w:rsidTr="00B41F35">
        <w:trPr>
          <w:trHeight w:val="139"/>
        </w:trPr>
        <w:tc>
          <w:tcPr>
            <w:tcW w:w="4140" w:type="dxa"/>
            <w:vAlign w:val="bottom"/>
          </w:tcPr>
          <w:p w14:paraId="087C1484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B2BBB29" w14:textId="77777777" w:rsidR="00700251" w:rsidRPr="00161E24" w:rsidRDefault="00700251" w:rsidP="007560A9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B7D800" w14:textId="77777777" w:rsidR="00700251" w:rsidRPr="00161E24" w:rsidRDefault="00700251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62E67C79" w14:textId="77777777" w:rsidR="00700251" w:rsidRPr="00161E24" w:rsidRDefault="00700251" w:rsidP="007560A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F420D31" w14:textId="77777777" w:rsidR="00700251" w:rsidRPr="00161E24" w:rsidRDefault="00700251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6400E578" w14:textId="77777777" w:rsidR="00700251" w:rsidRPr="00161E24" w:rsidRDefault="00700251" w:rsidP="007560A9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170102D" w14:textId="77777777" w:rsidR="00700251" w:rsidRPr="00161E24" w:rsidRDefault="00700251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3295130" w14:textId="77777777" w:rsidR="00700251" w:rsidRPr="00161E24" w:rsidRDefault="00700251" w:rsidP="007560A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E4474" w:rsidRPr="00161E24" w14:paraId="1EBA2367" w14:textId="77777777" w:rsidTr="00B41F35">
        <w:trPr>
          <w:trHeight w:val="139"/>
        </w:trPr>
        <w:tc>
          <w:tcPr>
            <w:tcW w:w="4140" w:type="dxa"/>
            <w:shd w:val="clear" w:color="auto" w:fill="auto"/>
            <w:vAlign w:val="bottom"/>
          </w:tcPr>
          <w:p w14:paraId="60A1CE20" w14:textId="4F485C31" w:rsidR="00DE4474" w:rsidRPr="00161E24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(ค่าเผื่อผลขาดทุนด้านเครดิต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ที่คาดว่าจะเกิดขึ้น)</w:t>
            </w:r>
          </w:p>
        </w:tc>
        <w:tc>
          <w:tcPr>
            <w:tcW w:w="1260" w:type="dxa"/>
            <w:vAlign w:val="bottom"/>
          </w:tcPr>
          <w:p w14:paraId="3A6D964A" w14:textId="75582EC6" w:rsidR="00DE4474" w:rsidRPr="00161E24" w:rsidRDefault="00DE4474" w:rsidP="00DE4474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</w:p>
        </w:tc>
        <w:tc>
          <w:tcPr>
            <w:tcW w:w="270" w:type="dxa"/>
            <w:vAlign w:val="bottom"/>
          </w:tcPr>
          <w:p w14:paraId="192B679B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31326D2B" w14:textId="591877F7" w:rsidR="00DE4474" w:rsidRPr="00161E24" w:rsidRDefault="00914FDB" w:rsidP="00914FD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7692C583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77B029F3" w14:textId="6B3A116C" w:rsidR="00DE4474" w:rsidRPr="00161E24" w:rsidRDefault="000A7E68" w:rsidP="00DE4474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C4636C1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CAF5E1B" w14:textId="19B2674C" w:rsidR="00DE4474" w:rsidRPr="00161E24" w:rsidRDefault="00914FDB" w:rsidP="00DE447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22</w:t>
            </w:r>
          </w:p>
        </w:tc>
      </w:tr>
      <w:tr w:rsidR="00DE4474" w:rsidRPr="00161E24" w14:paraId="56836209" w14:textId="77777777" w:rsidTr="00B41F35">
        <w:trPr>
          <w:trHeight w:val="334"/>
        </w:trPr>
        <w:tc>
          <w:tcPr>
            <w:tcW w:w="4140" w:type="dxa"/>
            <w:vAlign w:val="bottom"/>
          </w:tcPr>
          <w:p w14:paraId="2F25DADF" w14:textId="77777777" w:rsidR="00DE4474" w:rsidRPr="00161E24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260" w:type="dxa"/>
            <w:vAlign w:val="bottom"/>
          </w:tcPr>
          <w:p w14:paraId="5A4A65EA" w14:textId="5BAE96B8" w:rsidR="00DE4474" w:rsidRPr="00161E24" w:rsidRDefault="00DE4474" w:rsidP="00DE4474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  <w:tc>
          <w:tcPr>
            <w:tcW w:w="270" w:type="dxa"/>
            <w:vAlign w:val="bottom"/>
          </w:tcPr>
          <w:p w14:paraId="7334B818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488754BF" w14:textId="305E4EB1" w:rsidR="00DE4474" w:rsidRPr="00161E24" w:rsidRDefault="00F36EFB" w:rsidP="00DE4474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ACB101C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2B35CB27" w14:textId="7EED2890" w:rsidR="00DE4474" w:rsidRPr="00161E24" w:rsidRDefault="000A7E68" w:rsidP="00DE4474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9BF6DDC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FE670D4" w14:textId="5B54E9F2" w:rsidR="00DE4474" w:rsidRPr="00161E24" w:rsidRDefault="000A7E68" w:rsidP="00DE447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</w:tr>
      <w:tr w:rsidR="00DE4474" w:rsidRPr="00161E24" w14:paraId="3B489829" w14:textId="77777777" w:rsidTr="00B41F35">
        <w:trPr>
          <w:trHeight w:hRule="exact" w:val="812"/>
        </w:trPr>
        <w:tc>
          <w:tcPr>
            <w:tcW w:w="4140" w:type="dxa"/>
            <w:vAlign w:val="bottom"/>
          </w:tcPr>
          <w:p w14:paraId="04DCD28B" w14:textId="61617CCB" w:rsidR="00DE4474" w:rsidRPr="00161E24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22" w:hanging="268"/>
              <w:rPr>
                <w:rFonts w:asciiTheme="majorBidi" w:hAnsiTheme="majorBidi" w:cstheme="majorBidi"/>
                <w:sz w:val="30"/>
                <w:szCs w:val="30"/>
              </w:rPr>
            </w:pPr>
            <w:r w:rsidRPr="007560A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7560A9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(จากการตีราคาลดลงและ</w:t>
            </w:r>
            <w:r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ความแตกต่างของค่าเสื่อมราคา)</w:t>
            </w:r>
          </w:p>
        </w:tc>
        <w:tc>
          <w:tcPr>
            <w:tcW w:w="1260" w:type="dxa"/>
            <w:vAlign w:val="bottom"/>
          </w:tcPr>
          <w:p w14:paraId="2685CAB5" w14:textId="475C02F5" w:rsidR="00DE4474" w:rsidRPr="00161E24" w:rsidRDefault="00DE4474" w:rsidP="00DE4474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75BE3BAC" w14:textId="134B64F9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1E041EFC" w14:textId="2CFDA68F" w:rsidR="00DE4474" w:rsidRPr="00161E24" w:rsidRDefault="00F36EFB" w:rsidP="006E5ECC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F2579CC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7BBE4F30" w14:textId="5DB83599" w:rsidR="00DE4474" w:rsidRPr="00161E24" w:rsidRDefault="000A7E68" w:rsidP="00DE4474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EF0DA99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8FF0AA9" w14:textId="639FC4A0" w:rsidR="00DE4474" w:rsidRPr="00161E24" w:rsidRDefault="000A7E68" w:rsidP="00DE447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DE4474" w:rsidRPr="00161E24" w14:paraId="7FFDC73B" w14:textId="77777777" w:rsidTr="00B41F35">
        <w:trPr>
          <w:trHeight w:val="348"/>
        </w:trPr>
        <w:tc>
          <w:tcPr>
            <w:tcW w:w="4140" w:type="dxa"/>
            <w:vAlign w:val="bottom"/>
          </w:tcPr>
          <w:p w14:paraId="4A2CC405" w14:textId="0714D165" w:rsidR="00DE4474" w:rsidRPr="00161E24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สินทรัพย์ไม่มีตัวตน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ของค่าตัดจำหน่าย)</w:t>
            </w:r>
          </w:p>
        </w:tc>
        <w:tc>
          <w:tcPr>
            <w:tcW w:w="1260" w:type="dxa"/>
            <w:vAlign w:val="bottom"/>
          </w:tcPr>
          <w:p w14:paraId="3268D23A" w14:textId="4979FB53" w:rsidR="00DE4474" w:rsidRPr="00161E24" w:rsidRDefault="00DE4474" w:rsidP="00DE4474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7A55CFD0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912491C" w14:textId="5E806A6C" w:rsidR="00DE4474" w:rsidRPr="00161E24" w:rsidRDefault="00914FDB" w:rsidP="00914FDB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5D8B9C66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FFBDE1A" w14:textId="2DDBA0E5" w:rsidR="00DE4474" w:rsidRPr="00161E24" w:rsidRDefault="000A7E68" w:rsidP="00DE4474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C847E9D" w14:textId="766CF4CF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1FA077A" w14:textId="0940986D" w:rsidR="00DE4474" w:rsidRPr="00161E24" w:rsidRDefault="00FF080A" w:rsidP="00DE447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</w:t>
            </w:r>
          </w:p>
        </w:tc>
      </w:tr>
      <w:tr w:rsidR="00DE4474" w:rsidRPr="00161E24" w14:paraId="041ACF45" w14:textId="77777777" w:rsidTr="00B41F35">
        <w:trPr>
          <w:trHeight w:val="348"/>
        </w:trPr>
        <w:tc>
          <w:tcPr>
            <w:tcW w:w="4140" w:type="dxa"/>
            <w:vAlign w:val="bottom"/>
          </w:tcPr>
          <w:p w14:paraId="45D12290" w14:textId="77777777" w:rsidR="00DE4474" w:rsidRPr="00161E24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0327B92B" w14:textId="3617336C" w:rsidR="00DE4474" w:rsidRPr="00161E24" w:rsidRDefault="00DE4474" w:rsidP="00DE4474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</w:t>
            </w:r>
          </w:p>
        </w:tc>
        <w:tc>
          <w:tcPr>
            <w:tcW w:w="270" w:type="dxa"/>
            <w:vAlign w:val="bottom"/>
          </w:tcPr>
          <w:p w14:paraId="25F76BB5" w14:textId="12281A93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FEBC45E" w14:textId="422779DD" w:rsidR="00DE4474" w:rsidRPr="00161E24" w:rsidRDefault="00F36EFB" w:rsidP="00DE4474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914FD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1)</w:t>
            </w:r>
          </w:p>
        </w:tc>
        <w:tc>
          <w:tcPr>
            <w:tcW w:w="270" w:type="dxa"/>
            <w:vAlign w:val="bottom"/>
          </w:tcPr>
          <w:p w14:paraId="32D90AD0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B809E09" w14:textId="2F0A012B" w:rsidR="00DE4474" w:rsidRPr="00161E24" w:rsidRDefault="000A7E68" w:rsidP="00DE4474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03B9C42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9E6536A" w14:textId="182F6A2B" w:rsidR="00DE4474" w:rsidRPr="00161E24" w:rsidRDefault="00914FDB" w:rsidP="00DE447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41</w:t>
            </w:r>
          </w:p>
        </w:tc>
      </w:tr>
      <w:tr w:rsidR="00DE4474" w:rsidRPr="00161E24" w14:paraId="7102F433" w14:textId="77777777" w:rsidTr="00B41F35">
        <w:trPr>
          <w:trHeight w:val="348"/>
        </w:trPr>
        <w:tc>
          <w:tcPr>
            <w:tcW w:w="4140" w:type="dxa"/>
            <w:vAlign w:val="bottom"/>
          </w:tcPr>
          <w:p w14:paraId="26BAD8FE" w14:textId="56A01605" w:rsidR="00DE4474" w:rsidRPr="00161E24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69233D8C" w14:textId="6AAD509D" w:rsidR="00DE4474" w:rsidRPr="00161E24" w:rsidRDefault="00DE4474" w:rsidP="00DE4474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7FD0352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0752401" w14:textId="50184A26" w:rsidR="00DE4474" w:rsidRPr="00161E24" w:rsidRDefault="00F36EFB" w:rsidP="006E5ECC">
            <w:pPr>
              <w:pStyle w:val="acctfourfigures"/>
              <w:tabs>
                <w:tab w:val="clear" w:pos="765"/>
                <w:tab w:val="decimal" w:pos="718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F2EB37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1A36874E" w14:textId="125DAEDD" w:rsidR="00DE4474" w:rsidRPr="00161E24" w:rsidRDefault="000A7E68" w:rsidP="00DE4474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8F18B96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584C193" w14:textId="3373147E" w:rsidR="00DE4474" w:rsidRPr="00161E24" w:rsidRDefault="000A7E68" w:rsidP="00DE447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DE4474" w:rsidRPr="00161E24" w14:paraId="707A6E74" w14:textId="77777777" w:rsidTr="00224BF6">
        <w:trPr>
          <w:trHeight w:val="348"/>
        </w:trPr>
        <w:tc>
          <w:tcPr>
            <w:tcW w:w="4140" w:type="dxa"/>
            <w:vAlign w:val="bottom"/>
          </w:tcPr>
          <w:p w14:paraId="7B697CDA" w14:textId="57E3DB3E" w:rsidR="00DE4474" w:rsidRPr="00161E24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การเปลี่ยนแปลงในมูลค่ายุติธรรมของ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E7A14C" w14:textId="47E80396" w:rsidR="00DE4474" w:rsidRPr="00161E24" w:rsidRDefault="00DE4474" w:rsidP="00DE4474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09239BE2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361FD437" w14:textId="008992A7" w:rsidR="00DE4474" w:rsidRPr="00161E24" w:rsidRDefault="00F36EFB" w:rsidP="00DE4474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70" w:type="dxa"/>
            <w:vAlign w:val="bottom"/>
          </w:tcPr>
          <w:p w14:paraId="7E1D14C6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vAlign w:val="bottom"/>
          </w:tcPr>
          <w:p w14:paraId="3CB2E51E" w14:textId="6CC31085" w:rsidR="00DE4474" w:rsidRPr="00161E24" w:rsidRDefault="000A7E68" w:rsidP="00DE4474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360C8D09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8B63A5" w14:textId="60E5FEB6" w:rsidR="00DE4474" w:rsidRPr="00161E24" w:rsidRDefault="000A7E68" w:rsidP="00DE447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DE4474" w:rsidRPr="00161E24" w14:paraId="34B51FB9" w14:textId="77777777" w:rsidTr="00224BF6">
        <w:trPr>
          <w:trHeight w:val="334"/>
        </w:trPr>
        <w:tc>
          <w:tcPr>
            <w:tcW w:w="4140" w:type="dxa"/>
            <w:vAlign w:val="bottom"/>
          </w:tcPr>
          <w:p w14:paraId="138E41AB" w14:textId="77777777" w:rsidR="00DE4474" w:rsidRPr="00161E24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79E80E" w14:textId="2F476A64" w:rsidR="00DE4474" w:rsidRPr="00161E24" w:rsidRDefault="00DE4474" w:rsidP="00DE4474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159</w:t>
            </w:r>
          </w:p>
        </w:tc>
        <w:tc>
          <w:tcPr>
            <w:tcW w:w="270" w:type="dxa"/>
            <w:vAlign w:val="bottom"/>
          </w:tcPr>
          <w:p w14:paraId="06C83E00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FF4277" w14:textId="2C084A7E" w:rsidR="00DE4474" w:rsidRPr="00161E24" w:rsidRDefault="00F36EFB" w:rsidP="00DE4474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="006F24D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DA5BF79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AF628C" w14:textId="11044B22" w:rsidR="00DE4474" w:rsidRPr="00161E24" w:rsidRDefault="000A7E68" w:rsidP="00DE4474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38" w:right="-4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36" w:type="dxa"/>
            <w:vAlign w:val="bottom"/>
          </w:tcPr>
          <w:p w14:paraId="55644350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774595" w14:textId="4CAE4F14" w:rsidR="00DE4474" w:rsidRPr="00161E24" w:rsidRDefault="000A7E68" w:rsidP="00DE447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</w:t>
            </w:r>
            <w:r w:rsidR="00DC6CA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47</w:t>
            </w:r>
          </w:p>
        </w:tc>
      </w:tr>
    </w:tbl>
    <w:p w14:paraId="6A4BF722" w14:textId="26DB3F8F" w:rsidR="001D5F79" w:rsidRDefault="001D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4221941" w14:textId="77777777" w:rsidR="001D5F79" w:rsidRDefault="001D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66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270"/>
        <w:gridCol w:w="1188"/>
        <w:gridCol w:w="270"/>
        <w:gridCol w:w="1131"/>
        <w:gridCol w:w="236"/>
        <w:gridCol w:w="1170"/>
      </w:tblGrid>
      <w:tr w:rsidR="001D5F79" w:rsidRPr="00161E24" w14:paraId="1502922D" w14:textId="77777777" w:rsidTr="005A5139">
        <w:trPr>
          <w:trHeight w:val="139"/>
        </w:trPr>
        <w:tc>
          <w:tcPr>
            <w:tcW w:w="4140" w:type="dxa"/>
            <w:vAlign w:val="bottom"/>
          </w:tcPr>
          <w:p w14:paraId="6B2FB751" w14:textId="5BD15D1C" w:rsidR="001D5F79" w:rsidRPr="00161E24" w:rsidRDefault="001D5F79" w:rsidP="005A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0" w:right="-72" w:hanging="26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525" w:type="dxa"/>
            <w:gridSpan w:val="7"/>
            <w:vAlign w:val="bottom"/>
          </w:tcPr>
          <w:p w14:paraId="20987D10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5F79" w:rsidRPr="00161E24" w14:paraId="18190A32" w14:textId="77777777" w:rsidTr="005A5139">
        <w:trPr>
          <w:trHeight w:val="139"/>
        </w:trPr>
        <w:tc>
          <w:tcPr>
            <w:tcW w:w="4140" w:type="dxa"/>
            <w:vAlign w:val="bottom"/>
          </w:tcPr>
          <w:p w14:paraId="1EAE8724" w14:textId="77777777" w:rsidR="001D5F79" w:rsidRPr="00161E24" w:rsidRDefault="001D5F79" w:rsidP="005A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0" w:right="-72" w:hanging="26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4B340208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3ECD57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9" w:type="dxa"/>
            <w:gridSpan w:val="3"/>
            <w:tcBorders>
              <w:bottom w:val="single" w:sz="4" w:space="0" w:color="auto"/>
            </w:tcBorders>
            <w:vAlign w:val="bottom"/>
          </w:tcPr>
          <w:p w14:paraId="588F0237" w14:textId="3E7D8234" w:rsidR="001D5F79" w:rsidRPr="00161E24" w:rsidRDefault="001D5F79" w:rsidP="00133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133C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236" w:type="dxa"/>
            <w:vAlign w:val="bottom"/>
          </w:tcPr>
          <w:p w14:paraId="0154E741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ADA17C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5F79" w:rsidRPr="00161E24" w14:paraId="32F76DFF" w14:textId="77777777" w:rsidTr="005A5139">
        <w:trPr>
          <w:trHeight w:val="139"/>
        </w:trPr>
        <w:tc>
          <w:tcPr>
            <w:tcW w:w="4140" w:type="dxa"/>
            <w:vAlign w:val="bottom"/>
          </w:tcPr>
          <w:p w14:paraId="13A8F0CA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2A39F1" w14:textId="3AD1452F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00133C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133C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F53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15FDB41C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0F35CAE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3375620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0CEFFE71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E00EF58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EAE8F2" w14:textId="0D906E8C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33C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FF53C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  <w:tr w:rsidR="001D5F79" w:rsidRPr="00161E24" w14:paraId="715E76AC" w14:textId="77777777" w:rsidTr="005A5139">
        <w:trPr>
          <w:trHeight w:val="139"/>
        </w:trPr>
        <w:tc>
          <w:tcPr>
            <w:tcW w:w="4140" w:type="dxa"/>
            <w:vAlign w:val="bottom"/>
          </w:tcPr>
          <w:p w14:paraId="5943A08F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5" w:type="dxa"/>
            <w:gridSpan w:val="7"/>
          </w:tcPr>
          <w:p w14:paraId="12736E63" w14:textId="77777777" w:rsidR="001D5F79" w:rsidRPr="00161E24" w:rsidRDefault="001D5F79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5F79" w:rsidRPr="00161E24" w14:paraId="7BEEDB30" w14:textId="77777777" w:rsidTr="005A5139">
        <w:trPr>
          <w:trHeight w:val="139"/>
        </w:trPr>
        <w:tc>
          <w:tcPr>
            <w:tcW w:w="4140" w:type="dxa"/>
            <w:vAlign w:val="bottom"/>
          </w:tcPr>
          <w:p w14:paraId="4FFB92DA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013DA478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4DB38F5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5924CCAB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3CCB444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0F2C8BB1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AF7C9DC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F07DE7A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DE4474" w:rsidRPr="00161E24" w14:paraId="3991E61D" w14:textId="77777777" w:rsidTr="005A5139">
        <w:trPr>
          <w:trHeight w:val="139"/>
        </w:trPr>
        <w:tc>
          <w:tcPr>
            <w:tcW w:w="4140" w:type="dxa"/>
            <w:shd w:val="clear" w:color="auto" w:fill="auto"/>
            <w:vAlign w:val="bottom"/>
          </w:tcPr>
          <w:p w14:paraId="155BBDB8" w14:textId="4B3078C3" w:rsidR="00DE4474" w:rsidRPr="00161E24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(ค่าเผื่อผลขาดทุนด้านเครดิต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ที่คาดว่าจะเกิดขึ้น)</w:t>
            </w:r>
          </w:p>
        </w:tc>
        <w:tc>
          <w:tcPr>
            <w:tcW w:w="1260" w:type="dxa"/>
            <w:vAlign w:val="bottom"/>
          </w:tcPr>
          <w:p w14:paraId="79B9BFE7" w14:textId="1586062B" w:rsidR="00DE4474" w:rsidRPr="00161E24" w:rsidRDefault="00DE4474" w:rsidP="00DE447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vAlign w:val="bottom"/>
          </w:tcPr>
          <w:p w14:paraId="6603E70B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6D393F22" w14:textId="1D92DC15" w:rsidR="00DE4474" w:rsidRPr="00161E24" w:rsidRDefault="00DE4474" w:rsidP="00DE4474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37DC89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7D968680" w14:textId="12C36E7C" w:rsidR="00DE4474" w:rsidRPr="00161E24" w:rsidRDefault="00DE4474" w:rsidP="00DE447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2B2CB52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FB3A370" w14:textId="2FC42D21" w:rsidR="00DE4474" w:rsidRPr="00161E24" w:rsidRDefault="00DE4474" w:rsidP="00DE447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</w:p>
        </w:tc>
      </w:tr>
      <w:tr w:rsidR="00DE4474" w:rsidRPr="00161E24" w14:paraId="78C8E376" w14:textId="77777777" w:rsidTr="005A5139">
        <w:trPr>
          <w:trHeight w:val="334"/>
        </w:trPr>
        <w:tc>
          <w:tcPr>
            <w:tcW w:w="4140" w:type="dxa"/>
            <w:vAlign w:val="bottom"/>
          </w:tcPr>
          <w:p w14:paraId="2D35CBFD" w14:textId="77777777" w:rsidR="00DE4474" w:rsidRPr="00161E24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260" w:type="dxa"/>
            <w:vAlign w:val="bottom"/>
          </w:tcPr>
          <w:p w14:paraId="03DF8081" w14:textId="7BE942FF" w:rsidR="00DE4474" w:rsidRPr="00161E24" w:rsidRDefault="00DE4474" w:rsidP="00DE447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270" w:type="dxa"/>
            <w:vAlign w:val="bottom"/>
          </w:tcPr>
          <w:p w14:paraId="3051954E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44D98CE7" w14:textId="55B8ADB2" w:rsidR="00DE4474" w:rsidRPr="00161E24" w:rsidRDefault="00DE4474" w:rsidP="00DE4474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8FF6344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28901061" w14:textId="0F8304C1" w:rsidR="00DE4474" w:rsidRPr="00161E24" w:rsidRDefault="00DE4474" w:rsidP="00DE447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9D12990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834485D" w14:textId="0AC278A0" w:rsidR="00DE4474" w:rsidRPr="00161E24" w:rsidRDefault="00DE4474" w:rsidP="00DE447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</w:tr>
      <w:tr w:rsidR="00DE4474" w:rsidRPr="00161E24" w14:paraId="44C9602D" w14:textId="77777777" w:rsidTr="005A5139">
        <w:trPr>
          <w:trHeight w:hRule="exact" w:val="758"/>
        </w:trPr>
        <w:tc>
          <w:tcPr>
            <w:tcW w:w="4140" w:type="dxa"/>
            <w:vAlign w:val="bottom"/>
          </w:tcPr>
          <w:p w14:paraId="4210E2AF" w14:textId="673A85EB" w:rsidR="00DE4474" w:rsidRPr="00161E24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(จากการตีราคาลดลงและ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ความแตกต่างของค่าเสื่อมราคา)</w:t>
            </w:r>
          </w:p>
        </w:tc>
        <w:tc>
          <w:tcPr>
            <w:tcW w:w="1260" w:type="dxa"/>
            <w:vAlign w:val="bottom"/>
          </w:tcPr>
          <w:p w14:paraId="1CD52B65" w14:textId="77C8C6F7" w:rsidR="00DE4474" w:rsidRPr="00161E24" w:rsidRDefault="00DE4474" w:rsidP="00DE447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38EE70AC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2E654C0E" w14:textId="6990D04A" w:rsidR="00DE4474" w:rsidRPr="00161E24" w:rsidRDefault="00DE4474" w:rsidP="00DE4474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  <w:vAlign w:val="bottom"/>
          </w:tcPr>
          <w:p w14:paraId="7F237931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0EED5147" w14:textId="01DCCFE9" w:rsidR="00DE4474" w:rsidRPr="00161E24" w:rsidRDefault="00DE4474" w:rsidP="00DE447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153C9AA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66C536D" w14:textId="790EE36A" w:rsidR="00DE4474" w:rsidRPr="00161E24" w:rsidRDefault="00DE4474" w:rsidP="00DE447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DE4474" w:rsidRPr="00161E24" w14:paraId="3FC99AFD" w14:textId="77777777" w:rsidTr="005A5139">
        <w:trPr>
          <w:trHeight w:val="348"/>
        </w:trPr>
        <w:tc>
          <w:tcPr>
            <w:tcW w:w="4140" w:type="dxa"/>
            <w:vAlign w:val="bottom"/>
          </w:tcPr>
          <w:p w14:paraId="45ECAE3D" w14:textId="7D525D47" w:rsidR="00DE4474" w:rsidRPr="00161E24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สินทรัพย์ไม่มีตัวตน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(จากความแตกต่างของ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ค่าตัดจำหน่าย)</w:t>
            </w:r>
          </w:p>
        </w:tc>
        <w:tc>
          <w:tcPr>
            <w:tcW w:w="1260" w:type="dxa"/>
            <w:vAlign w:val="bottom"/>
          </w:tcPr>
          <w:p w14:paraId="23E52684" w14:textId="26624251" w:rsidR="00DE4474" w:rsidRPr="00161E24" w:rsidRDefault="00DE4474" w:rsidP="00DE447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29034CF4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EABEC8D" w14:textId="107F8C95" w:rsidR="00DE4474" w:rsidRPr="00161E24" w:rsidRDefault="00DE4474" w:rsidP="00DE4474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9EDB1B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7D485446" w14:textId="3D8AD5EB" w:rsidR="00DE4474" w:rsidRPr="00161E24" w:rsidRDefault="00DE4474" w:rsidP="00DE447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AD60DD8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0DE0097" w14:textId="5B1F6A1B" w:rsidR="00DE4474" w:rsidRPr="00161E24" w:rsidRDefault="00DE4474" w:rsidP="00DE447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DE4474" w:rsidRPr="00161E24" w14:paraId="35105CBE" w14:textId="77777777" w:rsidTr="005A5139">
        <w:trPr>
          <w:trHeight w:val="348"/>
        </w:trPr>
        <w:tc>
          <w:tcPr>
            <w:tcW w:w="4140" w:type="dxa"/>
            <w:vAlign w:val="bottom"/>
          </w:tcPr>
          <w:p w14:paraId="344BB899" w14:textId="77777777" w:rsidR="00DE4474" w:rsidRPr="00161E24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57F59382" w14:textId="4746E50D" w:rsidR="00DE4474" w:rsidRPr="00161E24" w:rsidRDefault="00DE4474" w:rsidP="00DE447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73</w:t>
            </w:r>
          </w:p>
        </w:tc>
        <w:tc>
          <w:tcPr>
            <w:tcW w:w="270" w:type="dxa"/>
            <w:vAlign w:val="bottom"/>
          </w:tcPr>
          <w:p w14:paraId="0328B879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C39B00E" w14:textId="4B2EE75B" w:rsidR="00DE4474" w:rsidRPr="00161E24" w:rsidRDefault="00DE4474" w:rsidP="00DE447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(11)</w:t>
            </w:r>
          </w:p>
        </w:tc>
        <w:tc>
          <w:tcPr>
            <w:tcW w:w="270" w:type="dxa"/>
            <w:vAlign w:val="bottom"/>
          </w:tcPr>
          <w:p w14:paraId="5C23E878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89A3D33" w14:textId="61922B60" w:rsidR="00DE4474" w:rsidRPr="00161E24" w:rsidRDefault="00DE4474" w:rsidP="00DE4474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02AC62B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400FDAC" w14:textId="1AB6DECD" w:rsidR="00DE4474" w:rsidRPr="00161E24" w:rsidRDefault="00DE4474" w:rsidP="00DE447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</w:t>
            </w:r>
          </w:p>
        </w:tc>
      </w:tr>
      <w:tr w:rsidR="00DE4474" w:rsidRPr="00161E24" w14:paraId="41B98E46" w14:textId="77777777" w:rsidTr="005A5139">
        <w:trPr>
          <w:trHeight w:val="348"/>
        </w:trPr>
        <w:tc>
          <w:tcPr>
            <w:tcW w:w="4140" w:type="dxa"/>
            <w:vAlign w:val="bottom"/>
          </w:tcPr>
          <w:p w14:paraId="4FC2C225" w14:textId="77777777" w:rsidR="00DE4474" w:rsidRPr="00161E24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vAlign w:val="bottom"/>
          </w:tcPr>
          <w:p w14:paraId="7D9EE648" w14:textId="09B244AF" w:rsidR="00DE4474" w:rsidRPr="00161E24" w:rsidRDefault="00DE4474" w:rsidP="00DE4474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  <w:vAlign w:val="bottom"/>
          </w:tcPr>
          <w:p w14:paraId="53F562C6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7DB2145" w14:textId="371BA3E9" w:rsidR="00DE4474" w:rsidRPr="00161E24" w:rsidRDefault="00DE4474" w:rsidP="00DE447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7C9817A6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71D0355C" w14:textId="58B5F715" w:rsidR="00DE4474" w:rsidRPr="00161E24" w:rsidRDefault="00DE4474" w:rsidP="00DE447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B9C0694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BB534DC" w14:textId="1B0D30B6" w:rsidR="00DE4474" w:rsidRPr="00161E24" w:rsidRDefault="00DE4474" w:rsidP="00DE447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DE4474" w:rsidRPr="00161E24" w14:paraId="5DC9D80C" w14:textId="77777777" w:rsidTr="005A5139">
        <w:trPr>
          <w:trHeight w:val="348"/>
        </w:trPr>
        <w:tc>
          <w:tcPr>
            <w:tcW w:w="4140" w:type="dxa"/>
            <w:vAlign w:val="bottom"/>
          </w:tcPr>
          <w:p w14:paraId="327F76BC" w14:textId="0AC093FC" w:rsidR="00DE4474" w:rsidRPr="00161E24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การเปลี่ยนแปลงในมูลค่ายุติธรรมของ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260" w:type="dxa"/>
            <w:vAlign w:val="bottom"/>
          </w:tcPr>
          <w:p w14:paraId="5EFAE841" w14:textId="333B68F1" w:rsidR="00DE4474" w:rsidRPr="00161E24" w:rsidRDefault="00DE4474" w:rsidP="00DE447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270" w:type="dxa"/>
            <w:vAlign w:val="bottom"/>
          </w:tcPr>
          <w:p w14:paraId="5AACFD46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97D4357" w14:textId="6B9ACC6A" w:rsidR="00DE4474" w:rsidRPr="00161E24" w:rsidRDefault="00DE4474" w:rsidP="00DE447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158D4370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760E991" w14:textId="35F9ADA5" w:rsidR="00DE4474" w:rsidRPr="00161E24" w:rsidRDefault="00DE4474" w:rsidP="00DE447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(5)</w:t>
            </w:r>
          </w:p>
        </w:tc>
        <w:tc>
          <w:tcPr>
            <w:tcW w:w="236" w:type="dxa"/>
            <w:vAlign w:val="bottom"/>
          </w:tcPr>
          <w:p w14:paraId="0BED3D44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7540829" w14:textId="503A964F" w:rsidR="00DE4474" w:rsidRPr="00161E24" w:rsidRDefault="00DE4474" w:rsidP="00DE447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DE4474" w:rsidRPr="00161E24" w14:paraId="397F114B" w14:textId="77777777" w:rsidTr="005A5139">
        <w:trPr>
          <w:trHeight w:val="334"/>
        </w:trPr>
        <w:tc>
          <w:tcPr>
            <w:tcW w:w="4140" w:type="dxa"/>
            <w:vAlign w:val="bottom"/>
          </w:tcPr>
          <w:p w14:paraId="23722552" w14:textId="77777777" w:rsidR="00DE4474" w:rsidRPr="00161E24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E6FE9" w14:textId="450E6048" w:rsidR="00DE4474" w:rsidRPr="00161E24" w:rsidRDefault="00DE4474" w:rsidP="00DE447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166</w:t>
            </w:r>
          </w:p>
        </w:tc>
        <w:tc>
          <w:tcPr>
            <w:tcW w:w="270" w:type="dxa"/>
            <w:vAlign w:val="bottom"/>
          </w:tcPr>
          <w:p w14:paraId="5DE83587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A6DDC" w14:textId="685E73BD" w:rsidR="00DE4474" w:rsidRPr="00161E24" w:rsidRDefault="00DE4474" w:rsidP="00DE447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(2)</w:t>
            </w:r>
          </w:p>
        </w:tc>
        <w:tc>
          <w:tcPr>
            <w:tcW w:w="270" w:type="dxa"/>
            <w:vAlign w:val="bottom"/>
          </w:tcPr>
          <w:p w14:paraId="18356764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C3255" w14:textId="1532878C" w:rsidR="00DE4474" w:rsidRPr="00161E24" w:rsidRDefault="00DE4474" w:rsidP="00DE447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(5)</w:t>
            </w:r>
          </w:p>
        </w:tc>
        <w:tc>
          <w:tcPr>
            <w:tcW w:w="236" w:type="dxa"/>
            <w:vAlign w:val="bottom"/>
          </w:tcPr>
          <w:p w14:paraId="5BB3B9E6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F9049" w14:textId="224A20DD" w:rsidR="00DE4474" w:rsidRPr="00161E24" w:rsidRDefault="00DE4474" w:rsidP="00DE447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159</w:t>
            </w:r>
          </w:p>
        </w:tc>
      </w:tr>
      <w:tr w:rsidR="00DE4474" w:rsidRPr="00161E24" w14:paraId="28E52E13" w14:textId="77777777" w:rsidTr="005A5139">
        <w:trPr>
          <w:trHeight w:val="334"/>
        </w:trPr>
        <w:tc>
          <w:tcPr>
            <w:tcW w:w="4140" w:type="dxa"/>
            <w:vAlign w:val="bottom"/>
          </w:tcPr>
          <w:p w14:paraId="5AC73CBE" w14:textId="77777777" w:rsidR="00DE4474" w:rsidRPr="00161E24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8721E57" w14:textId="77777777" w:rsidR="00DE4474" w:rsidRPr="00161E24" w:rsidRDefault="00DE4474" w:rsidP="00DE447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D02B6DD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C2E0C29" w14:textId="77777777" w:rsidR="00DE4474" w:rsidRPr="00161E24" w:rsidRDefault="00DE4474" w:rsidP="00DE447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954C7E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63A4888A" w14:textId="77777777" w:rsidR="00DE4474" w:rsidRPr="00161E24" w:rsidRDefault="00DE4474" w:rsidP="00DE447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16FF42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4B5AC0" w14:textId="77777777" w:rsidR="00DE4474" w:rsidRPr="00161E24" w:rsidRDefault="00DE4474" w:rsidP="00DE447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474" w:rsidRPr="00161E24" w14:paraId="2AE62878" w14:textId="77777777" w:rsidTr="005A5139">
        <w:trPr>
          <w:trHeight w:hRule="exact" w:val="389"/>
        </w:trPr>
        <w:tc>
          <w:tcPr>
            <w:tcW w:w="4140" w:type="dxa"/>
            <w:vAlign w:val="bottom"/>
          </w:tcPr>
          <w:p w14:paraId="7B255CD3" w14:textId="77777777" w:rsidR="00DE4474" w:rsidRPr="00161E24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3670742" w14:textId="77777777" w:rsidR="00DE4474" w:rsidRPr="00161E24" w:rsidRDefault="00DE4474" w:rsidP="00DE447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28E4B84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7F3C6F2" w14:textId="77777777" w:rsidR="00DE4474" w:rsidRPr="00161E24" w:rsidRDefault="00DE4474" w:rsidP="00DE447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E23EA0A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52D64DFC" w14:textId="77777777" w:rsidR="00DE4474" w:rsidRPr="00161E24" w:rsidRDefault="00DE4474" w:rsidP="00DE447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27A99E9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6F3F8F" w14:textId="77777777" w:rsidR="00DE4474" w:rsidRPr="00161E24" w:rsidRDefault="00DE4474" w:rsidP="00DE447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474" w:rsidRPr="00161E24" w14:paraId="11E0FA82" w14:textId="77777777" w:rsidTr="005A5139">
        <w:trPr>
          <w:trHeight w:hRule="exact" w:val="389"/>
        </w:trPr>
        <w:tc>
          <w:tcPr>
            <w:tcW w:w="4140" w:type="dxa"/>
            <w:vAlign w:val="bottom"/>
          </w:tcPr>
          <w:p w14:paraId="5AAB5411" w14:textId="77777777" w:rsidR="00DE4474" w:rsidRPr="00161E24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ตราสารอนุพันธ์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(รายการปรับปรุงมูลค่ายุติธรรม)</w:t>
            </w:r>
          </w:p>
        </w:tc>
        <w:tc>
          <w:tcPr>
            <w:tcW w:w="1260" w:type="dxa"/>
            <w:vAlign w:val="bottom"/>
          </w:tcPr>
          <w:p w14:paraId="79C4ED29" w14:textId="5059F879" w:rsidR="00DE4474" w:rsidRPr="00161E24" w:rsidRDefault="00DE4474" w:rsidP="00DE447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2CB27B2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16BE9D6D" w14:textId="1A9AFD13" w:rsidR="00DE4474" w:rsidRPr="00161E24" w:rsidRDefault="00DE4474" w:rsidP="00DE447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270" w:type="dxa"/>
            <w:vAlign w:val="bottom"/>
          </w:tcPr>
          <w:p w14:paraId="29AA1632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7D224D75" w14:textId="55783414" w:rsidR="00DE4474" w:rsidRPr="00161E24" w:rsidRDefault="00DE4474" w:rsidP="00DE447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80284C8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3ACA921" w14:textId="6F3DCCF2" w:rsidR="00DE4474" w:rsidRPr="00161E24" w:rsidRDefault="00DE4474" w:rsidP="00DE4474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E4474" w:rsidRPr="00161E24" w14:paraId="324A6451" w14:textId="77777777" w:rsidTr="005A5139">
        <w:trPr>
          <w:trHeight w:hRule="exact" w:val="389"/>
        </w:trPr>
        <w:tc>
          <w:tcPr>
            <w:tcW w:w="4140" w:type="dxa"/>
            <w:vAlign w:val="bottom"/>
          </w:tcPr>
          <w:p w14:paraId="103EB965" w14:textId="77777777" w:rsidR="00DE4474" w:rsidRPr="00161E24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B0014" w14:textId="73815B10" w:rsidR="00DE4474" w:rsidRPr="00161E24" w:rsidRDefault="00DE4474" w:rsidP="00DE447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B1ED56F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EED8D1" w14:textId="4B1C33B8" w:rsidR="00DE4474" w:rsidRPr="00161E24" w:rsidRDefault="00DE4474" w:rsidP="00DE447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</w:t>
            </w:r>
          </w:p>
        </w:tc>
        <w:tc>
          <w:tcPr>
            <w:tcW w:w="270" w:type="dxa"/>
            <w:vAlign w:val="bottom"/>
          </w:tcPr>
          <w:p w14:paraId="5E00AD6E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A3731" w14:textId="5152EA9D" w:rsidR="00DE4474" w:rsidRPr="00161E24" w:rsidRDefault="00DE4474" w:rsidP="00DE4474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1F431A9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1F897" w14:textId="083E31FC" w:rsidR="00DE4474" w:rsidRPr="00161E24" w:rsidRDefault="00DE4474" w:rsidP="00DE4474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3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</w:tr>
      <w:tr w:rsidR="00DE4474" w:rsidRPr="00161E24" w14:paraId="063B6CDC" w14:textId="77777777" w:rsidTr="005A5139">
        <w:trPr>
          <w:trHeight w:hRule="exact" w:val="389"/>
        </w:trPr>
        <w:tc>
          <w:tcPr>
            <w:tcW w:w="4140" w:type="dxa"/>
            <w:vAlign w:val="bottom"/>
          </w:tcPr>
          <w:p w14:paraId="6AF73863" w14:textId="77777777" w:rsidR="00DE4474" w:rsidRPr="00161E24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3B28B3" w14:textId="6D505D5D" w:rsidR="00DE4474" w:rsidRPr="00161E24" w:rsidRDefault="00DE4474" w:rsidP="00DE447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156</w:t>
            </w:r>
          </w:p>
        </w:tc>
        <w:tc>
          <w:tcPr>
            <w:tcW w:w="270" w:type="dxa"/>
            <w:vAlign w:val="bottom"/>
          </w:tcPr>
          <w:p w14:paraId="5D9522E2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8195C" w14:textId="7EF85680" w:rsidR="00DE4474" w:rsidRPr="00161E24" w:rsidRDefault="00DE4474" w:rsidP="00DE447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5DA1AF6B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D38346" w14:textId="6C7705F8" w:rsidR="00DE4474" w:rsidRPr="00161E24" w:rsidRDefault="00DE4474" w:rsidP="00DE4474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(5)</w:t>
            </w:r>
          </w:p>
        </w:tc>
        <w:tc>
          <w:tcPr>
            <w:tcW w:w="236" w:type="dxa"/>
            <w:vAlign w:val="bottom"/>
          </w:tcPr>
          <w:p w14:paraId="335FE162" w14:textId="77777777" w:rsidR="00DE4474" w:rsidRPr="00161E24" w:rsidRDefault="00DE4474" w:rsidP="00DE4474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634FD" w14:textId="2FC01ACE" w:rsidR="00DE4474" w:rsidRPr="00161E24" w:rsidRDefault="00DE4474" w:rsidP="00DE447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159</w:t>
            </w:r>
          </w:p>
        </w:tc>
      </w:tr>
    </w:tbl>
    <w:p w14:paraId="48CE31D7" w14:textId="476D8E90" w:rsidR="001A4045" w:rsidRPr="00161E24" w:rsidRDefault="001A4045" w:rsidP="008A5A30">
      <w:pPr>
        <w:rPr>
          <w:rFonts w:asciiTheme="majorBidi" w:hAnsiTheme="majorBidi" w:cstheme="majorBidi"/>
          <w:sz w:val="30"/>
          <w:szCs w:val="30"/>
        </w:rPr>
      </w:pPr>
    </w:p>
    <w:p w14:paraId="1992F2F0" w14:textId="77777777" w:rsidR="001D5F79" w:rsidRDefault="001D5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E550590" w14:textId="30CBE813" w:rsidR="008A5A30" w:rsidRPr="00161E24" w:rsidRDefault="008A5A30" w:rsidP="008A5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สินทรัพย์ภาษีเงินได้รอการตัดบัญชีที่ยังไม่ได้รับรู้ เกิดจากรายการดังต่อไปนี้</w:t>
      </w:r>
    </w:p>
    <w:p w14:paraId="4EC35794" w14:textId="434DFCBD" w:rsidR="008A5A30" w:rsidRDefault="008A5A30" w:rsidP="008A5A30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tbl>
      <w:tblPr>
        <w:tblW w:w="927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153"/>
        <w:gridCol w:w="273"/>
        <w:gridCol w:w="1187"/>
        <w:gridCol w:w="273"/>
        <w:gridCol w:w="1170"/>
        <w:gridCol w:w="252"/>
        <w:gridCol w:w="1183"/>
      </w:tblGrid>
      <w:tr w:rsidR="00060029" w:rsidRPr="00C57846" w14:paraId="4C15AAFB" w14:textId="77777777" w:rsidTr="00516440">
        <w:trPr>
          <w:tblHeader/>
        </w:trPr>
        <w:tc>
          <w:tcPr>
            <w:tcW w:w="2039" w:type="pct"/>
          </w:tcPr>
          <w:p w14:paraId="59E10372" w14:textId="2F198004" w:rsidR="00060029" w:rsidRPr="00B056C3" w:rsidRDefault="00060029" w:rsidP="006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284E0941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4C5B81C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4034FE89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60029" w:rsidRPr="00C57846" w14:paraId="4D85A88F" w14:textId="77777777" w:rsidTr="00516440">
        <w:trPr>
          <w:tblHeader/>
        </w:trPr>
        <w:tc>
          <w:tcPr>
            <w:tcW w:w="2039" w:type="pct"/>
          </w:tcPr>
          <w:p w14:paraId="764D3785" w14:textId="77777777" w:rsidR="00060029" w:rsidRPr="00B056C3" w:rsidRDefault="00060029" w:rsidP="006B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0B57EF71" w14:textId="4FD78823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53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47897AEC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003D8468" w14:textId="69E0827F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53C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530D46FF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F698DD6" w14:textId="10E5D210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53CD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6" w:type="pct"/>
          </w:tcPr>
          <w:p w14:paraId="4F7333DE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1999F6C" w14:textId="4E834000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FF53C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60029" w:rsidRPr="00C57846" w14:paraId="5D958FDC" w14:textId="77777777" w:rsidTr="00516440">
        <w:trPr>
          <w:trHeight w:val="434"/>
          <w:tblHeader/>
        </w:trPr>
        <w:tc>
          <w:tcPr>
            <w:tcW w:w="2039" w:type="pct"/>
          </w:tcPr>
          <w:p w14:paraId="1BA043E1" w14:textId="77777777" w:rsidR="00060029" w:rsidRPr="00B056C3" w:rsidRDefault="00060029" w:rsidP="006B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14:paraId="6E58BE9D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FF53CD" w:rsidRPr="00927F6F" w14:paraId="582643B2" w14:textId="77777777" w:rsidTr="00516440">
        <w:tc>
          <w:tcPr>
            <w:tcW w:w="2039" w:type="pct"/>
          </w:tcPr>
          <w:p w14:paraId="4DBCCA74" w14:textId="6AC12402" w:rsidR="00FF53CD" w:rsidRPr="00927F6F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622" w:type="pct"/>
          </w:tcPr>
          <w:p w14:paraId="5EAFB4AE" w14:textId="4023838B" w:rsidR="00FF53CD" w:rsidRPr="00927F6F" w:rsidRDefault="0041375E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15B370AC" w14:textId="7777777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1FF63AD2" w14:textId="377790C0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43B56F1" w14:textId="7777777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33832E6C" w14:textId="0960C518" w:rsidR="00FF53CD" w:rsidRPr="00927F6F" w:rsidRDefault="0041375E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36" w:type="pct"/>
          </w:tcPr>
          <w:p w14:paraId="4A98BB07" w14:textId="7777777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04BD48E" w14:textId="0F1325EF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FF53CD" w:rsidRPr="00927F6F" w14:paraId="26B5FF8D" w14:textId="77777777" w:rsidTr="00516440">
        <w:tc>
          <w:tcPr>
            <w:tcW w:w="2039" w:type="pct"/>
          </w:tcPr>
          <w:p w14:paraId="4EFFE405" w14:textId="2AFCB95D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49DB8449" w14:textId="6A09C902" w:rsidR="00FF53CD" w:rsidRPr="00927F6F" w:rsidRDefault="0041375E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5254B8">
              <w:rPr>
                <w:rFonts w:asciiTheme="majorBidi" w:hAnsiTheme="majorBidi" w:cstheme="majorBidi" w:hint="cs"/>
                <w:sz w:val="30"/>
                <w:szCs w:val="30"/>
                <w:cs/>
              </w:rPr>
              <w:t>028</w:t>
            </w:r>
          </w:p>
        </w:tc>
        <w:tc>
          <w:tcPr>
            <w:tcW w:w="147" w:type="pct"/>
          </w:tcPr>
          <w:p w14:paraId="056EB0A7" w14:textId="7777777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027B98C4" w14:textId="11B6B65A" w:rsidR="00FF53CD" w:rsidRPr="00161E24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298</w:t>
            </w:r>
          </w:p>
        </w:tc>
        <w:tc>
          <w:tcPr>
            <w:tcW w:w="147" w:type="pct"/>
          </w:tcPr>
          <w:p w14:paraId="5AA03D1E" w14:textId="7777777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50557E4B" w14:textId="652E2199" w:rsidR="00FF53CD" w:rsidRPr="00927F6F" w:rsidRDefault="0041375E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7ADADE48" w14:textId="7777777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98E6498" w14:textId="429AFD4B" w:rsidR="00FF53CD" w:rsidRPr="00161E24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53CD" w:rsidRPr="00927F6F" w14:paraId="70F8EAE5" w14:textId="77777777" w:rsidTr="00516440">
        <w:tc>
          <w:tcPr>
            <w:tcW w:w="2039" w:type="pct"/>
          </w:tcPr>
          <w:p w14:paraId="5EFC36D8" w14:textId="18584B61" w:rsidR="00FF53CD" w:rsidRPr="00161E24" w:rsidRDefault="00FF53CD" w:rsidP="00FF5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0CD0F675" w14:textId="5A020D66" w:rsidR="00FF53CD" w:rsidRPr="003F5604" w:rsidRDefault="0041375E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5254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028</w:t>
            </w:r>
          </w:p>
        </w:tc>
        <w:tc>
          <w:tcPr>
            <w:tcW w:w="147" w:type="pct"/>
          </w:tcPr>
          <w:p w14:paraId="478B8EE4" w14:textId="7777777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FF596FF" w14:textId="6C984A84" w:rsidR="00FF53CD" w:rsidRPr="00161E24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F56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147" w:type="pct"/>
          </w:tcPr>
          <w:p w14:paraId="1BAE8A22" w14:textId="7777777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1F5F77F" w14:textId="0BFC329B" w:rsidR="00FF53CD" w:rsidRPr="006535AF" w:rsidRDefault="0041375E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</w:t>
            </w:r>
          </w:p>
        </w:tc>
        <w:tc>
          <w:tcPr>
            <w:tcW w:w="136" w:type="pct"/>
          </w:tcPr>
          <w:p w14:paraId="24247F02" w14:textId="77777777" w:rsidR="00FF53CD" w:rsidRPr="00927F6F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7292839" w14:textId="7EFC7CF5" w:rsidR="00FF53CD" w:rsidRPr="00161E24" w:rsidRDefault="00FF53CD" w:rsidP="00FF5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</w:t>
            </w:r>
          </w:p>
        </w:tc>
      </w:tr>
    </w:tbl>
    <w:p w14:paraId="21E5B19C" w14:textId="03DB6413" w:rsidR="00060029" w:rsidRDefault="00060029" w:rsidP="008A5A30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</w:rPr>
      </w:pPr>
    </w:p>
    <w:p w14:paraId="73C43BA0" w14:textId="25045082" w:rsidR="008A5A30" w:rsidRPr="00161E24" w:rsidRDefault="008A5A30" w:rsidP="00760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ขาดทุนทางภาษีจะสิ้นอายุใน</w:t>
      </w:r>
      <w:r w:rsidR="005A283E" w:rsidRPr="00161E24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อีก </w:t>
      </w:r>
      <w:r w:rsidR="005A283E" w:rsidRPr="00161E24">
        <w:rPr>
          <w:rFonts w:asciiTheme="majorBidi" w:hAnsiTheme="majorBidi" w:cstheme="majorBidi"/>
          <w:spacing w:val="-4"/>
          <w:sz w:val="30"/>
          <w:szCs w:val="30"/>
        </w:rPr>
        <w:t xml:space="preserve">5 </w:t>
      </w:r>
      <w:r w:rsidR="005A283E" w:rsidRPr="00161E24">
        <w:rPr>
          <w:rFonts w:asciiTheme="majorBidi" w:hAnsiTheme="majorBidi" w:cstheme="majorBidi"/>
          <w:spacing w:val="-4"/>
          <w:sz w:val="30"/>
          <w:szCs w:val="30"/>
          <w:cs/>
        </w:rPr>
        <w:t>ปี</w:t>
      </w: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C1248" w:rsidRPr="00161E24">
        <w:rPr>
          <w:rFonts w:asciiTheme="majorBidi" w:hAnsiTheme="majorBidi" w:cstheme="majorBidi"/>
          <w:spacing w:val="-4"/>
          <w:sz w:val="30"/>
          <w:szCs w:val="30"/>
          <w:cs/>
        </w:rPr>
        <w:t>ตาม</w:t>
      </w:r>
      <w:r w:rsidR="00FF3CC3" w:rsidRPr="00161E24">
        <w:rPr>
          <w:rFonts w:asciiTheme="majorBidi" w:hAnsiTheme="majorBidi" w:cstheme="majorBidi"/>
          <w:spacing w:val="-4"/>
          <w:sz w:val="30"/>
          <w:szCs w:val="30"/>
          <w:cs/>
        </w:rPr>
        <w:t>ประมวลรัษฎากร</w:t>
      </w:r>
      <w:r w:rsidR="00B92D2D" w:rsidRPr="00161E24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4218EE" w:rsidRPr="00161E24">
        <w:rPr>
          <w:rFonts w:asciiTheme="majorBidi" w:hAnsiTheme="majorBidi" w:cstheme="majorBidi"/>
          <w:spacing w:val="-4"/>
          <w:sz w:val="30"/>
          <w:szCs w:val="30"/>
          <w:cs/>
        </w:rPr>
        <w:t>สิทธิประโยชน์ทางภาษีจากการส่งเสริมการลงทุน</w:t>
      </w:r>
      <w:r w:rsidR="006B0AE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</w:t>
      </w:r>
      <w:r w:rsidRPr="00161E24">
        <w:rPr>
          <w:rFonts w:asciiTheme="majorBidi" w:hAnsiTheme="majorBidi" w:cstheme="majorBidi"/>
          <w:sz w:val="30"/>
          <w:szCs w:val="30"/>
          <w:cs/>
        </w:rPr>
        <w:t>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4A305698" w14:textId="77777777" w:rsidR="008A5A30" w:rsidRPr="00161E24" w:rsidRDefault="008A5A30" w:rsidP="00760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5CDBD1E0" w14:textId="60CCD484" w:rsidR="0036314A" w:rsidRPr="00161E24" w:rsidRDefault="0036314A" w:rsidP="0036314A">
      <w:pPr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กลุ่มบริษัทประเมินผลประโยชน์ที่จะได้รับจากสินทรัพย์ภาษีเงินได้รอการตัดบัญชีจากผลขาดทุนทางภาษี และผลแตกต่างชั่วคราวโดยใช้ประมาณการจากผลประกอบการจริง และการคาดการณ์ผลประกอบการในอนาคตซึ่งอาศัยการประมาณการข้อสมมติของผู้บริหารเกี่ยวกับการเติบโตของรายได้และการเพิ่มขึ้นของกำไรจากการดำเนินงานของบริษัทย่อย รวมถึงสิทธิประโยชน์จากการส่งเสริมการลงทุน กลุ่มบริษัทรับรู้ขาดทุนทางภาษีเป็นสินทรัพย์ภาษีเงินได้รอการตัดบัญชี เนื่องจากกลุ่มบริษัทเชื่อว่าจะมีกำไรทางภาษีเพียงพอที่จะนำผลขาดทุนทางภาษีที่ยังไม่ได้ใช้มาใช้ประโยชน์ได้ซึ่งเป็นไปตามแผนธุรกิจของกลุ่มบริษัทที่สามารถทำกำไรจากการดำเนินงานเพิ่มขึ้นในอนาคต อย่างไรก็ตาม มีความเป็นไปได้ว่าภาษีเงินได้รอการตัดบัญชีจากผลขาดทุนทางภาษียกมาทั้งหมด หรือบางส่วนอาจหมดอายุและไม่ได้นำมาใช้ประโยชน์ในท้ายที่สุด</w:t>
      </w:r>
    </w:p>
    <w:p w14:paraId="2D01BBD3" w14:textId="77777777" w:rsidR="00455C2C" w:rsidRPr="00161E24" w:rsidRDefault="00455C2C" w:rsidP="0036314A">
      <w:pPr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45BC2EC7" w14:textId="77777777" w:rsidR="00060029" w:rsidRDefault="00060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1650171" w14:textId="1120DBEA" w:rsidR="004055D9" w:rsidRPr="00DE4474" w:rsidRDefault="0091358E" w:rsidP="0005427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4055D9" w:rsidRPr="00DE4474">
        <w:rPr>
          <w:rFonts w:asciiTheme="majorBidi" w:hAnsiTheme="majorBidi" w:cstheme="majorBidi"/>
          <w:sz w:val="30"/>
          <w:szCs w:val="30"/>
          <w:u w:val="none"/>
          <w:cs/>
        </w:rPr>
        <w:t>กำไร</w:t>
      </w:r>
      <w:r w:rsidR="00085249">
        <w:rPr>
          <w:rFonts w:asciiTheme="majorBidi" w:hAnsiTheme="majorBidi" w:cstheme="majorBidi"/>
          <w:sz w:val="30"/>
          <w:szCs w:val="30"/>
          <w:u w:val="none"/>
        </w:rPr>
        <w:t xml:space="preserve"> </w:t>
      </w:r>
      <w:r w:rsidR="00085249">
        <w:rPr>
          <w:rFonts w:asciiTheme="majorBidi" w:hAnsiTheme="majorBidi" w:cstheme="majorBidi" w:hint="cs"/>
          <w:sz w:val="30"/>
          <w:szCs w:val="30"/>
          <w:u w:val="none"/>
          <w:cs/>
        </w:rPr>
        <w:t xml:space="preserve">(ขาดทุน) </w:t>
      </w:r>
      <w:r w:rsidR="004055D9" w:rsidRPr="00DE4474">
        <w:rPr>
          <w:rFonts w:asciiTheme="majorBidi" w:hAnsiTheme="majorBidi" w:cstheme="majorBidi"/>
          <w:sz w:val="30"/>
          <w:szCs w:val="30"/>
          <w:u w:val="none"/>
          <w:cs/>
        </w:rPr>
        <w:t>ต่อหุ้น</w:t>
      </w:r>
    </w:p>
    <w:p w14:paraId="6AF5163A" w14:textId="791FD8FF" w:rsidR="00A05786" w:rsidRDefault="00A0578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53"/>
        <w:gridCol w:w="273"/>
        <w:gridCol w:w="1187"/>
        <w:gridCol w:w="273"/>
        <w:gridCol w:w="1170"/>
        <w:gridCol w:w="252"/>
        <w:gridCol w:w="1183"/>
      </w:tblGrid>
      <w:tr w:rsidR="00060029" w:rsidRPr="00B056C3" w14:paraId="41102947" w14:textId="77777777" w:rsidTr="00763091">
        <w:trPr>
          <w:tblHeader/>
        </w:trPr>
        <w:tc>
          <w:tcPr>
            <w:tcW w:w="2039" w:type="pct"/>
          </w:tcPr>
          <w:p w14:paraId="1B3BA4DB" w14:textId="77777777" w:rsidR="00060029" w:rsidRPr="00B056C3" w:rsidRDefault="00060029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5A301643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01D2E4BB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129D8BFD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60029" w:rsidRPr="00B056C3" w14:paraId="606CEEB8" w14:textId="77777777" w:rsidTr="00763091">
        <w:trPr>
          <w:tblHeader/>
        </w:trPr>
        <w:tc>
          <w:tcPr>
            <w:tcW w:w="2039" w:type="pct"/>
          </w:tcPr>
          <w:p w14:paraId="240C5466" w14:textId="77777777" w:rsidR="00060029" w:rsidRPr="00B056C3" w:rsidRDefault="00060029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080E8B19" w14:textId="5CCA0BC9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447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30FB00D8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285C323E" w14:textId="1774E0E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447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4002AD8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457894C2" w14:textId="576A6ADC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447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6" w:type="pct"/>
          </w:tcPr>
          <w:p w14:paraId="3DEFACB8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2EC1EB4E" w14:textId="12591DDB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447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60029" w:rsidRPr="00B056C3" w14:paraId="0E9F207D" w14:textId="77777777" w:rsidTr="00060029">
        <w:trPr>
          <w:trHeight w:val="434"/>
          <w:tblHeader/>
        </w:trPr>
        <w:tc>
          <w:tcPr>
            <w:tcW w:w="2039" w:type="pct"/>
          </w:tcPr>
          <w:p w14:paraId="4E0EEB73" w14:textId="77777777" w:rsidR="00060029" w:rsidRPr="00B056C3" w:rsidRDefault="00060029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14:paraId="2D6B761E" w14:textId="5AEED1CA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(ล้านบาท/ล้านหุ้น)</w:t>
            </w:r>
          </w:p>
        </w:tc>
      </w:tr>
      <w:tr w:rsidR="00B85879" w:rsidRPr="00927F6F" w14:paraId="05A150AD" w14:textId="77777777" w:rsidTr="00B85879">
        <w:tc>
          <w:tcPr>
            <w:tcW w:w="2039" w:type="pct"/>
          </w:tcPr>
          <w:p w14:paraId="09AE08BF" w14:textId="537CB259" w:rsidR="00B85879" w:rsidRPr="00927F6F" w:rsidRDefault="00B85879" w:rsidP="00B21E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6" w:hanging="24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กำไร</w:t>
            </w:r>
            <w:r w:rsidR="00B21E7F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</w:rPr>
              <w:t xml:space="preserve"> </w:t>
            </w:r>
            <w:r w:rsidR="00B21E7F">
              <w:rPr>
                <w:rFonts w:asciiTheme="majorBidi" w:hAnsiTheme="majorBidi" w:cstheme="majorBidi" w:hint="cs"/>
                <w:b/>
                <w:bCs/>
                <w:spacing w:val="-2"/>
                <w:sz w:val="30"/>
                <w:szCs w:val="30"/>
                <w:cs/>
              </w:rPr>
              <w:t xml:space="preserve">(ขาดทุน) </w:t>
            </w:r>
            <w:r w:rsidRPr="00161E2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ที่เป็นส่วนของผู้ถือหุ้นของ</w:t>
            </w:r>
          </w:p>
        </w:tc>
        <w:tc>
          <w:tcPr>
            <w:tcW w:w="622" w:type="pct"/>
          </w:tcPr>
          <w:p w14:paraId="749236BD" w14:textId="77777777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284AE912" w14:textId="77777777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5CDC2D7B" w14:textId="1551546B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5C9AEA4" w14:textId="77777777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53D6CB9" w14:textId="77777777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6" w:type="pct"/>
          </w:tcPr>
          <w:p w14:paraId="4080AFF3" w14:textId="77777777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23EAE6B4" w14:textId="3F0A9DB7" w:rsidR="00B85879" w:rsidRPr="00927F6F" w:rsidRDefault="00B85879" w:rsidP="00B858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E4474" w:rsidRPr="00161E24" w14:paraId="07AF516C" w14:textId="77777777" w:rsidTr="00B85879">
        <w:tc>
          <w:tcPr>
            <w:tcW w:w="2039" w:type="pct"/>
          </w:tcPr>
          <w:p w14:paraId="18A0A2B0" w14:textId="1EB96E72" w:rsidR="00DE4474" w:rsidRPr="00161E24" w:rsidRDefault="00DE4474" w:rsidP="00DE44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ab/>
            </w:r>
            <w:r w:rsidR="001B3674" w:rsidRPr="00161E24">
              <w:rPr>
                <w:rFonts w:asciiTheme="majorBid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บริษัท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2" w:type="pct"/>
            <w:tcBorders>
              <w:bottom w:val="double" w:sz="4" w:space="0" w:color="auto"/>
            </w:tcBorders>
          </w:tcPr>
          <w:p w14:paraId="658E095C" w14:textId="22E91B7B" w:rsidR="00DE4474" w:rsidRPr="00EC3FF5" w:rsidRDefault="00062D75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900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</w:t>
            </w:r>
            <w:r w:rsidR="00B54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67475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900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</w:tcPr>
          <w:p w14:paraId="1509FCF2" w14:textId="77777777" w:rsidR="00DE4474" w:rsidRPr="00EC3FF5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3B398052" w14:textId="63318379" w:rsidR="00DE4474" w:rsidRPr="00EC3FF5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3F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7,938</w:t>
            </w:r>
          </w:p>
        </w:tc>
        <w:tc>
          <w:tcPr>
            <w:tcW w:w="147" w:type="pct"/>
          </w:tcPr>
          <w:p w14:paraId="27FC8A4E" w14:textId="77777777" w:rsidR="00DE4474" w:rsidRPr="00EC3FF5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double" w:sz="4" w:space="0" w:color="auto"/>
            </w:tcBorders>
          </w:tcPr>
          <w:p w14:paraId="1E5294E0" w14:textId="68DE1FC2" w:rsidR="00DE4474" w:rsidRPr="00EC3FF5" w:rsidRDefault="00900B1A" w:rsidP="00C03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</w:t>
            </w:r>
            <w:r w:rsidR="00A156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78</w:t>
            </w:r>
          </w:p>
        </w:tc>
        <w:tc>
          <w:tcPr>
            <w:tcW w:w="136" w:type="pct"/>
          </w:tcPr>
          <w:p w14:paraId="6126143D" w14:textId="77777777" w:rsidR="00DE4474" w:rsidRPr="00927F6F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</w:tcPr>
          <w:p w14:paraId="0CE35137" w14:textId="53358D71" w:rsidR="00DE4474" w:rsidRPr="00161E24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C3FF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6,850</w:t>
            </w:r>
          </w:p>
        </w:tc>
      </w:tr>
      <w:tr w:rsidR="00DE4474" w:rsidRPr="00161E24" w14:paraId="21980171" w14:textId="77777777" w:rsidTr="003C1AB6">
        <w:tc>
          <w:tcPr>
            <w:tcW w:w="2039" w:type="pct"/>
          </w:tcPr>
          <w:p w14:paraId="6BD356AD" w14:textId="0934729B" w:rsidR="00DE4474" w:rsidRPr="00161E24" w:rsidRDefault="00DE4474" w:rsidP="00DE44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22" w:type="pct"/>
            <w:tcBorders>
              <w:top w:val="double" w:sz="4" w:space="0" w:color="auto"/>
            </w:tcBorders>
          </w:tcPr>
          <w:p w14:paraId="25B11EC3" w14:textId="0624D871" w:rsidR="00DE4474" w:rsidRPr="00927F6F" w:rsidRDefault="00900B1A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1,935</w:t>
            </w:r>
          </w:p>
        </w:tc>
        <w:tc>
          <w:tcPr>
            <w:tcW w:w="147" w:type="pct"/>
          </w:tcPr>
          <w:p w14:paraId="16F5F8AF" w14:textId="77777777" w:rsidR="00DE4474" w:rsidRPr="00927F6F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</w:tcPr>
          <w:p w14:paraId="7551FCE1" w14:textId="3EA0E71D" w:rsidR="00DE4474" w:rsidRPr="00C0300D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0300D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47" w:type="pct"/>
          </w:tcPr>
          <w:p w14:paraId="655F437D" w14:textId="77777777" w:rsidR="00DE4474" w:rsidRPr="00927F6F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12AD0714" w14:textId="258F7891" w:rsidR="00DE4474" w:rsidRPr="00927F6F" w:rsidRDefault="00B21E7F" w:rsidP="00C030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1,935</w:t>
            </w:r>
          </w:p>
        </w:tc>
        <w:tc>
          <w:tcPr>
            <w:tcW w:w="136" w:type="pct"/>
          </w:tcPr>
          <w:p w14:paraId="12F536A0" w14:textId="77777777" w:rsidR="00DE4474" w:rsidRPr="00927F6F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</w:tcPr>
          <w:p w14:paraId="643D5FFB" w14:textId="72765241" w:rsidR="00DE4474" w:rsidRPr="00161E24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</w:tr>
      <w:tr w:rsidR="00DE4474" w:rsidRPr="00161E24" w14:paraId="74DDF8A3" w14:textId="77777777" w:rsidTr="00B94079">
        <w:tc>
          <w:tcPr>
            <w:tcW w:w="2039" w:type="pct"/>
            <w:shd w:val="clear" w:color="auto" w:fill="auto"/>
          </w:tcPr>
          <w:p w14:paraId="40D9F295" w14:textId="1D38BFD8" w:rsidR="00DE4474" w:rsidRPr="00161E24" w:rsidRDefault="00DE4474" w:rsidP="00DE44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ผลกระทบจากการเปลี่ยนแปลงมูลค่าที่ตราไว้</w:t>
            </w:r>
          </w:p>
        </w:tc>
        <w:tc>
          <w:tcPr>
            <w:tcW w:w="622" w:type="pct"/>
            <w:shd w:val="clear" w:color="auto" w:fill="auto"/>
          </w:tcPr>
          <w:p w14:paraId="043C09A9" w14:textId="4E9025D7" w:rsidR="00DE4474" w:rsidRPr="003C1AB6" w:rsidRDefault="00900B1A" w:rsidP="00900B1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0E4B4F78" w14:textId="77777777" w:rsidR="00DE4474" w:rsidRPr="00927F6F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7A347579" w14:textId="4CE90615" w:rsidR="00DE4474" w:rsidRPr="00C0300D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0300D"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  <w:tc>
          <w:tcPr>
            <w:tcW w:w="147" w:type="pct"/>
            <w:shd w:val="clear" w:color="auto" w:fill="auto"/>
          </w:tcPr>
          <w:p w14:paraId="498B9CB7" w14:textId="77777777" w:rsidR="00DE4474" w:rsidRPr="00927F6F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0C07F8C4" w14:textId="29EC1AD6" w:rsidR="00DE4474" w:rsidRPr="00927F6F" w:rsidRDefault="00B21E7F" w:rsidP="00B2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8DF3A57" w14:textId="77777777" w:rsidR="00DE4474" w:rsidRPr="00927F6F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6CDEBDB" w14:textId="39C4F07C" w:rsidR="00DE4474" w:rsidRPr="00161E24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</w:tr>
      <w:tr w:rsidR="00DE4474" w:rsidRPr="00161E24" w14:paraId="4D392238" w14:textId="77777777" w:rsidTr="00B94079">
        <w:tc>
          <w:tcPr>
            <w:tcW w:w="2039" w:type="pct"/>
            <w:shd w:val="clear" w:color="auto" w:fill="auto"/>
          </w:tcPr>
          <w:p w14:paraId="23E2A3CC" w14:textId="77777777" w:rsidR="00DE4474" w:rsidRPr="00161E24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ผลกระทบจากการออกหุ้นเพิ่มทุน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  <w:p w14:paraId="4F5BFDB5" w14:textId="2FCCA0B3" w:rsidR="00DE4474" w:rsidRPr="00161E24" w:rsidRDefault="00DE4474" w:rsidP="00DE447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ดูหมายเหตุข้อ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0DA81" w14:textId="0D98927B" w:rsidR="00DE4474" w:rsidRPr="00927F6F" w:rsidRDefault="00B21E7F" w:rsidP="00B2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626B40DB" w14:textId="77777777" w:rsidR="00DE4474" w:rsidRPr="00927F6F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40207" w14:textId="369F2118" w:rsidR="00DE4474" w:rsidRPr="003C1AB6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47" w:type="pct"/>
            <w:shd w:val="clear" w:color="auto" w:fill="auto"/>
          </w:tcPr>
          <w:p w14:paraId="79EE92AB" w14:textId="77777777" w:rsidR="00DE4474" w:rsidRPr="00927F6F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D98F0" w14:textId="3F36E032" w:rsidR="00DE4474" w:rsidRPr="00927F6F" w:rsidRDefault="00B21E7F" w:rsidP="00B21E7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7D6121E6" w14:textId="77777777" w:rsidR="00DE4474" w:rsidRPr="00927F6F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E7848" w14:textId="6EDE31BB" w:rsidR="00DE4474" w:rsidRPr="003C1AB6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</w:tr>
      <w:tr w:rsidR="00DE4474" w:rsidRPr="00161E24" w14:paraId="45FEC852" w14:textId="77777777" w:rsidTr="00B94079">
        <w:tc>
          <w:tcPr>
            <w:tcW w:w="2039" w:type="pct"/>
            <w:shd w:val="clear" w:color="auto" w:fill="auto"/>
          </w:tcPr>
          <w:p w14:paraId="5C073710" w14:textId="5A57DA17" w:rsidR="00DE4474" w:rsidRPr="00161E24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จำนวนหุ้นสามัญโดยวิธีถัวเฉลี่ยถ่วงน้ำหนัก 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85B53" w14:textId="6BA6CF6B" w:rsidR="00DE4474" w:rsidRPr="003C1AB6" w:rsidRDefault="006E0349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1,935</w:t>
            </w:r>
          </w:p>
        </w:tc>
        <w:tc>
          <w:tcPr>
            <w:tcW w:w="147" w:type="pct"/>
            <w:shd w:val="clear" w:color="auto" w:fill="auto"/>
          </w:tcPr>
          <w:p w14:paraId="563431F4" w14:textId="77777777" w:rsidR="00DE4474" w:rsidRPr="003C1AB6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6D3D53" w14:textId="5C8F670E" w:rsidR="00DE4474" w:rsidRPr="003C1AB6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  <w:tc>
          <w:tcPr>
            <w:tcW w:w="147" w:type="pct"/>
            <w:shd w:val="clear" w:color="auto" w:fill="auto"/>
          </w:tcPr>
          <w:p w14:paraId="18D67145" w14:textId="77777777" w:rsidR="00DE4474" w:rsidRPr="003C1AB6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C42EEB" w14:textId="10D3C520" w:rsidR="00DE4474" w:rsidRPr="003C1AB6" w:rsidRDefault="00C0300D" w:rsidP="006E03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1,935</w:t>
            </w:r>
          </w:p>
        </w:tc>
        <w:tc>
          <w:tcPr>
            <w:tcW w:w="136" w:type="pct"/>
            <w:shd w:val="clear" w:color="auto" w:fill="auto"/>
          </w:tcPr>
          <w:p w14:paraId="0248D8D3" w14:textId="77777777" w:rsidR="00DE4474" w:rsidRPr="00927F6F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B2B60C" w14:textId="35145C53" w:rsidR="00DE4474" w:rsidRPr="00161E24" w:rsidRDefault="00DE4474" w:rsidP="00DE44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</w:t>
            </w:r>
          </w:p>
        </w:tc>
      </w:tr>
      <w:tr w:rsidR="00C0300D" w:rsidRPr="00161E24" w14:paraId="5A613A1B" w14:textId="77777777" w:rsidTr="008B6EE6">
        <w:tc>
          <w:tcPr>
            <w:tcW w:w="2039" w:type="pct"/>
            <w:shd w:val="clear" w:color="auto" w:fill="auto"/>
          </w:tcPr>
          <w:p w14:paraId="3C6E025A" w14:textId="03F7C263" w:rsidR="00C0300D" w:rsidRPr="00161E24" w:rsidRDefault="00C0300D" w:rsidP="008B6E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7" w:hanging="22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6E034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</w:t>
            </w:r>
            <w:r w:rsidR="008B6E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ขั้นพื้นฐาน</w:t>
            </w:r>
            <w:r w:rsidR="00955B0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="00D5680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ปรับลด</w:t>
            </w:r>
            <w:r w:rsidR="008B6EE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2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35D16E7" w14:textId="3E3DA2B8" w:rsidR="00C0300D" w:rsidRPr="003C1AB6" w:rsidRDefault="00C0300D" w:rsidP="008B6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</w:t>
            </w:r>
            <w:r w:rsidR="000D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B549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05447E74" w14:textId="77777777" w:rsidR="00C0300D" w:rsidRPr="00927F6F" w:rsidRDefault="00C0300D" w:rsidP="008B6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B3D626" w14:textId="0BF3A15C" w:rsidR="00C0300D" w:rsidRPr="00161E24" w:rsidRDefault="00C0300D" w:rsidP="008B6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C1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5.0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12B3783" w14:textId="77777777" w:rsidR="00C0300D" w:rsidRPr="00927F6F" w:rsidRDefault="00C0300D" w:rsidP="008B6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FD6FEA" w14:textId="6E855BE1" w:rsidR="00C0300D" w:rsidRPr="003C1AB6" w:rsidRDefault="00C0300D" w:rsidP="008B6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0.8</w:t>
            </w:r>
            <w:r w:rsidR="002A018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2BB16E2" w14:textId="77777777" w:rsidR="00C0300D" w:rsidRPr="00927F6F" w:rsidRDefault="00C0300D" w:rsidP="008B6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69C2C1" w14:textId="0567C704" w:rsidR="00C0300D" w:rsidRPr="00161E24" w:rsidRDefault="00C0300D" w:rsidP="008B6E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C1A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4.3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</w:tbl>
    <w:p w14:paraId="55D4ADCA" w14:textId="78A8663F" w:rsidR="00060029" w:rsidRDefault="00060029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A2BF5C" w14:textId="254B5A18" w:rsidR="007D56C8" w:rsidRPr="007D56C8" w:rsidRDefault="007D56C8" w:rsidP="007D5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56C8">
        <w:rPr>
          <w:rFonts w:asciiTheme="majorBidi" w:hAnsiTheme="majorBidi" w:hint="cs"/>
          <w:sz w:val="30"/>
          <w:szCs w:val="30"/>
          <w:cs/>
        </w:rPr>
        <w:t>บริษัทไม่มีผลกระทบจากการปรับลดมูลค่าหุ้นสามัญสําหรับปีสิ้นสุดวันที่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Pr="007D56C8">
        <w:rPr>
          <w:rFonts w:asciiTheme="majorBidi" w:hAnsiTheme="majorBidi" w:cstheme="majorBidi"/>
          <w:sz w:val="30"/>
          <w:szCs w:val="30"/>
        </w:rPr>
        <w:t>31</w:t>
      </w:r>
      <w:r w:rsidRPr="007D56C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D56C8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7D56C8">
        <w:rPr>
          <w:rFonts w:asciiTheme="majorBidi" w:hAnsiTheme="majorBidi" w:cstheme="majorBidi"/>
          <w:sz w:val="30"/>
          <w:szCs w:val="30"/>
        </w:rPr>
        <w:t>256</w:t>
      </w:r>
      <w:r w:rsidR="00B2715F">
        <w:rPr>
          <w:rFonts w:asciiTheme="majorBidi" w:hAnsiTheme="majorBidi" w:cstheme="majorBidi"/>
          <w:sz w:val="30"/>
          <w:szCs w:val="30"/>
        </w:rPr>
        <w:t>6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Pr="007D56C8">
        <w:rPr>
          <w:rFonts w:asciiTheme="majorBidi" w:hAnsiTheme="majorBidi" w:hint="cs"/>
          <w:sz w:val="30"/>
          <w:szCs w:val="30"/>
          <w:cs/>
        </w:rPr>
        <w:t>และ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Pr="007D56C8">
        <w:rPr>
          <w:rFonts w:asciiTheme="majorBidi" w:hAnsiTheme="majorBidi" w:cstheme="majorBidi"/>
          <w:sz w:val="30"/>
          <w:szCs w:val="30"/>
        </w:rPr>
        <w:t>256</w:t>
      </w:r>
      <w:r w:rsidR="00B2715F">
        <w:rPr>
          <w:rFonts w:asciiTheme="majorBidi" w:hAnsiTheme="majorBidi" w:cstheme="majorBidi"/>
          <w:sz w:val="30"/>
          <w:szCs w:val="30"/>
        </w:rPr>
        <w:t>5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Pr="007D56C8">
        <w:rPr>
          <w:rFonts w:asciiTheme="majorBidi" w:hAnsiTheme="majorBidi" w:hint="cs"/>
          <w:sz w:val="30"/>
          <w:szCs w:val="30"/>
          <w:cs/>
        </w:rPr>
        <w:t>ดังนั้น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 w:rsidRPr="007D56C8">
        <w:rPr>
          <w:rFonts w:asciiTheme="majorBidi" w:hAnsiTheme="majorBidi" w:hint="cs"/>
          <w:sz w:val="30"/>
          <w:szCs w:val="30"/>
          <w:cs/>
        </w:rPr>
        <w:t>กําไร</w:t>
      </w:r>
      <w:r w:rsidR="004662BB">
        <w:rPr>
          <w:rFonts w:asciiTheme="majorBidi" w:hAnsiTheme="majorBidi" w:hint="cs"/>
          <w:sz w:val="30"/>
          <w:szCs w:val="30"/>
          <w:cs/>
        </w:rPr>
        <w:t xml:space="preserve"> (ขาดทุน) </w:t>
      </w:r>
      <w:r w:rsidRPr="007D56C8">
        <w:rPr>
          <w:rFonts w:asciiTheme="majorBidi" w:hAnsiTheme="majorBidi" w:hint="cs"/>
          <w:sz w:val="30"/>
          <w:szCs w:val="30"/>
          <w:cs/>
        </w:rPr>
        <w:t>ต่อหุ้นปรับลดจึงมีมูลค่าเท่ากับกําไร</w:t>
      </w:r>
      <w:r w:rsidR="004662BB">
        <w:rPr>
          <w:rFonts w:asciiTheme="majorBidi" w:hAnsiTheme="majorBidi" w:hint="cs"/>
          <w:sz w:val="30"/>
          <w:szCs w:val="30"/>
          <w:cs/>
        </w:rPr>
        <w:t xml:space="preserve"> (ขาดทุน) </w:t>
      </w:r>
      <w:r w:rsidRPr="007D56C8">
        <w:rPr>
          <w:rFonts w:asciiTheme="majorBidi" w:hAnsiTheme="majorBidi" w:hint="cs"/>
          <w:sz w:val="30"/>
          <w:szCs w:val="30"/>
          <w:cs/>
        </w:rPr>
        <w:t>ต่อหุ้นขั้นพื้นฐาน</w:t>
      </w:r>
    </w:p>
    <w:p w14:paraId="2018B342" w14:textId="77777777" w:rsidR="007D56C8" w:rsidRPr="007D56C8" w:rsidRDefault="007D56C8" w:rsidP="007D56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cs/>
        </w:rPr>
      </w:pPr>
    </w:p>
    <w:p w14:paraId="53DA5176" w14:textId="56BFE048" w:rsidR="00146F17" w:rsidRDefault="007D56C8" w:rsidP="00581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D56C8">
        <w:rPr>
          <w:rFonts w:asciiTheme="majorBidi" w:hAnsiTheme="majorBidi" w:hint="cs"/>
          <w:sz w:val="30"/>
          <w:szCs w:val="30"/>
          <w:cs/>
        </w:rPr>
        <w:t>เนื่องจากการแตกหุ้นของบริษัทจากจํานวน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Pr="007D56C8">
        <w:rPr>
          <w:rFonts w:asciiTheme="majorBidi" w:hAnsiTheme="majorBidi" w:cstheme="majorBidi"/>
          <w:sz w:val="30"/>
          <w:szCs w:val="30"/>
        </w:rPr>
        <w:t>1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Pr="007D56C8">
        <w:rPr>
          <w:rFonts w:asciiTheme="majorBidi" w:hAnsiTheme="majorBidi" w:hint="cs"/>
          <w:sz w:val="30"/>
          <w:szCs w:val="30"/>
          <w:cs/>
        </w:rPr>
        <w:t>หุ้น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Pr="007D56C8">
        <w:rPr>
          <w:rFonts w:asciiTheme="majorBidi" w:hAnsiTheme="majorBidi" w:hint="cs"/>
          <w:sz w:val="30"/>
          <w:szCs w:val="30"/>
          <w:cs/>
        </w:rPr>
        <w:t>เป็น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Pr="007D56C8">
        <w:rPr>
          <w:rFonts w:asciiTheme="majorBidi" w:hAnsiTheme="majorBidi" w:cstheme="majorBidi"/>
          <w:sz w:val="30"/>
          <w:szCs w:val="30"/>
        </w:rPr>
        <w:t>2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Pr="007D56C8">
        <w:rPr>
          <w:rFonts w:asciiTheme="majorBidi" w:hAnsiTheme="majorBidi" w:hint="cs"/>
          <w:sz w:val="30"/>
          <w:szCs w:val="30"/>
          <w:cs/>
        </w:rPr>
        <w:t>หุ้น</w:t>
      </w:r>
      <w:r w:rsidRPr="007D56C8">
        <w:rPr>
          <w:rFonts w:asciiTheme="majorBidi" w:hAnsiTheme="majorBidi"/>
          <w:sz w:val="30"/>
          <w:szCs w:val="30"/>
          <w:cs/>
        </w:rPr>
        <w:t xml:space="preserve"> (</w:t>
      </w:r>
      <w:r w:rsidRPr="007D56C8">
        <w:rPr>
          <w:rFonts w:asciiTheme="majorBidi" w:hAnsiTheme="majorBidi" w:hint="cs"/>
          <w:sz w:val="30"/>
          <w:szCs w:val="30"/>
          <w:cs/>
        </w:rPr>
        <w:t>ดูหมายเหตุข้อ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18</w:t>
      </w:r>
      <w:r w:rsidRPr="007D56C8">
        <w:rPr>
          <w:rFonts w:asciiTheme="majorBidi" w:hAnsiTheme="majorBidi" w:cstheme="majorBidi"/>
          <w:sz w:val="30"/>
          <w:szCs w:val="30"/>
        </w:rPr>
        <w:t xml:space="preserve">) </w:t>
      </w:r>
      <w:r w:rsidRPr="007D56C8">
        <w:rPr>
          <w:rFonts w:asciiTheme="majorBidi" w:hAnsiTheme="majorBidi" w:hint="cs"/>
          <w:sz w:val="30"/>
          <w:szCs w:val="30"/>
          <w:cs/>
        </w:rPr>
        <w:t>บริษัทจึงได้ปรับปรุงจํานวน</w:t>
      </w:r>
      <w:r w:rsidR="003D5ED4">
        <w:rPr>
          <w:rFonts w:asciiTheme="majorBidi" w:hAnsiTheme="majorBidi"/>
          <w:sz w:val="30"/>
          <w:szCs w:val="30"/>
        </w:rPr>
        <w:br/>
      </w:r>
      <w:r w:rsidRPr="007D56C8">
        <w:rPr>
          <w:rFonts w:asciiTheme="majorBidi" w:hAnsiTheme="majorBidi" w:hint="cs"/>
          <w:sz w:val="30"/>
          <w:szCs w:val="30"/>
          <w:cs/>
        </w:rPr>
        <w:t>หุ้นสามัญถัวเฉลี่ยถ่วงนํ้าหนักใหม่เพื่อใช้ในการคํานวณกําไร</w:t>
      </w:r>
      <w:r w:rsidR="000F786E">
        <w:rPr>
          <w:rFonts w:asciiTheme="majorBidi" w:hAnsiTheme="majorBidi"/>
          <w:sz w:val="30"/>
          <w:szCs w:val="30"/>
        </w:rPr>
        <w:t xml:space="preserve"> </w:t>
      </w:r>
      <w:r w:rsidR="000F786E">
        <w:rPr>
          <w:rFonts w:asciiTheme="majorBidi" w:hAnsiTheme="majorBidi" w:hint="cs"/>
          <w:sz w:val="30"/>
          <w:szCs w:val="30"/>
          <w:cs/>
        </w:rPr>
        <w:t xml:space="preserve">(ขาดทุน) </w:t>
      </w:r>
      <w:r w:rsidRPr="007D56C8">
        <w:rPr>
          <w:rFonts w:asciiTheme="majorBidi" w:hAnsiTheme="majorBidi" w:hint="cs"/>
          <w:sz w:val="30"/>
          <w:szCs w:val="30"/>
          <w:cs/>
        </w:rPr>
        <w:t>ต่อหุ้นขั้นพื้นฐานสําหรับปีสิ้นสุดวันที่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="000F786E">
        <w:rPr>
          <w:rFonts w:asciiTheme="majorBidi" w:hAnsiTheme="majorBidi"/>
          <w:sz w:val="30"/>
          <w:szCs w:val="30"/>
          <w:cs/>
        </w:rPr>
        <w:br/>
      </w:r>
      <w:r w:rsidRPr="007D56C8">
        <w:rPr>
          <w:rFonts w:asciiTheme="majorBidi" w:hAnsiTheme="majorBidi" w:cstheme="majorBidi"/>
          <w:sz w:val="30"/>
          <w:szCs w:val="30"/>
        </w:rPr>
        <w:t>31</w:t>
      </w:r>
      <w:r w:rsidRPr="007D56C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D56C8">
        <w:rPr>
          <w:rFonts w:asciiTheme="majorBidi" w:hAnsiTheme="majorBidi" w:hint="cs"/>
          <w:sz w:val="30"/>
          <w:szCs w:val="30"/>
          <w:cs/>
        </w:rPr>
        <w:t xml:space="preserve">ธันวาคม </w:t>
      </w:r>
      <w:r w:rsidRPr="007D56C8">
        <w:rPr>
          <w:rFonts w:asciiTheme="majorBidi" w:hAnsiTheme="majorBidi" w:cstheme="majorBidi"/>
          <w:sz w:val="30"/>
          <w:szCs w:val="30"/>
        </w:rPr>
        <w:t>2565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Pr="007D56C8">
        <w:rPr>
          <w:rFonts w:asciiTheme="majorBidi" w:hAnsiTheme="majorBidi" w:hint="cs"/>
          <w:sz w:val="30"/>
          <w:szCs w:val="30"/>
          <w:cs/>
        </w:rPr>
        <w:t>โดยถือเสมือนว่าการเปลี่ยนแปลงมูลค่าหุ้นดังกล่าวเกิดขึ้นตั้งแต่วันที่</w:t>
      </w:r>
      <w:r>
        <w:rPr>
          <w:rFonts w:asciiTheme="majorBidi" w:hAnsiTheme="majorBidi"/>
          <w:sz w:val="30"/>
          <w:szCs w:val="30"/>
        </w:rPr>
        <w:t xml:space="preserve"> </w:t>
      </w:r>
      <w:r w:rsidRPr="007D56C8">
        <w:rPr>
          <w:rFonts w:asciiTheme="majorBidi" w:hAnsiTheme="majorBidi" w:cstheme="majorBidi"/>
          <w:sz w:val="30"/>
          <w:szCs w:val="30"/>
        </w:rPr>
        <w:t xml:space="preserve">1 </w:t>
      </w:r>
      <w:r w:rsidRPr="007D56C8">
        <w:rPr>
          <w:rFonts w:asciiTheme="majorBidi" w:hAnsiTheme="majorBidi" w:hint="cs"/>
          <w:sz w:val="30"/>
          <w:szCs w:val="30"/>
          <w:cs/>
        </w:rPr>
        <w:t>มกราคม</w:t>
      </w:r>
      <w:r w:rsidRPr="007D56C8">
        <w:rPr>
          <w:rFonts w:asciiTheme="majorBidi" w:hAnsiTheme="majorBidi"/>
          <w:sz w:val="30"/>
          <w:szCs w:val="30"/>
          <w:cs/>
        </w:rPr>
        <w:t xml:space="preserve"> </w:t>
      </w:r>
      <w:r w:rsidRPr="007D56C8">
        <w:rPr>
          <w:rFonts w:asciiTheme="majorBidi" w:hAnsiTheme="majorBidi" w:cstheme="majorBidi"/>
          <w:sz w:val="30"/>
          <w:szCs w:val="30"/>
        </w:rPr>
        <w:t>256</w:t>
      </w:r>
      <w:r w:rsidR="004662BB">
        <w:rPr>
          <w:rFonts w:asciiTheme="majorBidi" w:hAnsiTheme="majorBidi" w:cstheme="majorBidi"/>
          <w:sz w:val="30"/>
          <w:szCs w:val="30"/>
        </w:rPr>
        <w:t>5</w:t>
      </w:r>
    </w:p>
    <w:p w14:paraId="2015EFBB" w14:textId="77777777" w:rsidR="005815B3" w:rsidRPr="005815B3" w:rsidRDefault="005815B3" w:rsidP="005815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</w:rPr>
      </w:pPr>
    </w:p>
    <w:p w14:paraId="72AB5B25" w14:textId="77777777" w:rsidR="00146F17" w:rsidRDefault="00146F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35CA62AD" w14:textId="79740331" w:rsidR="00914613" w:rsidRPr="00B73205" w:rsidRDefault="00914613" w:rsidP="00B73205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B73205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เงินปันผล</w:t>
      </w:r>
    </w:p>
    <w:p w14:paraId="30385081" w14:textId="77777777" w:rsidR="00914613" w:rsidRPr="00B73205" w:rsidRDefault="00914613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752D8A" w14:textId="77777777" w:rsidR="00914613" w:rsidRPr="00B73205" w:rsidRDefault="00914613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3205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59610EAD" w14:textId="77777777" w:rsidR="00914613" w:rsidRPr="00B73205" w:rsidRDefault="00914613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6"/>
        <w:gridCol w:w="1968"/>
        <w:gridCol w:w="2058"/>
        <w:gridCol w:w="1277"/>
        <w:gridCol w:w="277"/>
        <w:gridCol w:w="1292"/>
      </w:tblGrid>
      <w:tr w:rsidR="00914613" w:rsidRPr="00B73205" w14:paraId="17C696B3" w14:textId="77777777" w:rsidTr="00516440">
        <w:tc>
          <w:tcPr>
            <w:tcW w:w="2340" w:type="dxa"/>
            <w:vAlign w:val="bottom"/>
          </w:tcPr>
          <w:p w14:paraId="7B7CF350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38F368F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070" w:type="dxa"/>
            <w:vAlign w:val="bottom"/>
          </w:tcPr>
          <w:p w14:paraId="282CAE0B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51DA846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6DCD5BD2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7A4871AF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483E4414" w14:textId="77777777" w:rsidR="00914613" w:rsidRPr="00B73205" w:rsidDel="00D43E7A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14613" w:rsidRPr="00B73205" w14:paraId="7B214B84" w14:textId="77777777" w:rsidTr="00516440">
        <w:tc>
          <w:tcPr>
            <w:tcW w:w="2340" w:type="dxa"/>
          </w:tcPr>
          <w:p w14:paraId="389005ED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8403815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2B42F15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757F0DF8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647DF07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E43D3CE" w14:textId="41C21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B5067" w:rsidRPr="00B73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</w:t>
            </w:r>
            <w:r w:rsidRPr="00B73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14613" w:rsidRPr="00B73205" w14:paraId="34A0F831" w14:textId="77777777" w:rsidTr="00516440">
        <w:tc>
          <w:tcPr>
            <w:tcW w:w="2340" w:type="dxa"/>
          </w:tcPr>
          <w:p w14:paraId="475B044F" w14:textId="7094490A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0C58DB" w:rsidRPr="00B732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DE44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980" w:type="dxa"/>
          </w:tcPr>
          <w:p w14:paraId="09C12032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0FCDB4E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F762192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F29689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285DDF7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251" w:rsidRPr="00B73205" w14:paraId="0DDF8D7A" w14:textId="77777777" w:rsidTr="00516440">
        <w:tc>
          <w:tcPr>
            <w:tcW w:w="2340" w:type="dxa"/>
          </w:tcPr>
          <w:p w14:paraId="5A3366FA" w14:textId="3C212FBA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4206A8"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0" w:type="dxa"/>
          </w:tcPr>
          <w:p w14:paraId="010272E5" w14:textId="4DB4D72D" w:rsidR="00700251" w:rsidRPr="00B73205" w:rsidRDefault="00DE2D5F" w:rsidP="00DE2D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4206A8" w:rsidRPr="00B73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06A8"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0C58DB" w:rsidRPr="00B73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447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070" w:type="dxa"/>
          </w:tcPr>
          <w:p w14:paraId="55FE6826" w14:textId="744C3033" w:rsidR="00700251" w:rsidRPr="00B73205" w:rsidRDefault="004206A8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0C58DB" w:rsidRPr="00B73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E447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8" w:type="dxa"/>
          </w:tcPr>
          <w:p w14:paraId="1BEE530C" w14:textId="0F3B9892" w:rsidR="00700251" w:rsidRPr="00B73205" w:rsidRDefault="00DE2D5F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B3072">
              <w:rPr>
                <w:rFonts w:asciiTheme="majorBidi" w:hAnsiTheme="majorBidi" w:cstheme="majorBidi"/>
                <w:sz w:val="30"/>
                <w:szCs w:val="30"/>
              </w:rPr>
              <w:t>.0</w:t>
            </w:r>
          </w:p>
        </w:tc>
        <w:tc>
          <w:tcPr>
            <w:tcW w:w="236" w:type="dxa"/>
          </w:tcPr>
          <w:p w14:paraId="20F4BF1D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548783" w14:textId="3BD65628" w:rsidR="00700251" w:rsidRPr="00B73205" w:rsidRDefault="00DE2D5F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1,935</w:t>
            </w:r>
          </w:p>
        </w:tc>
      </w:tr>
      <w:tr w:rsidR="00700251" w:rsidRPr="00B73205" w14:paraId="6B435E98" w14:textId="77777777" w:rsidTr="00516440">
        <w:tc>
          <w:tcPr>
            <w:tcW w:w="2340" w:type="dxa"/>
          </w:tcPr>
          <w:p w14:paraId="5EDFBF5B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8BCEE95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319B2E2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BF03907" w14:textId="77777777" w:rsidR="00700251" w:rsidRPr="00B73205" w:rsidRDefault="00700251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C8B2D6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38187CC" w14:textId="77777777" w:rsidR="00700251" w:rsidRPr="00B73205" w:rsidRDefault="00700251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251" w:rsidRPr="00B73205" w14:paraId="758A7BB6" w14:textId="77777777" w:rsidTr="00516440">
        <w:tc>
          <w:tcPr>
            <w:tcW w:w="2340" w:type="dxa"/>
          </w:tcPr>
          <w:p w14:paraId="1A7211DF" w14:textId="6B5E1A55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0C58DB" w:rsidRPr="00B732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DE447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980" w:type="dxa"/>
          </w:tcPr>
          <w:p w14:paraId="2524583A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E597618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9146C6E" w14:textId="77777777" w:rsidR="00700251" w:rsidRPr="00B73205" w:rsidRDefault="00700251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909F97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A471F59" w14:textId="77777777" w:rsidR="00700251" w:rsidRPr="00B73205" w:rsidRDefault="00700251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E4474" w:rsidRPr="00B73205" w14:paraId="122845FC" w14:textId="77777777" w:rsidTr="00516440">
        <w:tc>
          <w:tcPr>
            <w:tcW w:w="2340" w:type="dxa"/>
          </w:tcPr>
          <w:p w14:paraId="1E5E30C4" w14:textId="2255EB0C" w:rsidR="00DE4474" w:rsidRPr="00B73205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</w:p>
        </w:tc>
        <w:tc>
          <w:tcPr>
            <w:tcW w:w="1980" w:type="dxa"/>
          </w:tcPr>
          <w:p w14:paraId="1E819530" w14:textId="0F6663A9" w:rsidR="00DE4474" w:rsidRPr="00B73205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B73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73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3C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070" w:type="dxa"/>
          </w:tcPr>
          <w:p w14:paraId="6C451EF0" w14:textId="49BCD0A0" w:rsidR="00DE4474" w:rsidRPr="00B73205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73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3C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8" w:type="dxa"/>
          </w:tcPr>
          <w:p w14:paraId="32C0C87C" w14:textId="219E4C3A" w:rsidR="00DE4474" w:rsidRPr="00B73205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0.5</w:t>
            </w:r>
          </w:p>
        </w:tc>
        <w:tc>
          <w:tcPr>
            <w:tcW w:w="236" w:type="dxa"/>
          </w:tcPr>
          <w:p w14:paraId="28D81B15" w14:textId="77777777" w:rsidR="00DE4474" w:rsidRPr="00B73205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593CCE6" w14:textId="19CDE260" w:rsidR="00DE4474" w:rsidRPr="00B73205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750</w:t>
            </w:r>
          </w:p>
        </w:tc>
      </w:tr>
      <w:tr w:rsidR="00DE4474" w:rsidRPr="00B73205" w14:paraId="7B2F4C59" w14:textId="77777777" w:rsidTr="00516440">
        <w:tc>
          <w:tcPr>
            <w:tcW w:w="2340" w:type="dxa"/>
          </w:tcPr>
          <w:p w14:paraId="476117E3" w14:textId="0AF24D73" w:rsidR="00DE4474" w:rsidRPr="00B73205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980" w:type="dxa"/>
          </w:tcPr>
          <w:p w14:paraId="72DE2BBD" w14:textId="27043534" w:rsidR="00DE4474" w:rsidRPr="00B73205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Pr="00B73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73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3C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070" w:type="dxa"/>
          </w:tcPr>
          <w:p w14:paraId="5040EE6A" w14:textId="67AE63AE" w:rsidR="00DE4474" w:rsidRPr="00B73205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ตุลาคม</w:t>
            </w: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73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63C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78" w:type="dxa"/>
            <w:tcBorders>
              <w:bottom w:val="nil"/>
            </w:tcBorders>
          </w:tcPr>
          <w:p w14:paraId="660742FB" w14:textId="5987C06F" w:rsidR="00DE4474" w:rsidRPr="00B73205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7.0</w:t>
            </w:r>
          </w:p>
        </w:tc>
        <w:tc>
          <w:tcPr>
            <w:tcW w:w="236" w:type="dxa"/>
            <w:tcBorders>
              <w:bottom w:val="nil"/>
            </w:tcBorders>
          </w:tcPr>
          <w:p w14:paraId="3FA1754B" w14:textId="77777777" w:rsidR="00DE4474" w:rsidRPr="00B73205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nil"/>
            </w:tcBorders>
          </w:tcPr>
          <w:p w14:paraId="301D9D7B" w14:textId="1D977A1E" w:rsidR="00DE4474" w:rsidRPr="00B73205" w:rsidRDefault="00DE4474" w:rsidP="00DE44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10,500</w:t>
            </w:r>
          </w:p>
        </w:tc>
      </w:tr>
    </w:tbl>
    <w:p w14:paraId="22DBF23C" w14:textId="7D7379ED" w:rsidR="00B73205" w:rsidRDefault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3036FAF" w14:textId="5EACB656" w:rsidR="00C75BD8" w:rsidRPr="00B73205" w:rsidRDefault="0091358E" w:rsidP="00B73205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B73205">
        <w:rPr>
          <w:rFonts w:asciiTheme="majorBidi" w:hAnsiTheme="majorBidi" w:cstheme="majorBidi"/>
          <w:sz w:val="30"/>
          <w:szCs w:val="30"/>
          <w:u w:val="none"/>
        </w:rPr>
        <w:tab/>
      </w:r>
      <w:r w:rsidR="00C75BD8" w:rsidRPr="00B73205">
        <w:rPr>
          <w:rFonts w:asciiTheme="majorBidi" w:hAnsiTheme="majorBidi" w:cstheme="majorBidi"/>
          <w:sz w:val="30"/>
          <w:szCs w:val="30"/>
          <w:u w:val="none"/>
          <w:cs/>
        </w:rPr>
        <w:t>เครื่องมือทางการเงิน</w:t>
      </w:r>
    </w:p>
    <w:p w14:paraId="65E07BEA" w14:textId="77777777" w:rsidR="00C75BD8" w:rsidRPr="00B73205" w:rsidRDefault="00C75BD8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EBD36" w14:textId="41378098" w:rsidR="00D40951" w:rsidRPr="00B73205" w:rsidRDefault="00503952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spacing w:line="240" w:lineRule="auto"/>
        <w:ind w:left="360" w:hanging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3205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proofErr w:type="gramStart"/>
      <w:r w:rsidRPr="00B7320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</w:t>
      </w:r>
      <w:r w:rsidRPr="00B7320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  </w:t>
      </w:r>
      <w:proofErr w:type="gramEnd"/>
      <w:r w:rsidRPr="00B7320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  <w:r w:rsidR="00D40951" w:rsidRPr="00B7320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94D1513" w14:textId="77777777" w:rsidR="00307A0B" w:rsidRPr="00B73205" w:rsidRDefault="00307A0B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spacing w:line="240" w:lineRule="auto"/>
        <w:ind w:left="360" w:hanging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40AC9CC" w14:textId="1B8FBF98" w:rsidR="00D40951" w:rsidRDefault="00D40951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320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CD2A7EE" w14:textId="5BFDC647" w:rsidR="004A5DC1" w:rsidRPr="00B73205" w:rsidRDefault="003D3544" w:rsidP="00B04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1035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807"/>
        <w:gridCol w:w="767"/>
        <w:gridCol w:w="238"/>
        <w:gridCol w:w="963"/>
        <w:gridCol w:w="237"/>
        <w:gridCol w:w="1111"/>
        <w:gridCol w:w="238"/>
        <w:gridCol w:w="1111"/>
        <w:gridCol w:w="270"/>
        <w:gridCol w:w="629"/>
        <w:gridCol w:w="270"/>
        <w:gridCol w:w="719"/>
        <w:gridCol w:w="270"/>
        <w:gridCol w:w="718"/>
        <w:gridCol w:w="270"/>
        <w:gridCol w:w="732"/>
      </w:tblGrid>
      <w:tr w:rsidR="005D730C" w:rsidRPr="00161E24" w14:paraId="2CC6869E" w14:textId="6AFB0E44" w:rsidTr="00693905">
        <w:trPr>
          <w:trHeight w:val="261"/>
          <w:tblHeader/>
        </w:trPr>
        <w:tc>
          <w:tcPr>
            <w:tcW w:w="1810" w:type="dxa"/>
            <w:vAlign w:val="bottom"/>
          </w:tcPr>
          <w:p w14:paraId="13D021CF" w14:textId="2560CC36" w:rsidR="005D730C" w:rsidRPr="00161E24" w:rsidRDefault="005D730C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540" w:type="dxa"/>
            <w:gridSpan w:val="15"/>
            <w:vAlign w:val="bottom"/>
          </w:tcPr>
          <w:p w14:paraId="3C5F3034" w14:textId="5D1D2A35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5D730C" w:rsidRPr="00161E24" w14:paraId="3B46015A" w14:textId="2AC90B24" w:rsidTr="00693905">
        <w:trPr>
          <w:trHeight w:val="261"/>
          <w:tblHeader/>
        </w:trPr>
        <w:tc>
          <w:tcPr>
            <w:tcW w:w="1810" w:type="dxa"/>
            <w:vAlign w:val="bottom"/>
          </w:tcPr>
          <w:p w14:paraId="4FA66359" w14:textId="77777777" w:rsidR="005D730C" w:rsidRPr="00161E24" w:rsidRDefault="005D730C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5558" w:type="dxa"/>
            <w:gridSpan w:val="9"/>
            <w:vAlign w:val="bottom"/>
          </w:tcPr>
          <w:p w14:paraId="7B443764" w14:textId="2E382D98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2982" w:type="dxa"/>
            <w:gridSpan w:val="6"/>
            <w:vAlign w:val="bottom"/>
          </w:tcPr>
          <w:p w14:paraId="7DBD2C28" w14:textId="567B78D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5D730C" w:rsidRPr="00161E24" w14:paraId="04201B6C" w14:textId="77777777" w:rsidTr="00693905">
        <w:trPr>
          <w:trHeight w:val="261"/>
          <w:tblHeader/>
        </w:trPr>
        <w:tc>
          <w:tcPr>
            <w:tcW w:w="1810" w:type="dxa"/>
            <w:vAlign w:val="bottom"/>
            <w:hideMark/>
          </w:tcPr>
          <w:p w14:paraId="0386DD55" w14:textId="60754A64" w:rsidR="005D730C" w:rsidRPr="00161E24" w:rsidRDefault="005D730C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68" w:type="dxa"/>
            <w:vAlign w:val="bottom"/>
          </w:tcPr>
          <w:p w14:paraId="0FE6C51C" w14:textId="02C78817" w:rsidR="005D730C" w:rsidRPr="00161E24" w:rsidRDefault="005D730C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118" w:right="-10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ที่ใช้ในการป้องกัน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238" w:type="dxa"/>
            <w:vAlign w:val="bottom"/>
          </w:tcPr>
          <w:p w14:paraId="7D5EC6BD" w14:textId="77777777" w:rsidR="005D730C" w:rsidRPr="00161E24" w:rsidRDefault="005D730C" w:rsidP="005A10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64" w:type="dxa"/>
            <w:vAlign w:val="bottom"/>
          </w:tcPr>
          <w:p w14:paraId="37FB3DB7" w14:textId="4B0171B8" w:rsidR="005D730C" w:rsidRPr="00161E24" w:rsidRDefault="005D730C" w:rsidP="005A10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161E24">
              <w:rPr>
                <w:rFonts w:asciiTheme="majorBidi" w:hAnsiTheme="majorBidi" w:cstheme="majorBidi"/>
                <w:sz w:val="20"/>
                <w:cs/>
              </w:rPr>
              <w:t>เครื่องมือทาง</w:t>
            </w:r>
            <w:r w:rsidR="00905DF4">
              <w:rPr>
                <w:rFonts w:asciiTheme="majorBidi" w:hAnsiTheme="majorBidi" w:cstheme="majorBidi"/>
                <w:sz w:val="20"/>
              </w:rPr>
              <w:br/>
            </w:r>
            <w:r w:rsidRPr="00161E24">
              <w:rPr>
                <w:rFonts w:asciiTheme="majorBidi" w:hAnsiTheme="majorBidi" w:cstheme="majorBidi"/>
                <w:sz w:val="20"/>
                <w:cs/>
              </w:rPr>
              <w:t>การเงินที่วัด</w:t>
            </w:r>
            <w:r w:rsidR="005A10D7">
              <w:rPr>
                <w:rFonts w:asciiTheme="majorBidi" w:hAnsiTheme="majorBidi" w:cstheme="majorBidi"/>
                <w:sz w:val="2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20"/>
                <w:cs/>
              </w:rPr>
              <w:t>มูลค่าด้วย</w:t>
            </w:r>
            <w:r w:rsidR="005A10D7">
              <w:rPr>
                <w:rFonts w:asciiTheme="majorBidi" w:hAnsiTheme="majorBidi" w:cstheme="majorBidi"/>
                <w:sz w:val="2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20"/>
                <w:cs/>
              </w:rPr>
              <w:t>มูลค่ายุติธรรม</w:t>
            </w:r>
            <w:r w:rsidR="00905DF4">
              <w:rPr>
                <w:rFonts w:asciiTheme="majorBidi" w:hAnsiTheme="majorBidi" w:cstheme="majorBidi"/>
                <w:sz w:val="20"/>
              </w:rPr>
              <w:br/>
            </w:r>
            <w:r w:rsidRPr="00161E24">
              <w:rPr>
                <w:rFonts w:asciiTheme="majorBidi" w:hAnsiTheme="majorBidi" w:cstheme="majorBidi"/>
                <w:sz w:val="20"/>
                <w:cs/>
              </w:rPr>
              <w:t>ผ่านกำไรหรือ</w:t>
            </w:r>
            <w:r w:rsidR="005A10D7">
              <w:rPr>
                <w:rFonts w:asciiTheme="majorBidi" w:hAnsiTheme="majorBidi" w:cstheme="majorBidi"/>
                <w:sz w:val="2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20"/>
                <w:cs/>
              </w:rPr>
              <w:t>ขาดทุน</w:t>
            </w:r>
          </w:p>
        </w:tc>
        <w:tc>
          <w:tcPr>
            <w:tcW w:w="237" w:type="dxa"/>
            <w:vAlign w:val="bottom"/>
          </w:tcPr>
          <w:p w14:paraId="232484D0" w14:textId="7EC241AF" w:rsidR="005D730C" w:rsidRPr="00161E24" w:rsidRDefault="005D730C" w:rsidP="005A10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113" w:type="dxa"/>
            <w:vAlign w:val="bottom"/>
          </w:tcPr>
          <w:p w14:paraId="3CEFF2FA" w14:textId="04C0DDEE" w:rsidR="005D730C" w:rsidRPr="005D730C" w:rsidRDefault="005D730C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4355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เครื่องมือทาง</w:t>
            </w:r>
            <w:r w:rsidR="00905DF4" w:rsidRPr="00043552">
              <w:rPr>
                <w:rFonts w:asciiTheme="majorBidi" w:hAnsiTheme="majorBidi" w:cstheme="majorBidi"/>
                <w:szCs w:val="22"/>
                <w:lang w:val="en-US" w:bidi="th-TH"/>
              </w:rPr>
              <w:br/>
            </w:r>
            <w:r w:rsidRPr="0004355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การเงิน</w:t>
            </w:r>
            <w:r w:rsidR="005A10D7" w:rsidRPr="0004355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Pr="0004355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ที่วัดมูลค่า</w:t>
            </w:r>
            <w:r w:rsidR="005A10D7" w:rsidRPr="0004355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ด้วย</w:t>
            </w:r>
            <w:r w:rsidR="00905DF4" w:rsidRPr="00043552">
              <w:rPr>
                <w:rFonts w:asciiTheme="majorBidi" w:hAnsiTheme="majorBidi" w:cstheme="majorBidi"/>
                <w:szCs w:val="22"/>
                <w:lang w:val="en-US" w:bidi="th-TH"/>
              </w:rPr>
              <w:br/>
            </w:r>
            <w:r w:rsidR="005A10D7" w:rsidRPr="0004355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มูลค่า</w:t>
            </w:r>
            <w:r w:rsidRPr="0004355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ยุติธรรมผ่าน</w:t>
            </w:r>
            <w:r w:rsidR="00905DF4" w:rsidRPr="00043552">
              <w:rPr>
                <w:rFonts w:asciiTheme="majorBidi" w:hAnsiTheme="majorBidi" w:cstheme="majorBidi"/>
                <w:szCs w:val="22"/>
                <w:lang w:val="en-US" w:bidi="th-TH"/>
              </w:rPr>
              <w:br/>
            </w:r>
            <w:r w:rsidRPr="0004355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กำไรขาดทุน</w:t>
            </w:r>
            <w:r w:rsidR="005A10D7" w:rsidRPr="00043552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br/>
            </w:r>
            <w:r w:rsidRPr="0004355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238" w:type="dxa"/>
            <w:vAlign w:val="bottom"/>
          </w:tcPr>
          <w:p w14:paraId="7845A15F" w14:textId="77777777" w:rsidR="005D730C" w:rsidRPr="00161E24" w:rsidRDefault="005D730C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13" w:type="dxa"/>
            <w:vAlign w:val="bottom"/>
            <w:hideMark/>
          </w:tcPr>
          <w:p w14:paraId="501DCDA4" w14:textId="5D53F0B1" w:rsidR="005D730C" w:rsidRPr="00161E24" w:rsidRDefault="005D730C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44E3EB5E" w14:textId="77777777" w:rsidR="005D730C" w:rsidRPr="00161E24" w:rsidRDefault="005D730C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630" w:type="dxa"/>
            <w:vAlign w:val="bottom"/>
          </w:tcPr>
          <w:p w14:paraId="76C93F53" w14:textId="41E507A4" w:rsidR="005D730C" w:rsidRPr="00161E24" w:rsidRDefault="005D730C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99" w:right="-12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7748DD7C" w14:textId="77777777" w:rsidR="005D730C" w:rsidRPr="00161E24" w:rsidRDefault="005D730C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4165E30B" w14:textId="1D173D9B" w:rsidR="005D730C" w:rsidRPr="00161E24" w:rsidRDefault="005D730C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161E24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70" w:type="dxa"/>
            <w:vAlign w:val="bottom"/>
          </w:tcPr>
          <w:p w14:paraId="7CC406B7" w14:textId="77777777" w:rsidR="005D730C" w:rsidRPr="00161E24" w:rsidRDefault="005D730C" w:rsidP="005A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vAlign w:val="bottom"/>
            <w:hideMark/>
          </w:tcPr>
          <w:p w14:paraId="0742A600" w14:textId="5414AF1E" w:rsidR="005D730C" w:rsidRPr="00161E24" w:rsidRDefault="005D730C" w:rsidP="005A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161E24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70" w:type="dxa"/>
            <w:vAlign w:val="bottom"/>
          </w:tcPr>
          <w:p w14:paraId="22E709DF" w14:textId="77777777" w:rsidR="005D730C" w:rsidRPr="00161E24" w:rsidRDefault="005D730C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  <w:hideMark/>
          </w:tcPr>
          <w:p w14:paraId="14726883" w14:textId="77777777" w:rsidR="005D730C" w:rsidRPr="00161E24" w:rsidRDefault="005D730C" w:rsidP="001F67D3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5D730C" w:rsidRPr="00161E24" w14:paraId="3A1BB5C9" w14:textId="224CA902" w:rsidTr="00693905">
        <w:trPr>
          <w:trHeight w:val="261"/>
          <w:tblHeader/>
        </w:trPr>
        <w:tc>
          <w:tcPr>
            <w:tcW w:w="1810" w:type="dxa"/>
            <w:vAlign w:val="bottom"/>
          </w:tcPr>
          <w:p w14:paraId="5EC8A9B1" w14:textId="77777777" w:rsidR="005D730C" w:rsidRPr="00161E24" w:rsidRDefault="005D730C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8540" w:type="dxa"/>
            <w:gridSpan w:val="15"/>
            <w:vAlign w:val="bottom"/>
          </w:tcPr>
          <w:p w14:paraId="71FC6FFD" w14:textId="46937FBF" w:rsidR="005D730C" w:rsidRPr="00161E24" w:rsidRDefault="005D730C" w:rsidP="00F76A3E">
            <w:pPr>
              <w:pStyle w:val="acctfourfigures"/>
              <w:tabs>
                <w:tab w:val="clear" w:pos="765"/>
              </w:tabs>
              <w:spacing w:line="240" w:lineRule="atLeast"/>
              <w:ind w:left="-100" w:right="-86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161E24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ล้านบาท</w:t>
            </w:r>
            <w:r w:rsidRPr="00161E24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5D730C" w:rsidRPr="00161E24" w14:paraId="6D847C07" w14:textId="77777777" w:rsidTr="00693905">
        <w:trPr>
          <w:trHeight w:val="261"/>
        </w:trPr>
        <w:tc>
          <w:tcPr>
            <w:tcW w:w="1810" w:type="dxa"/>
            <w:vAlign w:val="bottom"/>
            <w:hideMark/>
          </w:tcPr>
          <w:p w14:paraId="5419BB35" w14:textId="73CD0124" w:rsidR="005D730C" w:rsidRPr="00161E24" w:rsidRDefault="005D730C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145658A5" w14:textId="77777777" w:rsidR="005D730C" w:rsidRPr="00161E24" w:rsidRDefault="005D730C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DA92B0E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DE569FD" w14:textId="77777777" w:rsidR="005D730C" w:rsidRPr="00161E24" w:rsidRDefault="005D730C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4F93609F" w14:textId="1A9628D5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289F5983" w14:textId="77777777" w:rsidR="005D730C" w:rsidRPr="00161E24" w:rsidRDefault="005D730C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391EF71C" w14:textId="77777777" w:rsidR="005D730C" w:rsidRPr="00161E24" w:rsidRDefault="005D730C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1E8491A" w14:textId="7C613AF0" w:rsidR="005D730C" w:rsidRPr="00161E24" w:rsidRDefault="005D730C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8191FD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5CA460B" w14:textId="77777777" w:rsidR="005D730C" w:rsidRPr="00161E24" w:rsidRDefault="005D730C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111446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43B246" w14:textId="77777777" w:rsidR="005D730C" w:rsidRPr="00161E24" w:rsidRDefault="005D730C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B1AF00A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377637B" w14:textId="77777777" w:rsidR="005D730C" w:rsidRPr="00161E24" w:rsidRDefault="005D730C" w:rsidP="00F76A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305A32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011B63" w14:textId="77777777" w:rsidR="005D730C" w:rsidRPr="00161E24" w:rsidRDefault="005D730C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5D730C" w:rsidRPr="00161E24" w14:paraId="68B21B5D" w14:textId="77777777" w:rsidTr="00693905">
        <w:trPr>
          <w:trHeight w:val="261"/>
        </w:trPr>
        <w:tc>
          <w:tcPr>
            <w:tcW w:w="1810" w:type="dxa"/>
            <w:vAlign w:val="bottom"/>
          </w:tcPr>
          <w:p w14:paraId="5DE61A71" w14:textId="45EBF33E" w:rsidR="005D730C" w:rsidRPr="00161E24" w:rsidRDefault="005D730C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5F914D2C" w14:textId="77777777" w:rsidR="005D730C" w:rsidRPr="00161E24" w:rsidRDefault="005D730C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644A6EF1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68F0B37" w14:textId="77777777" w:rsidR="005D730C" w:rsidRPr="00161E24" w:rsidRDefault="005D730C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08ADF388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37740F5A" w14:textId="77777777" w:rsidR="005D730C" w:rsidRPr="00161E24" w:rsidRDefault="005D730C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73A3B2EF" w14:textId="77777777" w:rsidR="005D730C" w:rsidRPr="00161E24" w:rsidRDefault="005D730C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46464E0" w14:textId="73FAB2A1" w:rsidR="005D730C" w:rsidRPr="00161E24" w:rsidRDefault="005D730C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7EAF41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9162E34" w14:textId="77777777" w:rsidR="005D730C" w:rsidRPr="00161E24" w:rsidRDefault="005D730C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4A5A02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6BCADB" w14:textId="77777777" w:rsidR="005D730C" w:rsidRPr="00161E24" w:rsidRDefault="005D730C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451FC03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83DF1BA" w14:textId="77777777" w:rsidR="005D730C" w:rsidRPr="00161E24" w:rsidRDefault="005D730C" w:rsidP="00F76A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6F6954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287F8C" w14:textId="77777777" w:rsidR="005D730C" w:rsidRPr="00161E24" w:rsidRDefault="005D730C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5D730C" w:rsidRPr="00161E24" w14:paraId="416F7634" w14:textId="77777777" w:rsidTr="00693905">
        <w:trPr>
          <w:trHeight w:val="261"/>
        </w:trPr>
        <w:tc>
          <w:tcPr>
            <w:tcW w:w="1810" w:type="dxa"/>
            <w:vAlign w:val="bottom"/>
          </w:tcPr>
          <w:p w14:paraId="299EBCF8" w14:textId="6553A455" w:rsidR="005D730C" w:rsidRPr="00161E24" w:rsidRDefault="005D730C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49C42CDE" w14:textId="01243354" w:rsidR="005D730C" w:rsidRPr="00161E24" w:rsidRDefault="005D730C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05FA1206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5922DB2" w14:textId="6637AE3C" w:rsidR="005D730C" w:rsidRPr="00506A8F" w:rsidRDefault="005D730C" w:rsidP="00506A8F">
            <w:pPr>
              <w:pStyle w:val="acctfourfigures"/>
              <w:tabs>
                <w:tab w:val="clear" w:pos="765"/>
                <w:tab w:val="decimal" w:pos="65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33EFE460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44F751F8" w14:textId="77777777" w:rsidR="005D730C" w:rsidRPr="00161E24" w:rsidRDefault="005D730C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</w:tcPr>
          <w:p w14:paraId="2FF6FF53" w14:textId="77777777" w:rsidR="005D730C" w:rsidRPr="00161E24" w:rsidRDefault="005D730C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A2CBE4C" w14:textId="6A14831E" w:rsidR="005D730C" w:rsidRPr="00161E24" w:rsidRDefault="005D730C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18D5D14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7387839" w14:textId="656170F7" w:rsidR="005D730C" w:rsidRPr="00161E24" w:rsidRDefault="005D730C" w:rsidP="00B206D4">
            <w:pPr>
              <w:pStyle w:val="acctfourfigures"/>
              <w:tabs>
                <w:tab w:val="clear" w:pos="765"/>
                <w:tab w:val="decimal" w:pos="255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74498E5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AA4AC0" w14:textId="77777777" w:rsidR="005D730C" w:rsidRPr="00161E24" w:rsidRDefault="005D730C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02A57B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59331BB" w14:textId="77777777" w:rsidR="005D730C" w:rsidRPr="00161E24" w:rsidRDefault="005D730C" w:rsidP="00F76A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E7A8CD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43A074" w14:textId="77777777" w:rsidR="005D730C" w:rsidRPr="00161E24" w:rsidRDefault="005D730C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693905" w:rsidRPr="00161E24" w14:paraId="20907265" w14:textId="77777777" w:rsidTr="00693905">
        <w:trPr>
          <w:trHeight w:val="259"/>
        </w:trPr>
        <w:tc>
          <w:tcPr>
            <w:tcW w:w="1810" w:type="dxa"/>
            <w:vAlign w:val="bottom"/>
          </w:tcPr>
          <w:p w14:paraId="20A80BFA" w14:textId="6272C3DC" w:rsidR="005D730C" w:rsidRPr="00612258" w:rsidRDefault="005D730C" w:rsidP="004B7E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  <w:r w:rsidRPr="00612258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ตราสารทุนที่ไม่อยู่ใน</w:t>
            </w:r>
            <w:r w:rsidRPr="0061225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12258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ความต้องการของตลาด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59A842BE" w14:textId="6510ECAF" w:rsidR="005D730C" w:rsidRPr="00161E24" w:rsidRDefault="00696BA2" w:rsidP="00696BA2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113ACC49" w14:textId="77777777" w:rsidR="005D730C" w:rsidRPr="00161E24" w:rsidRDefault="005D730C" w:rsidP="00696BA2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17BBC611" w14:textId="62D3793D" w:rsidR="005D730C" w:rsidRPr="00696BA2" w:rsidRDefault="00696BA2" w:rsidP="00696BA2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7155DA6" w14:textId="15B66484" w:rsidR="005D730C" w:rsidRPr="00161E24" w:rsidRDefault="005D730C" w:rsidP="00696BA2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5FFC488" w14:textId="5CE74B4F" w:rsidR="005D730C" w:rsidRPr="00696BA2" w:rsidRDefault="00696BA2" w:rsidP="00696BA2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107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75EE5A86" w14:textId="77777777" w:rsidR="005D730C" w:rsidRDefault="005D730C" w:rsidP="00696BA2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56919169" w14:textId="65DC306D" w:rsidR="005D730C" w:rsidRPr="00161E24" w:rsidRDefault="00696BA2" w:rsidP="00696BA2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9844CA7" w14:textId="77777777" w:rsidR="005D730C" w:rsidRPr="00161E24" w:rsidRDefault="005D730C" w:rsidP="00696B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537D5E89" w14:textId="762D5078" w:rsidR="005D730C" w:rsidRPr="001536F9" w:rsidRDefault="005D730C" w:rsidP="00696BA2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0CEE909" w14:textId="77777777" w:rsidR="005D730C" w:rsidRPr="00161E24" w:rsidRDefault="005D730C" w:rsidP="00696B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CEBF3B" w14:textId="14A01646" w:rsidR="005D730C" w:rsidRPr="00161E24" w:rsidRDefault="006A7CEE" w:rsidP="006A7CE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8B26C7" w14:textId="77777777" w:rsidR="005D730C" w:rsidRPr="00161E24" w:rsidRDefault="005D730C" w:rsidP="00696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F5B934F" w14:textId="067BEF17" w:rsidR="005D730C" w:rsidRPr="00161E24" w:rsidRDefault="006A7CEE" w:rsidP="00477328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2F1092" w14:textId="77777777" w:rsidR="005D730C" w:rsidRPr="00161E24" w:rsidRDefault="005D730C" w:rsidP="00696BA2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9B86D6" w14:textId="3E860196" w:rsidR="005D730C" w:rsidRPr="00161E24" w:rsidRDefault="006A7CEE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107</w:t>
            </w:r>
          </w:p>
        </w:tc>
      </w:tr>
      <w:tr w:rsidR="005D730C" w:rsidRPr="00161E24" w14:paraId="03463F7D" w14:textId="77777777" w:rsidTr="00693905">
        <w:trPr>
          <w:trHeight w:val="261"/>
        </w:trPr>
        <w:tc>
          <w:tcPr>
            <w:tcW w:w="1810" w:type="dxa"/>
            <w:vAlign w:val="bottom"/>
          </w:tcPr>
          <w:p w14:paraId="743DA50A" w14:textId="6AB6ADAF" w:rsidR="005D730C" w:rsidRPr="00161E24" w:rsidRDefault="005D730C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77773F97" w14:textId="45B60526" w:rsidR="005D730C" w:rsidRPr="00161E24" w:rsidRDefault="00932A36" w:rsidP="004B7EC1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DD92380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6E33C4A8" w14:textId="7DD7A827" w:rsidR="005D730C" w:rsidRPr="00B0452C" w:rsidRDefault="005D730C" w:rsidP="00696BA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7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4CF6AE2" w14:textId="0B1FCBC6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36E8FE2B" w14:textId="72F04E2F" w:rsidR="005D730C" w:rsidRPr="00161E24" w:rsidRDefault="00932A36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14320FC1" w14:textId="77777777" w:rsidR="005D730C" w:rsidRPr="00161E24" w:rsidRDefault="005D730C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23E0ADA8" w14:textId="07F44794" w:rsidR="005D730C" w:rsidRPr="00161E24" w:rsidRDefault="00932A36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72CC29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80F41B2" w14:textId="60F6D5C3" w:rsidR="005D730C" w:rsidRPr="001536F9" w:rsidRDefault="00932A36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98F49A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7EC8E43" w14:textId="78737FAA" w:rsidR="005D730C" w:rsidRPr="00161E24" w:rsidRDefault="00932A36" w:rsidP="00F76A3E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A83C5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93DF7D4" w14:textId="01F59732" w:rsidR="005D730C" w:rsidRPr="00161E24" w:rsidRDefault="00932A36" w:rsidP="0079436F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596300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37A874" w14:textId="37277820" w:rsidR="005D730C" w:rsidRPr="00161E24" w:rsidRDefault="00932A36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</w:tr>
      <w:tr w:rsidR="005D730C" w:rsidRPr="00161E24" w14:paraId="0A6D201E" w14:textId="77777777" w:rsidTr="00693905">
        <w:trPr>
          <w:trHeight w:val="261"/>
        </w:trPr>
        <w:tc>
          <w:tcPr>
            <w:tcW w:w="1810" w:type="dxa"/>
            <w:vAlign w:val="bottom"/>
          </w:tcPr>
          <w:p w14:paraId="6ABFC1FA" w14:textId="77777777" w:rsidR="005D730C" w:rsidRPr="00161E24" w:rsidRDefault="005D730C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59817C0B" w14:textId="77777777" w:rsidR="005D730C" w:rsidRPr="00161E24" w:rsidRDefault="005D730C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5780A53C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7D4FD692" w14:textId="77777777" w:rsidR="005D730C" w:rsidRPr="00161E24" w:rsidRDefault="005D730C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7AE78ED4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</w:tcPr>
          <w:p w14:paraId="6F1A4029" w14:textId="77777777" w:rsidR="005D730C" w:rsidRPr="00161E24" w:rsidRDefault="005D730C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27C721D5" w14:textId="77777777" w:rsidR="005D730C" w:rsidRPr="00161E24" w:rsidRDefault="005D730C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00B48" w14:textId="5F930F84" w:rsidR="005D730C" w:rsidRPr="00161E24" w:rsidRDefault="005D730C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ED6E65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CB0FD18" w14:textId="77777777" w:rsidR="005D730C" w:rsidRPr="00161E24" w:rsidRDefault="005D730C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3C64D9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F5A6C1" w14:textId="77777777" w:rsidR="005D730C" w:rsidRPr="00161E24" w:rsidRDefault="005D730C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0B36B9" w14:textId="77777777" w:rsidR="005D730C" w:rsidRPr="00161E24" w:rsidRDefault="005D730C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93F0D4F" w14:textId="77777777" w:rsidR="005D730C" w:rsidRPr="00161E24" w:rsidRDefault="005D730C" w:rsidP="00F7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2EE48B9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689D73" w14:textId="77777777" w:rsidR="005D730C" w:rsidRPr="00161E24" w:rsidRDefault="005D730C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5D730C" w:rsidRPr="00161E24" w14:paraId="4C1B2901" w14:textId="77777777" w:rsidTr="00693905">
        <w:trPr>
          <w:trHeight w:val="261"/>
        </w:trPr>
        <w:tc>
          <w:tcPr>
            <w:tcW w:w="1810" w:type="dxa"/>
            <w:vAlign w:val="bottom"/>
          </w:tcPr>
          <w:p w14:paraId="49FF1DB5" w14:textId="77777777" w:rsidR="005D730C" w:rsidRPr="00161E24" w:rsidRDefault="005D730C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7A72E89D" w14:textId="77777777" w:rsidR="005D730C" w:rsidRPr="00161E24" w:rsidRDefault="005D730C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shd w:val="clear" w:color="auto" w:fill="auto"/>
            <w:vAlign w:val="bottom"/>
          </w:tcPr>
          <w:p w14:paraId="1F92DB1C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5FEC8A3A" w14:textId="77777777" w:rsidR="005D730C" w:rsidRPr="00161E24" w:rsidRDefault="005D730C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shd w:val="clear" w:color="auto" w:fill="auto"/>
            <w:vAlign w:val="bottom"/>
          </w:tcPr>
          <w:p w14:paraId="2552D097" w14:textId="6DD1AAD0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</w:tcPr>
          <w:p w14:paraId="224025C9" w14:textId="77777777" w:rsidR="005D730C" w:rsidRPr="00161E24" w:rsidRDefault="005D730C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79CEB83C" w14:textId="77777777" w:rsidR="005D730C" w:rsidRPr="00161E24" w:rsidRDefault="005D730C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D5DE92F" w14:textId="1D69AAEB" w:rsidR="005D730C" w:rsidRPr="00161E24" w:rsidRDefault="005D730C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368C12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DA86169" w14:textId="77777777" w:rsidR="005D730C" w:rsidRPr="00161E24" w:rsidRDefault="005D730C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3014071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120EE2" w14:textId="77777777" w:rsidR="005D730C" w:rsidRPr="00161E24" w:rsidRDefault="005D730C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D1DA28" w14:textId="77777777" w:rsidR="005D730C" w:rsidRPr="00161E24" w:rsidRDefault="005D730C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2AAF34B" w14:textId="77777777" w:rsidR="005D730C" w:rsidRPr="00161E24" w:rsidRDefault="005D730C" w:rsidP="00F76A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445804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F16E23" w14:textId="77777777" w:rsidR="005D730C" w:rsidRPr="00161E24" w:rsidRDefault="005D730C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5D730C" w:rsidRPr="00161E24" w14:paraId="3BFD14D8" w14:textId="77777777" w:rsidTr="00693905">
        <w:trPr>
          <w:trHeight w:val="261"/>
        </w:trPr>
        <w:tc>
          <w:tcPr>
            <w:tcW w:w="1810" w:type="dxa"/>
            <w:vAlign w:val="bottom"/>
          </w:tcPr>
          <w:p w14:paraId="398A943F" w14:textId="77777777" w:rsidR="005D730C" w:rsidRPr="00161E24" w:rsidRDefault="005D730C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146618C5" w14:textId="440C289E" w:rsidR="005D730C" w:rsidRPr="00161E24" w:rsidRDefault="005D730C" w:rsidP="00696BA2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33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2BD0F5EA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0A76DC44" w14:textId="2600E000" w:rsidR="005D730C" w:rsidRPr="00B0452C" w:rsidRDefault="005D730C" w:rsidP="00696BA2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0CECD068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</w:tcPr>
          <w:p w14:paraId="2FB90E9D" w14:textId="5E59570C" w:rsidR="005D730C" w:rsidRDefault="00FF5231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8" w:type="dxa"/>
          </w:tcPr>
          <w:p w14:paraId="3B6C57C9" w14:textId="77777777" w:rsidR="005D730C" w:rsidRDefault="005D730C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1402D1B" w14:textId="0A7EBEDA" w:rsidR="005D730C" w:rsidRPr="00161E24" w:rsidRDefault="005D730C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0F4C5B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3F1404F" w14:textId="1EA99142" w:rsidR="005D730C" w:rsidRPr="001536F9" w:rsidRDefault="005D730C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FB9CA4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B500C4" w14:textId="114DAC3F" w:rsidR="005D730C" w:rsidRPr="001536F9" w:rsidRDefault="005D730C" w:rsidP="00F76A3E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EB3A17" w14:textId="77777777" w:rsidR="005D730C" w:rsidRPr="00161E24" w:rsidRDefault="005D730C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7206ADC" w14:textId="564F2D73" w:rsidR="005D730C" w:rsidRPr="00161E24" w:rsidRDefault="005D730C" w:rsidP="0079436F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1B03FFB" w14:textId="77777777" w:rsidR="005D730C" w:rsidRPr="00161E24" w:rsidRDefault="005D730C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9353A7" w14:textId="248325D5" w:rsidR="005D730C" w:rsidRPr="001536F9" w:rsidRDefault="005D730C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33</w:t>
            </w:r>
          </w:p>
        </w:tc>
      </w:tr>
      <w:tr w:rsidR="00693905" w:rsidRPr="00161E24" w14:paraId="5050D0F4" w14:textId="77777777" w:rsidTr="00693905">
        <w:trPr>
          <w:trHeight w:val="261"/>
        </w:trPr>
        <w:tc>
          <w:tcPr>
            <w:tcW w:w="1810" w:type="dxa"/>
            <w:vAlign w:val="bottom"/>
          </w:tcPr>
          <w:p w14:paraId="46838082" w14:textId="180627FB" w:rsidR="00693905" w:rsidRPr="00693905" w:rsidRDefault="00693905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3DE5C495" w14:textId="24740624" w:rsidR="00693905" w:rsidRDefault="00693905" w:rsidP="00693905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32B35B4D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5C26447" w14:textId="121C6581" w:rsidR="00693905" w:rsidRDefault="00693905" w:rsidP="00693905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2D8DC053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</w:tcPr>
          <w:p w14:paraId="32180366" w14:textId="666EB1D8" w:rsidR="00693905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8" w:type="dxa"/>
          </w:tcPr>
          <w:p w14:paraId="5E473253" w14:textId="77777777" w:rsidR="00693905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6C6284EC" w14:textId="51037C1F" w:rsidR="00693905" w:rsidRDefault="00693905" w:rsidP="00693905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924BB8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96FA097" w14:textId="00C3987B" w:rsidR="00693905" w:rsidRDefault="00693905" w:rsidP="0069390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2,798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70BD63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1E549B" w14:textId="6ABD4999" w:rsidR="00693905" w:rsidRDefault="00693905" w:rsidP="00693905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A0AFC0" w14:textId="77777777" w:rsidR="00693905" w:rsidRPr="00161E24" w:rsidRDefault="00693905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F8332BC" w14:textId="4431D52D" w:rsidR="00693905" w:rsidRDefault="00405A5C" w:rsidP="00477328">
            <w:pPr>
              <w:pStyle w:val="acctfourfigures"/>
              <w:tabs>
                <w:tab w:val="clear" w:pos="765"/>
                <w:tab w:val="decimal" w:pos="54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2,822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3E5C45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E669437" w14:textId="46CBEE40" w:rsidR="00693905" w:rsidRDefault="00405A5C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2,822</w:t>
            </w:r>
          </w:p>
        </w:tc>
      </w:tr>
      <w:tr w:rsidR="00693905" w:rsidRPr="00161E24" w14:paraId="6851E011" w14:textId="77777777" w:rsidTr="00516440">
        <w:trPr>
          <w:trHeight w:val="261"/>
        </w:trPr>
        <w:tc>
          <w:tcPr>
            <w:tcW w:w="1810" w:type="dxa"/>
            <w:vAlign w:val="bottom"/>
          </w:tcPr>
          <w:p w14:paraId="3C03A7FA" w14:textId="77777777" w:rsidR="00693905" w:rsidRPr="00161E24" w:rsidRDefault="00693905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734FF344" w14:textId="171DCF9E" w:rsidR="00693905" w:rsidRPr="00161E24" w:rsidRDefault="00693905" w:rsidP="00693905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D34628D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DB595F6" w14:textId="66DF1462" w:rsidR="00693905" w:rsidRPr="00B0452C" w:rsidRDefault="00693905" w:rsidP="00693905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7A46D6EE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13" w:type="dxa"/>
            <w:shd w:val="clear" w:color="auto" w:fill="auto"/>
          </w:tcPr>
          <w:p w14:paraId="62761887" w14:textId="0682E6DB" w:rsidR="00693905" w:rsidRDefault="00693905" w:rsidP="00693905">
            <w:pPr>
              <w:pStyle w:val="acctfourfigures"/>
              <w:tabs>
                <w:tab w:val="clear" w:pos="765"/>
                <w:tab w:val="decimal" w:pos="653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65476EBA" w14:textId="77777777" w:rsidR="00693905" w:rsidRDefault="00693905" w:rsidP="00693905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0AB05D21" w14:textId="46708266" w:rsidR="00693905" w:rsidRPr="008E206B" w:rsidRDefault="00693905" w:rsidP="00693905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F1676C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A196910" w14:textId="680B3AB6" w:rsidR="00693905" w:rsidRPr="001536F9" w:rsidRDefault="00693905" w:rsidP="0069390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4,199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324A2B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540BF8" w14:textId="7D1AFF14" w:rsidR="00693905" w:rsidRPr="00516440" w:rsidRDefault="00A02F6B" w:rsidP="00693905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4,202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5BF35A" w14:textId="77777777" w:rsidR="00693905" w:rsidRPr="00161E24" w:rsidRDefault="00693905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B937766" w14:textId="10536D93" w:rsidR="00693905" w:rsidRPr="00161E24" w:rsidRDefault="00693905" w:rsidP="0069390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584446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3FD817" w14:textId="1D98C885" w:rsidR="00693905" w:rsidRPr="001536F9" w:rsidRDefault="00A02F6B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4,202</w:t>
            </w:r>
          </w:p>
        </w:tc>
      </w:tr>
      <w:tr w:rsidR="00693905" w:rsidRPr="00161E24" w14:paraId="6D0B7425" w14:textId="77777777" w:rsidTr="00693905">
        <w:trPr>
          <w:trHeight w:val="261"/>
        </w:trPr>
        <w:tc>
          <w:tcPr>
            <w:tcW w:w="1810" w:type="dxa"/>
            <w:vAlign w:val="bottom"/>
          </w:tcPr>
          <w:p w14:paraId="4E04637A" w14:textId="677F0D77" w:rsidR="00693905" w:rsidRPr="00161E24" w:rsidRDefault="00693905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196913FE" w14:textId="44E9D8F1" w:rsidR="00693905" w:rsidRPr="00161E24" w:rsidRDefault="00693905" w:rsidP="00693905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6F30B47D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3A89089C" w14:textId="4237EC8D" w:rsidR="00693905" w:rsidRPr="00161E24" w:rsidRDefault="00693905" w:rsidP="0069390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361C2369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460626FD" w14:textId="5A345EAE" w:rsidR="00693905" w:rsidRPr="00161E24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7C2FFA7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1D3D02AB" w14:textId="26211DD7" w:rsidR="00693905" w:rsidRPr="00161E24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9C28F2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9DBA90D" w14:textId="78CEAF0D" w:rsidR="00693905" w:rsidRPr="001536F9" w:rsidRDefault="00693905" w:rsidP="0069390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27095D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9F2C60" w14:textId="2906418E" w:rsidR="00693905" w:rsidRPr="001536F9" w:rsidRDefault="00693905" w:rsidP="00693905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760E74" w14:textId="77777777" w:rsidR="00693905" w:rsidRPr="00161E24" w:rsidRDefault="00693905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D155F18" w14:textId="5F8298C5" w:rsidR="00693905" w:rsidRPr="00161E24" w:rsidRDefault="00693905" w:rsidP="0069390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EDF0C3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3A48E7" w14:textId="6B2635D8" w:rsidR="00693905" w:rsidRPr="001536F9" w:rsidRDefault="0012785F" w:rsidP="0012785F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</w:tr>
      <w:tr w:rsidR="00693905" w:rsidRPr="00161E24" w14:paraId="33FE182C" w14:textId="77777777" w:rsidTr="003E1A69">
        <w:trPr>
          <w:trHeight w:val="261"/>
        </w:trPr>
        <w:tc>
          <w:tcPr>
            <w:tcW w:w="1810" w:type="dxa"/>
            <w:vAlign w:val="bottom"/>
          </w:tcPr>
          <w:p w14:paraId="0A65AA6F" w14:textId="71DF9E47" w:rsidR="00693905" w:rsidRPr="00161E24" w:rsidRDefault="00693905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768" w:type="dxa"/>
            <w:shd w:val="clear" w:color="auto" w:fill="auto"/>
            <w:vAlign w:val="bottom"/>
          </w:tcPr>
          <w:p w14:paraId="7948183F" w14:textId="07B2E4D9" w:rsidR="00693905" w:rsidRPr="00161E24" w:rsidDel="00634405" w:rsidRDefault="00693905" w:rsidP="00693905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14:paraId="5DD7245E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shd w:val="clear" w:color="auto" w:fill="auto"/>
            <w:vAlign w:val="bottom"/>
          </w:tcPr>
          <w:p w14:paraId="219B112D" w14:textId="5CBA715F" w:rsidR="00693905" w:rsidRPr="00161E24" w:rsidRDefault="00693905" w:rsidP="00693905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54EEBBD2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shd w:val="clear" w:color="auto" w:fill="auto"/>
          </w:tcPr>
          <w:p w14:paraId="64826384" w14:textId="3D6BDDE9" w:rsidR="00693905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369F8DF1" w14:textId="77777777" w:rsidR="00693905" w:rsidRDefault="00693905" w:rsidP="00693905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33316C31" w14:textId="6ED68454" w:rsidR="00693905" w:rsidRPr="00161E24" w:rsidRDefault="00693905" w:rsidP="00693905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1,347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1071C4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3E92E24" w14:textId="0CB7B30F" w:rsidR="00693905" w:rsidRPr="001536F9" w:rsidRDefault="00693905" w:rsidP="0069390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1,347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6D4122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688BF7" w14:textId="3D7E9D78" w:rsidR="00693905" w:rsidRPr="00161E24" w:rsidRDefault="00693905" w:rsidP="00693905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CE8208" w14:textId="77777777" w:rsidR="00693905" w:rsidRPr="00161E24" w:rsidRDefault="00693905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F5F5E0D" w14:textId="187FD675" w:rsidR="00693905" w:rsidRPr="00161E24" w:rsidRDefault="003E1A69" w:rsidP="00693905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rtl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1,</w:t>
            </w:r>
            <w:r w:rsidR="002B1052">
              <w:rPr>
                <w:rFonts w:asciiTheme="majorBidi" w:hAnsiTheme="majorBidi" w:cstheme="majorBidi"/>
                <w:szCs w:val="22"/>
              </w:rPr>
              <w:t>273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A7D6FD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EF7F94" w14:textId="7B530BBC" w:rsidR="00693905" w:rsidRPr="001536F9" w:rsidRDefault="003E1A69" w:rsidP="003E1A69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</w:t>
            </w:r>
            <w:r w:rsidR="002B1052">
              <w:rPr>
                <w:rFonts w:asciiTheme="majorBidi" w:hAnsiTheme="majorBidi" w:cstheme="majorBidi"/>
                <w:szCs w:val="22"/>
                <w:lang w:bidi="th-TH"/>
              </w:rPr>
              <w:t>273</w:t>
            </w:r>
          </w:p>
        </w:tc>
      </w:tr>
      <w:tr w:rsidR="00693905" w:rsidRPr="00161E24" w14:paraId="3C8C56D5" w14:textId="77777777" w:rsidTr="00693905">
        <w:trPr>
          <w:trHeight w:val="261"/>
        </w:trPr>
        <w:tc>
          <w:tcPr>
            <w:tcW w:w="1810" w:type="dxa"/>
            <w:vAlign w:val="bottom"/>
          </w:tcPr>
          <w:p w14:paraId="3643697D" w14:textId="77777777" w:rsidR="00693905" w:rsidRDefault="00693905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768" w:type="dxa"/>
            <w:vAlign w:val="bottom"/>
          </w:tcPr>
          <w:p w14:paraId="5332B959" w14:textId="77777777" w:rsidR="00693905" w:rsidRDefault="00693905" w:rsidP="00693905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5BFD7C79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269D1270" w14:textId="77777777" w:rsidR="00693905" w:rsidRDefault="00693905" w:rsidP="006939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7" w:type="dxa"/>
            <w:vAlign w:val="bottom"/>
          </w:tcPr>
          <w:p w14:paraId="72D91C6A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</w:tcPr>
          <w:p w14:paraId="59C125A4" w14:textId="77777777" w:rsidR="00693905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8" w:type="dxa"/>
          </w:tcPr>
          <w:p w14:paraId="1FA3D862" w14:textId="77777777" w:rsidR="00693905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01651684" w14:textId="2215211B" w:rsidR="00693905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E1D8379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D49714D" w14:textId="77777777" w:rsidR="00693905" w:rsidRPr="001536F9" w:rsidRDefault="00693905" w:rsidP="0069390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5E6D3CF8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FC8E36B" w14:textId="77777777" w:rsidR="00693905" w:rsidRDefault="00693905" w:rsidP="00693905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8C933DE" w14:textId="77777777" w:rsidR="00693905" w:rsidRPr="00161E24" w:rsidRDefault="00693905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59D7CE19" w14:textId="77777777" w:rsidR="00693905" w:rsidRDefault="00693905" w:rsidP="00693905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70A7810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7ACD5A0" w14:textId="77777777" w:rsidR="00693905" w:rsidRPr="001536F9" w:rsidRDefault="00693905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693905" w:rsidRPr="00161E24" w14:paraId="598D3BA4" w14:textId="77777777" w:rsidTr="00693905">
        <w:trPr>
          <w:trHeight w:val="261"/>
        </w:trPr>
        <w:tc>
          <w:tcPr>
            <w:tcW w:w="1810" w:type="dxa"/>
            <w:vAlign w:val="bottom"/>
          </w:tcPr>
          <w:p w14:paraId="2493F7C1" w14:textId="2EEA67C0" w:rsidR="00693905" w:rsidRPr="00161E24" w:rsidRDefault="00693905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768" w:type="dxa"/>
            <w:vAlign w:val="bottom"/>
          </w:tcPr>
          <w:p w14:paraId="5B947D48" w14:textId="77777777" w:rsidR="00693905" w:rsidRPr="00161E24" w:rsidDel="00634405" w:rsidRDefault="00693905" w:rsidP="00693905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  <w:vAlign w:val="bottom"/>
          </w:tcPr>
          <w:p w14:paraId="6A9708A6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3F33ABCF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3C53066E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</w:tcPr>
          <w:p w14:paraId="312E084E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38" w:type="dxa"/>
          </w:tcPr>
          <w:p w14:paraId="00016431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25E51882" w14:textId="6BB0FDB1" w:rsidR="00693905" w:rsidRPr="00161E24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0E9F430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A49C1CA" w14:textId="2E274618" w:rsidR="00693905" w:rsidRPr="00161E24" w:rsidRDefault="00693905" w:rsidP="0069390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4B38213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591C4CE" w14:textId="14F28DFE" w:rsidR="00693905" w:rsidRPr="00161E24" w:rsidRDefault="00693905" w:rsidP="00693905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437EBA1" w14:textId="77777777" w:rsidR="00693905" w:rsidRPr="00161E24" w:rsidRDefault="00693905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70573C54" w14:textId="77777777" w:rsidR="00693905" w:rsidRPr="00161E24" w:rsidRDefault="00693905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DB24F3C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C96A038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693905" w:rsidRPr="00161E24" w14:paraId="4C4639B3" w14:textId="77777777" w:rsidTr="00693905">
        <w:trPr>
          <w:trHeight w:val="261"/>
        </w:trPr>
        <w:tc>
          <w:tcPr>
            <w:tcW w:w="1810" w:type="dxa"/>
            <w:vAlign w:val="bottom"/>
          </w:tcPr>
          <w:p w14:paraId="5B06541E" w14:textId="7751C277" w:rsidR="00693905" w:rsidRPr="00161E24" w:rsidRDefault="00693905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68" w:type="dxa"/>
            <w:vAlign w:val="bottom"/>
          </w:tcPr>
          <w:p w14:paraId="1CD5F431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5705C7DA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13D0DE0D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4EE342C2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</w:tcPr>
          <w:p w14:paraId="25445F87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10FDE0AC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069F1720" w14:textId="506D6D10" w:rsidR="00693905" w:rsidRPr="00161E24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046E8B7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5B5A6FE6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8B0E0E1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4AFEDD5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C43D2E8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40FECF8B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A6CE95B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F410414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693905" w:rsidRPr="00161E24" w14:paraId="70BA367F" w14:textId="77777777" w:rsidTr="00693905">
        <w:trPr>
          <w:trHeight w:val="261"/>
        </w:trPr>
        <w:tc>
          <w:tcPr>
            <w:tcW w:w="1810" w:type="dxa"/>
            <w:vAlign w:val="bottom"/>
          </w:tcPr>
          <w:p w14:paraId="5AC5F1B4" w14:textId="169E5236" w:rsidR="00693905" w:rsidRPr="00161E24" w:rsidRDefault="00693905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768" w:type="dxa"/>
            <w:vAlign w:val="bottom"/>
          </w:tcPr>
          <w:p w14:paraId="76D67EDF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1DCE3437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0AB5D78F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7D1B378D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</w:tcPr>
          <w:p w14:paraId="780BC3AC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1731FD60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2264146C" w14:textId="76A0F05C" w:rsidR="00693905" w:rsidRPr="00161E24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4703997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105E4534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417F80D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693F053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47785AF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785042C4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A1E623F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AABED45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405A5C" w:rsidRPr="00161E24" w14:paraId="0B7D96B3" w14:textId="77777777" w:rsidTr="00693905">
        <w:trPr>
          <w:trHeight w:val="261"/>
        </w:trPr>
        <w:tc>
          <w:tcPr>
            <w:tcW w:w="1810" w:type="dxa"/>
            <w:vAlign w:val="bottom"/>
          </w:tcPr>
          <w:p w14:paraId="748AD394" w14:textId="67D0C12F" w:rsidR="00405A5C" w:rsidRPr="00696A6D" w:rsidRDefault="00405A5C" w:rsidP="00405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83" w:hanging="18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  <w:r w:rsidRPr="00696A6D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ตราสารทุนที่ไม่อยู่ใน</w:t>
            </w:r>
            <w:r w:rsidRPr="00696A6D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696A6D">
              <w:rPr>
                <w:rFonts w:asciiTheme="majorBidi" w:hAnsiTheme="majorBidi" w:cstheme="majorBidi"/>
                <w:sz w:val="22"/>
                <w:szCs w:val="22"/>
                <w:cs/>
              </w:rPr>
              <w:t>ความต้องการของตลาด</w:t>
            </w:r>
          </w:p>
        </w:tc>
        <w:tc>
          <w:tcPr>
            <w:tcW w:w="768" w:type="dxa"/>
            <w:vAlign w:val="bottom"/>
          </w:tcPr>
          <w:p w14:paraId="0CE3CF94" w14:textId="432197E8" w:rsidR="00405A5C" w:rsidRPr="00E35FE8" w:rsidRDefault="00405A5C" w:rsidP="00405A5C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1A9F0928" w14:textId="77777777" w:rsidR="00405A5C" w:rsidRPr="00161E24" w:rsidRDefault="00405A5C" w:rsidP="00405A5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622EF355" w14:textId="34E0AC23" w:rsidR="00405A5C" w:rsidRPr="00161E24" w:rsidRDefault="00405A5C" w:rsidP="00405A5C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3E39FFBC" w14:textId="77777777" w:rsidR="00405A5C" w:rsidRPr="00161E24" w:rsidRDefault="00405A5C" w:rsidP="00405A5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2849E9E0" w14:textId="3BF62535" w:rsidR="00405A5C" w:rsidRDefault="00405A5C" w:rsidP="00516440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38" w:type="dxa"/>
          </w:tcPr>
          <w:p w14:paraId="598039E7" w14:textId="77777777" w:rsidR="00405A5C" w:rsidRDefault="00405A5C" w:rsidP="00405A5C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7A848C3F" w14:textId="6CFE2A1C" w:rsidR="00405A5C" w:rsidRPr="00516440" w:rsidRDefault="00405A5C" w:rsidP="00516440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A054B97" w14:textId="77777777" w:rsidR="00405A5C" w:rsidRPr="00516440" w:rsidRDefault="00405A5C" w:rsidP="00516440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630" w:type="dxa"/>
            <w:vAlign w:val="bottom"/>
          </w:tcPr>
          <w:p w14:paraId="4831BFB0" w14:textId="3C6F1734" w:rsidR="00405A5C" w:rsidRPr="00161E24" w:rsidRDefault="00405A5C" w:rsidP="00405A5C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05C7FC4D" w14:textId="77777777" w:rsidR="00405A5C" w:rsidRPr="00161E24" w:rsidRDefault="00405A5C" w:rsidP="00405A5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426D489" w14:textId="0137AB5D" w:rsidR="00405A5C" w:rsidRPr="00161E24" w:rsidRDefault="00405A5C" w:rsidP="00405A5C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0B47F4F" w14:textId="77777777" w:rsidR="00405A5C" w:rsidRPr="00161E24" w:rsidRDefault="00405A5C" w:rsidP="00405A5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6784D6FC" w14:textId="09802650" w:rsidR="00405A5C" w:rsidRPr="00161E24" w:rsidRDefault="00405A5C" w:rsidP="00405A5C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70" w:type="dxa"/>
            <w:vAlign w:val="bottom"/>
          </w:tcPr>
          <w:p w14:paraId="6E3860DA" w14:textId="77777777" w:rsidR="00405A5C" w:rsidRPr="00161E24" w:rsidRDefault="00405A5C" w:rsidP="00405A5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3E88D33" w14:textId="07DFB194" w:rsidR="00405A5C" w:rsidRPr="00161E24" w:rsidRDefault="00405A5C" w:rsidP="00405A5C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</w:t>
            </w:r>
          </w:p>
        </w:tc>
      </w:tr>
      <w:tr w:rsidR="00693905" w:rsidRPr="00161E24" w14:paraId="44254899" w14:textId="77777777" w:rsidTr="00693905">
        <w:trPr>
          <w:trHeight w:val="261"/>
        </w:trPr>
        <w:tc>
          <w:tcPr>
            <w:tcW w:w="1810" w:type="dxa"/>
            <w:vAlign w:val="bottom"/>
          </w:tcPr>
          <w:p w14:paraId="2D1799E2" w14:textId="51695424" w:rsidR="00693905" w:rsidRPr="00161E24" w:rsidRDefault="00693905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768" w:type="dxa"/>
            <w:vAlign w:val="bottom"/>
          </w:tcPr>
          <w:p w14:paraId="7D7736C2" w14:textId="061B01D9" w:rsidR="00693905" w:rsidRPr="00E35FE8" w:rsidRDefault="00693905" w:rsidP="00693905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617CB180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07B2739D" w14:textId="2AB2AA47" w:rsidR="00693905" w:rsidRPr="00161E24" w:rsidRDefault="00693905" w:rsidP="0069390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  <w:tc>
          <w:tcPr>
            <w:tcW w:w="237" w:type="dxa"/>
            <w:vAlign w:val="bottom"/>
          </w:tcPr>
          <w:p w14:paraId="640A0807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6451D428" w14:textId="43D2C74C" w:rsidR="00693905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38" w:type="dxa"/>
          </w:tcPr>
          <w:p w14:paraId="7E46DAF9" w14:textId="77777777" w:rsidR="00693905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1D75DCCD" w14:textId="273A2FC2" w:rsidR="00693905" w:rsidRPr="00161E24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DA470D3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8892C04" w14:textId="23EC5ECC" w:rsidR="00693905" w:rsidRPr="00161E24" w:rsidRDefault="00693905" w:rsidP="0069390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7B5A2F97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DE0A55F" w14:textId="4A4A8CEC" w:rsidR="00693905" w:rsidRPr="00161E24" w:rsidRDefault="00693905" w:rsidP="00693905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3E350E8B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147BCCF4" w14:textId="761C3B6A" w:rsidR="00693905" w:rsidRPr="00161E24" w:rsidRDefault="00693905" w:rsidP="0069390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C727A0A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EC0C3D2" w14:textId="579DBCD8" w:rsidR="00693905" w:rsidRPr="00161E24" w:rsidRDefault="00693905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</w:t>
            </w:r>
          </w:p>
        </w:tc>
      </w:tr>
      <w:tr w:rsidR="00693905" w:rsidRPr="00161E24" w14:paraId="36A57F1F" w14:textId="77777777" w:rsidTr="00693905">
        <w:trPr>
          <w:trHeight w:val="261"/>
        </w:trPr>
        <w:tc>
          <w:tcPr>
            <w:tcW w:w="1810" w:type="dxa"/>
            <w:vAlign w:val="bottom"/>
          </w:tcPr>
          <w:p w14:paraId="66D5996D" w14:textId="77777777" w:rsidR="00693905" w:rsidRPr="00161E24" w:rsidRDefault="00693905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68" w:type="dxa"/>
            <w:vAlign w:val="bottom"/>
          </w:tcPr>
          <w:p w14:paraId="2B6BCCD5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619DBFE0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7BD6CC90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7A72A87F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1A3C525B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0D1A3394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tcBorders>
              <w:left w:val="nil"/>
              <w:right w:val="nil"/>
            </w:tcBorders>
            <w:vAlign w:val="bottom"/>
          </w:tcPr>
          <w:p w14:paraId="203B285B" w14:textId="7F4B76D1" w:rsidR="00693905" w:rsidRPr="00161E24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887EBE0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170A86C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B3FDB3A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BCA1B2F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381AF1E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3127F1F5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47A1899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B0E8232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693905" w:rsidRPr="00161E24" w14:paraId="2BDD9362" w14:textId="77777777" w:rsidTr="00693905">
        <w:trPr>
          <w:trHeight w:val="261"/>
        </w:trPr>
        <w:tc>
          <w:tcPr>
            <w:tcW w:w="1810" w:type="dxa"/>
            <w:vAlign w:val="bottom"/>
          </w:tcPr>
          <w:p w14:paraId="3751E2E5" w14:textId="7B94100E" w:rsidR="00693905" w:rsidRPr="00161E24" w:rsidRDefault="00693905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768" w:type="dxa"/>
            <w:vAlign w:val="bottom"/>
          </w:tcPr>
          <w:p w14:paraId="5B7A3811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8" w:type="dxa"/>
            <w:vAlign w:val="bottom"/>
          </w:tcPr>
          <w:p w14:paraId="7AC5CBF3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112E1913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7" w:type="dxa"/>
            <w:vAlign w:val="bottom"/>
          </w:tcPr>
          <w:p w14:paraId="3084A1AE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2BCD3FE9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8" w:type="dxa"/>
          </w:tcPr>
          <w:p w14:paraId="53359AA0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02FC6B62" w14:textId="41396DC9" w:rsidR="00693905" w:rsidRPr="00161E24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8B0533D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0F760D54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BA1F0F6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EA5D959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B8FE5DA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4A71B0B7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6953221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4B0C0B5" w14:textId="77777777" w:rsidR="00693905" w:rsidRPr="00161E24" w:rsidRDefault="00693905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693905" w:rsidRPr="00161E24" w14:paraId="4F963D43" w14:textId="77777777" w:rsidTr="00693905">
        <w:trPr>
          <w:trHeight w:val="261"/>
        </w:trPr>
        <w:tc>
          <w:tcPr>
            <w:tcW w:w="1810" w:type="dxa"/>
            <w:vAlign w:val="bottom"/>
          </w:tcPr>
          <w:p w14:paraId="02E67000" w14:textId="0E343F08" w:rsidR="00693905" w:rsidRPr="00161E24" w:rsidRDefault="00693905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768" w:type="dxa"/>
            <w:vAlign w:val="bottom"/>
          </w:tcPr>
          <w:p w14:paraId="5D63546A" w14:textId="57392102" w:rsidR="00693905" w:rsidRPr="00B0452C" w:rsidRDefault="00693905" w:rsidP="00693905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60</w:t>
            </w:r>
          </w:p>
        </w:tc>
        <w:tc>
          <w:tcPr>
            <w:tcW w:w="238" w:type="dxa"/>
            <w:vAlign w:val="bottom"/>
          </w:tcPr>
          <w:p w14:paraId="46AA4AFD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0E0BACA5" w14:textId="2E181D12" w:rsidR="00693905" w:rsidRPr="00161E24" w:rsidRDefault="00693905" w:rsidP="00693905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0452C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70EAFC85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7B8C3C22" w14:textId="08348575" w:rsidR="00693905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8" w:type="dxa"/>
          </w:tcPr>
          <w:p w14:paraId="3CE5E3D1" w14:textId="77777777" w:rsidR="00693905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41572645" w14:textId="4A79C776" w:rsidR="00693905" w:rsidRPr="00161E24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763F409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6095E0B3" w14:textId="630ABA8C" w:rsidR="00693905" w:rsidRPr="001536F9" w:rsidRDefault="00693905" w:rsidP="0069390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0B64692E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623BFBC" w14:textId="25E9D7AE" w:rsidR="00693905" w:rsidRPr="00161E24" w:rsidRDefault="00693905" w:rsidP="00693905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60</w:t>
            </w:r>
          </w:p>
        </w:tc>
        <w:tc>
          <w:tcPr>
            <w:tcW w:w="270" w:type="dxa"/>
            <w:vAlign w:val="bottom"/>
          </w:tcPr>
          <w:p w14:paraId="447F67B6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66BA97D8" w14:textId="0F039FED" w:rsidR="00693905" w:rsidRPr="00161E24" w:rsidRDefault="00693905" w:rsidP="0069390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F60146F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3FCAD6E" w14:textId="3C3F3D3D" w:rsidR="00693905" w:rsidRPr="00161E24" w:rsidRDefault="00693905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60</w:t>
            </w:r>
          </w:p>
        </w:tc>
      </w:tr>
      <w:tr w:rsidR="00693905" w:rsidRPr="00161E24" w14:paraId="31D965C1" w14:textId="77777777" w:rsidTr="00693905">
        <w:trPr>
          <w:trHeight w:val="261"/>
        </w:trPr>
        <w:tc>
          <w:tcPr>
            <w:tcW w:w="1810" w:type="dxa"/>
            <w:vAlign w:val="bottom"/>
          </w:tcPr>
          <w:p w14:paraId="2A357EA1" w14:textId="346DB73B" w:rsidR="00693905" w:rsidRPr="00161E24" w:rsidRDefault="00693905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768" w:type="dxa"/>
            <w:vAlign w:val="bottom"/>
          </w:tcPr>
          <w:p w14:paraId="6147A9D9" w14:textId="33857E2B" w:rsidR="00693905" w:rsidRPr="00B0452C" w:rsidRDefault="00693905" w:rsidP="00693905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154BCEFD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18507BA1" w14:textId="5101DA15" w:rsidR="00693905" w:rsidRPr="00161E24" w:rsidRDefault="00693905" w:rsidP="00693905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B0452C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62A3A069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6EF95E54" w14:textId="61F08616" w:rsidR="00693905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8" w:type="dxa"/>
          </w:tcPr>
          <w:p w14:paraId="6DC2557A" w14:textId="77777777" w:rsidR="00693905" w:rsidRDefault="00693905" w:rsidP="00693905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113" w:type="dxa"/>
            <w:vAlign w:val="bottom"/>
          </w:tcPr>
          <w:p w14:paraId="176BE21D" w14:textId="5A619C9F" w:rsidR="00693905" w:rsidRPr="00161E24" w:rsidRDefault="00693905" w:rsidP="00693905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998</w:t>
            </w:r>
          </w:p>
        </w:tc>
        <w:tc>
          <w:tcPr>
            <w:tcW w:w="270" w:type="dxa"/>
            <w:vAlign w:val="bottom"/>
          </w:tcPr>
          <w:p w14:paraId="20CE3B5E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22C84DE8" w14:textId="5F816D78" w:rsidR="00693905" w:rsidRPr="001536F9" w:rsidRDefault="00693905" w:rsidP="0069390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1536F9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6</w:t>
            </w: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,998</w:t>
            </w:r>
          </w:p>
        </w:tc>
        <w:tc>
          <w:tcPr>
            <w:tcW w:w="270" w:type="dxa"/>
            <w:vAlign w:val="bottom"/>
          </w:tcPr>
          <w:p w14:paraId="44DC5063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304B5FD" w14:textId="173E36EC" w:rsidR="00693905" w:rsidRPr="00161E24" w:rsidRDefault="00693905" w:rsidP="00693905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7,006</w:t>
            </w:r>
          </w:p>
        </w:tc>
        <w:tc>
          <w:tcPr>
            <w:tcW w:w="270" w:type="dxa"/>
            <w:vAlign w:val="bottom"/>
          </w:tcPr>
          <w:p w14:paraId="76C68472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38D40BF1" w14:textId="17822860" w:rsidR="00693905" w:rsidRPr="00161E24" w:rsidRDefault="00693905" w:rsidP="0069390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9DAE036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CD85248" w14:textId="607E16E1" w:rsidR="00693905" w:rsidRPr="00161E24" w:rsidRDefault="00693905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7,006</w:t>
            </w:r>
          </w:p>
        </w:tc>
      </w:tr>
      <w:tr w:rsidR="00693905" w:rsidRPr="00161E24" w14:paraId="13FDD756" w14:textId="77777777" w:rsidTr="00693905">
        <w:trPr>
          <w:trHeight w:val="261"/>
        </w:trPr>
        <w:tc>
          <w:tcPr>
            <w:tcW w:w="1810" w:type="dxa"/>
            <w:vAlign w:val="bottom"/>
            <w:hideMark/>
          </w:tcPr>
          <w:p w14:paraId="7ACC4CDE" w14:textId="10347BC7" w:rsidR="00693905" w:rsidRPr="00161E24" w:rsidRDefault="00693905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768" w:type="dxa"/>
            <w:vAlign w:val="bottom"/>
          </w:tcPr>
          <w:p w14:paraId="0AADE5F3" w14:textId="2AB0D155" w:rsidR="00693905" w:rsidRPr="00B0452C" w:rsidRDefault="00693905" w:rsidP="00693905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4C5B5426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66B80A79" w14:textId="3AE7DD66" w:rsidR="00693905" w:rsidRPr="00161E24" w:rsidRDefault="00693905" w:rsidP="00693905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0452C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13</w:t>
            </w:r>
          </w:p>
        </w:tc>
        <w:tc>
          <w:tcPr>
            <w:tcW w:w="237" w:type="dxa"/>
            <w:vAlign w:val="bottom"/>
          </w:tcPr>
          <w:p w14:paraId="3D76A78A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1C3C63F0" w14:textId="6354D6C0" w:rsidR="00693905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2A58D8E1" w14:textId="77777777" w:rsidR="00693905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00AA6AF3" w14:textId="535621BB" w:rsidR="00693905" w:rsidRPr="00161E24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4D59437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30A3D4B4" w14:textId="393D4CAE" w:rsidR="00693905" w:rsidRPr="001536F9" w:rsidRDefault="00693905" w:rsidP="0069390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13</w:t>
            </w:r>
          </w:p>
        </w:tc>
        <w:tc>
          <w:tcPr>
            <w:tcW w:w="270" w:type="dxa"/>
            <w:vAlign w:val="bottom"/>
          </w:tcPr>
          <w:p w14:paraId="391951A8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B5E6E37" w14:textId="6C67DE03" w:rsidR="00693905" w:rsidRPr="00161E24" w:rsidRDefault="00693905" w:rsidP="00693905">
            <w:pPr>
              <w:pStyle w:val="acctfourfigures"/>
              <w:tabs>
                <w:tab w:val="clear" w:pos="765"/>
                <w:tab w:val="decimal" w:pos="50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13</w:t>
            </w:r>
          </w:p>
        </w:tc>
        <w:tc>
          <w:tcPr>
            <w:tcW w:w="270" w:type="dxa"/>
            <w:vAlign w:val="bottom"/>
          </w:tcPr>
          <w:p w14:paraId="10B6FD6A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57247F48" w14:textId="5AEDB619" w:rsidR="00693905" w:rsidRPr="00161E24" w:rsidRDefault="00693905" w:rsidP="00693905">
            <w:pPr>
              <w:pStyle w:val="acctfourfigures"/>
              <w:tabs>
                <w:tab w:val="clear" w:pos="765"/>
                <w:tab w:val="decimal" w:pos="42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E33DAB4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659F44C" w14:textId="15FCDF92" w:rsidR="00693905" w:rsidRPr="00161E24" w:rsidRDefault="00693905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13</w:t>
            </w:r>
          </w:p>
        </w:tc>
      </w:tr>
      <w:tr w:rsidR="00693905" w:rsidRPr="00161E24" w14:paraId="05C1CE64" w14:textId="77777777" w:rsidTr="00693905">
        <w:trPr>
          <w:trHeight w:val="261"/>
        </w:trPr>
        <w:tc>
          <w:tcPr>
            <w:tcW w:w="1810" w:type="dxa"/>
            <w:vAlign w:val="bottom"/>
          </w:tcPr>
          <w:p w14:paraId="0C3ABBE9" w14:textId="4CC8BD8B" w:rsidR="00693905" w:rsidRPr="00161E24" w:rsidRDefault="00693905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768" w:type="dxa"/>
            <w:vAlign w:val="bottom"/>
          </w:tcPr>
          <w:p w14:paraId="44479FED" w14:textId="70B093C6" w:rsidR="00693905" w:rsidRPr="00B0452C" w:rsidRDefault="00693905" w:rsidP="00693905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8" w:type="dxa"/>
            <w:vAlign w:val="bottom"/>
          </w:tcPr>
          <w:p w14:paraId="0ACF2F7A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64" w:type="dxa"/>
            <w:vAlign w:val="bottom"/>
          </w:tcPr>
          <w:p w14:paraId="495D0FC5" w14:textId="518FE4C1" w:rsidR="00693905" w:rsidRPr="00161E24" w:rsidRDefault="00693905" w:rsidP="00693905">
            <w:pPr>
              <w:pStyle w:val="acctfourfigures"/>
              <w:tabs>
                <w:tab w:val="clear" w:pos="765"/>
                <w:tab w:val="decimal" w:pos="47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237" w:type="dxa"/>
            <w:vAlign w:val="bottom"/>
          </w:tcPr>
          <w:p w14:paraId="1232D81A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13" w:type="dxa"/>
            <w:vAlign w:val="bottom"/>
          </w:tcPr>
          <w:p w14:paraId="54A1B0A2" w14:textId="48BF7F02" w:rsidR="00693905" w:rsidRDefault="00693905" w:rsidP="00693905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8" w:type="dxa"/>
          </w:tcPr>
          <w:p w14:paraId="60049005" w14:textId="77777777" w:rsidR="00693905" w:rsidRDefault="00693905" w:rsidP="00693905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2BEC670B" w14:textId="2D84F054" w:rsidR="00693905" w:rsidRPr="00161E24" w:rsidRDefault="00693905" w:rsidP="00693905">
            <w:pPr>
              <w:pStyle w:val="acctfourfigures"/>
              <w:tabs>
                <w:tab w:val="clear" w:pos="765"/>
                <w:tab w:val="decimal" w:pos="847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1,191</w:t>
            </w:r>
          </w:p>
        </w:tc>
        <w:tc>
          <w:tcPr>
            <w:tcW w:w="270" w:type="dxa"/>
            <w:vAlign w:val="bottom"/>
          </w:tcPr>
          <w:p w14:paraId="2739DDA6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630" w:type="dxa"/>
            <w:vAlign w:val="bottom"/>
          </w:tcPr>
          <w:p w14:paraId="71F8FC2C" w14:textId="5CF9C112" w:rsidR="00693905" w:rsidRPr="001536F9" w:rsidRDefault="00693905" w:rsidP="00693905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1,191</w:t>
            </w:r>
          </w:p>
        </w:tc>
        <w:tc>
          <w:tcPr>
            <w:tcW w:w="270" w:type="dxa"/>
            <w:vAlign w:val="bottom"/>
          </w:tcPr>
          <w:p w14:paraId="3B47F069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1DECF59" w14:textId="42F239AF" w:rsidR="00693905" w:rsidRPr="00161E24" w:rsidRDefault="00693905" w:rsidP="00693905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BC5760D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vAlign w:val="bottom"/>
          </w:tcPr>
          <w:p w14:paraId="114EC012" w14:textId="30365E40" w:rsidR="00693905" w:rsidRPr="00161E24" w:rsidRDefault="00693905" w:rsidP="00693905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1,137</w:t>
            </w:r>
          </w:p>
        </w:tc>
        <w:tc>
          <w:tcPr>
            <w:tcW w:w="270" w:type="dxa"/>
            <w:vAlign w:val="bottom"/>
          </w:tcPr>
          <w:p w14:paraId="152B2305" w14:textId="77777777" w:rsidR="00693905" w:rsidRPr="00161E24" w:rsidRDefault="00693905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2EB3E4D" w14:textId="6563F26D" w:rsidR="00693905" w:rsidRPr="00161E24" w:rsidRDefault="00693905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536F9">
              <w:rPr>
                <w:rFonts w:asciiTheme="majorBidi" w:hAnsiTheme="majorBidi" w:cstheme="majorBidi"/>
                <w:szCs w:val="22"/>
                <w:lang w:bidi="th-TH"/>
              </w:rPr>
              <w:t>1,137</w:t>
            </w:r>
          </w:p>
        </w:tc>
      </w:tr>
    </w:tbl>
    <w:p w14:paraId="1CDBE465" w14:textId="23E66CD6" w:rsidR="003D3544" w:rsidRDefault="003D3544"/>
    <w:p w14:paraId="59EA25C8" w14:textId="77777777" w:rsidR="003D3544" w:rsidRDefault="003D3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944"/>
        <w:gridCol w:w="236"/>
        <w:gridCol w:w="1074"/>
        <w:gridCol w:w="236"/>
        <w:gridCol w:w="930"/>
        <w:gridCol w:w="236"/>
        <w:gridCol w:w="1024"/>
        <w:gridCol w:w="236"/>
        <w:gridCol w:w="934"/>
        <w:gridCol w:w="236"/>
        <w:gridCol w:w="934"/>
      </w:tblGrid>
      <w:tr w:rsidR="00253B63" w:rsidRPr="00161E24" w14:paraId="1B4C95E5" w14:textId="5AA52B7A" w:rsidTr="0011631A">
        <w:trPr>
          <w:trHeight w:val="261"/>
          <w:tblHeader/>
        </w:trPr>
        <w:tc>
          <w:tcPr>
            <w:tcW w:w="2790" w:type="dxa"/>
            <w:vAlign w:val="bottom"/>
          </w:tcPr>
          <w:p w14:paraId="357F07B5" w14:textId="3D2057FA" w:rsidR="00253B63" w:rsidRPr="00161E24" w:rsidRDefault="00253B63" w:rsidP="00A50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0D81D0D3" w14:textId="0E114B14" w:rsidR="00253B63" w:rsidRPr="00161E24" w:rsidRDefault="00253B63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253B63" w:rsidRPr="00161E24" w14:paraId="5326ACC3" w14:textId="4834D889" w:rsidTr="0011631A">
        <w:trPr>
          <w:trHeight w:val="261"/>
          <w:tblHeader/>
        </w:trPr>
        <w:tc>
          <w:tcPr>
            <w:tcW w:w="2790" w:type="dxa"/>
            <w:vAlign w:val="bottom"/>
          </w:tcPr>
          <w:p w14:paraId="641F3314" w14:textId="77777777" w:rsidR="00253B63" w:rsidRPr="00161E24" w:rsidRDefault="00253B63" w:rsidP="00A50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3420" w:type="dxa"/>
            <w:gridSpan w:val="5"/>
            <w:vAlign w:val="bottom"/>
          </w:tcPr>
          <w:p w14:paraId="12991084" w14:textId="66578A1A" w:rsidR="00253B63" w:rsidRPr="00161E24" w:rsidRDefault="00253B63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3600" w:type="dxa"/>
            <w:gridSpan w:val="6"/>
            <w:vAlign w:val="bottom"/>
          </w:tcPr>
          <w:p w14:paraId="2E63EE37" w14:textId="491308E3" w:rsidR="00253B63" w:rsidRPr="00161E24" w:rsidRDefault="00253B63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253B63" w:rsidRPr="00161E24" w14:paraId="5AA8C025" w14:textId="77777777" w:rsidTr="0011631A">
        <w:trPr>
          <w:trHeight w:val="261"/>
          <w:tblHeader/>
        </w:trPr>
        <w:tc>
          <w:tcPr>
            <w:tcW w:w="2790" w:type="dxa"/>
            <w:vAlign w:val="bottom"/>
            <w:hideMark/>
          </w:tcPr>
          <w:p w14:paraId="0DBE925B" w14:textId="0CE724CC" w:rsidR="00253B63" w:rsidRPr="00161E24" w:rsidRDefault="00253B63" w:rsidP="00A50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44" w:type="dxa"/>
            <w:vAlign w:val="bottom"/>
          </w:tcPr>
          <w:p w14:paraId="45D805D5" w14:textId="77777777" w:rsidR="00253B63" w:rsidRPr="00161E24" w:rsidRDefault="00253B63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88" w:right="-7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vAlign w:val="bottom"/>
          </w:tcPr>
          <w:p w14:paraId="403EB776" w14:textId="77777777" w:rsidR="00253B63" w:rsidRPr="00161E24" w:rsidRDefault="00253B63" w:rsidP="00BE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074" w:type="dxa"/>
            <w:vAlign w:val="bottom"/>
            <w:hideMark/>
          </w:tcPr>
          <w:p w14:paraId="318B4BF3" w14:textId="50E2ABC2" w:rsidR="00253B63" w:rsidRPr="00161E24" w:rsidRDefault="00253B63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5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47ED72EF" w14:textId="77777777" w:rsidR="00253B63" w:rsidRPr="00161E24" w:rsidRDefault="00253B63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30" w:type="dxa"/>
            <w:vAlign w:val="bottom"/>
          </w:tcPr>
          <w:p w14:paraId="7B5F0380" w14:textId="77777777" w:rsidR="00253B63" w:rsidRPr="00161E24" w:rsidRDefault="00253B63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140A945C" w14:textId="77777777" w:rsidR="00253B63" w:rsidRPr="00161E24" w:rsidRDefault="00253B63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24" w:type="dxa"/>
            <w:vAlign w:val="bottom"/>
            <w:hideMark/>
          </w:tcPr>
          <w:p w14:paraId="74EA55E0" w14:textId="140AAE56" w:rsidR="00253B63" w:rsidRPr="00161E24" w:rsidRDefault="00253B63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161E24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5CED6504" w14:textId="77777777" w:rsidR="00253B63" w:rsidRPr="00161E24" w:rsidRDefault="00253B63" w:rsidP="00BE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  <w:hideMark/>
          </w:tcPr>
          <w:p w14:paraId="1A4920FF" w14:textId="51D6E1D3" w:rsidR="00253B63" w:rsidRPr="00161E24" w:rsidRDefault="00253B63" w:rsidP="00BE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161E24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0283A89D" w14:textId="77777777" w:rsidR="00253B63" w:rsidRPr="00161E24" w:rsidRDefault="00253B63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34" w:type="dxa"/>
            <w:vAlign w:val="bottom"/>
            <w:hideMark/>
          </w:tcPr>
          <w:p w14:paraId="0FE83793" w14:textId="77777777" w:rsidR="00253B63" w:rsidRPr="00161E24" w:rsidRDefault="00253B63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253B63" w:rsidRPr="00161E24" w14:paraId="5B1DB398" w14:textId="76B08368" w:rsidTr="0011631A">
        <w:trPr>
          <w:trHeight w:val="261"/>
          <w:tblHeader/>
        </w:trPr>
        <w:tc>
          <w:tcPr>
            <w:tcW w:w="2790" w:type="dxa"/>
            <w:vAlign w:val="bottom"/>
          </w:tcPr>
          <w:p w14:paraId="16E02FB3" w14:textId="77777777" w:rsidR="00253B63" w:rsidRPr="00161E24" w:rsidRDefault="00253B63" w:rsidP="00A50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</w:p>
        </w:tc>
        <w:tc>
          <w:tcPr>
            <w:tcW w:w="7020" w:type="dxa"/>
            <w:gridSpan w:val="11"/>
            <w:vAlign w:val="bottom"/>
          </w:tcPr>
          <w:p w14:paraId="6CAE1587" w14:textId="007B7B40" w:rsidR="00253B63" w:rsidRPr="00161E24" w:rsidRDefault="00253B63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Cs w:val="22"/>
              </w:rPr>
            </w:pPr>
            <w:r w:rsidRPr="00161E24">
              <w:rPr>
                <w:rFonts w:asciiTheme="majorBidi" w:hAnsiTheme="majorBidi" w:cstheme="majorBidi"/>
                <w:i/>
                <w:iCs/>
                <w:szCs w:val="22"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ล้านบาท</w:t>
            </w:r>
            <w:r w:rsidRPr="00161E24"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253B63" w:rsidRPr="00161E24" w14:paraId="3E5FBD54" w14:textId="77777777" w:rsidTr="0011631A">
        <w:trPr>
          <w:trHeight w:val="261"/>
        </w:trPr>
        <w:tc>
          <w:tcPr>
            <w:tcW w:w="2790" w:type="dxa"/>
            <w:vAlign w:val="bottom"/>
          </w:tcPr>
          <w:p w14:paraId="6832E305" w14:textId="63E974EA" w:rsidR="00253B63" w:rsidRPr="00161E24" w:rsidRDefault="00253B63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033C21F8" w14:textId="77777777" w:rsidR="00253B63" w:rsidRPr="00161E24" w:rsidRDefault="00253B63" w:rsidP="00A500EC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EFD0D4" w14:textId="77777777" w:rsidR="00253B63" w:rsidRPr="00161E24" w:rsidRDefault="00253B63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24B8E5D" w14:textId="77777777" w:rsidR="00253B63" w:rsidRPr="00161E24" w:rsidRDefault="00253B63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A1531D" w14:textId="77777777" w:rsidR="00253B63" w:rsidRPr="00161E24" w:rsidRDefault="00253B63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2FE4465" w14:textId="77777777" w:rsidR="00253B63" w:rsidRPr="00161E24" w:rsidRDefault="00253B63" w:rsidP="008377A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A041B3" w14:textId="77777777" w:rsidR="00253B63" w:rsidRPr="00161E24" w:rsidRDefault="00253B63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40556C2" w14:textId="77777777" w:rsidR="00253B63" w:rsidRPr="00161E24" w:rsidRDefault="00253B63" w:rsidP="008377A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DE0513" w14:textId="77777777" w:rsidR="00253B63" w:rsidRPr="00161E24" w:rsidRDefault="00253B63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F759760" w14:textId="77777777" w:rsidR="00253B63" w:rsidRPr="00161E24" w:rsidRDefault="00253B63" w:rsidP="008377AD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3CFFE3" w14:textId="77777777" w:rsidR="00253B63" w:rsidRPr="00161E24" w:rsidRDefault="00253B63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8318248" w14:textId="77777777" w:rsidR="00253B63" w:rsidRPr="00161E24" w:rsidRDefault="00253B63" w:rsidP="00905DF4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253B63" w:rsidRPr="00161E24" w14:paraId="68D0AABE" w14:textId="77777777" w:rsidTr="0011631A">
        <w:trPr>
          <w:trHeight w:val="261"/>
        </w:trPr>
        <w:tc>
          <w:tcPr>
            <w:tcW w:w="2790" w:type="dxa"/>
            <w:vAlign w:val="bottom"/>
            <w:hideMark/>
          </w:tcPr>
          <w:p w14:paraId="1D7FC56F" w14:textId="05BED231" w:rsidR="00253B63" w:rsidRPr="00161E24" w:rsidRDefault="00253B63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4825B8CA" w14:textId="77777777" w:rsidR="00253B63" w:rsidRPr="00161E24" w:rsidRDefault="00253B63" w:rsidP="00A500EC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C244769" w14:textId="77777777" w:rsidR="00253B63" w:rsidRPr="00161E24" w:rsidRDefault="00253B63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167DE43" w14:textId="77777777" w:rsidR="00253B63" w:rsidRPr="00161E24" w:rsidRDefault="00253B63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C6617F" w14:textId="77777777" w:rsidR="00253B63" w:rsidRPr="00161E24" w:rsidRDefault="00253B63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D96FE9C" w14:textId="77777777" w:rsidR="00253B63" w:rsidRPr="00161E24" w:rsidRDefault="00253B63" w:rsidP="008377A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D1DD2B" w14:textId="77777777" w:rsidR="00253B63" w:rsidRPr="00161E24" w:rsidRDefault="00253B63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61EA192" w14:textId="77777777" w:rsidR="00253B63" w:rsidRPr="00161E24" w:rsidRDefault="00253B63" w:rsidP="008377A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294DE8" w14:textId="77777777" w:rsidR="00253B63" w:rsidRPr="00161E24" w:rsidRDefault="00253B63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B9E9E63" w14:textId="77777777" w:rsidR="00253B63" w:rsidRPr="00161E24" w:rsidRDefault="00253B63" w:rsidP="008377AD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F2F2564" w14:textId="77777777" w:rsidR="00253B63" w:rsidRPr="00161E24" w:rsidRDefault="00253B63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EBA36AF" w14:textId="77777777" w:rsidR="00253B63" w:rsidRPr="00161E24" w:rsidRDefault="00253B63" w:rsidP="00905DF4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253B63" w:rsidRPr="00161E24" w14:paraId="2F30D3B2" w14:textId="77777777" w:rsidTr="0011631A">
        <w:trPr>
          <w:trHeight w:val="261"/>
        </w:trPr>
        <w:tc>
          <w:tcPr>
            <w:tcW w:w="2790" w:type="dxa"/>
            <w:vAlign w:val="bottom"/>
          </w:tcPr>
          <w:p w14:paraId="51F2E5EC" w14:textId="3F048C84" w:rsidR="00253B63" w:rsidRPr="00161E24" w:rsidRDefault="00253B63" w:rsidP="002720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เงินให้กู้ยืมระยะยาวแก่กิจการ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br/>
            </w: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ที่เกี่ยวข้องกัน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2C1004A0" w14:textId="7FF1FC02" w:rsidR="00253B63" w:rsidRPr="00161E24" w:rsidRDefault="00253B63" w:rsidP="00A500EC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6B8366" w14:textId="77777777" w:rsidR="00253B63" w:rsidRPr="00161E24" w:rsidRDefault="00253B63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D0198A9" w14:textId="6215144F" w:rsidR="00253B63" w:rsidRPr="00161E24" w:rsidRDefault="00253B63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4A5319" w14:textId="77777777" w:rsidR="00253B63" w:rsidRPr="00161E24" w:rsidRDefault="00253B63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B62DFC3" w14:textId="2AF39C15" w:rsidR="00253B63" w:rsidRPr="00161E24" w:rsidRDefault="00253B63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436142" w14:textId="77777777" w:rsidR="00253B63" w:rsidRPr="00161E24" w:rsidRDefault="00253B63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19F6E83C" w14:textId="7F05DE19" w:rsidR="00253B63" w:rsidRPr="00161E24" w:rsidRDefault="00253B63" w:rsidP="0011631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3815AC" w14:textId="77777777" w:rsidR="00253B63" w:rsidRPr="00161E24" w:rsidRDefault="00253B63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2A43316" w14:textId="60027E1C" w:rsidR="00253B63" w:rsidRPr="00161E24" w:rsidRDefault="00253B63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ar-SA"/>
              </w:rPr>
              <w:t>114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48B766" w14:textId="77777777" w:rsidR="00253B63" w:rsidRPr="00161E24" w:rsidRDefault="00253B63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0B086D1" w14:textId="149BE1B1" w:rsidR="00253B63" w:rsidRPr="00161E24" w:rsidRDefault="00253B63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114</w:t>
            </w:r>
          </w:p>
        </w:tc>
      </w:tr>
      <w:tr w:rsidR="00253B63" w:rsidRPr="00161E24" w14:paraId="2A59B7B6" w14:textId="77777777" w:rsidTr="0011631A">
        <w:trPr>
          <w:trHeight w:val="261"/>
        </w:trPr>
        <w:tc>
          <w:tcPr>
            <w:tcW w:w="2790" w:type="dxa"/>
            <w:vAlign w:val="bottom"/>
          </w:tcPr>
          <w:p w14:paraId="764A20F3" w14:textId="5753A25E" w:rsidR="00253B63" w:rsidRPr="00161E24" w:rsidRDefault="00253B63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14DF0B62" w14:textId="48EF4B59" w:rsidR="00253B63" w:rsidRPr="00161E24" w:rsidRDefault="00253B63" w:rsidP="00A500EC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BC460E1" w14:textId="77777777" w:rsidR="00253B63" w:rsidRPr="00161E24" w:rsidRDefault="00253B63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71654304" w14:textId="54D66012" w:rsidR="00253B63" w:rsidRPr="00161E24" w:rsidRDefault="00253B63" w:rsidP="00234683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C8D9BA" w14:textId="77777777" w:rsidR="00253B63" w:rsidRPr="00161E24" w:rsidRDefault="00253B63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855965A" w14:textId="347DB004" w:rsidR="00253B63" w:rsidRPr="00161E24" w:rsidRDefault="00253B63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13F4124" w14:textId="77777777" w:rsidR="00253B63" w:rsidRPr="00161E24" w:rsidRDefault="00253B63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2B2FE89" w14:textId="273EEFAE" w:rsidR="00253B63" w:rsidRPr="00161E24" w:rsidRDefault="00253B63" w:rsidP="0011631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7DB9C5F" w14:textId="77777777" w:rsidR="00253B63" w:rsidRPr="00161E24" w:rsidRDefault="00253B63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F0AB0BE" w14:textId="638CAFBE" w:rsidR="00253B63" w:rsidRPr="00161E24" w:rsidRDefault="00253B63" w:rsidP="0011631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82B46C2" w14:textId="77777777" w:rsidR="00253B63" w:rsidRPr="00161E24" w:rsidRDefault="00253B63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F46633B" w14:textId="1A59011F" w:rsidR="00253B63" w:rsidRPr="00161E24" w:rsidRDefault="00253B63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253B63" w:rsidRPr="00161E24" w14:paraId="4C57E596" w14:textId="77777777" w:rsidTr="0011631A">
        <w:trPr>
          <w:trHeight w:val="587"/>
        </w:trPr>
        <w:tc>
          <w:tcPr>
            <w:tcW w:w="2790" w:type="dxa"/>
            <w:vAlign w:val="bottom"/>
            <w:hideMark/>
          </w:tcPr>
          <w:p w14:paraId="6A324E15" w14:textId="7ECABF07" w:rsidR="00253B63" w:rsidRPr="00FD67F0" w:rsidRDefault="00253B63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  <w:r w:rsidRPr="00FD67F0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ตราสารทุนที่ไม่อยู่ใน</w:t>
            </w:r>
            <w:r w:rsidRPr="00FD67F0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FD67F0">
              <w:rPr>
                <w:rFonts w:asciiTheme="majorBidi" w:hAnsiTheme="majorBidi" w:cstheme="majorBidi"/>
                <w:sz w:val="22"/>
                <w:szCs w:val="22"/>
                <w:cs/>
              </w:rPr>
              <w:t>ความต้องการของตลาด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5B3F640F" w14:textId="0C8EE126" w:rsidR="00253B63" w:rsidRPr="00161E24" w:rsidRDefault="00253B63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1FBCE1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E9EE1FD" w14:textId="275ABB7D" w:rsidR="00253B63" w:rsidRPr="00161E24" w:rsidRDefault="00253B63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5098E0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F05ADC7" w14:textId="6461D371" w:rsidR="00253B63" w:rsidRPr="00161E24" w:rsidRDefault="00253B63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2C7022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7D6B885" w14:textId="5A601F89" w:rsidR="00253B63" w:rsidRPr="00161E24" w:rsidRDefault="00253B63" w:rsidP="0011631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3719CF0" w14:textId="77777777" w:rsidR="00253B63" w:rsidRPr="00161E24" w:rsidRDefault="00253B63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89E55C5" w14:textId="1636562E" w:rsidR="00253B63" w:rsidRPr="00161E24" w:rsidRDefault="00253B63" w:rsidP="0011631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4D0AFB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92D5D10" w14:textId="12261E66" w:rsidR="00253B63" w:rsidRPr="00161E24" w:rsidRDefault="00253B63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</w:t>
            </w:r>
          </w:p>
        </w:tc>
      </w:tr>
      <w:tr w:rsidR="00253B63" w:rsidRPr="00161E24" w14:paraId="7205F678" w14:textId="77777777" w:rsidTr="0011631A">
        <w:trPr>
          <w:trHeight w:val="261"/>
        </w:trPr>
        <w:tc>
          <w:tcPr>
            <w:tcW w:w="2790" w:type="dxa"/>
            <w:vAlign w:val="bottom"/>
          </w:tcPr>
          <w:p w14:paraId="1EEDFD77" w14:textId="5349C1E9" w:rsidR="00253B63" w:rsidRPr="00161E24" w:rsidRDefault="00253B63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3F5004B1" w14:textId="77777777" w:rsidR="00253B63" w:rsidRPr="00161E24" w:rsidRDefault="00253B63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912423B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5A07D2" w14:textId="77777777" w:rsidR="00253B63" w:rsidRPr="00161E24" w:rsidRDefault="00253B63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8EAFBB2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9C6D7E5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8F2FF9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0302ACA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306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E65E3A" w14:textId="77777777" w:rsidR="00253B63" w:rsidRPr="00161E24" w:rsidRDefault="00253B63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AB99E8D" w14:textId="77777777" w:rsidR="00253B63" w:rsidRPr="00161E24" w:rsidRDefault="00253B63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  <w:tab w:val="decimal" w:pos="551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046C00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AB0219B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253B63" w:rsidRPr="00161E24" w14:paraId="5C751DD3" w14:textId="77777777" w:rsidTr="0011631A">
        <w:trPr>
          <w:trHeight w:val="261"/>
        </w:trPr>
        <w:tc>
          <w:tcPr>
            <w:tcW w:w="2790" w:type="dxa"/>
            <w:vAlign w:val="bottom"/>
          </w:tcPr>
          <w:p w14:paraId="69CD5E84" w14:textId="77777777" w:rsidR="00253B63" w:rsidRPr="00161E24" w:rsidRDefault="00253B63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21E978E7" w14:textId="77777777" w:rsidR="00253B63" w:rsidRPr="00161E24" w:rsidRDefault="00253B63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47235F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6BBA5CB5" w14:textId="77777777" w:rsidR="00253B63" w:rsidRPr="00161E24" w:rsidRDefault="00253B63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838D9A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CDC44E8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47F70A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1DD0A21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306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DA8979" w14:textId="77777777" w:rsidR="00253B63" w:rsidRPr="00161E24" w:rsidRDefault="00253B63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5D8DFF8" w14:textId="77777777" w:rsidR="00253B63" w:rsidRPr="00161E24" w:rsidRDefault="00253B63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  <w:tab w:val="decimal" w:pos="551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14EE0F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9FD7B70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253B63" w:rsidRPr="00161E24" w14:paraId="07B8CC1B" w14:textId="77777777" w:rsidTr="0011631A">
        <w:trPr>
          <w:trHeight w:val="261"/>
        </w:trPr>
        <w:tc>
          <w:tcPr>
            <w:tcW w:w="2790" w:type="dxa"/>
            <w:vAlign w:val="bottom"/>
            <w:hideMark/>
          </w:tcPr>
          <w:p w14:paraId="033DD48C" w14:textId="7367A235" w:rsidR="00253B63" w:rsidRPr="00161E24" w:rsidRDefault="00253B63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52BDC47A" w14:textId="5005D4B9" w:rsidR="00253B63" w:rsidRPr="00161E24" w:rsidRDefault="00253B63" w:rsidP="00FD67F0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FB9681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8A627E6" w14:textId="519A53D3" w:rsidR="00253B63" w:rsidRPr="00161E24" w:rsidRDefault="00253B63" w:rsidP="00905DF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55526F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94848CA" w14:textId="1554849D" w:rsidR="00253B63" w:rsidRPr="00161E24" w:rsidRDefault="00253B63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746185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7ACDEEE6" w14:textId="7A52B297" w:rsidR="00253B63" w:rsidRPr="00161E24" w:rsidRDefault="00253B63" w:rsidP="0011631A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52E79D" w14:textId="77777777" w:rsidR="00253B63" w:rsidRPr="00161E24" w:rsidRDefault="00253B63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C8C47D5" w14:textId="0C12129F" w:rsidR="00253B63" w:rsidRPr="00161E24" w:rsidRDefault="00253B63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AC6907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D4629A6" w14:textId="50DBC198" w:rsidR="00253B63" w:rsidRPr="00161E24" w:rsidRDefault="00253B63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33</w:t>
            </w:r>
          </w:p>
        </w:tc>
      </w:tr>
      <w:tr w:rsidR="00253B63" w:rsidRPr="00161E24" w14:paraId="38DDE0F9" w14:textId="77777777" w:rsidTr="0011631A">
        <w:trPr>
          <w:trHeight w:val="261"/>
        </w:trPr>
        <w:tc>
          <w:tcPr>
            <w:tcW w:w="2790" w:type="dxa"/>
            <w:vAlign w:val="bottom"/>
          </w:tcPr>
          <w:p w14:paraId="19B54118" w14:textId="5077261C" w:rsidR="00253B63" w:rsidRPr="00161E24" w:rsidRDefault="00253B63" w:rsidP="0025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598EE2AD" w14:textId="13D4FA52" w:rsidR="00253B63" w:rsidRDefault="00253B63" w:rsidP="00253B63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9AE016" w14:textId="77777777" w:rsidR="00253B63" w:rsidRPr="00161E24" w:rsidRDefault="00253B63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6C6A9D6A" w14:textId="515B6B9B" w:rsidR="00253B63" w:rsidRDefault="00253B63" w:rsidP="00253B6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2,798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25D36F" w14:textId="77777777" w:rsidR="00253B63" w:rsidRPr="00161E24" w:rsidRDefault="00253B63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32D20C4" w14:textId="784523E1" w:rsidR="00253B63" w:rsidRPr="00905DF4" w:rsidRDefault="00253B63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 w:rsidRPr="00905DF4">
              <w:rPr>
                <w:rFonts w:asciiTheme="majorBidi" w:hAnsiTheme="majorBidi" w:cstheme="majorBidi"/>
                <w:szCs w:val="22"/>
                <w:lang w:bidi="th-TH"/>
              </w:rPr>
              <w:t>2,798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9BB4EF" w14:textId="77777777" w:rsidR="00253B63" w:rsidRPr="00905DF4" w:rsidRDefault="00253B63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778FE2E" w14:textId="15A0CCAF" w:rsidR="00253B63" w:rsidRPr="00905DF4" w:rsidRDefault="00253B63" w:rsidP="0011631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BBFDE1" w14:textId="77777777" w:rsidR="00253B63" w:rsidRPr="00905DF4" w:rsidRDefault="00253B63" w:rsidP="0025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2079268" w14:textId="07B42E1D" w:rsidR="00253B63" w:rsidRPr="00905DF4" w:rsidRDefault="00253B63" w:rsidP="0011631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2,822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88684F" w14:textId="77777777" w:rsidR="00253B63" w:rsidRPr="00905DF4" w:rsidRDefault="00253B63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716984E" w14:textId="2659B739" w:rsidR="00253B63" w:rsidRPr="00905DF4" w:rsidRDefault="00253B63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2,822</w:t>
            </w:r>
          </w:p>
        </w:tc>
      </w:tr>
      <w:tr w:rsidR="00253B63" w:rsidRPr="00161E24" w14:paraId="2261A22D" w14:textId="77777777" w:rsidTr="0011631A">
        <w:trPr>
          <w:trHeight w:val="261"/>
        </w:trPr>
        <w:tc>
          <w:tcPr>
            <w:tcW w:w="2790" w:type="dxa"/>
            <w:vAlign w:val="bottom"/>
          </w:tcPr>
          <w:p w14:paraId="4CAEBA09" w14:textId="77777777" w:rsidR="00253B63" w:rsidRPr="00161E24" w:rsidRDefault="00253B63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6623C209" w14:textId="75E95D03" w:rsidR="00253B63" w:rsidRPr="00161E24" w:rsidRDefault="00253B63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D7BA26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6B141A6" w14:textId="7DA65EEC" w:rsidR="00253B63" w:rsidRPr="00161E24" w:rsidRDefault="00253B63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4,199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304ADB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CB48D52" w14:textId="3E463BEF" w:rsidR="00253B63" w:rsidRPr="00161E24" w:rsidRDefault="00253B63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4,199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F15E65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DBEF1AD" w14:textId="7FA558E3" w:rsidR="00253B63" w:rsidRPr="00161E24" w:rsidRDefault="00253B63" w:rsidP="0011631A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4,202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4A6167" w14:textId="77777777" w:rsidR="00253B63" w:rsidRPr="00161E24" w:rsidRDefault="00253B63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D8760F2" w14:textId="2D9590FC" w:rsidR="00253B63" w:rsidRPr="00161E24" w:rsidRDefault="00253B63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9EE40D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39FBEA6" w14:textId="5BB60BED" w:rsidR="00253B63" w:rsidRPr="00EE4342" w:rsidRDefault="00253B63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4,202</w:t>
            </w:r>
          </w:p>
        </w:tc>
      </w:tr>
      <w:tr w:rsidR="00253B63" w:rsidRPr="00161E24" w14:paraId="7142E1D7" w14:textId="77777777" w:rsidTr="0011631A">
        <w:trPr>
          <w:trHeight w:val="261"/>
        </w:trPr>
        <w:tc>
          <w:tcPr>
            <w:tcW w:w="2790" w:type="dxa"/>
            <w:vAlign w:val="bottom"/>
          </w:tcPr>
          <w:p w14:paraId="7FE02D97" w14:textId="29F6008D" w:rsidR="00253B63" w:rsidRPr="00161E24" w:rsidRDefault="00253B63" w:rsidP="0025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5641F76F" w14:textId="763C3094" w:rsidR="00253B63" w:rsidRPr="00161E24" w:rsidRDefault="00253B63" w:rsidP="00253B63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BE47A6" w14:textId="77777777" w:rsidR="00253B63" w:rsidRPr="00161E24" w:rsidRDefault="00253B63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D655E4E" w14:textId="1C5414DA" w:rsidR="00253B63" w:rsidRPr="00161E24" w:rsidRDefault="00253B63" w:rsidP="00253B6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DFAD53" w14:textId="77777777" w:rsidR="00253B63" w:rsidRPr="00161E24" w:rsidRDefault="00253B63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40944EF" w14:textId="23E01DDE" w:rsidR="00253B63" w:rsidRPr="00161E24" w:rsidRDefault="00253B63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15466A" w14:textId="77777777" w:rsidR="00253B63" w:rsidRPr="00161E24" w:rsidRDefault="00253B63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23B2C38" w14:textId="54D91078" w:rsidR="00253B63" w:rsidRPr="00161E24" w:rsidRDefault="00253B63" w:rsidP="0011631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1C46C5" w14:textId="77777777" w:rsidR="00253B63" w:rsidRPr="00161E24" w:rsidRDefault="00253B63" w:rsidP="0025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ED3D906" w14:textId="5AD6D162" w:rsidR="00253B63" w:rsidRPr="00161E24" w:rsidRDefault="00253B63" w:rsidP="0011631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396C8F" w14:textId="77777777" w:rsidR="00253B63" w:rsidRPr="00161E24" w:rsidRDefault="00253B63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6067852" w14:textId="7E2B87F8" w:rsidR="00253B63" w:rsidRPr="00161E24" w:rsidRDefault="00253B63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22</w:t>
            </w:r>
          </w:p>
        </w:tc>
      </w:tr>
      <w:tr w:rsidR="00253B63" w:rsidRPr="00161E24" w14:paraId="5C02AC35" w14:textId="77777777" w:rsidTr="0011631A">
        <w:trPr>
          <w:trHeight w:val="261"/>
        </w:trPr>
        <w:tc>
          <w:tcPr>
            <w:tcW w:w="2790" w:type="dxa"/>
            <w:vAlign w:val="bottom"/>
          </w:tcPr>
          <w:p w14:paraId="444B6E31" w14:textId="77777777" w:rsidR="00253B63" w:rsidRPr="00161E24" w:rsidRDefault="00253B63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1CCF3521" w14:textId="77777777" w:rsidR="00253B63" w:rsidRPr="00161E24" w:rsidRDefault="00253B63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35F8F8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F1122F0" w14:textId="77777777" w:rsidR="00253B63" w:rsidRPr="00161E24" w:rsidRDefault="00253B63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7609E8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E66F661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C96777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A9329A7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306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B1DB4F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4375843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213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41F821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FD8D226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253B63" w:rsidRPr="00161E24" w14:paraId="69ABFAE0" w14:textId="77777777" w:rsidTr="0011631A">
        <w:trPr>
          <w:trHeight w:val="261"/>
        </w:trPr>
        <w:tc>
          <w:tcPr>
            <w:tcW w:w="2790" w:type="dxa"/>
            <w:vAlign w:val="bottom"/>
          </w:tcPr>
          <w:p w14:paraId="1BCE6704" w14:textId="730D57CF" w:rsidR="00253B63" w:rsidRPr="00161E24" w:rsidRDefault="00253B63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5852BF6C" w14:textId="77777777" w:rsidR="00253B63" w:rsidRPr="00161E24" w:rsidRDefault="00253B63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866A32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F65BE23" w14:textId="77777777" w:rsidR="00253B63" w:rsidRPr="00161E24" w:rsidRDefault="00253B63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3C199D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5AF47CB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FCDC46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C9B46A3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306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F1D9EC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841EC35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213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0F6CF2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ED34286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253B63" w:rsidRPr="00161E24" w14:paraId="7C3E1952" w14:textId="77777777" w:rsidTr="0011631A">
        <w:trPr>
          <w:trHeight w:val="261"/>
        </w:trPr>
        <w:tc>
          <w:tcPr>
            <w:tcW w:w="2790" w:type="dxa"/>
            <w:vAlign w:val="bottom"/>
            <w:hideMark/>
          </w:tcPr>
          <w:p w14:paraId="05C4484F" w14:textId="77777777" w:rsidR="00253B63" w:rsidRPr="00161E24" w:rsidRDefault="00253B63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5616A583" w14:textId="77777777" w:rsidR="00253B63" w:rsidRPr="00161E24" w:rsidRDefault="00253B63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D86FE0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17D248A" w14:textId="77777777" w:rsidR="00253B63" w:rsidRPr="00161E24" w:rsidRDefault="00253B63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EF8618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7F816E5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DE2C3D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153E5D7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306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A56675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6589249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213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F0D70E" w14:textId="77777777" w:rsidR="00253B63" w:rsidRPr="00161E24" w:rsidRDefault="00253B63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8771A71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253B63" w:rsidRPr="00161E24" w14:paraId="1A81239D" w14:textId="77777777" w:rsidTr="0011631A">
        <w:trPr>
          <w:trHeight w:val="261"/>
        </w:trPr>
        <w:tc>
          <w:tcPr>
            <w:tcW w:w="2790" w:type="dxa"/>
            <w:vAlign w:val="bottom"/>
          </w:tcPr>
          <w:p w14:paraId="3D0DCF06" w14:textId="4A8C558E" w:rsidR="00253B63" w:rsidRPr="00161E24" w:rsidRDefault="00253B63" w:rsidP="0044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เงินให้กู้ยืมระยะยาวแก่กิจการ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br/>
            </w: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ที่เกี่ยวข้องกัน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0A6AED2F" w14:textId="5849BC00" w:rsidR="00253B63" w:rsidRPr="00161E24" w:rsidRDefault="00253B63" w:rsidP="00441FF6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19DE4B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1019C4A5" w14:textId="6B909AEF" w:rsidR="00253B63" w:rsidRPr="00161E24" w:rsidRDefault="00253B63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99B520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9CC1221" w14:textId="5749F272" w:rsidR="00253B63" w:rsidRPr="00161E24" w:rsidRDefault="00253B63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687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E32452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07EA58C" w14:textId="7C7A3DCB" w:rsidR="00253B63" w:rsidRPr="00161E24" w:rsidRDefault="00253B63" w:rsidP="0011631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A1BEF5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B99B341" w14:textId="6840F271" w:rsidR="00253B63" w:rsidRPr="00161E24" w:rsidRDefault="00253B63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ar-SA"/>
              </w:rPr>
              <w:t>717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7EBDDA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00BA9E2" w14:textId="3E5E0F39" w:rsidR="00253B63" w:rsidRPr="00161E24" w:rsidRDefault="00253B63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717</w:t>
            </w:r>
          </w:p>
        </w:tc>
      </w:tr>
      <w:tr w:rsidR="00253B63" w:rsidRPr="00161E24" w14:paraId="084E19B3" w14:textId="77777777" w:rsidTr="0011631A">
        <w:trPr>
          <w:trHeight w:val="261"/>
        </w:trPr>
        <w:tc>
          <w:tcPr>
            <w:tcW w:w="2790" w:type="dxa"/>
            <w:vAlign w:val="bottom"/>
          </w:tcPr>
          <w:p w14:paraId="673FEFB6" w14:textId="77777777" w:rsidR="00253B63" w:rsidRPr="00161E24" w:rsidRDefault="00253B63" w:rsidP="0044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เงินลงทุนระยะยาวอื่น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1ADC035E" w14:textId="77777777" w:rsidR="00253B63" w:rsidRPr="00161E24" w:rsidRDefault="00253B63" w:rsidP="00441FF6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579F65B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40BE33FF" w14:textId="77777777" w:rsidR="00253B63" w:rsidRPr="00161E24" w:rsidRDefault="00253B63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BDDA4A9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102DE3B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03203D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59F8C87B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300E7F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6A8E2A0" w14:textId="77777777" w:rsidR="00253B63" w:rsidRPr="00161E24" w:rsidRDefault="00253B63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  <w:tab w:val="decimal" w:pos="551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80AC85A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0B4EF54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253B63" w:rsidRPr="00161E24" w14:paraId="5BF91987" w14:textId="77777777" w:rsidTr="0011631A">
        <w:trPr>
          <w:trHeight w:val="587"/>
        </w:trPr>
        <w:tc>
          <w:tcPr>
            <w:tcW w:w="2790" w:type="dxa"/>
            <w:vAlign w:val="bottom"/>
            <w:hideMark/>
          </w:tcPr>
          <w:p w14:paraId="29F8A31E" w14:textId="430F718B" w:rsidR="00253B63" w:rsidRPr="00FD67F0" w:rsidRDefault="00253B63" w:rsidP="0044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 xml:space="preserve">-   </w:t>
            </w:r>
            <w:r w:rsidRPr="00FD67F0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ตราสารทุนที่ไม่อยู่ใน</w:t>
            </w:r>
            <w:r>
              <w:rPr>
                <w:rFonts w:asciiTheme="majorBidi" w:hAnsiTheme="majorBidi" w:cstheme="majorBidi"/>
                <w:sz w:val="22"/>
                <w:szCs w:val="22"/>
                <w:lang w:val="en-GB"/>
              </w:rPr>
              <w:br/>
            </w:r>
            <w:r w:rsidRPr="00FD67F0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ความต้องการของตลาด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20DF27D5" w14:textId="36AC3E8D" w:rsidR="00253B63" w:rsidRPr="00161E24" w:rsidRDefault="00253B63" w:rsidP="00441FF6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07D445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0C1E8ED1" w14:textId="006DCC46" w:rsidR="00253B63" w:rsidRPr="00161E24" w:rsidRDefault="00253B63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59ACCA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B939261" w14:textId="7AA1D393" w:rsidR="00253B63" w:rsidRPr="00161E24" w:rsidRDefault="00253B63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2AE902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43CFF993" w14:textId="33B74A13" w:rsidR="00253B63" w:rsidRPr="00161E24" w:rsidRDefault="00253B63" w:rsidP="0011631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A66382" w14:textId="77777777" w:rsidR="00253B63" w:rsidRPr="00161E24" w:rsidRDefault="00253B63" w:rsidP="0044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F0B4033" w14:textId="6375B57E" w:rsidR="00253B63" w:rsidRPr="00161E24" w:rsidRDefault="00253B63" w:rsidP="0011631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AACEB4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58A76B6" w14:textId="35B5967B" w:rsidR="00253B63" w:rsidRPr="00161E24" w:rsidRDefault="00253B63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</w:t>
            </w:r>
          </w:p>
        </w:tc>
      </w:tr>
      <w:tr w:rsidR="00253B63" w:rsidRPr="00161E24" w14:paraId="6556D160" w14:textId="77777777" w:rsidTr="0011631A">
        <w:trPr>
          <w:trHeight w:val="261"/>
        </w:trPr>
        <w:tc>
          <w:tcPr>
            <w:tcW w:w="2790" w:type="dxa"/>
            <w:vAlign w:val="bottom"/>
          </w:tcPr>
          <w:p w14:paraId="4A3CDDA0" w14:textId="77777777" w:rsidR="00253B63" w:rsidRPr="00161E24" w:rsidRDefault="00253B63" w:rsidP="0044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944" w:type="dxa"/>
            <w:shd w:val="clear" w:color="auto" w:fill="auto"/>
            <w:vAlign w:val="bottom"/>
          </w:tcPr>
          <w:p w14:paraId="1C0F2E46" w14:textId="77777777" w:rsidR="00253B63" w:rsidRPr="00161E24" w:rsidRDefault="00253B63" w:rsidP="00441FF6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6F0388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859F1" w14:textId="77777777" w:rsidR="00253B63" w:rsidRPr="00161E24" w:rsidRDefault="00253B63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0F201C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14F966E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BCB556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58587BF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B58C9E" w14:textId="77777777" w:rsidR="00253B63" w:rsidRPr="00161E24" w:rsidRDefault="00253B63" w:rsidP="0044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5E06842" w14:textId="77777777" w:rsidR="00253B63" w:rsidRPr="00161E24" w:rsidRDefault="00253B63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  <w:tab w:val="decimal" w:pos="551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0C842B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4373771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253B63" w:rsidRPr="00161E24" w14:paraId="54D989E0" w14:textId="77777777" w:rsidTr="0011631A">
        <w:trPr>
          <w:trHeight w:val="261"/>
        </w:trPr>
        <w:tc>
          <w:tcPr>
            <w:tcW w:w="2790" w:type="dxa"/>
            <w:vAlign w:val="bottom"/>
          </w:tcPr>
          <w:p w14:paraId="4EAB3C39" w14:textId="77777777" w:rsidR="00253B63" w:rsidRPr="00161E24" w:rsidRDefault="00253B63" w:rsidP="0044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1A322336" w14:textId="77777777" w:rsidR="00253B63" w:rsidRPr="00161E24" w:rsidRDefault="00253B63" w:rsidP="00441FF6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7D938E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3679EA6D" w14:textId="77777777" w:rsidR="00253B63" w:rsidRPr="00161E24" w:rsidRDefault="00253B63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232093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4A5A476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DCDB01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67CA8768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B99D03" w14:textId="77777777" w:rsidR="00253B63" w:rsidRPr="00161E24" w:rsidRDefault="00253B63" w:rsidP="0044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EC95C12" w14:textId="77777777" w:rsidR="00253B63" w:rsidRPr="00161E24" w:rsidRDefault="00253B63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  <w:tab w:val="decimal" w:pos="551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DE1287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B79A5C7" w14:textId="77777777" w:rsidR="00253B63" w:rsidRPr="00161E24" w:rsidRDefault="00253B63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253B63" w:rsidRPr="00161E24" w14:paraId="28209C97" w14:textId="77777777" w:rsidTr="0011631A">
        <w:trPr>
          <w:trHeight w:val="261"/>
        </w:trPr>
        <w:tc>
          <w:tcPr>
            <w:tcW w:w="2790" w:type="dxa"/>
            <w:vAlign w:val="bottom"/>
            <w:hideMark/>
          </w:tcPr>
          <w:p w14:paraId="059E3D48" w14:textId="77777777" w:rsidR="00253B63" w:rsidRPr="00161E24" w:rsidRDefault="00253B63" w:rsidP="0044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22A19793" w14:textId="03D2F031" w:rsidR="00253B63" w:rsidRPr="00161E24" w:rsidRDefault="00253B63" w:rsidP="00441FF6">
            <w:pPr>
              <w:pStyle w:val="acctfourfigures"/>
              <w:tabs>
                <w:tab w:val="clear" w:pos="765"/>
                <w:tab w:val="decimal" w:pos="635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40A085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6BDF0F05" w14:textId="1E53AB66" w:rsidR="00253B63" w:rsidRPr="00161E24" w:rsidRDefault="00253B63" w:rsidP="00905DF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501126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5AED306" w14:textId="4969D6A0" w:rsidR="00253B63" w:rsidRPr="00161E24" w:rsidRDefault="00253B63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C50632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0C8B924B" w14:textId="7E7C2279" w:rsidR="00253B63" w:rsidRPr="00161E24" w:rsidRDefault="00253B63" w:rsidP="0011631A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7810D3" w14:textId="77777777" w:rsidR="00253B63" w:rsidRPr="00161E24" w:rsidRDefault="00253B63" w:rsidP="0044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62A56BA" w14:textId="64A35DCC" w:rsidR="00253B63" w:rsidRPr="00161E24" w:rsidRDefault="00253B63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E02E0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8D11508" w14:textId="72F92F94" w:rsidR="00253B63" w:rsidRPr="00161E24" w:rsidRDefault="00253B63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60</w:t>
            </w:r>
          </w:p>
        </w:tc>
      </w:tr>
      <w:tr w:rsidR="00253B63" w:rsidRPr="00161E24" w14:paraId="4896FC6D" w14:textId="77777777" w:rsidTr="0011631A">
        <w:trPr>
          <w:trHeight w:val="261"/>
        </w:trPr>
        <w:tc>
          <w:tcPr>
            <w:tcW w:w="2790" w:type="dxa"/>
            <w:vAlign w:val="bottom"/>
          </w:tcPr>
          <w:p w14:paraId="062407AE" w14:textId="77777777" w:rsidR="00253B63" w:rsidRPr="00161E24" w:rsidRDefault="00253B63" w:rsidP="0044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2F4741E1" w14:textId="7CEC4841" w:rsidR="00253B63" w:rsidRPr="00161E24" w:rsidRDefault="00253B63" w:rsidP="00441FF6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B719E5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7A7EA1D7" w14:textId="6199CEBB" w:rsidR="00253B63" w:rsidRPr="00161E24" w:rsidRDefault="00253B63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6,998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13C10F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BE25934" w14:textId="6AD6A006" w:rsidR="00253B63" w:rsidRPr="00161E24" w:rsidRDefault="00253B63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6,998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EA1989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36E27111" w14:textId="2AA9991F" w:rsidR="00253B63" w:rsidRPr="00161E24" w:rsidRDefault="00253B63" w:rsidP="0011631A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7,006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1859EA" w14:textId="77777777" w:rsidR="00253B63" w:rsidRPr="00161E24" w:rsidRDefault="00253B63" w:rsidP="0044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93E3D73" w14:textId="6378713B" w:rsidR="00253B63" w:rsidRPr="00161E24" w:rsidRDefault="00253B63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C83DA4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3F1A6C0" w14:textId="004A5D70" w:rsidR="00253B63" w:rsidRPr="00161E24" w:rsidRDefault="00253B63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7,006</w:t>
            </w:r>
          </w:p>
        </w:tc>
      </w:tr>
      <w:tr w:rsidR="00253B63" w:rsidRPr="00161E24" w14:paraId="1BE0656F" w14:textId="77777777" w:rsidTr="0011631A">
        <w:trPr>
          <w:trHeight w:val="261"/>
        </w:trPr>
        <w:tc>
          <w:tcPr>
            <w:tcW w:w="2790" w:type="dxa"/>
            <w:vAlign w:val="bottom"/>
          </w:tcPr>
          <w:p w14:paraId="635EB1EB" w14:textId="77777777" w:rsidR="00253B63" w:rsidRPr="00161E24" w:rsidRDefault="00253B63" w:rsidP="0044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944" w:type="dxa"/>
            <w:shd w:val="clear" w:color="auto" w:fill="auto"/>
            <w:vAlign w:val="bottom"/>
          </w:tcPr>
          <w:p w14:paraId="42DC79C9" w14:textId="5B22F813" w:rsidR="00253B63" w:rsidRPr="00161E24" w:rsidRDefault="00253B63" w:rsidP="00441FF6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38DFB3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74" w:type="dxa"/>
            <w:shd w:val="clear" w:color="auto" w:fill="auto"/>
            <w:vAlign w:val="bottom"/>
          </w:tcPr>
          <w:p w14:paraId="27C6545C" w14:textId="35F42702" w:rsidR="00253B63" w:rsidRPr="00161E24" w:rsidRDefault="00253B63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9F2589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A6FE9FD" w14:textId="17F425E5" w:rsidR="00253B63" w:rsidRPr="00161E24" w:rsidRDefault="00253B63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C261F4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14:paraId="2C348F21" w14:textId="147DEA86" w:rsidR="00253B63" w:rsidRPr="00161E24" w:rsidRDefault="00253B63" w:rsidP="0011631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63B562" w14:textId="77777777" w:rsidR="00253B63" w:rsidRPr="00161E24" w:rsidRDefault="00253B63" w:rsidP="0044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7326CFB" w14:textId="78555AAA" w:rsidR="00253B63" w:rsidRPr="00161E24" w:rsidRDefault="00253B63" w:rsidP="0011631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8BC71A" w14:textId="77777777" w:rsidR="00253B63" w:rsidRPr="00161E24" w:rsidRDefault="00253B63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1621C32" w14:textId="4F5B735C" w:rsidR="00253B63" w:rsidRPr="00161E24" w:rsidRDefault="00253B63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32</w:t>
            </w:r>
          </w:p>
        </w:tc>
      </w:tr>
    </w:tbl>
    <w:p w14:paraId="1DF7CEEC" w14:textId="77777777" w:rsidR="00F54A5E" w:rsidRPr="008377AD" w:rsidRDefault="00F54A5E">
      <w:pPr>
        <w:rPr>
          <w:rFonts w:asciiTheme="majorBidi" w:hAnsiTheme="majorBidi" w:cstheme="majorBidi"/>
          <w:sz w:val="30"/>
          <w:szCs w:val="30"/>
        </w:rPr>
      </w:pPr>
    </w:p>
    <w:p w14:paraId="5CADB926" w14:textId="77777777" w:rsidR="00FD67F0" w:rsidRDefault="00FD67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rtl/>
          <w:cs/>
          <w:lang w:val="en-GB" w:bidi="ar-SA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2B55D9E9" w14:textId="75F54039" w:rsidR="00194BCB" w:rsidRPr="00161E24" w:rsidRDefault="00C06F1A" w:rsidP="00174642">
      <w:pPr>
        <w:pStyle w:val="block"/>
        <w:spacing w:after="0" w:line="240" w:lineRule="atLeast"/>
        <w:ind w:right="-205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1E24">
        <w:rPr>
          <w:rFonts w:asciiTheme="majorBidi" w:hAnsiTheme="majorBidi" w:cstheme="majorBidi"/>
          <w:b/>
          <w:sz w:val="30"/>
          <w:szCs w:val="30"/>
          <w:cs/>
          <w:lang w:bidi="th-TH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</w:t>
      </w:r>
      <w:r w:rsidR="00174642">
        <w:rPr>
          <w:rFonts w:asciiTheme="majorBidi" w:hAnsiTheme="majorBidi" w:cstheme="majorBidi"/>
          <w:b/>
          <w:sz w:val="30"/>
          <w:szCs w:val="30"/>
        </w:rPr>
        <w:br/>
      </w:r>
      <w:r w:rsidRPr="00161E24">
        <w:rPr>
          <w:rFonts w:asciiTheme="majorBidi" w:hAnsiTheme="majorBidi" w:cstheme="majorBidi"/>
          <w:b/>
          <w:sz w:val="30"/>
          <w:szCs w:val="30"/>
          <w:cs/>
          <w:lang w:bidi="th-TH"/>
        </w:rPr>
        <w:t>ฐานะการเงิน</w:t>
      </w:r>
    </w:p>
    <w:p w14:paraId="5986AC14" w14:textId="77777777" w:rsidR="00C06F1A" w:rsidRPr="00161E24" w:rsidRDefault="00C06F1A" w:rsidP="00194BC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973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23"/>
        <w:gridCol w:w="277"/>
        <w:gridCol w:w="7038"/>
      </w:tblGrid>
      <w:tr w:rsidR="005539FD" w:rsidRPr="00161E24" w14:paraId="0356125A" w14:textId="77777777" w:rsidTr="00516440">
        <w:trPr>
          <w:tblHeader/>
        </w:trPr>
        <w:tc>
          <w:tcPr>
            <w:tcW w:w="2430" w:type="dxa"/>
            <w:hideMark/>
          </w:tcPr>
          <w:p w14:paraId="507FBB12" w14:textId="77777777" w:rsidR="005539FD" w:rsidRPr="00161E24" w:rsidRDefault="005539FD" w:rsidP="00CC0D7A">
            <w:pPr>
              <w:pStyle w:val="block"/>
              <w:spacing w:after="0" w:line="240" w:lineRule="auto"/>
              <w:ind w:left="143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</w:tcPr>
          <w:p w14:paraId="4F387A7A" w14:textId="77777777" w:rsidR="005539FD" w:rsidRPr="00161E24" w:rsidRDefault="005539FD" w:rsidP="00CC0D7A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072" w:type="dxa"/>
            <w:hideMark/>
          </w:tcPr>
          <w:p w14:paraId="44BF8B76" w14:textId="77777777" w:rsidR="005539FD" w:rsidRPr="00161E24" w:rsidRDefault="005539FD" w:rsidP="00CC0D7A">
            <w:pPr>
              <w:pStyle w:val="block"/>
              <w:spacing w:after="0" w:line="240" w:lineRule="auto"/>
              <w:ind w:left="0" w:right="1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5539FD" w:rsidRPr="00161E24" w14:paraId="4BD34426" w14:textId="77777777" w:rsidTr="00516440">
        <w:tc>
          <w:tcPr>
            <w:tcW w:w="2430" w:type="dxa"/>
          </w:tcPr>
          <w:p w14:paraId="3269C227" w14:textId="747C1F28" w:rsidR="005539FD" w:rsidRPr="00161E24" w:rsidRDefault="005539FD" w:rsidP="00CC0D7A">
            <w:pPr>
              <w:pStyle w:val="block"/>
              <w:spacing w:after="0" w:line="240" w:lineRule="auto"/>
              <w:ind w:left="143" w:right="-108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อนุพันธ์</w:t>
            </w:r>
          </w:p>
        </w:tc>
        <w:tc>
          <w:tcPr>
            <w:tcW w:w="236" w:type="dxa"/>
          </w:tcPr>
          <w:p w14:paraId="1E4A2D95" w14:textId="77777777" w:rsidR="005539FD" w:rsidRPr="00161E24" w:rsidRDefault="005539FD" w:rsidP="00CC0D7A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072" w:type="dxa"/>
          </w:tcPr>
          <w:p w14:paraId="1EC377AF" w14:textId="14624D7D" w:rsidR="005539FD" w:rsidRPr="00161E24" w:rsidRDefault="005539FD" w:rsidP="00CC0D7A">
            <w:pPr>
              <w:pStyle w:val="block"/>
              <w:spacing w:after="0" w:line="240" w:lineRule="auto"/>
              <w:ind w:left="0" w:right="16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 xml:space="preserve">การกำหนดราคาสัญญาซื้อขายล่วงหน้า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5539FD" w:rsidRPr="00161E24" w14:paraId="6617FB80" w14:textId="77777777" w:rsidTr="00516440">
        <w:tc>
          <w:tcPr>
            <w:tcW w:w="2430" w:type="dxa"/>
          </w:tcPr>
          <w:p w14:paraId="5E8F0E02" w14:textId="06E36CEF" w:rsidR="005539FD" w:rsidRPr="00161E24" w:rsidRDefault="005539FD" w:rsidP="00CC0D7A">
            <w:pPr>
              <w:pStyle w:val="block"/>
              <w:spacing w:after="0" w:line="240" w:lineRule="auto"/>
              <w:ind w:left="143" w:right="-108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หุ้นกู้</w:t>
            </w:r>
          </w:p>
        </w:tc>
        <w:tc>
          <w:tcPr>
            <w:tcW w:w="236" w:type="dxa"/>
          </w:tcPr>
          <w:p w14:paraId="31193CB7" w14:textId="77777777" w:rsidR="005539FD" w:rsidRPr="00161E24" w:rsidRDefault="005539FD" w:rsidP="00CC0D7A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072" w:type="dxa"/>
          </w:tcPr>
          <w:p w14:paraId="303B1817" w14:textId="4C9B9F89" w:rsidR="005539FD" w:rsidRPr="00161E24" w:rsidRDefault="000B4D2B" w:rsidP="00CC0D7A">
            <w:pPr>
              <w:pStyle w:val="block"/>
              <w:spacing w:after="0" w:line="240" w:lineRule="auto"/>
              <w:ind w:left="0" w:right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อ้างอิงจากราคาซื้อขายที่ประกาศอยู่ในตลาดหุ้นกู้ที่มีการซื้อขายในประเทศไทย </w:t>
            </w:r>
            <w:r w:rsidR="00CC0D7A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โดยใช้ราคาปิด ณ วันสิ้นรอบระยะเวลารายงาน</w:t>
            </w:r>
          </w:p>
        </w:tc>
      </w:tr>
      <w:tr w:rsidR="00FE6FAD" w:rsidRPr="00161E24" w14:paraId="10272870" w14:textId="77777777" w:rsidTr="00516440">
        <w:tc>
          <w:tcPr>
            <w:tcW w:w="2430" w:type="dxa"/>
          </w:tcPr>
          <w:p w14:paraId="389E1C51" w14:textId="1F8E1942" w:rsidR="00FE6FAD" w:rsidRPr="00161E24" w:rsidRDefault="00FE6FAD" w:rsidP="00CC0D7A">
            <w:pPr>
              <w:pStyle w:val="block"/>
              <w:spacing w:after="0" w:line="240" w:lineRule="auto"/>
              <w:ind w:left="143" w:right="-108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</w:tcPr>
          <w:p w14:paraId="24B12718" w14:textId="77777777" w:rsidR="00FE6FAD" w:rsidRPr="00161E24" w:rsidRDefault="00FE6FAD" w:rsidP="00CC0D7A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072" w:type="dxa"/>
          </w:tcPr>
          <w:p w14:paraId="3B358B20" w14:textId="54220D02" w:rsidR="00FE6FAD" w:rsidRPr="00161E24" w:rsidDel="000B4D2B" w:rsidRDefault="00FE6FAD" w:rsidP="00CC0D7A">
            <w:pPr>
              <w:pStyle w:val="block"/>
              <w:spacing w:after="0" w:line="240" w:lineRule="auto"/>
              <w:ind w:left="0" w:right="16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การคิดลดกระแสเงินสด โดยใช้แบบจำลองโดยใช้ข้อมูลที่หาได้จากตลาด</w:t>
            </w:r>
            <w:r w:rsidR="00DB4EC1" w:rsidRPr="00161E2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(Observable Market Data) </w:t>
            </w:r>
          </w:p>
        </w:tc>
      </w:tr>
      <w:tr w:rsidR="005539FD" w:rsidRPr="00161E24" w14:paraId="2492B758" w14:textId="77777777" w:rsidTr="00516440">
        <w:tc>
          <w:tcPr>
            <w:tcW w:w="2430" w:type="dxa"/>
            <w:hideMark/>
          </w:tcPr>
          <w:p w14:paraId="6CCC9814" w14:textId="5355CD88" w:rsidR="005539FD" w:rsidRPr="00161E24" w:rsidRDefault="005539FD" w:rsidP="007D50FD">
            <w:pPr>
              <w:pStyle w:val="block"/>
              <w:spacing w:after="0" w:line="240" w:lineRule="auto"/>
              <w:ind w:left="360" w:right="-108" w:hanging="21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เงินลงทุนในหน่วยลงทุนในความต้องการของตลาดที่วัดมูลค่าด้วย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7FF32362" w14:textId="77777777" w:rsidR="005539FD" w:rsidRPr="00161E24" w:rsidRDefault="005539FD" w:rsidP="00CC0D7A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072" w:type="dxa"/>
            <w:hideMark/>
          </w:tcPr>
          <w:p w14:paraId="2DA16B00" w14:textId="77777777" w:rsidR="005539FD" w:rsidRPr="00161E24" w:rsidRDefault="005539FD" w:rsidP="00CC0D7A">
            <w:pPr>
              <w:pStyle w:val="block"/>
              <w:spacing w:after="0" w:line="240" w:lineRule="auto"/>
              <w:ind w:left="0" w:right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มูลค่าสินทรัพย์สุทธิ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ณ วันที่รายงาน</w:t>
            </w:r>
          </w:p>
        </w:tc>
      </w:tr>
    </w:tbl>
    <w:p w14:paraId="0572D423" w14:textId="45AFB4C0" w:rsidR="00E27813" w:rsidRPr="00161E24" w:rsidRDefault="00E27813" w:rsidP="00194BC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9559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80"/>
        <w:gridCol w:w="277"/>
        <w:gridCol w:w="2331"/>
        <w:gridCol w:w="277"/>
        <w:gridCol w:w="1714"/>
        <w:gridCol w:w="277"/>
        <w:gridCol w:w="2503"/>
      </w:tblGrid>
      <w:tr w:rsidR="0073370E" w:rsidRPr="00161E24" w14:paraId="143BF22E" w14:textId="77777777" w:rsidTr="00516440">
        <w:tc>
          <w:tcPr>
            <w:tcW w:w="2211" w:type="dxa"/>
            <w:hideMark/>
          </w:tcPr>
          <w:p w14:paraId="420107B0" w14:textId="77777777" w:rsidR="0073370E" w:rsidRPr="00161E24" w:rsidRDefault="0073370E" w:rsidP="00692BA1">
            <w:pPr>
              <w:pStyle w:val="block"/>
              <w:spacing w:after="0" w:line="240" w:lineRule="auto"/>
              <w:ind w:left="-11" w:right="-22" w:hanging="4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1" w:type="dxa"/>
          </w:tcPr>
          <w:p w14:paraId="3C90C9CC" w14:textId="77777777" w:rsidR="0073370E" w:rsidRPr="00161E24" w:rsidRDefault="0073370E" w:rsidP="00692BA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372" w:type="dxa"/>
            <w:hideMark/>
          </w:tcPr>
          <w:p w14:paraId="199A6F4D" w14:textId="77777777" w:rsidR="0073370E" w:rsidRPr="00161E24" w:rsidRDefault="0073370E" w:rsidP="00692BA1">
            <w:pPr>
              <w:pStyle w:val="block"/>
              <w:spacing w:after="0" w:line="240" w:lineRule="auto"/>
              <w:ind w:left="-51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  <w:tc>
          <w:tcPr>
            <w:tcW w:w="231" w:type="dxa"/>
          </w:tcPr>
          <w:p w14:paraId="54ACAECB" w14:textId="77777777" w:rsidR="0073370E" w:rsidRPr="00161E24" w:rsidRDefault="0073370E" w:rsidP="00692BA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738" w:type="dxa"/>
            <w:hideMark/>
          </w:tcPr>
          <w:p w14:paraId="322963E3" w14:textId="386DE29D" w:rsidR="0073370E" w:rsidRPr="00161E24" w:rsidRDefault="0073370E" w:rsidP="00692BA1">
            <w:pPr>
              <w:pStyle w:val="block"/>
              <w:spacing w:after="0" w:line="240" w:lineRule="auto"/>
              <w:ind w:left="-77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ข้อมูลที่ไม่สามารถสังเกตได้</w:t>
            </w:r>
            <w:r w:rsidR="00692BA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ที่มีนัยสำคัญ</w:t>
            </w:r>
          </w:p>
        </w:tc>
        <w:tc>
          <w:tcPr>
            <w:tcW w:w="236" w:type="dxa"/>
          </w:tcPr>
          <w:p w14:paraId="78E9C81D" w14:textId="77777777" w:rsidR="0073370E" w:rsidRPr="00161E24" w:rsidRDefault="0073370E" w:rsidP="00692BA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2540" w:type="dxa"/>
            <w:hideMark/>
          </w:tcPr>
          <w:p w14:paraId="3BAEF9C5" w14:textId="77777777" w:rsidR="0073370E" w:rsidRPr="00161E24" w:rsidRDefault="0073370E" w:rsidP="00692BA1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ความสัมพันธ์ระหว่าง</w:t>
            </w:r>
          </w:p>
          <w:p w14:paraId="42B0D082" w14:textId="77777777" w:rsidR="0073370E" w:rsidRPr="00161E24" w:rsidRDefault="0073370E" w:rsidP="00692BA1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73370E" w:rsidRPr="00161E24" w14:paraId="589B04E7" w14:textId="77777777" w:rsidTr="00516440">
        <w:trPr>
          <w:trHeight w:val="1019"/>
        </w:trPr>
        <w:tc>
          <w:tcPr>
            <w:tcW w:w="2211" w:type="dxa"/>
            <w:hideMark/>
          </w:tcPr>
          <w:p w14:paraId="1F46C4BB" w14:textId="3B4E7D64" w:rsidR="0073370E" w:rsidRPr="00161E24" w:rsidRDefault="0073370E" w:rsidP="004B7EC1">
            <w:pPr>
              <w:pStyle w:val="block"/>
              <w:spacing w:line="240" w:lineRule="auto"/>
              <w:ind w:left="257" w:right="-94" w:hanging="90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เงินลงทุนระยะยาวอื่นในตราสารทุนที่ไม่อยู่</w:t>
            </w:r>
            <w:r w:rsidRPr="00692BA1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ในความต้องการของตลาด</w:t>
            </w:r>
          </w:p>
        </w:tc>
        <w:tc>
          <w:tcPr>
            <w:tcW w:w="231" w:type="dxa"/>
          </w:tcPr>
          <w:p w14:paraId="78F5EF5B" w14:textId="77777777" w:rsidR="0073370E" w:rsidRPr="00692BA1" w:rsidRDefault="0073370E" w:rsidP="00692BA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372" w:type="dxa"/>
            <w:hideMark/>
          </w:tcPr>
          <w:p w14:paraId="0DEC6375" w14:textId="69C5B50B" w:rsidR="0073370E" w:rsidRPr="00161E24" w:rsidRDefault="0073370E" w:rsidP="00692BA1">
            <w:pPr>
              <w:pStyle w:val="block"/>
              <w:spacing w:after="0" w:line="240" w:lineRule="auto"/>
              <w:ind w:left="-51" w:right="-5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มูลค่าสินทรัพย์สุทธิ</w:t>
            </w:r>
            <w:r w:rsidR="00692BA1"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 xml:space="preserve"> </w:t>
            </w:r>
            <w:r w:rsidR="00DB4EC1"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br/>
              <w:t>ณ วันที่รายงาน</w:t>
            </w:r>
          </w:p>
        </w:tc>
        <w:tc>
          <w:tcPr>
            <w:tcW w:w="231" w:type="dxa"/>
          </w:tcPr>
          <w:p w14:paraId="40B03A79" w14:textId="77777777" w:rsidR="0073370E" w:rsidRPr="00161E24" w:rsidRDefault="0073370E" w:rsidP="00692BA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738" w:type="dxa"/>
            <w:hideMark/>
          </w:tcPr>
          <w:p w14:paraId="4F779E05" w14:textId="58F026A2" w:rsidR="0073370E" w:rsidRPr="00161E24" w:rsidRDefault="00DB4EC1" w:rsidP="00692BA1">
            <w:pPr>
              <w:pStyle w:val="block"/>
              <w:spacing w:after="0" w:line="240" w:lineRule="auto"/>
              <w:ind w:left="-77" w:right="-79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มูลค่าสินทรัพย์สุทธิ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br/>
              <w:t>ณ วันที่รายงาน</w:t>
            </w:r>
          </w:p>
        </w:tc>
        <w:tc>
          <w:tcPr>
            <w:tcW w:w="236" w:type="dxa"/>
          </w:tcPr>
          <w:p w14:paraId="3AF60234" w14:textId="77777777" w:rsidR="0073370E" w:rsidRPr="00161E24" w:rsidRDefault="0073370E" w:rsidP="00692BA1">
            <w:pPr>
              <w:pStyle w:val="block"/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2540" w:type="dxa"/>
            <w:hideMark/>
          </w:tcPr>
          <w:p w14:paraId="249DE65B" w14:textId="33EBAC9C" w:rsidR="0073370E" w:rsidRPr="00161E24" w:rsidRDefault="00DB4EC1" w:rsidP="00692BA1">
            <w:pPr>
              <w:pStyle w:val="block"/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มูลค่าของเงินลงทุนจะเพิ่มขึ้น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 xml:space="preserve">ลดลง) หากมูลค่าสินทรัพย์สุทธิเพิ่มขึ้น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(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  <w:t>ลดลง)</w:t>
            </w:r>
          </w:p>
        </w:tc>
      </w:tr>
    </w:tbl>
    <w:p w14:paraId="60F7B0C5" w14:textId="51674B1E" w:rsidR="00B30847" w:rsidRPr="00161E24" w:rsidRDefault="00B30847" w:rsidP="00794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Theme="majorBidi" w:hAnsiTheme="majorBidi" w:cstheme="majorBidi"/>
          <w:b/>
          <w:sz w:val="30"/>
          <w:szCs w:val="30"/>
          <w:lang w:val="en-GB" w:bidi="ar-SA"/>
        </w:rPr>
      </w:pPr>
    </w:p>
    <w:p w14:paraId="02B9A41B" w14:textId="707CBD05" w:rsidR="00794FA2" w:rsidRPr="00161E24" w:rsidRDefault="00794FA2" w:rsidP="00794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  <w:r w:rsidRPr="00161E24">
        <w:rPr>
          <w:rFonts w:asciiTheme="majorBidi" w:hAnsiTheme="majorBidi" w:cstheme="majorBidi"/>
          <w:b/>
          <w:sz w:val="30"/>
          <w:szCs w:val="30"/>
          <w:cs/>
          <w:lang w:val="en-GB"/>
        </w:rPr>
        <w:t>มูลค่ายุติธรรมของเงินให้กู้ระยะยาวกับกิจการที่เกี่ยวข้องกัน เงินกู้ระยะยาวจากสถาบันทางการเงิน และหนี้อื่นไม่หมุนเวียนอื่นวัดมูลค่าด้วยราคาทุนตัดจำหน่ายคำนวณโดยใช้วิธีคิดลดกระแสเงินสด</w:t>
      </w:r>
    </w:p>
    <w:p w14:paraId="7C6C5D2D" w14:textId="643F8AFF" w:rsidR="00794FA2" w:rsidRPr="00161E24" w:rsidRDefault="00794FA2" w:rsidP="00794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</w:p>
    <w:p w14:paraId="10300625" w14:textId="77777777" w:rsidR="009369CE" w:rsidRDefault="00936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  <w:br w:type="page"/>
      </w:r>
    </w:p>
    <w:p w14:paraId="7215F449" w14:textId="7E02B6B5" w:rsidR="002B1CD1" w:rsidRDefault="00D85E12" w:rsidP="00D85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67FA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proofErr w:type="gramStart"/>
      <w:r w:rsidR="004C2BC6"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E167F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  </w:t>
      </w:r>
      <w:proofErr w:type="gramEnd"/>
      <w:r w:rsidRPr="00E167F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 </w:t>
      </w:r>
      <w:r w:rsidR="002B1CD1"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49282768" w14:textId="77777777" w:rsidR="00696A6D" w:rsidRPr="00E167FA" w:rsidRDefault="00696A6D" w:rsidP="0069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2A50881" w14:textId="23B4B75E" w:rsidR="00B4747B" w:rsidRPr="00E167FA" w:rsidRDefault="00B4747B" w:rsidP="00B4747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20442A69" w14:textId="77777777" w:rsidR="00B4747B" w:rsidRPr="00E167FA" w:rsidRDefault="00B4747B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278DB7" w14:textId="5162517A" w:rsidR="00794FA2" w:rsidRPr="00E167FA" w:rsidRDefault="00794FA2" w:rsidP="00794FA2">
      <w:pPr>
        <w:tabs>
          <w:tab w:val="clear" w:pos="454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167FA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E167FA">
        <w:rPr>
          <w:rFonts w:asciiTheme="majorBidi" w:hAnsiTheme="majorBidi" w:cstheme="majorBidi"/>
          <w:sz w:val="30"/>
          <w:szCs w:val="30"/>
        </w:rPr>
        <w:t xml:space="preserve"> </w:t>
      </w:r>
      <w:r w:rsidRPr="00E167FA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F747AD4" w14:textId="77777777" w:rsidR="00794FA2" w:rsidRPr="00E167FA" w:rsidRDefault="00794FA2" w:rsidP="00794FA2">
      <w:pPr>
        <w:tabs>
          <w:tab w:val="clear" w:pos="227"/>
          <w:tab w:val="clear" w:pos="454"/>
          <w:tab w:val="left" w:pos="81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298C639" w14:textId="4BF1B967" w:rsidR="00794FA2" w:rsidRPr="00E167FA" w:rsidRDefault="00794FA2" w:rsidP="00794FA2">
      <w:pPr>
        <w:tabs>
          <w:tab w:val="clear" w:pos="454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167FA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E167FA">
        <w:rPr>
          <w:rFonts w:asciiTheme="majorBidi" w:hAnsiTheme="majorBidi" w:cstheme="majorBidi"/>
          <w:sz w:val="30"/>
          <w:szCs w:val="30"/>
        </w:rPr>
        <w:t xml:space="preserve">  </w:t>
      </w:r>
      <w:r w:rsidRPr="00E167FA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9F93CD1" w14:textId="77777777" w:rsidR="00794FA2" w:rsidRPr="00E167FA" w:rsidRDefault="00794FA2" w:rsidP="00794FA2">
      <w:pPr>
        <w:tabs>
          <w:tab w:val="clear" w:pos="454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9EFC0A" w14:textId="6067FE04" w:rsidR="00794FA2" w:rsidRPr="00E167FA" w:rsidRDefault="00794FA2" w:rsidP="00794FA2">
      <w:pPr>
        <w:tabs>
          <w:tab w:val="clear" w:pos="454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167FA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</w:t>
      </w:r>
      <w:r w:rsidR="00FA2BF0" w:rsidRPr="00E167FA">
        <w:rPr>
          <w:rFonts w:asciiTheme="majorBidi" w:hAnsiTheme="majorBidi" w:cstheme="majorBidi"/>
          <w:sz w:val="30"/>
          <w:szCs w:val="30"/>
        </w:rPr>
        <w:t xml:space="preserve"> </w:t>
      </w:r>
      <w:r w:rsidRPr="00E167FA">
        <w:rPr>
          <w:rFonts w:asciiTheme="majorBidi" w:hAnsiTheme="majorBidi" w:cstheme="majorBidi"/>
          <w:sz w:val="30"/>
          <w:szCs w:val="30"/>
          <w:cs/>
        </w:rPr>
        <w:t>และจะรายงานผลที่ได้ต่อคณะกรรมการตรวจสอบ</w:t>
      </w:r>
    </w:p>
    <w:p w14:paraId="5A9F4117" w14:textId="77777777" w:rsidR="00A3392F" w:rsidRPr="00E167FA" w:rsidRDefault="00A3392F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DA23CF2" w14:textId="5A34CFF3" w:rsidR="00B4747B" w:rsidRPr="00E167FA" w:rsidRDefault="00A3392F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  <w:r w:rsidR="00B4747B"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681873"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="00B4747B"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0C58DB" w:rsidRPr="00E167FA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B4747B"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ความเสี่ยงด้านเครดิต</w:t>
      </w:r>
      <w:r w:rsidR="00B4747B" w:rsidRPr="00E167FA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4090074" w14:textId="77777777" w:rsidR="00B4747B" w:rsidRPr="00E167FA" w:rsidRDefault="00B4747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635B99" w14:textId="096716DC" w:rsidR="00B4747B" w:rsidRPr="00E167FA" w:rsidRDefault="00B4747B" w:rsidP="00B4747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167FA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52E4A700" w14:textId="77777777" w:rsidR="00794FA2" w:rsidRPr="00E167FA" w:rsidRDefault="00794FA2" w:rsidP="00B4747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8A5717" w14:textId="77777777" w:rsidR="00E167FA" w:rsidRDefault="00E167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AA6B511" w14:textId="75AC857F" w:rsidR="00B4747B" w:rsidRPr="00E167FA" w:rsidRDefault="00B4747B" w:rsidP="00B4747B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E167FA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(</w:t>
      </w:r>
      <w:r w:rsidR="00681873" w:rsidRPr="00E167FA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E167FA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E167F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167FA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E167F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167FA">
        <w:rPr>
          <w:rFonts w:asciiTheme="majorBidi" w:hAnsiTheme="majorBidi" w:cstheme="majorBidi"/>
          <w:sz w:val="30"/>
          <w:szCs w:val="30"/>
          <w:cs/>
          <w:lang w:bidi="th-TH"/>
        </w:rPr>
        <w:t>)</w:t>
      </w:r>
      <w:r w:rsidRPr="00E167F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 </w:t>
      </w:r>
      <w:r w:rsidRPr="00E167FA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187D4956" w14:textId="77777777" w:rsidR="00B4747B" w:rsidRPr="00E167FA" w:rsidRDefault="00B4747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9731AE5" w14:textId="7746732B" w:rsidR="00B4747B" w:rsidRPr="00E167FA" w:rsidRDefault="00B4747B" w:rsidP="00B4747B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67FA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</w:t>
      </w:r>
      <w:r w:rsidR="000D718D" w:rsidRPr="00E167FA">
        <w:rPr>
          <w:rFonts w:asciiTheme="majorBidi" w:hAnsiTheme="majorBidi" w:cstheme="majorBidi"/>
          <w:sz w:val="30"/>
          <w:szCs w:val="30"/>
          <w:cs/>
        </w:rPr>
        <w:br/>
      </w:r>
      <w:r w:rsidRPr="00E167FA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ผู้บริหารต้องพิจารณาถึงปัจจัยอื่น</w:t>
      </w:r>
      <w:r w:rsidR="00A46D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167FA">
        <w:rPr>
          <w:rFonts w:asciiTheme="majorBidi" w:hAnsiTheme="majorBidi" w:cstheme="majorBidi"/>
          <w:sz w:val="30"/>
          <w:szCs w:val="30"/>
          <w:cs/>
        </w:rPr>
        <w:t xml:space="preserve"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65E0316C" w14:textId="77777777" w:rsidR="00807CF6" w:rsidRDefault="00807CF6" w:rsidP="00B4747B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ED9B8B" w14:textId="24A8415C" w:rsidR="00B4747B" w:rsidRPr="00E167FA" w:rsidRDefault="00B4747B" w:rsidP="00B4747B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E167FA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D34425" w:rsidRPr="00E167FA">
        <w:rPr>
          <w:rFonts w:asciiTheme="majorBidi" w:hAnsiTheme="majorBidi" w:cstheme="majorBidi"/>
          <w:sz w:val="30"/>
          <w:szCs w:val="30"/>
          <w:cs/>
        </w:rPr>
        <w:t>ทางการค้า</w:t>
      </w:r>
      <w:r w:rsidRPr="00E167FA">
        <w:rPr>
          <w:rFonts w:asciiTheme="majorBidi" w:hAnsiTheme="majorBidi" w:cstheme="majorBidi"/>
          <w:sz w:val="30"/>
          <w:szCs w:val="30"/>
          <w:cs/>
        </w:rPr>
        <w:t xml:space="preserve">ในการชำระเงินและการส่งสินค้า </w:t>
      </w:r>
    </w:p>
    <w:p w14:paraId="1775141E" w14:textId="77777777" w:rsidR="00B4747B" w:rsidRPr="00E167FA" w:rsidRDefault="00B4747B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D279EF" w14:textId="6FC02E2E" w:rsidR="00035FD6" w:rsidRPr="00161E24" w:rsidRDefault="00035FD6" w:rsidP="00035FD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0C58DB" w:rsidRPr="00161E24">
        <w:rPr>
          <w:rFonts w:asciiTheme="majorBidi" w:hAnsiTheme="majorBidi" w:cstheme="majorBidi"/>
          <w:sz w:val="30"/>
          <w:szCs w:val="30"/>
        </w:rPr>
        <w:t>3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6" w:name="_Hlk59433075"/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/ กลุ่มลูกค้าที่มีรูปแบบของความเสี่ยง ด้านเครดิตที่คล้ายคลึงกัน</w:t>
      </w:r>
      <w:bookmarkEnd w:id="6"/>
      <w:r w:rsidRPr="00161E24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 สภาวะเศรษฐกิจในปัจจุบันและมุมมองของกลุ่มบริษัท</w:t>
      </w:r>
      <w:r w:rsidR="00FA2BF0" w:rsidRPr="00161E24">
        <w:rPr>
          <w:rFonts w:asciiTheme="majorBidi" w:hAnsiTheme="majorBidi" w:cstheme="majorBidi"/>
          <w:sz w:val="30"/>
          <w:szCs w:val="30"/>
          <w:cs/>
        </w:rPr>
        <w:t>ที่</w:t>
      </w:r>
      <w:r w:rsidRPr="00161E24">
        <w:rPr>
          <w:rFonts w:asciiTheme="majorBidi" w:hAnsiTheme="majorBidi" w:cstheme="majorBidi"/>
          <w:sz w:val="30"/>
          <w:szCs w:val="30"/>
          <w:cs/>
        </w:rPr>
        <w:t>มีต่อสภาวะเศรษฐกิจตลอดอายุที่คาดการณ์ไว้ของลูกหนี้</w:t>
      </w:r>
    </w:p>
    <w:p w14:paraId="3F9CB984" w14:textId="77777777" w:rsidR="00035FD6" w:rsidRPr="00161E24" w:rsidRDefault="00035FD6" w:rsidP="00035FD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85C1CF" w14:textId="4859BDEC" w:rsidR="00035FD6" w:rsidRPr="00161E24" w:rsidRDefault="00035FD6" w:rsidP="00035FD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A46DC4">
        <w:rPr>
          <w:rFonts w:asciiTheme="majorBidi" w:hAnsiTheme="majorBidi" w:cstheme="majorBidi"/>
          <w:sz w:val="30"/>
          <w:szCs w:val="30"/>
        </w:rPr>
        <w:t>6</w:t>
      </w:r>
    </w:p>
    <w:p w14:paraId="07A11AF8" w14:textId="4A94472D" w:rsidR="002D6C56" w:rsidRPr="00161E24" w:rsidRDefault="002D6C56" w:rsidP="007861BF">
      <w:pPr>
        <w:tabs>
          <w:tab w:val="clear" w:pos="907"/>
          <w:tab w:val="left" w:pos="1080"/>
          <w:tab w:val="left" w:pos="126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9175E4" w14:textId="7128A6AC" w:rsidR="002D6C56" w:rsidRDefault="002D6C56" w:rsidP="002D6C56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161E24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161E24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161E24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161E24">
        <w:rPr>
          <w:rFonts w:asciiTheme="majorBidi" w:hAnsiTheme="majorBidi" w:cstheme="majorBidi"/>
          <w:sz w:val="30"/>
          <w:szCs w:val="30"/>
          <w:lang w:bidi="th-TH"/>
        </w:rPr>
        <w:t>)</w:t>
      </w:r>
      <w:r w:rsidR="000A2176" w:rsidRPr="00161E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lang w:bidi="th-TH"/>
        </w:rPr>
        <w:tab/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 และอนุพันธ์</w:t>
      </w:r>
    </w:p>
    <w:p w14:paraId="3F8F1908" w14:textId="77777777" w:rsidR="009369CE" w:rsidRPr="00161E24" w:rsidRDefault="009369CE" w:rsidP="002D6C56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771EA64D" w14:textId="49C02EBA" w:rsidR="00EF08F8" w:rsidRPr="00161E24" w:rsidRDefault="002D6C56" w:rsidP="00FA2BF0">
      <w:pPr>
        <w:pStyle w:val="block"/>
        <w:tabs>
          <w:tab w:val="left" w:pos="1530"/>
        </w:tabs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161E2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6CCD6B36" w14:textId="77777777" w:rsidR="00CA635D" w:rsidRPr="00161E24" w:rsidRDefault="00CA635D" w:rsidP="00CA635D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47AC436B" w14:textId="04DB9A0C" w:rsidR="00B4747B" w:rsidRPr="00161E24" w:rsidRDefault="00B4747B" w:rsidP="00B4747B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010A79"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0C58DB" w:rsidRPr="00161E2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ความเสี่ยงด้านสภาพคล่อง</w:t>
      </w:r>
      <w:r w:rsidRPr="00161E24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36A3494C" w14:textId="77777777" w:rsidR="00B4747B" w:rsidRPr="00161E24" w:rsidRDefault="00B4747B" w:rsidP="0050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8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3FB1E4" w14:textId="242059CC" w:rsidR="00B4747B" w:rsidRPr="00161E24" w:rsidRDefault="00B4747B" w:rsidP="00B4747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73984407" w14:textId="77777777" w:rsidR="00AB7C56" w:rsidRPr="00161E24" w:rsidRDefault="00AB7C56" w:rsidP="0050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atLeas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2550C96" w14:textId="454683CD" w:rsidR="00DD70AF" w:rsidRDefault="00B4747B" w:rsidP="00516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 </w:t>
      </w:r>
    </w:p>
    <w:p w14:paraId="3D3B2B7C" w14:textId="77777777" w:rsidR="00E167FA" w:rsidRPr="00161E24" w:rsidRDefault="00E167FA" w:rsidP="00CA635D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5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50"/>
        <w:gridCol w:w="1080"/>
        <w:gridCol w:w="184"/>
        <w:gridCol w:w="1170"/>
        <w:gridCol w:w="180"/>
        <w:gridCol w:w="1172"/>
        <w:gridCol w:w="180"/>
        <w:gridCol w:w="1080"/>
        <w:gridCol w:w="187"/>
        <w:gridCol w:w="1073"/>
      </w:tblGrid>
      <w:tr w:rsidR="00DD70AF" w:rsidRPr="00161E24" w14:paraId="6193DE3E" w14:textId="77777777" w:rsidTr="00B749FE">
        <w:trPr>
          <w:cantSplit/>
          <w:trHeight w:val="113"/>
          <w:tblHeader/>
        </w:trPr>
        <w:tc>
          <w:tcPr>
            <w:tcW w:w="4414" w:type="dxa"/>
            <w:gridSpan w:val="3"/>
            <w:shd w:val="clear" w:color="auto" w:fill="auto"/>
            <w:vAlign w:val="bottom"/>
          </w:tcPr>
          <w:p w14:paraId="26DE6942" w14:textId="77777777" w:rsidR="00DD70AF" w:rsidRPr="00161E24" w:rsidRDefault="00DD70AF" w:rsidP="00315C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3D78E271" w14:textId="77777777" w:rsidR="00DD70AF" w:rsidRPr="00161E24" w:rsidRDefault="00DD70AF" w:rsidP="00315C0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D70AF" w:rsidRPr="00161E24" w14:paraId="61D17A08" w14:textId="77777777" w:rsidTr="00492CC2">
        <w:trPr>
          <w:cantSplit/>
          <w:trHeight w:val="364"/>
          <w:tblHeader/>
        </w:trPr>
        <w:tc>
          <w:tcPr>
            <w:tcW w:w="3150" w:type="dxa"/>
            <w:shd w:val="clear" w:color="auto" w:fill="auto"/>
            <w:vAlign w:val="bottom"/>
          </w:tcPr>
          <w:p w14:paraId="00C1DE86" w14:textId="77777777" w:rsidR="00DD70AF" w:rsidRPr="00161E24" w:rsidRDefault="00DD70AF" w:rsidP="00315C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8260AC" w14:textId="77777777" w:rsidR="00DD70AF" w:rsidRPr="00161E24" w:rsidRDefault="00DD70AF" w:rsidP="00315C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2CC35D7C" w14:textId="77777777" w:rsidR="00DD70AF" w:rsidRPr="00161E24" w:rsidRDefault="00DD70AF" w:rsidP="00315C0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5DE62976" w14:textId="55287E9D" w:rsidR="00DD70AF" w:rsidRPr="00161E24" w:rsidRDefault="00010A79" w:rsidP="00315C0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กระแสเงินสดตามสัญญา</w:t>
            </w:r>
          </w:p>
        </w:tc>
      </w:tr>
      <w:tr w:rsidR="002F4EE7" w:rsidRPr="00161E24" w14:paraId="5B3C3982" w14:textId="77777777" w:rsidTr="00492CC2">
        <w:trPr>
          <w:cantSplit/>
          <w:trHeight w:val="364"/>
          <w:tblHeader/>
        </w:trPr>
        <w:tc>
          <w:tcPr>
            <w:tcW w:w="3150" w:type="dxa"/>
            <w:shd w:val="clear" w:color="auto" w:fill="auto"/>
            <w:vAlign w:val="bottom"/>
          </w:tcPr>
          <w:p w14:paraId="3C43651D" w14:textId="77777777" w:rsidR="002F4EE7" w:rsidRPr="00161E24" w:rsidRDefault="002F4EE7" w:rsidP="002F4EE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08AEC12" w14:textId="0CCF3EE7" w:rsidR="002F4EE7" w:rsidRPr="00161E24" w:rsidRDefault="00006B36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4" w:type="dxa"/>
            <w:shd w:val="clear" w:color="auto" w:fill="auto"/>
          </w:tcPr>
          <w:p w14:paraId="6C8F1C8B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46EE91" w14:textId="77777777" w:rsidR="002F4EE7" w:rsidRPr="00161E24" w:rsidRDefault="002F4EE7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13B0F9C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1D2B2D5" w14:textId="6F7B41CB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5B236314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9CDDF7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57FC358E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19F66ED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F4EE7" w:rsidRPr="00161E24" w14:paraId="5D3C6B41" w14:textId="77777777" w:rsidTr="00492CC2">
        <w:trPr>
          <w:cantSplit/>
          <w:trHeight w:val="364"/>
          <w:tblHeader/>
        </w:trPr>
        <w:tc>
          <w:tcPr>
            <w:tcW w:w="3150" w:type="dxa"/>
            <w:shd w:val="clear" w:color="auto" w:fill="auto"/>
            <w:vAlign w:val="bottom"/>
          </w:tcPr>
          <w:p w14:paraId="30771EE6" w14:textId="0FEA8DFA" w:rsidR="002F4EE7" w:rsidRPr="00161E24" w:rsidRDefault="00CC26B8" w:rsidP="002F4EE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0C58DB"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ธันวาคม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4E9275B" w14:textId="3C6C7BD4" w:rsidR="002F4EE7" w:rsidRPr="00161E24" w:rsidRDefault="00006B36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4" w:type="dxa"/>
            <w:shd w:val="clear" w:color="auto" w:fill="auto"/>
          </w:tcPr>
          <w:p w14:paraId="5F97CB0A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551792" w14:textId="007183A7" w:rsidR="002F4EE7" w:rsidRPr="00161E24" w:rsidRDefault="002F4EE7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24762D2F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4B02230" w14:textId="4226C3A5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แต่ภายใน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541C7B88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BBE00E" w14:textId="1953B1F3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หลังจาก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7" w:type="dxa"/>
            <w:shd w:val="clear" w:color="auto" w:fill="auto"/>
          </w:tcPr>
          <w:p w14:paraId="398F5626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AE8BA35" w14:textId="77777777" w:rsidR="002F4EE7" w:rsidRPr="00161E24" w:rsidRDefault="002F4EE7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619B8" w:rsidRPr="00161E24" w14:paraId="30FADD32" w14:textId="77777777" w:rsidTr="00492CC2">
        <w:trPr>
          <w:cantSplit/>
          <w:tblHeader/>
        </w:trPr>
        <w:tc>
          <w:tcPr>
            <w:tcW w:w="3150" w:type="dxa"/>
            <w:shd w:val="clear" w:color="auto" w:fill="auto"/>
          </w:tcPr>
          <w:p w14:paraId="71EB7AF2" w14:textId="77777777" w:rsidR="000619B8" w:rsidRPr="00161E24" w:rsidRDefault="000619B8" w:rsidP="002F4EE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6" w:type="dxa"/>
            <w:gridSpan w:val="9"/>
            <w:shd w:val="clear" w:color="auto" w:fill="auto"/>
          </w:tcPr>
          <w:p w14:paraId="5BD5B7D9" w14:textId="2E0B12AF" w:rsidR="000619B8" w:rsidRPr="00161E24" w:rsidRDefault="000619B8" w:rsidP="002F4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94FA2" w:rsidRPr="00161E24" w14:paraId="4A486668" w14:textId="77777777" w:rsidTr="00492CC2">
        <w:trPr>
          <w:cantSplit/>
        </w:trPr>
        <w:tc>
          <w:tcPr>
            <w:tcW w:w="3150" w:type="dxa"/>
            <w:shd w:val="clear" w:color="auto" w:fill="auto"/>
          </w:tcPr>
          <w:p w14:paraId="54FD8ACB" w14:textId="33E23507" w:rsidR="00794FA2" w:rsidRPr="00161E24" w:rsidRDefault="00794FA2" w:rsidP="002F4EE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 w:rsidR="00441FF6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6306" w:type="dxa"/>
            <w:gridSpan w:val="9"/>
            <w:shd w:val="clear" w:color="auto" w:fill="auto"/>
          </w:tcPr>
          <w:p w14:paraId="1DC283D6" w14:textId="77777777" w:rsidR="00794FA2" w:rsidRPr="00161E24" w:rsidRDefault="00794FA2" w:rsidP="002F4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F4EE7" w:rsidRPr="00161E24" w14:paraId="14DD209F" w14:textId="77777777" w:rsidTr="00A05C19">
        <w:trPr>
          <w:cantSplit/>
        </w:trPr>
        <w:tc>
          <w:tcPr>
            <w:tcW w:w="3150" w:type="dxa"/>
            <w:shd w:val="clear" w:color="auto" w:fill="auto"/>
          </w:tcPr>
          <w:p w14:paraId="67B72DF5" w14:textId="2BBF9447" w:rsidR="002F4EE7" w:rsidRPr="00161E24" w:rsidRDefault="002F4EE7" w:rsidP="00B97A8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6AFC32" w14:textId="58E51627" w:rsidR="002F4EE7" w:rsidRPr="00161E24" w:rsidRDefault="002F4EE7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85A1575" w14:textId="77777777" w:rsidR="002F4EE7" w:rsidRPr="00161E24" w:rsidRDefault="002F4EE7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F5F6C1" w14:textId="1B564D6D" w:rsidR="002F4EE7" w:rsidRPr="00161E24" w:rsidRDefault="002F4EE7" w:rsidP="00A05C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082E5E" w14:textId="77777777" w:rsidR="002F4EE7" w:rsidRPr="00161E24" w:rsidRDefault="002F4EE7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1E7A755" w14:textId="5CCC0E88" w:rsidR="002F4EE7" w:rsidRPr="00161E24" w:rsidRDefault="002F4EE7" w:rsidP="00A05C1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0B6A41" w14:textId="77777777" w:rsidR="002F4EE7" w:rsidRPr="00161E24" w:rsidRDefault="002F4EE7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F81B8D" w14:textId="268BD08A" w:rsidR="002F4EE7" w:rsidRPr="00161E24" w:rsidRDefault="002F4EE7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045C530" w14:textId="77777777" w:rsidR="002F4EE7" w:rsidRPr="00161E24" w:rsidRDefault="002F4EE7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FAAC1E4" w14:textId="7EDAAF80" w:rsidR="002F4EE7" w:rsidRPr="00161E24" w:rsidRDefault="002F4EE7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2CC2" w:rsidRPr="00161E24" w14:paraId="22ABCDC2" w14:textId="77777777" w:rsidTr="00A05C19">
        <w:trPr>
          <w:cantSplit/>
        </w:trPr>
        <w:tc>
          <w:tcPr>
            <w:tcW w:w="3150" w:type="dxa"/>
            <w:shd w:val="clear" w:color="auto" w:fill="auto"/>
          </w:tcPr>
          <w:p w14:paraId="0239309C" w14:textId="6D6DF7D9" w:rsidR="00492CC2" w:rsidRPr="00161E24" w:rsidRDefault="00492CC2" w:rsidP="00492CC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0A70AA" w14:textId="61D8BDB3" w:rsidR="00492CC2" w:rsidRPr="00492CC2" w:rsidRDefault="00BC03AF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,11</w:t>
            </w:r>
            <w:r w:rsidR="004C6C78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691191B" w14:textId="77777777" w:rsidR="00492CC2" w:rsidRPr="00492CC2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7CE824" w14:textId="670C4075" w:rsidR="00492CC2" w:rsidRPr="00492CC2" w:rsidRDefault="00AB24F7" w:rsidP="00A05C1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</w:t>
            </w:r>
            <w:r w:rsidR="00334BE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E283EB" w14:textId="77777777" w:rsidR="00492CC2" w:rsidRPr="00492CC2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5EBBC38" w14:textId="5C11C303" w:rsidR="00492CC2" w:rsidRPr="00492CC2" w:rsidRDefault="00AB24F7" w:rsidP="004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334BED">
              <w:rPr>
                <w:rFonts w:asciiTheme="majorBidi" w:hAnsiTheme="majorBidi" w:cstheme="majorBidi"/>
                <w:sz w:val="30"/>
                <w:szCs w:val="30"/>
              </w:rPr>
              <w:t>853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A06EE8" w14:textId="77777777" w:rsidR="00492CC2" w:rsidRPr="00492CC2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CBADD3" w14:textId="00E22B24" w:rsidR="00492CC2" w:rsidRPr="00492CC2" w:rsidRDefault="00AB24F7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8D82E94" w14:textId="77777777" w:rsidR="00492CC2" w:rsidRPr="00492CC2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87F9CB7" w14:textId="30732341" w:rsidR="00492CC2" w:rsidRPr="00492CC2" w:rsidRDefault="00AB24F7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</w:t>
            </w:r>
            <w:r w:rsidR="00334BED">
              <w:rPr>
                <w:rFonts w:asciiTheme="majorBidi" w:hAnsiTheme="majorBidi" w:cstheme="majorBidi"/>
                <w:sz w:val="30"/>
                <w:szCs w:val="30"/>
              </w:rPr>
              <w:t>442</w:t>
            </w:r>
          </w:p>
        </w:tc>
      </w:tr>
      <w:tr w:rsidR="00492CC2" w:rsidRPr="00161E24" w14:paraId="17193645" w14:textId="77777777" w:rsidTr="00A05C19">
        <w:trPr>
          <w:cantSplit/>
        </w:trPr>
        <w:tc>
          <w:tcPr>
            <w:tcW w:w="3150" w:type="dxa"/>
            <w:shd w:val="clear" w:color="auto" w:fill="auto"/>
          </w:tcPr>
          <w:p w14:paraId="34014493" w14:textId="7E94E35A" w:rsidR="00492CC2" w:rsidRPr="00161E24" w:rsidRDefault="00492CC2" w:rsidP="00492CC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B07E9D" w14:textId="6A4352C6" w:rsidR="00492CC2" w:rsidRPr="00161E24" w:rsidRDefault="00BC03AF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4,199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0F62441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D99593" w14:textId="4C1C544C" w:rsidR="00492CC2" w:rsidRPr="00161E24" w:rsidRDefault="00334BED" w:rsidP="00A05C1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4BF893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08C06E0" w14:textId="75DABFB9" w:rsidR="00492CC2" w:rsidRPr="00161E24" w:rsidRDefault="00334BED" w:rsidP="00A05C19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F0B9A8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0F4CA8" w14:textId="0F99368A" w:rsidR="00492CC2" w:rsidRPr="00161E24" w:rsidRDefault="00AB24F7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1FC8ECA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0FEB959" w14:textId="63FA0D6C" w:rsidR="00492CC2" w:rsidRPr="00161E24" w:rsidRDefault="00334BED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4,627</w:t>
            </w:r>
          </w:p>
        </w:tc>
      </w:tr>
      <w:tr w:rsidR="00492CC2" w:rsidRPr="00161E24" w14:paraId="7421D609" w14:textId="77777777" w:rsidTr="00A05C19">
        <w:trPr>
          <w:cantSplit/>
        </w:trPr>
        <w:tc>
          <w:tcPr>
            <w:tcW w:w="3150" w:type="dxa"/>
            <w:shd w:val="clear" w:color="auto" w:fill="auto"/>
          </w:tcPr>
          <w:p w14:paraId="175E1674" w14:textId="2306F170" w:rsidR="00492CC2" w:rsidRPr="00161E24" w:rsidRDefault="00492CC2" w:rsidP="00492CC2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900CE0" w14:textId="7C951D9B" w:rsidR="00492CC2" w:rsidRPr="00161E24" w:rsidRDefault="00BC03AF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5,256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44AB1B6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905FC4" w14:textId="0AE1D3C3" w:rsidR="00492CC2" w:rsidRPr="00161E24" w:rsidRDefault="00334BED" w:rsidP="00A05C1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B6DB71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B0D2D7C" w14:textId="1485860E" w:rsidR="00492CC2" w:rsidRPr="00161E24" w:rsidRDefault="00334BED" w:rsidP="00A05C1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96A0B4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9FC4C7" w14:textId="617492FD" w:rsidR="00492CC2" w:rsidRPr="00161E24" w:rsidRDefault="00AB24F7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3,07</w:t>
            </w:r>
            <w:r w:rsidR="00334BE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04CC049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B79A0FD" w14:textId="5037CDD3" w:rsidR="00492CC2" w:rsidRPr="00161E24" w:rsidRDefault="00AB24F7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334BED">
              <w:rPr>
                <w:rFonts w:asciiTheme="majorBidi" w:hAnsiTheme="majorBidi" w:cstheme="majorBidi"/>
                <w:sz w:val="30"/>
                <w:szCs w:val="30"/>
              </w:rPr>
              <w:t>297</w:t>
            </w:r>
          </w:p>
        </w:tc>
      </w:tr>
      <w:tr w:rsidR="00492CC2" w:rsidRPr="00161E24" w14:paraId="7693C46E" w14:textId="77777777" w:rsidTr="00A05C19">
        <w:trPr>
          <w:cantSplit/>
        </w:trPr>
        <w:tc>
          <w:tcPr>
            <w:tcW w:w="3150" w:type="dxa"/>
            <w:shd w:val="clear" w:color="auto" w:fill="auto"/>
          </w:tcPr>
          <w:p w14:paraId="5CCCF891" w14:textId="4A2470FA" w:rsidR="00492CC2" w:rsidRPr="00161E24" w:rsidRDefault="00A030AE" w:rsidP="00492CC2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68C517" w14:textId="2D09DD19" w:rsidR="00492CC2" w:rsidRPr="00161E24" w:rsidRDefault="00BC03AF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1,347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45DEB35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1520A7" w14:textId="07DFF04C" w:rsidR="00492CC2" w:rsidRPr="00161E24" w:rsidRDefault="00334BED" w:rsidP="00516440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27CAF" w14:textId="77777777" w:rsidR="00492CC2" w:rsidRPr="00516440" w:rsidRDefault="00492CC2" w:rsidP="00516440">
            <w:pPr>
              <w:pStyle w:val="acctfourfigures"/>
              <w:tabs>
                <w:tab w:val="decimal" w:pos="911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1C6337E" w14:textId="35124284" w:rsidR="00492CC2" w:rsidRPr="00161E24" w:rsidRDefault="00AB24F7" w:rsidP="00A05C1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</w:t>
            </w:r>
            <w:r w:rsidR="00334BE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B25499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6433AB" w14:textId="188E908E" w:rsidR="00492CC2" w:rsidRPr="00161E24" w:rsidRDefault="00334BED" w:rsidP="0051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61F08E7" w14:textId="77777777" w:rsidR="00492CC2" w:rsidRPr="00516440" w:rsidRDefault="00492CC2" w:rsidP="00516440">
            <w:pPr>
              <w:pStyle w:val="acctfourfigures"/>
              <w:tabs>
                <w:tab w:val="decimal" w:pos="832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FA56155" w14:textId="7A48BB9D" w:rsidR="00492CC2" w:rsidRPr="00161E24" w:rsidRDefault="00AB24F7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1,347</w:t>
            </w:r>
          </w:p>
        </w:tc>
      </w:tr>
      <w:tr w:rsidR="00492CC2" w:rsidRPr="00161E24" w14:paraId="4619A9AC" w14:textId="77777777" w:rsidTr="00A05C19">
        <w:trPr>
          <w:cantSplit/>
        </w:trPr>
        <w:tc>
          <w:tcPr>
            <w:tcW w:w="3150" w:type="dxa"/>
            <w:shd w:val="clear" w:color="auto" w:fill="auto"/>
          </w:tcPr>
          <w:p w14:paraId="511D0616" w14:textId="77777777" w:rsidR="00492CC2" w:rsidRPr="00161E24" w:rsidRDefault="00492CC2" w:rsidP="00492CC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7F6CB5" w14:textId="77777777" w:rsidR="00492CC2" w:rsidRPr="00161E24" w:rsidRDefault="00492CC2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07A391D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EDF3D1" w14:textId="304C5FD1" w:rsidR="00492CC2" w:rsidRPr="00161E24" w:rsidRDefault="00ED00F6" w:rsidP="00A05C1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AF4A28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CA0F8" w14:textId="3846E027" w:rsidR="00492CC2" w:rsidRPr="00161E24" w:rsidRDefault="00ED00F6" w:rsidP="00A05C1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782C07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3DCB88" w14:textId="1211FB3B" w:rsidR="00492CC2" w:rsidRPr="00161E24" w:rsidRDefault="00ED00F6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3,201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AB5E2B9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C77D2A" w14:textId="56DFCFB6" w:rsidR="00492CC2" w:rsidRPr="00161E24" w:rsidRDefault="00ED00F6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26,713</w:t>
            </w:r>
          </w:p>
        </w:tc>
      </w:tr>
      <w:tr w:rsidR="00492CC2" w:rsidRPr="00161E24" w14:paraId="62DE301D" w14:textId="77777777" w:rsidTr="00A05C19">
        <w:trPr>
          <w:cantSplit/>
        </w:trPr>
        <w:tc>
          <w:tcPr>
            <w:tcW w:w="3150" w:type="dxa"/>
            <w:shd w:val="clear" w:color="auto" w:fill="auto"/>
          </w:tcPr>
          <w:p w14:paraId="0CB26F58" w14:textId="77777777" w:rsidR="00492CC2" w:rsidRPr="00161E24" w:rsidRDefault="00492CC2" w:rsidP="00492CC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6649ED" w14:textId="77777777" w:rsidR="00492CC2" w:rsidRPr="00161E24" w:rsidRDefault="00492CC2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32EE376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D901F4" w14:textId="77777777" w:rsidR="00492CC2" w:rsidRPr="00161E24" w:rsidRDefault="00492CC2" w:rsidP="00A05C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2CD08C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A495BB4" w14:textId="77777777" w:rsidR="00492CC2" w:rsidRPr="00161E24" w:rsidRDefault="00492CC2" w:rsidP="00A05C1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500837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5821AF" w14:textId="77777777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8113294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6CE4947" w14:textId="77777777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2CC2" w:rsidRPr="00161E24" w14:paraId="63D183D2" w14:textId="77777777" w:rsidTr="00A05C19">
        <w:trPr>
          <w:cantSplit/>
        </w:trPr>
        <w:tc>
          <w:tcPr>
            <w:tcW w:w="3150" w:type="dxa"/>
            <w:shd w:val="clear" w:color="auto" w:fill="auto"/>
          </w:tcPr>
          <w:p w14:paraId="4CDDD903" w14:textId="77777777" w:rsidR="00492CC2" w:rsidRPr="00161E24" w:rsidRDefault="00492CC2" w:rsidP="00492CC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DB15F0" w14:textId="77777777" w:rsidR="00492CC2" w:rsidRPr="00161E24" w:rsidRDefault="00492CC2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0E58DD3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7EB863" w14:textId="77777777" w:rsidR="00492CC2" w:rsidRPr="00161E24" w:rsidRDefault="00492CC2" w:rsidP="00A05C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74749F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FAADC9E" w14:textId="77777777" w:rsidR="00492CC2" w:rsidRPr="00161E24" w:rsidRDefault="00492CC2" w:rsidP="00A05C1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DE5F9C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069EB8" w14:textId="77777777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703B16A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3BA0EAB" w14:textId="77777777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2CC2" w:rsidRPr="00161E24" w14:paraId="52A7744E" w14:textId="77777777" w:rsidTr="004C6C78">
        <w:trPr>
          <w:cantSplit/>
        </w:trPr>
        <w:tc>
          <w:tcPr>
            <w:tcW w:w="3150" w:type="dxa"/>
            <w:shd w:val="clear" w:color="auto" w:fill="auto"/>
          </w:tcPr>
          <w:p w14:paraId="77BAF6FD" w14:textId="03143F41" w:rsidR="00492CC2" w:rsidRPr="00161E24" w:rsidRDefault="00492CC2" w:rsidP="00492CC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A230BC" w14:textId="63306BAE" w:rsidR="00492CC2" w:rsidRPr="00161E24" w:rsidRDefault="0070364A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B347AA2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5166A1" w14:textId="30F6C8B1" w:rsidR="00492CC2" w:rsidRPr="00161E24" w:rsidRDefault="004C6C78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DAF6CC" w14:textId="15710FAF" w:rsidR="00492CC2" w:rsidRPr="00492CC2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33AAE74" w14:textId="067DFA22" w:rsidR="00492CC2" w:rsidRPr="00161E24" w:rsidRDefault="004C6C78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43506A" w14:textId="49164C8E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70B5CB" w14:textId="29F196F0" w:rsidR="00492CC2" w:rsidRPr="00161E24" w:rsidRDefault="004C6C78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0FB0AEF" w14:textId="77777777" w:rsidR="00492CC2" w:rsidRPr="00492CC2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9DF32AB" w14:textId="34382B96" w:rsidR="00492CC2" w:rsidRPr="00161E24" w:rsidRDefault="004C6C78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C6C78" w:rsidRPr="00161E24" w14:paraId="5CD6F6A8" w14:textId="77777777" w:rsidTr="00516440">
        <w:trPr>
          <w:cantSplit/>
        </w:trPr>
        <w:tc>
          <w:tcPr>
            <w:tcW w:w="3150" w:type="dxa"/>
            <w:shd w:val="clear" w:color="auto" w:fill="auto"/>
          </w:tcPr>
          <w:p w14:paraId="7D25B849" w14:textId="1DA2C5F3" w:rsidR="004C6C78" w:rsidRPr="00161E24" w:rsidRDefault="004C6C78" w:rsidP="004C6C78">
            <w:pPr>
              <w:spacing w:line="240" w:lineRule="auto"/>
              <w:ind w:firstLine="1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1BD490" w14:textId="328034C8" w:rsidR="004C6C78" w:rsidRPr="00161E24" w:rsidRDefault="004C6C78" w:rsidP="004C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5B65E85" w14:textId="77777777" w:rsidR="004C6C78" w:rsidRPr="00161E24" w:rsidRDefault="004C6C78" w:rsidP="004C6C7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54F5BA" w14:textId="31B62AFB" w:rsidR="004C6C78" w:rsidRPr="00161E24" w:rsidRDefault="004C6C78" w:rsidP="004C6C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,546)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639923" w14:textId="77777777" w:rsidR="004C6C78" w:rsidRPr="00161E24" w:rsidRDefault="004C6C78" w:rsidP="004C6C78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5F6D93C" w14:textId="4533CBEA" w:rsidR="004C6C78" w:rsidRPr="00161E24" w:rsidRDefault="004C6C78" w:rsidP="004C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F8C703" w14:textId="77777777" w:rsidR="004C6C78" w:rsidRPr="00161E24" w:rsidRDefault="004C6C78" w:rsidP="004C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F78D5D" w14:textId="6F22A905" w:rsidR="004C6C78" w:rsidRPr="00161E24" w:rsidRDefault="004C6C78" w:rsidP="004C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EF7095F" w14:textId="77777777" w:rsidR="004C6C78" w:rsidRPr="00161E24" w:rsidRDefault="004C6C78" w:rsidP="004C6C78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62F3A29" w14:textId="163242A4" w:rsidR="004C6C78" w:rsidRPr="00161E24" w:rsidRDefault="004C6C78" w:rsidP="004C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,546)</w:t>
            </w:r>
          </w:p>
        </w:tc>
      </w:tr>
      <w:tr w:rsidR="004C6C78" w:rsidRPr="00161E24" w14:paraId="12B256E9" w14:textId="77777777" w:rsidTr="00516440">
        <w:trPr>
          <w:cantSplit/>
        </w:trPr>
        <w:tc>
          <w:tcPr>
            <w:tcW w:w="3150" w:type="dxa"/>
            <w:shd w:val="clear" w:color="auto" w:fill="auto"/>
          </w:tcPr>
          <w:p w14:paraId="42978A88" w14:textId="20B0D041" w:rsidR="004C6C78" w:rsidRPr="00161E24" w:rsidRDefault="004C6C78" w:rsidP="001648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9" w:hanging="2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1648BE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7FD7C7" w14:textId="2F7EE767" w:rsidR="004C6C78" w:rsidRPr="00161E24" w:rsidRDefault="004C6C78" w:rsidP="004C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after="0" w:line="240" w:lineRule="auto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1858F9C" w14:textId="77777777" w:rsidR="004C6C78" w:rsidRPr="00161E24" w:rsidRDefault="004C6C78" w:rsidP="004C6C7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F7FAA" w14:textId="539FE7FF" w:rsidR="004C6C78" w:rsidRPr="00161E24" w:rsidRDefault="004C6C78" w:rsidP="004C6C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</w:t>
            </w:r>
            <w:r w:rsidR="007036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8168E3" w14:textId="77777777" w:rsidR="004C6C78" w:rsidRPr="00161E24" w:rsidRDefault="004C6C78" w:rsidP="004C6C78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AEE03" w14:textId="68519087" w:rsidR="004C6C78" w:rsidRPr="00161E24" w:rsidRDefault="004C6C78" w:rsidP="004C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E9BF7B" w14:textId="77777777" w:rsidR="004C6C78" w:rsidRPr="00161E24" w:rsidRDefault="004C6C78" w:rsidP="004C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348C6" w14:textId="1FBB1CEE" w:rsidR="004C6C78" w:rsidRPr="00161E24" w:rsidRDefault="004C6C78" w:rsidP="004C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47B9100" w14:textId="77777777" w:rsidR="004C6C78" w:rsidRPr="00161E24" w:rsidRDefault="004C6C78" w:rsidP="004C6C78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6AE87" w14:textId="38941028" w:rsidR="004C6C78" w:rsidRPr="00161E24" w:rsidRDefault="004C6C78" w:rsidP="004C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</w:t>
            </w:r>
            <w:r w:rsidR="0070364A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4C6C78" w:rsidRPr="00161E24" w14:paraId="4C943AEF" w14:textId="77777777" w:rsidTr="004C6C78">
        <w:trPr>
          <w:cantSplit/>
        </w:trPr>
        <w:tc>
          <w:tcPr>
            <w:tcW w:w="3150" w:type="dxa"/>
            <w:shd w:val="clear" w:color="auto" w:fill="auto"/>
          </w:tcPr>
          <w:p w14:paraId="5EBCECFA" w14:textId="77777777" w:rsidR="004C6C78" w:rsidRPr="00161E24" w:rsidRDefault="004C6C78" w:rsidP="004C6C78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DC25D7" w14:textId="77777777" w:rsidR="004C6C78" w:rsidRPr="00161E24" w:rsidRDefault="004C6C78" w:rsidP="004C6C7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8A4559C" w14:textId="77777777" w:rsidR="004C6C78" w:rsidRPr="00161E24" w:rsidRDefault="004C6C78" w:rsidP="004C6C7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753DD5" w14:textId="233CA54D" w:rsidR="004C6C78" w:rsidRPr="00161E24" w:rsidRDefault="0070364A" w:rsidP="004C6C78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D1C708" w14:textId="77777777" w:rsidR="004C6C78" w:rsidRPr="00161E24" w:rsidRDefault="004C6C78" w:rsidP="004C6C7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CD4FA7" w14:textId="1C22827B" w:rsidR="004C6C78" w:rsidRPr="00492CC2" w:rsidRDefault="004C6C78" w:rsidP="004C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759A07" w14:textId="77777777" w:rsidR="004C6C78" w:rsidRPr="00492CC2" w:rsidRDefault="004C6C78" w:rsidP="004C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A2C8A5" w14:textId="72F470B0" w:rsidR="004C6C78" w:rsidRPr="00492CC2" w:rsidRDefault="004C6C78" w:rsidP="004C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DF8546F" w14:textId="77777777" w:rsidR="004C6C78" w:rsidRPr="00161E24" w:rsidRDefault="004C6C78" w:rsidP="004C6C7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CBEEC9" w14:textId="689E3B7C" w:rsidR="004C6C78" w:rsidRPr="00161E24" w:rsidRDefault="0070364A" w:rsidP="004C6C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132C7A64" w14:textId="77777777" w:rsidR="00E167FA" w:rsidRDefault="00E167FA">
      <w:r>
        <w:br w:type="page"/>
      </w:r>
    </w:p>
    <w:tbl>
      <w:tblPr>
        <w:tblW w:w="945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9"/>
        <w:gridCol w:w="1079"/>
        <w:gridCol w:w="184"/>
        <w:gridCol w:w="1169"/>
        <w:gridCol w:w="180"/>
        <w:gridCol w:w="1171"/>
        <w:gridCol w:w="186"/>
        <w:gridCol w:w="1079"/>
        <w:gridCol w:w="187"/>
        <w:gridCol w:w="1072"/>
      </w:tblGrid>
      <w:tr w:rsidR="00E167FA" w:rsidRPr="00161E24" w14:paraId="02B5C310" w14:textId="77777777" w:rsidTr="00B749FE">
        <w:trPr>
          <w:cantSplit/>
          <w:tblHeader/>
        </w:trPr>
        <w:tc>
          <w:tcPr>
            <w:tcW w:w="4414" w:type="dxa"/>
            <w:gridSpan w:val="3"/>
            <w:shd w:val="clear" w:color="auto" w:fill="auto"/>
            <w:vAlign w:val="bottom"/>
          </w:tcPr>
          <w:p w14:paraId="762C4D63" w14:textId="77777777" w:rsidR="00E167FA" w:rsidRPr="00161E24" w:rsidRDefault="00E167FA" w:rsidP="0076309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1CA1B552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167FA" w:rsidRPr="00161E24" w14:paraId="4593A046" w14:textId="77777777" w:rsidTr="00441FF6">
        <w:trPr>
          <w:cantSplit/>
          <w:tblHeader/>
        </w:trPr>
        <w:tc>
          <w:tcPr>
            <w:tcW w:w="3150" w:type="dxa"/>
            <w:shd w:val="clear" w:color="auto" w:fill="auto"/>
            <w:vAlign w:val="bottom"/>
          </w:tcPr>
          <w:p w14:paraId="1209001A" w14:textId="77777777" w:rsidR="00E167FA" w:rsidRPr="00161E24" w:rsidRDefault="00E167FA" w:rsidP="0076309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7E559D44" w14:textId="77777777" w:rsidR="00E167FA" w:rsidRPr="00161E24" w:rsidRDefault="00E167FA" w:rsidP="007630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357F36E9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6C6A5033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กระแสเงินสดตามสัญญา</w:t>
            </w:r>
          </w:p>
        </w:tc>
      </w:tr>
      <w:tr w:rsidR="00E167FA" w:rsidRPr="00161E24" w14:paraId="3B16DDC7" w14:textId="77777777" w:rsidTr="00441FF6">
        <w:trPr>
          <w:cantSplit/>
          <w:tblHeader/>
        </w:trPr>
        <w:tc>
          <w:tcPr>
            <w:tcW w:w="3150" w:type="dxa"/>
            <w:shd w:val="clear" w:color="auto" w:fill="auto"/>
            <w:vAlign w:val="bottom"/>
          </w:tcPr>
          <w:p w14:paraId="4B787F10" w14:textId="77777777" w:rsidR="00E167FA" w:rsidRPr="00161E24" w:rsidRDefault="00E167FA" w:rsidP="0076309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8AF5649" w14:textId="77777777" w:rsidR="00E167FA" w:rsidRPr="00161E24" w:rsidRDefault="00E167FA" w:rsidP="007630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4" w:type="dxa"/>
            <w:shd w:val="clear" w:color="auto" w:fill="auto"/>
          </w:tcPr>
          <w:p w14:paraId="298E27AE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D950D09" w14:textId="77777777" w:rsidR="00E167FA" w:rsidRPr="00161E24" w:rsidRDefault="00E167FA" w:rsidP="007630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21EF67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2EA3A28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5EC5CE0C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7E8111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412A59CB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10C39AD0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167FA" w:rsidRPr="00161E24" w14:paraId="385E11D3" w14:textId="77777777" w:rsidTr="00441FF6">
        <w:trPr>
          <w:cantSplit/>
          <w:tblHeader/>
        </w:trPr>
        <w:tc>
          <w:tcPr>
            <w:tcW w:w="3150" w:type="dxa"/>
            <w:shd w:val="clear" w:color="auto" w:fill="auto"/>
            <w:vAlign w:val="bottom"/>
          </w:tcPr>
          <w:p w14:paraId="7746E851" w14:textId="77777777" w:rsidR="00E167FA" w:rsidRPr="00161E24" w:rsidRDefault="00E167FA" w:rsidP="0076309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ธันวาคม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764B6123" w14:textId="77777777" w:rsidR="00E167FA" w:rsidRPr="00161E24" w:rsidRDefault="00E167FA" w:rsidP="007630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4" w:type="dxa"/>
            <w:shd w:val="clear" w:color="auto" w:fill="auto"/>
          </w:tcPr>
          <w:p w14:paraId="44DA6357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921E28A" w14:textId="77777777" w:rsidR="00E167FA" w:rsidRPr="00161E24" w:rsidRDefault="00E167FA" w:rsidP="007630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73FC8B1E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3A71E693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3EA765CD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F93F7E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7" w:type="dxa"/>
            <w:shd w:val="clear" w:color="auto" w:fill="auto"/>
          </w:tcPr>
          <w:p w14:paraId="13058C55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56E55E43" w14:textId="77777777" w:rsidR="00E167FA" w:rsidRPr="00161E24" w:rsidRDefault="00E167FA" w:rsidP="00763091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E167FA" w:rsidRPr="00161E24" w14:paraId="4449532E" w14:textId="77777777" w:rsidTr="00441FF6">
        <w:trPr>
          <w:cantSplit/>
          <w:tblHeader/>
        </w:trPr>
        <w:tc>
          <w:tcPr>
            <w:tcW w:w="3150" w:type="dxa"/>
            <w:shd w:val="clear" w:color="auto" w:fill="auto"/>
          </w:tcPr>
          <w:p w14:paraId="0BDE8B32" w14:textId="77777777" w:rsidR="00E167FA" w:rsidRPr="00161E24" w:rsidRDefault="00E167FA" w:rsidP="0076309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6" w:type="dxa"/>
            <w:gridSpan w:val="9"/>
            <w:shd w:val="clear" w:color="auto" w:fill="auto"/>
          </w:tcPr>
          <w:p w14:paraId="738EB1D6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E167FA" w:rsidRPr="00161E24" w14:paraId="6DFECA45" w14:textId="77777777" w:rsidTr="00441FF6">
        <w:trPr>
          <w:cantSplit/>
        </w:trPr>
        <w:tc>
          <w:tcPr>
            <w:tcW w:w="3150" w:type="dxa"/>
            <w:shd w:val="clear" w:color="auto" w:fill="auto"/>
          </w:tcPr>
          <w:p w14:paraId="4C08F00A" w14:textId="3B3AED71" w:rsidR="00E167FA" w:rsidRPr="00161E24" w:rsidRDefault="00E167FA" w:rsidP="0076309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 w:rsidR="00441FF6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6306" w:type="dxa"/>
            <w:gridSpan w:val="9"/>
            <w:shd w:val="clear" w:color="auto" w:fill="auto"/>
          </w:tcPr>
          <w:p w14:paraId="0DED91CB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167FA" w:rsidRPr="00161E24" w14:paraId="2F6CE0BF" w14:textId="77777777" w:rsidTr="00446BC4">
        <w:trPr>
          <w:cantSplit/>
        </w:trPr>
        <w:tc>
          <w:tcPr>
            <w:tcW w:w="3150" w:type="dxa"/>
            <w:shd w:val="clear" w:color="auto" w:fill="auto"/>
          </w:tcPr>
          <w:p w14:paraId="62A2BBBD" w14:textId="77777777" w:rsidR="00E167FA" w:rsidRPr="00161E24" w:rsidRDefault="00E167FA" w:rsidP="0076309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093979" w14:textId="77777777" w:rsidR="00E167FA" w:rsidRPr="00161E24" w:rsidRDefault="00E167FA" w:rsidP="00186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4EE9B71" w14:textId="77777777" w:rsidR="00E167FA" w:rsidRPr="00161E24" w:rsidRDefault="00E167FA" w:rsidP="00186FF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CE18A4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941635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524C5CB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EC4F515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FAF5AF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AAFDFE4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82CF2D6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41FF6" w:rsidRPr="00161E24" w14:paraId="6F7A1894" w14:textId="77777777" w:rsidTr="00446BC4">
        <w:trPr>
          <w:cantSplit/>
        </w:trPr>
        <w:tc>
          <w:tcPr>
            <w:tcW w:w="3150" w:type="dxa"/>
            <w:shd w:val="clear" w:color="auto" w:fill="auto"/>
          </w:tcPr>
          <w:p w14:paraId="7EF6D387" w14:textId="2ECA2C08" w:rsidR="00441FF6" w:rsidRPr="00161E24" w:rsidRDefault="00441FF6" w:rsidP="00441FF6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B637DDF" w14:textId="471A8DF6" w:rsidR="00441FF6" w:rsidRPr="00161E24" w:rsidRDefault="00441FF6" w:rsidP="00441FF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CC2">
              <w:rPr>
                <w:rFonts w:asciiTheme="majorBidi" w:hAnsiTheme="majorBidi" w:cstheme="majorBidi"/>
                <w:sz w:val="30"/>
                <w:szCs w:val="30"/>
              </w:rPr>
              <w:t>12,243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2E0BA10" w14:textId="77777777" w:rsidR="00441FF6" w:rsidRPr="00161E24" w:rsidRDefault="00441FF6" w:rsidP="00441F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126B4B" w14:textId="7EA1AE86" w:rsidR="00441FF6" w:rsidRPr="00161E24" w:rsidRDefault="00441FF6" w:rsidP="00441FF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92CC2">
              <w:rPr>
                <w:rFonts w:asciiTheme="majorBidi" w:hAnsiTheme="majorBidi" w:cstheme="majorBidi"/>
                <w:sz w:val="30"/>
                <w:szCs w:val="30"/>
              </w:rPr>
              <w:t>12,362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AAE1C8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79DE9C7" w14:textId="7D80FB9A" w:rsidR="00441FF6" w:rsidRPr="00161E24" w:rsidRDefault="00441FF6" w:rsidP="00441FF6">
            <w:pPr>
              <w:pStyle w:val="acctfourfigures"/>
              <w:tabs>
                <w:tab w:val="clear" w:pos="765"/>
                <w:tab w:val="decimal" w:pos="642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92C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01E5314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0D1BBB" w14:textId="58F68EEE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92CC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2ED868A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E80D50D" w14:textId="02FADF4B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92CC2">
              <w:rPr>
                <w:rFonts w:asciiTheme="majorBidi" w:hAnsiTheme="majorBidi" w:cstheme="majorBidi"/>
                <w:sz w:val="30"/>
                <w:szCs w:val="30"/>
              </w:rPr>
              <w:t>12,362</w:t>
            </w:r>
          </w:p>
        </w:tc>
      </w:tr>
      <w:tr w:rsidR="00441FF6" w:rsidRPr="00161E24" w14:paraId="7BC20EF4" w14:textId="77777777" w:rsidTr="00446BC4">
        <w:trPr>
          <w:cantSplit/>
        </w:trPr>
        <w:tc>
          <w:tcPr>
            <w:tcW w:w="3150" w:type="dxa"/>
            <w:shd w:val="clear" w:color="auto" w:fill="auto"/>
          </w:tcPr>
          <w:p w14:paraId="6470A5E6" w14:textId="77777777" w:rsidR="00441FF6" w:rsidRPr="00161E24" w:rsidRDefault="00441FF6" w:rsidP="00441FF6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995F2A" w14:textId="6F75AD9C" w:rsidR="00441FF6" w:rsidRPr="00161E24" w:rsidRDefault="00441FF6" w:rsidP="00441FF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492CC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6,998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6E4BCB4" w14:textId="77777777" w:rsidR="00441FF6" w:rsidRPr="00161E24" w:rsidRDefault="00441FF6" w:rsidP="00441F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281531" w14:textId="55025547" w:rsidR="00441FF6" w:rsidRPr="00161E24" w:rsidRDefault="00441FF6" w:rsidP="00441FF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C1BD70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F8D33D8" w14:textId="50B4AB53" w:rsidR="00441FF6" w:rsidRPr="00161E24" w:rsidRDefault="00441FF6" w:rsidP="00441FF6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4,627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670AF494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55CF92" w14:textId="0CE6A0B2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908ECE8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6754418" w14:textId="1438A93F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7,523</w:t>
            </w:r>
          </w:p>
        </w:tc>
      </w:tr>
      <w:tr w:rsidR="00441FF6" w:rsidRPr="00161E24" w14:paraId="5846E7EC" w14:textId="77777777" w:rsidTr="00446BC4">
        <w:trPr>
          <w:cantSplit/>
        </w:trPr>
        <w:tc>
          <w:tcPr>
            <w:tcW w:w="3150" w:type="dxa"/>
            <w:shd w:val="clear" w:color="auto" w:fill="auto"/>
          </w:tcPr>
          <w:p w14:paraId="5EC4965B" w14:textId="77777777" w:rsidR="00441FF6" w:rsidRPr="00161E24" w:rsidRDefault="00441FF6" w:rsidP="00441FF6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C91AAB" w14:textId="09C20F50" w:rsidR="00441FF6" w:rsidRPr="00161E24" w:rsidRDefault="00441FF6" w:rsidP="00441FF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4,438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C10E464" w14:textId="77777777" w:rsidR="00441FF6" w:rsidRPr="00161E24" w:rsidRDefault="00441FF6" w:rsidP="00441F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16BB1B" w14:textId="3B48A6B6" w:rsidR="00441FF6" w:rsidRPr="00161E24" w:rsidRDefault="00441FF6" w:rsidP="00441FF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14A810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18062EE" w14:textId="77221439" w:rsidR="00441FF6" w:rsidRPr="00161E24" w:rsidRDefault="00441FF6" w:rsidP="00441FF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55FF458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D8A11" w14:textId="41FC1E4A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2,588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7168D8F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741898E" w14:textId="53E4C542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4,690</w:t>
            </w:r>
          </w:p>
        </w:tc>
      </w:tr>
      <w:tr w:rsidR="00441FF6" w:rsidRPr="00161E24" w14:paraId="100B147B" w14:textId="77777777" w:rsidTr="00446BC4">
        <w:trPr>
          <w:cantSplit/>
        </w:trPr>
        <w:tc>
          <w:tcPr>
            <w:tcW w:w="3150" w:type="dxa"/>
            <w:shd w:val="clear" w:color="auto" w:fill="auto"/>
          </w:tcPr>
          <w:p w14:paraId="333C32AF" w14:textId="77777777" w:rsidR="00441FF6" w:rsidRPr="00161E24" w:rsidRDefault="00441FF6" w:rsidP="00441FF6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หนี้สินไม่หมุนเวียนอื่น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713745" w14:textId="116FC948" w:rsidR="00441FF6" w:rsidRPr="00161E24" w:rsidRDefault="00441FF6" w:rsidP="00441FF6">
            <w:pPr>
              <w:pStyle w:val="acctfourfigures"/>
              <w:tabs>
                <w:tab w:val="clear" w:pos="765"/>
                <w:tab w:val="decimal" w:pos="87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1,191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3D6227C9" w14:textId="77777777" w:rsidR="00441FF6" w:rsidRPr="00161E24" w:rsidRDefault="00441FF6" w:rsidP="00441F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99D1C10" w14:textId="1E0956AA" w:rsidR="00441FF6" w:rsidRPr="00161E24" w:rsidRDefault="00441FF6" w:rsidP="00441FF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4A8E0C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6381C22" w14:textId="48E75247" w:rsidR="00441FF6" w:rsidRPr="00161E24" w:rsidRDefault="00441FF6" w:rsidP="00441FF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1,088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19BF98E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C16EB6" w14:textId="1FEC7FFA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2C129D1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76DF2DF" w14:textId="5D9804E5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1,191</w:t>
            </w:r>
          </w:p>
        </w:tc>
      </w:tr>
      <w:tr w:rsidR="00441FF6" w:rsidRPr="00161E24" w14:paraId="3191572E" w14:textId="77777777" w:rsidTr="00446BC4">
        <w:trPr>
          <w:cantSplit/>
        </w:trPr>
        <w:tc>
          <w:tcPr>
            <w:tcW w:w="3150" w:type="dxa"/>
            <w:shd w:val="clear" w:color="auto" w:fill="auto"/>
          </w:tcPr>
          <w:p w14:paraId="141D6065" w14:textId="77777777" w:rsidR="00441FF6" w:rsidRPr="00161E24" w:rsidRDefault="00441FF6" w:rsidP="00441FF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07AE86" w14:textId="77777777" w:rsidR="00441FF6" w:rsidRPr="00161E24" w:rsidRDefault="00441FF6" w:rsidP="00441F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FBF2E7C" w14:textId="77777777" w:rsidR="00441FF6" w:rsidRPr="00161E24" w:rsidRDefault="00441FF6" w:rsidP="00441F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6722C9" w14:textId="32685EF9" w:rsidR="00441FF6" w:rsidRPr="00161E24" w:rsidRDefault="00441FF6" w:rsidP="00441FF6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15,955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AE6DC3" w14:textId="77777777" w:rsidR="00441FF6" w:rsidRPr="00161E24" w:rsidRDefault="00441FF6" w:rsidP="00441F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B5852B" w14:textId="2DA0F66D" w:rsidR="00441FF6" w:rsidRPr="00161E24" w:rsidRDefault="00441FF6" w:rsidP="00441FF6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7,223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FC2865B" w14:textId="77777777" w:rsidR="00441FF6" w:rsidRPr="00161E24" w:rsidRDefault="00441FF6" w:rsidP="00441F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932B1" w14:textId="7B972008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588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A0A7DC8" w14:textId="77777777" w:rsidR="00441FF6" w:rsidRPr="00161E24" w:rsidRDefault="00441FF6" w:rsidP="00441F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880E17" w14:textId="044ACAFF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25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766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end"/>
            </w:r>
          </w:p>
        </w:tc>
      </w:tr>
      <w:tr w:rsidR="00441FF6" w:rsidRPr="00161E24" w14:paraId="4C950092" w14:textId="77777777" w:rsidTr="00446BC4">
        <w:trPr>
          <w:cantSplit/>
        </w:trPr>
        <w:tc>
          <w:tcPr>
            <w:tcW w:w="3150" w:type="dxa"/>
            <w:shd w:val="clear" w:color="auto" w:fill="auto"/>
          </w:tcPr>
          <w:p w14:paraId="2FCA5CD9" w14:textId="77777777" w:rsidR="00441FF6" w:rsidRPr="00161E24" w:rsidRDefault="00441FF6" w:rsidP="00441FF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158C235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51F28C5" w14:textId="77777777" w:rsidR="00441FF6" w:rsidRPr="00161E24" w:rsidRDefault="00441FF6" w:rsidP="00441F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6BEC47" w14:textId="77777777" w:rsidR="00441FF6" w:rsidRPr="00161E24" w:rsidRDefault="00441FF6" w:rsidP="00441FF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543582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395B4A3" w14:textId="77777777" w:rsidR="00441FF6" w:rsidRPr="00161E24" w:rsidRDefault="00441FF6" w:rsidP="00441FF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13FA715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F9B09C" w14:textId="77777777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2F944AA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FCBE820" w14:textId="77777777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41FF6" w:rsidRPr="00161E24" w14:paraId="25A1FC78" w14:textId="77777777" w:rsidTr="00446BC4">
        <w:trPr>
          <w:cantSplit/>
        </w:trPr>
        <w:tc>
          <w:tcPr>
            <w:tcW w:w="3150" w:type="dxa"/>
            <w:shd w:val="clear" w:color="auto" w:fill="auto"/>
          </w:tcPr>
          <w:p w14:paraId="0B43BF14" w14:textId="77777777" w:rsidR="00441FF6" w:rsidRPr="00161E24" w:rsidRDefault="00441FF6" w:rsidP="00441FF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06142B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21408E6A" w14:textId="77777777" w:rsidR="00441FF6" w:rsidRPr="00161E24" w:rsidRDefault="00441FF6" w:rsidP="00441F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A4355A" w14:textId="77777777" w:rsidR="00441FF6" w:rsidRPr="00161E24" w:rsidRDefault="00441FF6" w:rsidP="00441FF6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9F840D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499D612" w14:textId="77777777" w:rsidR="00441FF6" w:rsidRPr="00161E24" w:rsidRDefault="00441FF6" w:rsidP="00441FF6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1CB620DF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17C48F" w14:textId="77777777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4DC689C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6A5E72A" w14:textId="77777777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41FF6" w:rsidRPr="00161E24" w14:paraId="66DDE825" w14:textId="77777777" w:rsidTr="00446BC4">
        <w:trPr>
          <w:cantSplit/>
        </w:trPr>
        <w:tc>
          <w:tcPr>
            <w:tcW w:w="3150" w:type="dxa"/>
            <w:shd w:val="clear" w:color="auto" w:fill="auto"/>
          </w:tcPr>
          <w:p w14:paraId="525F42A3" w14:textId="77777777" w:rsidR="00441FF6" w:rsidRPr="00161E24" w:rsidRDefault="00441FF6" w:rsidP="00441FF6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F6BFEF7" w14:textId="75C36CC1" w:rsidR="00441FF6" w:rsidRPr="00161E24" w:rsidRDefault="00441FF6" w:rsidP="00441FF6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13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D21176F" w14:textId="77777777" w:rsidR="00441FF6" w:rsidRPr="00161E24" w:rsidRDefault="00441FF6" w:rsidP="00441F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8CBEA9" w14:textId="02E3A4A0" w:rsidR="00441FF6" w:rsidRPr="00161E24" w:rsidRDefault="00441FF6" w:rsidP="006B6AB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7B4238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EA83C9B" w14:textId="16EF4569" w:rsidR="00441FF6" w:rsidRPr="00161E24" w:rsidRDefault="00441FF6" w:rsidP="00441FF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729CD1F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AEC453" w14:textId="528A055C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0AE887B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2B6B8D6" w14:textId="590A68BB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41FF6" w:rsidRPr="00161E24" w14:paraId="54444F10" w14:textId="77777777" w:rsidTr="00446BC4">
        <w:trPr>
          <w:cantSplit/>
        </w:trPr>
        <w:tc>
          <w:tcPr>
            <w:tcW w:w="3150" w:type="dxa"/>
            <w:shd w:val="clear" w:color="auto" w:fill="auto"/>
          </w:tcPr>
          <w:p w14:paraId="6A1FBDC3" w14:textId="31A81340" w:rsidR="00441FF6" w:rsidRPr="00161E24" w:rsidRDefault="00441FF6" w:rsidP="0044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ab/>
            </w:r>
            <w:proofErr w:type="gramStart"/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  <w:proofErr w:type="gramEnd"/>
          </w:p>
        </w:tc>
        <w:tc>
          <w:tcPr>
            <w:tcW w:w="1080" w:type="dxa"/>
            <w:shd w:val="clear" w:color="auto" w:fill="auto"/>
            <w:vAlign w:val="bottom"/>
          </w:tcPr>
          <w:p w14:paraId="5EBFD860" w14:textId="3DD13D68" w:rsidR="00441FF6" w:rsidRPr="00161E24" w:rsidRDefault="00441FF6" w:rsidP="00441FF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0DCC25B" w14:textId="77777777" w:rsidR="00441FF6" w:rsidRPr="00161E24" w:rsidRDefault="00441FF6" w:rsidP="00441F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18CA9E" w14:textId="33E5D631" w:rsidR="00441FF6" w:rsidRPr="00161E24" w:rsidRDefault="00441FF6" w:rsidP="00441F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(238)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21D3A9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6C1CB95" w14:textId="090BFA10" w:rsidR="00441FF6" w:rsidRPr="00161E24" w:rsidRDefault="00441FF6" w:rsidP="00441FF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3ABD25E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B245AE" w14:textId="2817A6F7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F27DC7B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7424455" w14:textId="2CB49725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(238)</w:t>
            </w:r>
          </w:p>
        </w:tc>
      </w:tr>
      <w:tr w:rsidR="00441FF6" w:rsidRPr="00161E24" w14:paraId="4EFD8BB7" w14:textId="77777777" w:rsidTr="00446BC4">
        <w:trPr>
          <w:cantSplit/>
        </w:trPr>
        <w:tc>
          <w:tcPr>
            <w:tcW w:w="3150" w:type="dxa"/>
            <w:shd w:val="clear" w:color="auto" w:fill="auto"/>
          </w:tcPr>
          <w:p w14:paraId="5B99FF03" w14:textId="17F73E77" w:rsidR="00441FF6" w:rsidRPr="00161E24" w:rsidRDefault="00441FF6" w:rsidP="0044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DD90D00" w14:textId="3F29FCF0" w:rsidR="00441FF6" w:rsidRPr="00161E24" w:rsidRDefault="00441FF6" w:rsidP="00441FF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AD49CF4" w14:textId="77777777" w:rsidR="00441FF6" w:rsidRPr="00161E24" w:rsidRDefault="00441FF6" w:rsidP="00441F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62251" w14:textId="52E18919" w:rsidR="00441FF6" w:rsidRPr="00161E24" w:rsidRDefault="00441FF6" w:rsidP="00441F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AF69EB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F5D2C" w14:textId="33C46F9D" w:rsidR="00441FF6" w:rsidRPr="00161E24" w:rsidRDefault="00441FF6" w:rsidP="00441FF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C26441E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FF249" w14:textId="5801BEFF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5CECDFC" w14:textId="77777777" w:rsidR="00441FF6" w:rsidRPr="00161E24" w:rsidRDefault="00441FF6" w:rsidP="00441FF6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112DE" w14:textId="37EEFE21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225</w:t>
            </w:r>
          </w:p>
        </w:tc>
      </w:tr>
      <w:tr w:rsidR="00441FF6" w:rsidRPr="00161E24" w14:paraId="240A9089" w14:textId="77777777" w:rsidTr="00446BC4">
        <w:trPr>
          <w:cantSplit/>
        </w:trPr>
        <w:tc>
          <w:tcPr>
            <w:tcW w:w="3150" w:type="dxa"/>
            <w:shd w:val="clear" w:color="auto" w:fill="auto"/>
          </w:tcPr>
          <w:p w14:paraId="6FE5C6BE" w14:textId="77777777" w:rsidR="00441FF6" w:rsidRPr="00161E24" w:rsidRDefault="00441FF6" w:rsidP="00441FF6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D064A01" w14:textId="77777777" w:rsidR="00441FF6" w:rsidRPr="00161E24" w:rsidRDefault="00441FF6" w:rsidP="00441FF6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551E041" w14:textId="77777777" w:rsidR="00441FF6" w:rsidRPr="00161E24" w:rsidRDefault="00441FF6" w:rsidP="00441FF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14F9ED" w14:textId="7016A489" w:rsidR="00441FF6" w:rsidRPr="00161E24" w:rsidRDefault="00441FF6" w:rsidP="00441FF6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C4CA8B" w14:textId="77777777" w:rsidR="00441FF6" w:rsidRPr="00161E24" w:rsidRDefault="00441FF6" w:rsidP="00441F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B2159" w14:textId="0117A151" w:rsidR="00441FF6" w:rsidRPr="00161E24" w:rsidRDefault="00441FF6" w:rsidP="00441FF6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CC2">
              <w:rPr>
                <w:rFonts w:asciiTheme="majorBidi" w:hAnsiTheme="majorBidi" w:cstheme="majorBidi" w:hint="cs"/>
                <w:b/>
                <w:bCs/>
                <w:sz w:val="30"/>
                <w:szCs w:val="30"/>
                <w:rtl/>
                <w:cs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E5B078E" w14:textId="77777777" w:rsidR="00441FF6" w:rsidRPr="00161E24" w:rsidRDefault="00441FF6" w:rsidP="00441F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DC395" w14:textId="10242DEE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92CC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D84DB4E" w14:textId="77777777" w:rsidR="00441FF6" w:rsidRPr="00161E24" w:rsidRDefault="00441FF6" w:rsidP="00441FF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DE37AB" w14:textId="1EB679D8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371D32A2" w14:textId="77777777" w:rsidR="00E167FA" w:rsidRDefault="00E167FA"/>
    <w:p w14:paraId="6DC22587" w14:textId="77777777" w:rsidR="00E167FA" w:rsidRDefault="00E167FA">
      <w:r>
        <w:br w:type="page"/>
      </w:r>
    </w:p>
    <w:tbl>
      <w:tblPr>
        <w:tblW w:w="96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28"/>
        <w:gridCol w:w="1080"/>
        <w:gridCol w:w="180"/>
        <w:gridCol w:w="1170"/>
        <w:gridCol w:w="180"/>
        <w:gridCol w:w="1172"/>
        <w:gridCol w:w="180"/>
        <w:gridCol w:w="1080"/>
        <w:gridCol w:w="187"/>
        <w:gridCol w:w="1073"/>
      </w:tblGrid>
      <w:tr w:rsidR="00DA0651" w:rsidRPr="00161E24" w14:paraId="3174239C" w14:textId="77777777" w:rsidTr="005D3317">
        <w:trPr>
          <w:cantSplit/>
          <w:trHeight w:val="113"/>
          <w:tblHeader/>
        </w:trPr>
        <w:tc>
          <w:tcPr>
            <w:tcW w:w="4588" w:type="dxa"/>
            <w:gridSpan w:val="3"/>
            <w:shd w:val="clear" w:color="auto" w:fill="auto"/>
            <w:vAlign w:val="bottom"/>
          </w:tcPr>
          <w:p w14:paraId="7835F1D7" w14:textId="163797AB" w:rsidR="00DA0651" w:rsidRPr="00161E24" w:rsidRDefault="00DA0651" w:rsidP="000A0D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488BACE2" w14:textId="71ADC71D" w:rsidR="00DA0651" w:rsidRPr="00161E24" w:rsidRDefault="00DA0651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CC26B8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A0651" w:rsidRPr="00161E24" w14:paraId="53CE2484" w14:textId="77777777" w:rsidTr="005D3317">
        <w:trPr>
          <w:cantSplit/>
          <w:trHeight w:val="364"/>
          <w:tblHeader/>
        </w:trPr>
        <w:tc>
          <w:tcPr>
            <w:tcW w:w="3328" w:type="dxa"/>
            <w:shd w:val="clear" w:color="auto" w:fill="auto"/>
            <w:vAlign w:val="bottom"/>
          </w:tcPr>
          <w:p w14:paraId="4F86D26A" w14:textId="77777777" w:rsidR="00DA0651" w:rsidRPr="00161E24" w:rsidRDefault="00DA0651" w:rsidP="000A0D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24315F0" w14:textId="77777777" w:rsidR="00DA0651" w:rsidRPr="00161E24" w:rsidRDefault="00DA0651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AD3B1A" w14:textId="77777777" w:rsidR="00DA0651" w:rsidRPr="00161E24" w:rsidRDefault="00DA0651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2AC14704" w14:textId="32BC9DE5" w:rsidR="00DA0651" w:rsidRPr="00161E24" w:rsidRDefault="00E9249A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กระแสเงินสดตามสัญญา</w:t>
            </w:r>
          </w:p>
        </w:tc>
      </w:tr>
      <w:tr w:rsidR="009A3A92" w:rsidRPr="00161E24" w14:paraId="29B1874A" w14:textId="77777777" w:rsidTr="000A0D26">
        <w:trPr>
          <w:cantSplit/>
          <w:trHeight w:val="364"/>
          <w:tblHeader/>
        </w:trPr>
        <w:tc>
          <w:tcPr>
            <w:tcW w:w="3328" w:type="dxa"/>
            <w:shd w:val="clear" w:color="auto" w:fill="auto"/>
            <w:vAlign w:val="bottom"/>
          </w:tcPr>
          <w:p w14:paraId="265BC168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178A60" w14:textId="7634A948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0" w:type="dxa"/>
            <w:shd w:val="clear" w:color="auto" w:fill="auto"/>
          </w:tcPr>
          <w:p w14:paraId="07244551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83EFFF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9ACCA0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AA8D870" w14:textId="4B4CA1F1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841103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8D7AA4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9A6BFE7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D1CECB5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A3A92" w:rsidRPr="00161E24" w14:paraId="46B2ACA7" w14:textId="77777777" w:rsidTr="000A0D26">
        <w:trPr>
          <w:cantSplit/>
          <w:trHeight w:val="364"/>
          <w:tblHeader/>
        </w:trPr>
        <w:tc>
          <w:tcPr>
            <w:tcW w:w="3328" w:type="dxa"/>
            <w:shd w:val="clear" w:color="auto" w:fill="auto"/>
            <w:vAlign w:val="bottom"/>
          </w:tcPr>
          <w:p w14:paraId="1A9FE9D1" w14:textId="25133E1D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0C58DB"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ธันวาคม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D9B8CB" w14:textId="43483A20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shd w:val="clear" w:color="auto" w:fill="auto"/>
          </w:tcPr>
          <w:p w14:paraId="5292EA42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31CDC0" w14:textId="0A9CE745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AF2E8B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99964A2" w14:textId="792BDA54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แต่ภายใน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B68866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9B7A1C" w14:textId="6A9EFB00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หลังจาก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4A861D5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ABE042A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07041" w:rsidRPr="00161E24" w14:paraId="316243BB" w14:textId="77777777" w:rsidTr="005D3317">
        <w:trPr>
          <w:cantSplit/>
          <w:tblHeader/>
        </w:trPr>
        <w:tc>
          <w:tcPr>
            <w:tcW w:w="3328" w:type="dxa"/>
            <w:shd w:val="clear" w:color="auto" w:fill="auto"/>
          </w:tcPr>
          <w:p w14:paraId="4F966400" w14:textId="77777777" w:rsidR="00507041" w:rsidRPr="00161E24" w:rsidRDefault="00507041" w:rsidP="009A3A9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2" w:type="dxa"/>
            <w:gridSpan w:val="9"/>
            <w:shd w:val="clear" w:color="auto" w:fill="auto"/>
          </w:tcPr>
          <w:p w14:paraId="7D57EE6A" w14:textId="3CAA4A38" w:rsidR="00507041" w:rsidRPr="00161E24" w:rsidRDefault="00507041" w:rsidP="00507041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167FA" w:rsidRPr="00161E24" w14:paraId="142DA36F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1EDE2871" w14:textId="70211540" w:rsidR="00E167FA" w:rsidRPr="00161E24" w:rsidRDefault="00E167FA" w:rsidP="009A3A9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 w:rsidR="00441FF6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BC23D2F" w14:textId="77777777" w:rsidR="00E167FA" w:rsidRPr="00161E24" w:rsidRDefault="00E167FA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B20E82" w14:textId="77777777" w:rsidR="00E167FA" w:rsidRPr="00161E24" w:rsidRDefault="00E167FA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E39AA5" w14:textId="77777777" w:rsidR="00E167FA" w:rsidRPr="00161E24" w:rsidRDefault="00E167FA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B08AE1" w14:textId="77777777" w:rsidR="00E167FA" w:rsidRPr="00161E24" w:rsidRDefault="00E167FA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7CC9289" w14:textId="77777777" w:rsidR="00E167FA" w:rsidRPr="00161E24" w:rsidRDefault="00E167FA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1E5F79" w14:textId="77777777" w:rsidR="00E167FA" w:rsidRPr="00161E24" w:rsidRDefault="00E167FA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41664C" w14:textId="77777777" w:rsidR="00E167FA" w:rsidRPr="00161E24" w:rsidRDefault="00E167FA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DFE3411" w14:textId="77777777" w:rsidR="00E167FA" w:rsidRPr="00161E24" w:rsidRDefault="00E167FA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C2074CC" w14:textId="77777777" w:rsidR="00E167FA" w:rsidRPr="00161E24" w:rsidRDefault="00E167FA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A3A92" w:rsidRPr="00161E24" w14:paraId="40A6C4CC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23513C06" w14:textId="1D2CCBCC" w:rsidR="009A3A92" w:rsidRPr="00161E24" w:rsidRDefault="009A3A92" w:rsidP="009A3A9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E78746A" w14:textId="77777777" w:rsidR="009A3A92" w:rsidRPr="00161E24" w:rsidRDefault="009A3A92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16F639" w14:textId="77777777" w:rsidR="009A3A92" w:rsidRPr="00161E24" w:rsidRDefault="009A3A9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F0E252" w14:textId="77777777" w:rsidR="009A3A92" w:rsidRPr="00161E24" w:rsidRDefault="009A3A92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270FC6" w14:textId="77777777" w:rsidR="009A3A92" w:rsidRPr="00161E24" w:rsidRDefault="009A3A9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294EA50" w14:textId="77777777" w:rsidR="009A3A92" w:rsidRPr="00161E24" w:rsidRDefault="009A3A92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EDBF33" w14:textId="77777777" w:rsidR="009A3A92" w:rsidRPr="00161E24" w:rsidRDefault="009A3A9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CCF3F3" w14:textId="77777777" w:rsidR="009A3A92" w:rsidRPr="00161E24" w:rsidRDefault="009A3A92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DB784BF" w14:textId="77777777" w:rsidR="009A3A92" w:rsidRPr="00161E24" w:rsidRDefault="009A3A9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46C7A90" w14:textId="77777777" w:rsidR="009A3A92" w:rsidRPr="00161E24" w:rsidRDefault="009A3A92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4FA2" w:rsidRPr="00161E24" w14:paraId="49A9A002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7B45DB45" w14:textId="1D07ED79" w:rsidR="00794FA2" w:rsidRPr="00161E24" w:rsidRDefault="00794FA2" w:rsidP="00794FA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F9ED76" w14:textId="7F62BCE7" w:rsidR="00794FA2" w:rsidRPr="00161E24" w:rsidRDefault="00446BC4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14,343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17AA66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F0DF6D" w14:textId="195CECF3" w:rsidR="00794FA2" w:rsidRPr="00161E24" w:rsidRDefault="00954814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11,819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B8204F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BBC23A7" w14:textId="1CFAE525" w:rsidR="00794FA2" w:rsidRPr="00161E24" w:rsidRDefault="00954814" w:rsidP="00EE029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B0BD46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59E6CB" w14:textId="7DA4648B" w:rsidR="00794FA2" w:rsidRPr="00161E24" w:rsidRDefault="00EE029C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1F7D4B6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BA8113A" w14:textId="60357F20" w:rsidR="00794FA2" w:rsidRPr="00161E24" w:rsidRDefault="00954814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14,672</w:t>
            </w:r>
          </w:p>
        </w:tc>
      </w:tr>
      <w:tr w:rsidR="00794FA2" w:rsidRPr="00161E24" w14:paraId="5BB9ABD4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64EED2F4" w14:textId="46D7FB50" w:rsidR="00794FA2" w:rsidRPr="00161E24" w:rsidRDefault="00794FA2" w:rsidP="00794FA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="00DF7AC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1FC4E4" w14:textId="64185444" w:rsidR="00794FA2" w:rsidRPr="00161E24" w:rsidRDefault="00EE029C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08524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D12809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F9A680" w14:textId="7F5AE1C9" w:rsidR="00794FA2" w:rsidRPr="00161E24" w:rsidRDefault="00EE029C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  <w:r w:rsidR="00D610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757669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54C6201" w14:textId="505CEAA7" w:rsidR="00794FA2" w:rsidRPr="00161E24" w:rsidRDefault="00EE029C" w:rsidP="00A94011">
            <w:pPr>
              <w:pStyle w:val="acctfourfigures"/>
              <w:tabs>
                <w:tab w:val="clear" w:pos="765"/>
                <w:tab w:val="decimal" w:pos="709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587B41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7D63FA" w14:textId="17A2FB16" w:rsidR="00794FA2" w:rsidRPr="00161E24" w:rsidRDefault="00EE029C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C712EDB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D1F7AE0" w14:textId="5C94E330" w:rsidR="00794FA2" w:rsidRPr="00161E24" w:rsidRDefault="00AF3B15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D610A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94FA2" w:rsidRPr="00161E24" w14:paraId="21CBDB1C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0B6C4093" w14:textId="77777777" w:rsidR="00794FA2" w:rsidRPr="00161E24" w:rsidRDefault="00794FA2" w:rsidP="00794FA2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2F604B1" w14:textId="68CF21BB" w:rsidR="00794FA2" w:rsidRPr="00161E24" w:rsidRDefault="00446BC4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1EEA78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15D437" w14:textId="56DC9C5A" w:rsidR="00794FA2" w:rsidRPr="00161E24" w:rsidRDefault="00FB3EC8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7AF48F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C04DCBB" w14:textId="68670275" w:rsidR="00794FA2" w:rsidRPr="00161E24" w:rsidRDefault="00FB3EC8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94B00E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32AC74" w14:textId="1B37D5A3" w:rsidR="00794FA2" w:rsidRPr="00161E24" w:rsidRDefault="00446BC4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30EADCA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52E06E9" w14:textId="52D63392" w:rsidR="00794FA2" w:rsidRPr="00161E24" w:rsidRDefault="00446BC4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FB3EC8">
              <w:rPr>
                <w:rFonts w:asciiTheme="majorBidi" w:hAnsiTheme="majorBidi" w:cstheme="majorBidi"/>
                <w:sz w:val="30"/>
                <w:szCs w:val="30"/>
              </w:rPr>
              <w:t>627</w:t>
            </w:r>
          </w:p>
        </w:tc>
      </w:tr>
      <w:tr w:rsidR="00794FA2" w:rsidRPr="00161E24" w14:paraId="1EAE4B83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61AE6E58" w14:textId="6CCCE0B1" w:rsidR="00794FA2" w:rsidRPr="00161E24" w:rsidRDefault="00794FA2" w:rsidP="00794FA2">
            <w:pPr>
              <w:tabs>
                <w:tab w:val="clear" w:pos="454"/>
                <w:tab w:val="left" w:pos="278"/>
              </w:tabs>
              <w:spacing w:line="240" w:lineRule="auto"/>
              <w:ind w:left="180" w:hanging="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CC18C1" w14:textId="52EBE05C" w:rsidR="00794FA2" w:rsidRPr="00161E24" w:rsidRDefault="00EE029C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DEAECE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E72608" w14:textId="7E85458C" w:rsidR="00794FA2" w:rsidRPr="00161E24" w:rsidRDefault="000E4674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AAFF9D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A50B1EA" w14:textId="59CA0012" w:rsidR="00794FA2" w:rsidRPr="00161E24" w:rsidRDefault="000E4674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C646FB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28292B" w14:textId="3571A841" w:rsidR="00794FA2" w:rsidRPr="00161E24" w:rsidRDefault="000E4674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7C023CB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90FD013" w14:textId="645086CD" w:rsidR="00794FA2" w:rsidRPr="00161E24" w:rsidRDefault="000E4674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794FA2" w:rsidRPr="00161E24" w14:paraId="2E718080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27D46839" w14:textId="29CFC451" w:rsidR="00794FA2" w:rsidRPr="00161E24" w:rsidRDefault="00A94011" w:rsidP="00794FA2">
            <w:pPr>
              <w:tabs>
                <w:tab w:val="clear" w:pos="454"/>
                <w:tab w:val="left" w:pos="278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AAF27C1" w14:textId="329FA20A" w:rsidR="00794FA2" w:rsidRPr="00161E24" w:rsidRDefault="00EE029C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94D0CF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1B69CC" w14:textId="7CA817D2" w:rsidR="00794FA2" w:rsidRPr="00005503" w:rsidDel="005765CD" w:rsidRDefault="00EE029C" w:rsidP="00EE029C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B66D5C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38E2961" w14:textId="30746735" w:rsidR="00794FA2" w:rsidRPr="00161E24" w:rsidDel="005765CD" w:rsidRDefault="00EE029C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D64899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AC1809" w14:textId="7E1477C6" w:rsidR="00794FA2" w:rsidRPr="00161E24" w:rsidRDefault="00EE029C" w:rsidP="00EE02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722CDE4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D415548" w14:textId="377E29C0" w:rsidR="00794FA2" w:rsidRPr="00161E24" w:rsidDel="005765CD" w:rsidRDefault="00EE029C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794FA2" w:rsidRPr="00161E24" w14:paraId="2534CF43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1F939591" w14:textId="0BA4A2E0" w:rsidR="00794FA2" w:rsidRPr="00161E24" w:rsidRDefault="005B714B" w:rsidP="00794FA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DD9F42" w14:textId="77777777" w:rsidR="00794FA2" w:rsidRPr="00161E24" w:rsidRDefault="00794FA2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33A10A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5AC10" w14:textId="0050415D" w:rsidR="00794FA2" w:rsidRPr="00161E24" w:rsidRDefault="005E10E0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6BAD4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8A3727" w14:textId="21E84CED" w:rsidR="00794FA2" w:rsidRPr="00161E24" w:rsidRDefault="005E10E0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728871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93682" w14:textId="67DBE628" w:rsidR="00794FA2" w:rsidRPr="00161E24" w:rsidRDefault="005E10E0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EDD02CC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C149B1" w14:textId="7A196E62" w:rsidR="00794FA2" w:rsidRPr="00161E24" w:rsidRDefault="005E10E0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20,026</w:t>
            </w:r>
          </w:p>
        </w:tc>
      </w:tr>
      <w:tr w:rsidR="001409FB" w:rsidRPr="00161E24" w14:paraId="4A49FF56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306BE7B8" w14:textId="77777777" w:rsidR="001409FB" w:rsidRPr="00161E24" w:rsidRDefault="001409FB" w:rsidP="0076309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A5433A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D10E98C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CDCAC21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C422AB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772A1D5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B74C8F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A00DE2C" w14:textId="77777777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E57F7C1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FC882AC" w14:textId="77777777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09FB" w:rsidRPr="00161E24" w14:paraId="590D2423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5B6B0377" w14:textId="6B85AAEC" w:rsidR="001409FB" w:rsidRPr="00161E24" w:rsidRDefault="001409FB" w:rsidP="0076309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 w:rsidR="00441FF6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370C58C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857531F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1C75C6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3DEF888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BF15DCF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A8B754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8DBEEC" w14:textId="77777777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CE2406C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ECE3D29" w14:textId="77777777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09FB" w:rsidRPr="00161E24" w14:paraId="2505864C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68302F2D" w14:textId="77777777" w:rsidR="001409FB" w:rsidRPr="00161E24" w:rsidRDefault="001409FB" w:rsidP="0076309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B8EB0BC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1ED88A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660178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53428B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F2CA230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570785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C84B5E" w14:textId="77777777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E0004A8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1BF5AA8" w14:textId="77777777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41FF6" w:rsidRPr="00161E24" w14:paraId="4EC9CD0E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5FFDCBFB" w14:textId="542E0822" w:rsidR="00441FF6" w:rsidRPr="00161E24" w:rsidRDefault="00441FF6" w:rsidP="00441FF6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C00F63" w14:textId="4E19B22D" w:rsidR="00441FF6" w:rsidRPr="00161E24" w:rsidRDefault="00441FF6" w:rsidP="00441FF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11,341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1B141E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9DE40C" w14:textId="72339ECA" w:rsidR="00441FF6" w:rsidRPr="00161E24" w:rsidRDefault="00441FF6" w:rsidP="00441FF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457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4271E2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EC33C0D" w14:textId="0ABCF3E8" w:rsidR="00441FF6" w:rsidRPr="00161E24" w:rsidRDefault="00441FF6" w:rsidP="006B6AB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E3B018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F7879C" w14:textId="40D415A9" w:rsidR="00441FF6" w:rsidRPr="00161E24" w:rsidRDefault="00441FF6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E1A2D16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BD8FF5F" w14:textId="450FA358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11,457</w:t>
            </w:r>
          </w:p>
        </w:tc>
      </w:tr>
      <w:tr w:rsidR="00441FF6" w:rsidRPr="00161E24" w14:paraId="7D7954BB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2ECC8181" w14:textId="77777777" w:rsidR="00441FF6" w:rsidRPr="00161E24" w:rsidRDefault="00441FF6" w:rsidP="00441FF6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6910F85" w14:textId="3172C3EF" w:rsidR="00441FF6" w:rsidRPr="00161E24" w:rsidRDefault="00441FF6" w:rsidP="00441FF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0D6378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ADB9B4" w14:textId="3E33932A" w:rsidR="00441FF6" w:rsidRPr="00161E24" w:rsidRDefault="00441FF6" w:rsidP="00441FF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B9F054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9459A5C" w14:textId="5EFB9317" w:rsidR="00441FF6" w:rsidRPr="00161E24" w:rsidRDefault="00441FF6" w:rsidP="006B6AB4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3F9F14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C68C12" w14:textId="58C82627" w:rsidR="00441FF6" w:rsidRPr="00161E24" w:rsidRDefault="00441FF6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0F86528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44D8879" w14:textId="0B3B159C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453</w:t>
            </w:r>
          </w:p>
        </w:tc>
      </w:tr>
      <w:tr w:rsidR="00441FF6" w:rsidRPr="00161E24" w14:paraId="7A8F2EE8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32B494C7" w14:textId="77777777" w:rsidR="00441FF6" w:rsidRPr="00161E24" w:rsidRDefault="00441FF6" w:rsidP="00441FF6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BC6019" w14:textId="6B38996D" w:rsidR="00441FF6" w:rsidRPr="00161E24" w:rsidRDefault="00441FF6" w:rsidP="00441FF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6,998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BF75B3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132CF8" w14:textId="6B55B491" w:rsidR="00441FF6" w:rsidRPr="00161E24" w:rsidRDefault="00441FF6" w:rsidP="00441FF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2,896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B0F0DE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A157F7D" w14:textId="74CA842D" w:rsidR="00441FF6" w:rsidRPr="00161E24" w:rsidRDefault="00441FF6" w:rsidP="00441FF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4,627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C8CE95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A9DA63" w14:textId="0E45E799" w:rsidR="00441FF6" w:rsidRPr="00161E24" w:rsidRDefault="00441FF6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62BBA8B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6A03146" w14:textId="6890A16C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7,523</w:t>
            </w:r>
          </w:p>
        </w:tc>
      </w:tr>
      <w:tr w:rsidR="00441FF6" w:rsidRPr="00161E24" w14:paraId="629C6129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62076A72" w14:textId="77777777" w:rsidR="00441FF6" w:rsidRPr="00161E24" w:rsidRDefault="00441FF6" w:rsidP="00441FF6">
            <w:pPr>
              <w:tabs>
                <w:tab w:val="clear" w:pos="454"/>
                <w:tab w:val="left" w:pos="278"/>
              </w:tabs>
              <w:spacing w:line="240" w:lineRule="auto"/>
              <w:ind w:left="180" w:hanging="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18B9478" w14:textId="4845800F" w:rsidR="00441FF6" w:rsidRPr="00161E24" w:rsidRDefault="00441FF6" w:rsidP="00441FF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CB9F80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B2DE86" w14:textId="3B9D9A95" w:rsidR="00441FF6" w:rsidRPr="00161E24" w:rsidRDefault="00441FF6" w:rsidP="00441FF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055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0F793E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AB3310" w14:textId="3C513EB6" w:rsidR="00441FF6" w:rsidRPr="00161E24" w:rsidRDefault="00441FF6" w:rsidP="00441FF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D2CA1A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A00065" w14:textId="032E395D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291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13BD7F6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FD8FE31" w14:textId="10191FB7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519</w:t>
            </w:r>
          </w:p>
        </w:tc>
      </w:tr>
      <w:tr w:rsidR="00441FF6" w:rsidRPr="00161E24" w14:paraId="0D5BC1F0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2448470D" w14:textId="77777777" w:rsidR="00441FF6" w:rsidRPr="00161E24" w:rsidRDefault="00441FF6" w:rsidP="00441FF6">
            <w:pPr>
              <w:tabs>
                <w:tab w:val="clear" w:pos="454"/>
                <w:tab w:val="left" w:pos="278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3DA7972" w14:textId="3C62F50A" w:rsidR="00441FF6" w:rsidRPr="00161E24" w:rsidRDefault="00441FF6" w:rsidP="00441FF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71B4F9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3894E3" w14:textId="55831597" w:rsidR="00441FF6" w:rsidRPr="00161E24" w:rsidDel="005765CD" w:rsidRDefault="00441FF6" w:rsidP="00441FF6">
            <w:pPr>
              <w:pStyle w:val="acctfourfigures"/>
              <w:tabs>
                <w:tab w:val="clear" w:pos="765"/>
                <w:tab w:val="decimal" w:pos="918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 w:rsidRPr="0000550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B4BFFA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A35A8E0" w14:textId="546A611B" w:rsidR="00441FF6" w:rsidRPr="00161E24" w:rsidDel="005765CD" w:rsidRDefault="00441FF6" w:rsidP="00441FF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9C3EB0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1DD14F" w14:textId="23D9FB6D" w:rsidR="00441FF6" w:rsidRPr="00161E24" w:rsidRDefault="00441FF6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2F3A8B4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89BD588" w14:textId="1EC5B2CC" w:rsidR="00441FF6" w:rsidRPr="00161E24" w:rsidDel="005765CD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</w:tr>
      <w:tr w:rsidR="00441FF6" w:rsidRPr="00161E24" w14:paraId="43AE3960" w14:textId="77777777" w:rsidTr="00A94011">
        <w:trPr>
          <w:cantSplit/>
        </w:trPr>
        <w:tc>
          <w:tcPr>
            <w:tcW w:w="3328" w:type="dxa"/>
            <w:shd w:val="clear" w:color="auto" w:fill="auto"/>
          </w:tcPr>
          <w:p w14:paraId="142BCDA9" w14:textId="77777777" w:rsidR="00441FF6" w:rsidRPr="00161E24" w:rsidRDefault="00441FF6" w:rsidP="00441FF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F7D8C15" w14:textId="77777777" w:rsidR="00441FF6" w:rsidRPr="00161E24" w:rsidRDefault="00441FF6" w:rsidP="00441FF6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73EA9B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FC0237" w14:textId="56CF64B5" w:rsidR="00441FF6" w:rsidRPr="00161E24" w:rsidRDefault="00441FF6" w:rsidP="00441FF6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14,885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EDE3E2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4BF7CC" w14:textId="4BC6B52E" w:rsidR="00441FF6" w:rsidRPr="00161E24" w:rsidRDefault="00441FF6" w:rsidP="00441FF6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4,810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6E0468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ABFC93" w14:textId="1DF60C96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291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705515D" w14:textId="77777777" w:rsidR="00441FF6" w:rsidRPr="00161E24" w:rsidRDefault="00441FF6" w:rsidP="00441FF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0F654F" w14:textId="52286FF4" w:rsidR="00441FF6" w:rsidRPr="00161E24" w:rsidRDefault="00441FF6" w:rsidP="00441F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19,986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</w:tr>
    </w:tbl>
    <w:p w14:paraId="35236D90" w14:textId="77777777" w:rsidR="002D6C56" w:rsidRPr="00161E24" w:rsidRDefault="002D6C56" w:rsidP="00516440">
      <w:pPr>
        <w:tabs>
          <w:tab w:val="clear" w:pos="454"/>
          <w:tab w:val="clear" w:pos="907"/>
          <w:tab w:val="left" w:pos="108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B14CA" w14:textId="4B1C288C" w:rsidR="007D1F0F" w:rsidRPr="00161E24" w:rsidRDefault="00142868" w:rsidP="00516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85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กระแสเงินสดเข้า</w:t>
      </w:r>
      <w:r w:rsidRPr="00161E24">
        <w:rPr>
          <w:rFonts w:asciiTheme="majorBidi" w:hAnsiTheme="majorBidi" w:cstheme="majorBidi"/>
          <w:sz w:val="30"/>
          <w:szCs w:val="30"/>
        </w:rPr>
        <w:t>/</w:t>
      </w:r>
      <w:r w:rsidRPr="00161E24">
        <w:rPr>
          <w:rFonts w:asciiTheme="majorBidi" w:hAnsiTheme="majorBidi" w:cstheme="majorBidi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</w:t>
      </w:r>
      <w:r w:rsidR="00F24241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ซึ่งโดยปกติจะไม่มี</w:t>
      </w:r>
      <w:r w:rsidR="00F24241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ซึ่งชำระเป็น</w:t>
      </w:r>
      <w:r w:rsidR="00F24241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เงินสดด้วยจำนวนขั้นต้นพร้อมกัน</w:t>
      </w:r>
    </w:p>
    <w:p w14:paraId="1D92F5F1" w14:textId="77777777" w:rsidR="00E82BB3" w:rsidRPr="00161E24" w:rsidRDefault="00E82BB3" w:rsidP="00492CC2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F5C42D" w14:textId="77777777" w:rsidR="000A0D26" w:rsidRDefault="000A0D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AE0E1CC" w14:textId="575D5795" w:rsidR="00B4747B" w:rsidRPr="00161E24" w:rsidRDefault="00B4747B" w:rsidP="00B4747B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</w:t>
      </w:r>
      <w:r w:rsidR="00F61F0E"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0C58DB" w:rsidRPr="00161E2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ความเสี่ยงด้านตลาด</w:t>
      </w:r>
    </w:p>
    <w:p w14:paraId="604314A4" w14:textId="77777777" w:rsidR="00B4747B" w:rsidRPr="00161E24" w:rsidRDefault="00B4747B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E024D" w14:textId="23745A23" w:rsidR="00B4747B" w:rsidRPr="00161E24" w:rsidRDefault="00A801E0" w:rsidP="00A80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3B5537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4D62B4E7" w14:textId="77777777" w:rsidR="00A801E0" w:rsidRPr="00161E24" w:rsidRDefault="00A801E0" w:rsidP="00A80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FAF965" w14:textId="79EB2C81" w:rsidR="00B4747B" w:rsidRPr="00161E24" w:rsidRDefault="00B4747B" w:rsidP="00B4747B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="000F0D8B" w:rsidRPr="00161E24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)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54976A46" w14:textId="77777777" w:rsidR="00415527" w:rsidRPr="00161E24" w:rsidRDefault="00415527" w:rsidP="00B4747B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</w:p>
    <w:p w14:paraId="38A4EFCC" w14:textId="3A68E057" w:rsidR="00F97CC2" w:rsidRDefault="00B4747B" w:rsidP="00E82BB3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="006436B7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647348B0" w14:textId="77777777" w:rsidR="00A46DC4" w:rsidRPr="00E82BB3" w:rsidRDefault="00A46DC4" w:rsidP="00E82BB3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4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60"/>
        <w:gridCol w:w="1076"/>
        <w:gridCol w:w="182"/>
        <w:gridCol w:w="810"/>
        <w:gridCol w:w="180"/>
        <w:gridCol w:w="816"/>
        <w:gridCol w:w="180"/>
        <w:gridCol w:w="1164"/>
        <w:gridCol w:w="180"/>
        <w:gridCol w:w="810"/>
        <w:gridCol w:w="180"/>
        <w:gridCol w:w="846"/>
      </w:tblGrid>
      <w:tr w:rsidR="006A2EE6" w:rsidRPr="00161E24" w14:paraId="636632D6" w14:textId="79035DAB" w:rsidTr="0043518A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664BBD39" w14:textId="77777777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3064" w:type="dxa"/>
            <w:gridSpan w:val="5"/>
            <w:shd w:val="clear" w:color="auto" w:fill="auto"/>
            <w:vAlign w:val="bottom"/>
          </w:tcPr>
          <w:p w14:paraId="6DCDA625" w14:textId="72AE41AA" w:rsidR="006A2EE6" w:rsidRPr="00161E24" w:rsidRDefault="006A2EE6" w:rsidP="0043518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A6F22C" w14:textId="585FC9CD" w:rsidR="006A2EE6" w:rsidRPr="00161E24" w:rsidRDefault="006A2EE6" w:rsidP="0043518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80" w:type="dxa"/>
            <w:gridSpan w:val="5"/>
            <w:shd w:val="clear" w:color="auto" w:fill="auto"/>
            <w:vAlign w:val="bottom"/>
          </w:tcPr>
          <w:p w14:paraId="112D5A6A" w14:textId="01BDDB7A" w:rsidR="006A2EE6" w:rsidRPr="00161E24" w:rsidRDefault="006A2EE6" w:rsidP="0043518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A2EE6" w:rsidRPr="00161E24" w14:paraId="71028548" w14:textId="13F26090" w:rsidTr="0043518A">
        <w:trPr>
          <w:cantSplit/>
          <w:tblHeader/>
        </w:trPr>
        <w:tc>
          <w:tcPr>
            <w:tcW w:w="3060" w:type="dxa"/>
            <w:shd w:val="clear" w:color="auto" w:fill="auto"/>
            <w:vAlign w:val="bottom"/>
          </w:tcPr>
          <w:p w14:paraId="62B92BAF" w14:textId="29033625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ฐานะเปิดต่อความเสี่ยงจากเงินตราต่างประเทศ 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1464859C" w14:textId="3791FD8D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F667B53" w14:textId="77777777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960E32" w14:textId="5CD35D62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0" w:type="dxa"/>
            <w:vAlign w:val="bottom"/>
          </w:tcPr>
          <w:p w14:paraId="27AE2997" w14:textId="77777777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vAlign w:val="bottom"/>
          </w:tcPr>
          <w:p w14:paraId="141C510A" w14:textId="5BEEE0C3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AB7580" w14:textId="056BD022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8C76119" w14:textId="4A6DFEFE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E505BA" w14:textId="77777777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197DF8" w14:textId="66283F6B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0" w:type="dxa"/>
            <w:vAlign w:val="bottom"/>
          </w:tcPr>
          <w:p w14:paraId="75D7B7AF" w14:textId="77777777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14:paraId="546F35CD" w14:textId="2E904349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6A2EE6" w:rsidRPr="00161E24" w14:paraId="32FB3BA2" w14:textId="496FC9DF" w:rsidTr="0043518A">
        <w:trPr>
          <w:cantSplit/>
          <w:trHeight w:val="287"/>
          <w:tblHeader/>
        </w:trPr>
        <w:tc>
          <w:tcPr>
            <w:tcW w:w="3060" w:type="dxa"/>
            <w:shd w:val="clear" w:color="auto" w:fill="auto"/>
            <w:vAlign w:val="bottom"/>
          </w:tcPr>
          <w:p w14:paraId="08C01478" w14:textId="77777777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24" w:type="dxa"/>
            <w:gridSpan w:val="11"/>
          </w:tcPr>
          <w:p w14:paraId="60A04607" w14:textId="37B076F0" w:rsidR="006A2EE6" w:rsidRPr="00161E24" w:rsidRDefault="006A2EE6" w:rsidP="00FE37F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6A2EE6" w:rsidRPr="00161E24" w14:paraId="01F1447B" w14:textId="7FAB6876" w:rsidTr="0043518A">
        <w:trPr>
          <w:cantSplit/>
          <w:trHeight w:val="372"/>
        </w:trPr>
        <w:tc>
          <w:tcPr>
            <w:tcW w:w="3060" w:type="dxa"/>
            <w:shd w:val="clear" w:color="auto" w:fill="auto"/>
            <w:vAlign w:val="bottom"/>
          </w:tcPr>
          <w:p w14:paraId="6B2B930F" w14:textId="726C52D2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B6A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308DA901" w14:textId="77777777" w:rsidR="006A2EE6" w:rsidRPr="00161E24" w:rsidRDefault="006A2EE6" w:rsidP="009B4BA6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5994B0E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E131B4" w14:textId="77777777" w:rsidR="006A2EE6" w:rsidRPr="00161E24" w:rsidRDefault="006A2EE6" w:rsidP="009B4BA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8"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A5418F3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vAlign w:val="bottom"/>
          </w:tcPr>
          <w:p w14:paraId="7E746DA3" w14:textId="26C1F801" w:rsidR="006A2EE6" w:rsidRPr="00161E24" w:rsidRDefault="006A2EE6" w:rsidP="009B4BA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3C8328" w14:textId="2747898B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22807B49" w14:textId="77777777" w:rsidR="006A2EE6" w:rsidRPr="00161E24" w:rsidRDefault="006A2EE6" w:rsidP="009B4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240" w:lineRule="auto"/>
              <w:ind w:left="-78" w:right="-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6066CC6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87A5D2" w14:textId="77777777" w:rsidR="006A2EE6" w:rsidRPr="00161E24" w:rsidRDefault="006A2EE6" w:rsidP="009B4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spacing w:after="0" w:line="240" w:lineRule="auto"/>
              <w:ind w:left="-78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8A03AB5" w14:textId="77777777" w:rsidR="006A2EE6" w:rsidRPr="00161E24" w:rsidRDefault="006A2EE6" w:rsidP="0043518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14:paraId="6DD3629D" w14:textId="77777777" w:rsidR="006A2EE6" w:rsidRPr="00161E24" w:rsidRDefault="006A2EE6" w:rsidP="009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 w:line="240" w:lineRule="auto"/>
              <w:ind w:left="-78" w:right="-5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2EE6" w:rsidRPr="00161E24" w14:paraId="26D18AAE" w14:textId="617B02AA" w:rsidTr="004C378D">
        <w:trPr>
          <w:cantSplit/>
          <w:trHeight w:val="372"/>
        </w:trPr>
        <w:tc>
          <w:tcPr>
            <w:tcW w:w="3060" w:type="dxa"/>
            <w:shd w:val="clear" w:color="auto" w:fill="auto"/>
            <w:vAlign w:val="bottom"/>
          </w:tcPr>
          <w:p w14:paraId="1FDCD856" w14:textId="77777777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77E60DE5" w14:textId="3CACAE59" w:rsidR="006A2EE6" w:rsidRPr="00161E24" w:rsidRDefault="00117F51" w:rsidP="009B4BA6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</w:t>
            </w:r>
            <w:r w:rsidR="0070364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FB000A7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15E741" w14:textId="21F0446D" w:rsidR="006A2EE6" w:rsidRPr="00161E24" w:rsidRDefault="00117F51" w:rsidP="009B4BA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8"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50</w:t>
            </w:r>
          </w:p>
        </w:tc>
        <w:tc>
          <w:tcPr>
            <w:tcW w:w="180" w:type="dxa"/>
            <w:vAlign w:val="bottom"/>
          </w:tcPr>
          <w:p w14:paraId="5946149B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6" w:type="dxa"/>
            <w:vAlign w:val="bottom"/>
          </w:tcPr>
          <w:p w14:paraId="16AC29DC" w14:textId="47A952D7" w:rsidR="006A2EE6" w:rsidRPr="00161E24" w:rsidRDefault="00117F51" w:rsidP="009B4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="0070364A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556143" w14:textId="539F05BE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7B81071A" w14:textId="2E462635" w:rsidR="006A2EE6" w:rsidRPr="00161E24" w:rsidRDefault="004C378D" w:rsidP="0095560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8" w:right="-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FA6064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509E30" w14:textId="54348DA1" w:rsidR="006A2EE6" w:rsidRPr="004C378D" w:rsidRDefault="004C378D" w:rsidP="0095560B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78" w:right="-1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4505AC" w14:textId="77777777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6" w:type="dxa"/>
            <w:shd w:val="clear" w:color="auto" w:fill="auto"/>
            <w:vAlign w:val="bottom"/>
          </w:tcPr>
          <w:p w14:paraId="472227AC" w14:textId="7F2A332D" w:rsidR="006A2EE6" w:rsidRPr="00161E24" w:rsidRDefault="004C378D" w:rsidP="0095560B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left="-78" w:right="-58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2EE6" w:rsidRPr="00161E24" w14:paraId="152C8B3C" w14:textId="314F0E27" w:rsidTr="0043518A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511CFD3A" w14:textId="77777777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BCE6CE" w14:textId="6BB35233" w:rsidR="006A2EE6" w:rsidRPr="00161E24" w:rsidRDefault="00117F51" w:rsidP="009B4BA6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(582)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2EF68C4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311D3" w14:textId="1962DA1B" w:rsidR="006A2EE6" w:rsidRPr="00161E24" w:rsidRDefault="00117F51" w:rsidP="009B4BA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8"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(167)</w:t>
            </w:r>
          </w:p>
        </w:tc>
        <w:tc>
          <w:tcPr>
            <w:tcW w:w="180" w:type="dxa"/>
            <w:vAlign w:val="bottom"/>
          </w:tcPr>
          <w:p w14:paraId="438A06BD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19AECEA5" w14:textId="31562CA7" w:rsidR="006A2EE6" w:rsidRPr="00161E24" w:rsidRDefault="00117F51" w:rsidP="009B4BA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(749)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1FB7B3" w14:textId="368EA724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D72504" w14:textId="19D5EF81" w:rsidR="006A2EE6" w:rsidRPr="00161E24" w:rsidRDefault="002C614F" w:rsidP="009B4BA6">
            <w:pPr>
              <w:pStyle w:val="acctfourfigures"/>
              <w:tabs>
                <w:tab w:val="clear" w:pos="765"/>
                <w:tab w:val="decimal" w:pos="929"/>
              </w:tabs>
              <w:spacing w:line="240" w:lineRule="auto"/>
              <w:ind w:left="-78" w:right="-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B4063C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00856" w14:textId="0FBCCD6B" w:rsidR="006A2EE6" w:rsidRPr="00161E24" w:rsidRDefault="002C614F" w:rsidP="00F94333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78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556CBD8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40DEBC05" w14:textId="08D328FB" w:rsidR="006A2EE6" w:rsidRPr="00161E24" w:rsidRDefault="002C614F" w:rsidP="0095560B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78" w:right="-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(257)</w:t>
            </w:r>
          </w:p>
        </w:tc>
      </w:tr>
      <w:tr w:rsidR="006A2EE6" w:rsidRPr="00161E24" w14:paraId="1FEAFC55" w14:textId="3BDFDB17" w:rsidTr="0043518A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8E634EA" w14:textId="3F562D94" w:rsidR="006A2EE6" w:rsidRPr="00161E24" w:rsidRDefault="006A2EE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0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BC70E" w14:textId="45DBD906" w:rsidR="006A2EE6" w:rsidRPr="00161E24" w:rsidRDefault="00117F51" w:rsidP="009B4BA6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8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</w:t>
            </w:r>
            <w:r w:rsidR="007036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690498B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620ABA" w14:textId="632EA98E" w:rsidR="006A2EE6" w:rsidRPr="00161E24" w:rsidRDefault="00117F51" w:rsidP="009B4BA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8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(117)</w:t>
            </w:r>
          </w:p>
        </w:tc>
        <w:tc>
          <w:tcPr>
            <w:tcW w:w="180" w:type="dxa"/>
            <w:vAlign w:val="bottom"/>
          </w:tcPr>
          <w:p w14:paraId="7E5B274E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3252E" w14:textId="1E2189A2" w:rsidR="006A2EE6" w:rsidRPr="00161E24" w:rsidRDefault="00117F51" w:rsidP="009B4BA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8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70364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424203" w14:textId="623A5D1E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EB28A9" w14:textId="74392FB8" w:rsidR="006A2EE6" w:rsidRPr="00161E24" w:rsidRDefault="002C614F" w:rsidP="0095560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240" w:lineRule="auto"/>
              <w:ind w:right="-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839E62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FD7EA" w14:textId="3F45C726" w:rsidR="006A2EE6" w:rsidRPr="00161E24" w:rsidRDefault="002C614F" w:rsidP="009F0EB6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7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A44EA19" w14:textId="77777777" w:rsidR="006A2EE6" w:rsidRPr="00161E24" w:rsidRDefault="006A2EE6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E4E1F1" w14:textId="0AD8A15D" w:rsidR="006A2EE6" w:rsidRPr="00161E24" w:rsidRDefault="002C614F" w:rsidP="0095560B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78" w:right="-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(257)</w:t>
            </w:r>
          </w:p>
        </w:tc>
      </w:tr>
      <w:tr w:rsidR="0043518A" w:rsidRPr="00161E24" w14:paraId="6E2CFFB1" w14:textId="77777777" w:rsidTr="0043518A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4D2C8FAC" w14:textId="4F139606" w:rsidR="0043518A" w:rsidRPr="009B4BA6" w:rsidRDefault="009B4BA6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4BA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</w:t>
            </w:r>
            <w:r w:rsidR="000346AA">
              <w:rPr>
                <w:rFonts w:asciiTheme="majorBidi" w:hAnsiTheme="majorBidi" w:cstheme="majorBidi" w:hint="cs"/>
                <w:sz w:val="30"/>
                <w:szCs w:val="30"/>
                <w:cs/>
              </w:rPr>
              <w:t>า</w:t>
            </w:r>
            <w:r w:rsidRPr="009B4BA6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แลกเปลี่ยนสกุลเงิน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09A84" w14:textId="1C792BF5" w:rsidR="0043518A" w:rsidRPr="009B4BA6" w:rsidRDefault="0043518A" w:rsidP="009B4BA6">
            <w:pPr>
              <w:pStyle w:val="acctfourfigures"/>
              <w:tabs>
                <w:tab w:val="clear" w:pos="765"/>
                <w:tab w:val="decimal" w:pos="608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3849C68" w14:textId="77777777" w:rsidR="0043518A" w:rsidRPr="009B4BA6" w:rsidRDefault="0043518A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71358B" w14:textId="25BE9C26" w:rsidR="0043518A" w:rsidRPr="009B4BA6" w:rsidRDefault="0043518A" w:rsidP="00DE149B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0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F2007B0" w14:textId="77777777" w:rsidR="0043518A" w:rsidRPr="009B4BA6" w:rsidRDefault="0043518A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</w:tcBorders>
            <w:vAlign w:val="bottom"/>
          </w:tcPr>
          <w:p w14:paraId="2AD3BDE2" w14:textId="2098ECBC" w:rsidR="0043518A" w:rsidRPr="00DE149B" w:rsidRDefault="0043518A" w:rsidP="00DE149B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2863DE" w14:textId="77777777" w:rsidR="0043518A" w:rsidRPr="009B4BA6" w:rsidRDefault="0043518A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8BEA2D" w14:textId="6A6E329F" w:rsidR="0043518A" w:rsidRPr="009B4BA6" w:rsidRDefault="0043518A" w:rsidP="0095560B">
            <w:pPr>
              <w:pStyle w:val="acctfourfigures"/>
              <w:tabs>
                <w:tab w:val="clear" w:pos="765"/>
                <w:tab w:val="decimal" w:pos="947"/>
              </w:tabs>
              <w:spacing w:line="240" w:lineRule="auto"/>
              <w:ind w:left="-78" w:right="-5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2A3B8D4" w14:textId="77777777" w:rsidR="0043518A" w:rsidRPr="009B4BA6" w:rsidRDefault="0043518A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6A038" w14:textId="29E62943" w:rsidR="0043518A" w:rsidRPr="009B4BA6" w:rsidRDefault="0043518A" w:rsidP="0095560B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78" w:right="-10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6D39EB" w14:textId="77777777" w:rsidR="0043518A" w:rsidRPr="009B4BA6" w:rsidRDefault="0043518A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7E53C156" w14:textId="51C1E61C" w:rsidR="0043518A" w:rsidRPr="009B4BA6" w:rsidRDefault="0043518A" w:rsidP="0095560B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78" w:right="-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82BB3" w:rsidRPr="00161E24" w14:paraId="51E15635" w14:textId="77777777" w:rsidTr="0043518A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5E978340" w14:textId="027409CA" w:rsidR="00E82BB3" w:rsidRPr="00161E24" w:rsidRDefault="00E82BB3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076" w:type="dxa"/>
            <w:shd w:val="clear" w:color="auto" w:fill="auto"/>
            <w:vAlign w:val="bottom"/>
          </w:tcPr>
          <w:p w14:paraId="271CCFD6" w14:textId="0B1603DF" w:rsidR="00E82BB3" w:rsidRPr="00161E24" w:rsidRDefault="00117F51" w:rsidP="009B4BA6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75E0E1A" w14:textId="77777777" w:rsidR="00E82BB3" w:rsidRPr="00492CC2" w:rsidRDefault="00E82BB3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4FA841" w14:textId="3CF17B45" w:rsidR="00E82BB3" w:rsidRPr="00492CC2" w:rsidRDefault="005739F6" w:rsidP="009B4BA6">
            <w:pPr>
              <w:pStyle w:val="acctfourfigures"/>
              <w:tabs>
                <w:tab w:val="clear" w:pos="765"/>
                <w:tab w:val="decimal" w:pos="431"/>
              </w:tabs>
              <w:spacing w:line="240" w:lineRule="auto"/>
              <w:ind w:left="-78"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0F690EB" w14:textId="77777777" w:rsidR="00E82BB3" w:rsidRPr="00492CC2" w:rsidRDefault="00E82BB3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6" w:type="dxa"/>
            <w:vAlign w:val="bottom"/>
          </w:tcPr>
          <w:p w14:paraId="2E224FE7" w14:textId="6538878E" w:rsidR="00E82BB3" w:rsidRPr="00492CC2" w:rsidRDefault="00117F51" w:rsidP="009B4BA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602429" w14:textId="77777777" w:rsidR="00E82BB3" w:rsidRPr="00161E24" w:rsidRDefault="00E82BB3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04583188" w14:textId="5B56C9BB" w:rsidR="00E82BB3" w:rsidRPr="00161E24" w:rsidDel="00A55235" w:rsidRDefault="002C614F" w:rsidP="0095560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8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70F2F7" w14:textId="30983838" w:rsidR="00E82BB3" w:rsidRPr="00161E24" w:rsidRDefault="00E82BB3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25CF49" w14:textId="4155458A" w:rsidR="00E82BB3" w:rsidRPr="00684C4F" w:rsidRDefault="002C614F" w:rsidP="0095560B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78" w:right="-10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38E1064" w14:textId="77777777" w:rsidR="00E82BB3" w:rsidRPr="00161E24" w:rsidRDefault="00E82BB3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vAlign w:val="bottom"/>
          </w:tcPr>
          <w:p w14:paraId="1C17A353" w14:textId="179605FE" w:rsidR="00E82BB3" w:rsidRPr="00161E24" w:rsidDel="00A55235" w:rsidRDefault="002C614F" w:rsidP="0095560B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left="-78"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E82BB3" w:rsidRPr="00161E24" w14:paraId="57124956" w14:textId="77777777" w:rsidTr="0043518A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39E1C8A6" w14:textId="5F89F2C8" w:rsidR="00E82BB3" w:rsidRPr="00161E24" w:rsidRDefault="00E82BB3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5E99B" w14:textId="1608C6C0" w:rsidR="00E82BB3" w:rsidRPr="00161E24" w:rsidRDefault="00117F51" w:rsidP="009B4BA6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(1,252)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FCFC68F" w14:textId="77777777" w:rsidR="00E82BB3" w:rsidRPr="00492CC2" w:rsidRDefault="00E82BB3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014154" w14:textId="74F22CC8" w:rsidR="00E82BB3" w:rsidRPr="00161E24" w:rsidRDefault="00117F51" w:rsidP="009B4BA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8" w:right="-10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(294)</w:t>
            </w:r>
          </w:p>
        </w:tc>
        <w:tc>
          <w:tcPr>
            <w:tcW w:w="180" w:type="dxa"/>
            <w:vAlign w:val="bottom"/>
          </w:tcPr>
          <w:p w14:paraId="68340423" w14:textId="77777777" w:rsidR="00E82BB3" w:rsidRPr="00492CC2" w:rsidRDefault="00E82BB3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  <w:vAlign w:val="bottom"/>
          </w:tcPr>
          <w:p w14:paraId="2E8F9DA4" w14:textId="4E66223C" w:rsidR="00E82BB3" w:rsidRPr="00161E24" w:rsidRDefault="00117F51" w:rsidP="009B4BA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(1,546)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9F57C5" w14:textId="77777777" w:rsidR="00E82BB3" w:rsidRPr="00161E24" w:rsidRDefault="00E82BB3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F70D70" w14:textId="40F2B255" w:rsidR="00E82BB3" w:rsidRPr="00684C4F" w:rsidDel="00A55235" w:rsidRDefault="002C614F" w:rsidP="0095560B">
            <w:pPr>
              <w:pStyle w:val="acctfourfigures"/>
              <w:tabs>
                <w:tab w:val="clear" w:pos="765"/>
                <w:tab w:val="decimal" w:pos="695"/>
              </w:tabs>
              <w:spacing w:line="240" w:lineRule="auto"/>
              <w:ind w:left="-78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CB589A" w14:textId="77777777" w:rsidR="00E82BB3" w:rsidRPr="00161E24" w:rsidRDefault="00E82BB3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1300C1" w14:textId="20DE3BF5" w:rsidR="00E82BB3" w:rsidRPr="00684C4F" w:rsidRDefault="002C614F" w:rsidP="0095560B">
            <w:pPr>
              <w:pStyle w:val="acctfourfigures"/>
              <w:tabs>
                <w:tab w:val="clear" w:pos="765"/>
                <w:tab w:val="decimal" w:pos="438"/>
              </w:tabs>
              <w:spacing w:line="240" w:lineRule="auto"/>
              <w:ind w:left="-78" w:right="-10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510F322" w14:textId="77777777" w:rsidR="00E82BB3" w:rsidRPr="00161E24" w:rsidRDefault="00E82BB3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264C457B" w14:textId="17584C35" w:rsidR="00E82BB3" w:rsidRPr="00161E24" w:rsidDel="00A55235" w:rsidRDefault="002C614F" w:rsidP="0095560B">
            <w:pPr>
              <w:pStyle w:val="acctfourfigures"/>
              <w:tabs>
                <w:tab w:val="clear" w:pos="765"/>
                <w:tab w:val="decimal" w:pos="449"/>
              </w:tabs>
              <w:spacing w:line="240" w:lineRule="auto"/>
              <w:ind w:left="-78" w:right="-5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84C4F" w:rsidRPr="00161E24" w14:paraId="1EB4CDFA" w14:textId="77777777" w:rsidTr="0095560B">
        <w:trPr>
          <w:cantSplit/>
        </w:trPr>
        <w:tc>
          <w:tcPr>
            <w:tcW w:w="3060" w:type="dxa"/>
            <w:shd w:val="clear" w:color="auto" w:fill="auto"/>
            <w:vAlign w:val="bottom"/>
          </w:tcPr>
          <w:p w14:paraId="68461519" w14:textId="491134BF" w:rsidR="00684C4F" w:rsidRPr="00161E24" w:rsidRDefault="00684C4F" w:rsidP="00435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3CCBA2" w14:textId="07A9C626" w:rsidR="00684C4F" w:rsidRPr="00684C4F" w:rsidRDefault="00117F51" w:rsidP="009B4BA6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8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</w:t>
            </w:r>
            <w:r w:rsidR="007036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E5CD92C" w14:textId="5BF2C4A2" w:rsidR="00684C4F" w:rsidRPr="00684C4F" w:rsidRDefault="00684C4F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04463A" w14:textId="122AD182" w:rsidR="00684C4F" w:rsidRPr="00684C4F" w:rsidRDefault="00117F51" w:rsidP="009B4BA6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left="-78" w:right="-10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(411)</w:t>
            </w:r>
          </w:p>
        </w:tc>
        <w:tc>
          <w:tcPr>
            <w:tcW w:w="180" w:type="dxa"/>
            <w:vAlign w:val="bottom"/>
          </w:tcPr>
          <w:p w14:paraId="3E06DF5C" w14:textId="77777777" w:rsidR="00684C4F" w:rsidRPr="00684C4F" w:rsidRDefault="00684C4F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B3A06B" w14:textId="17235F6C" w:rsidR="00684C4F" w:rsidRPr="00684C4F" w:rsidRDefault="00117F51" w:rsidP="009B4BA6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7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</w:t>
            </w:r>
            <w:r w:rsidR="0070364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204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1DF41A" w14:textId="77777777" w:rsidR="00684C4F" w:rsidRPr="00684C4F" w:rsidRDefault="00684C4F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2A4B02" w14:textId="0AC63582" w:rsidR="00684C4F" w:rsidRPr="00684C4F" w:rsidDel="00A55235" w:rsidRDefault="002C614F" w:rsidP="009B4BA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after="0" w:line="240" w:lineRule="auto"/>
              <w:ind w:left="-78" w:right="-5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(257)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78C6318" w14:textId="77777777" w:rsidR="00684C4F" w:rsidRPr="00684C4F" w:rsidRDefault="00684C4F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C2619D" w14:textId="0A09B5BE" w:rsidR="00684C4F" w:rsidRPr="00684C4F" w:rsidRDefault="002C614F" w:rsidP="002C614F">
            <w:pPr>
              <w:pStyle w:val="acctfourfigures"/>
              <w:tabs>
                <w:tab w:val="clear" w:pos="765"/>
                <w:tab w:val="decimal" w:pos="465"/>
              </w:tabs>
              <w:spacing w:line="240" w:lineRule="auto"/>
              <w:ind w:left="-78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27B254" w14:textId="77777777" w:rsidR="00684C4F" w:rsidRPr="00684C4F" w:rsidRDefault="00684C4F" w:rsidP="0043518A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F128BD" w14:textId="15C3B6BE" w:rsidR="00684C4F" w:rsidRPr="00684C4F" w:rsidDel="00A55235" w:rsidRDefault="002C614F" w:rsidP="0095560B">
            <w:pPr>
              <w:pStyle w:val="acctfourfigures"/>
              <w:tabs>
                <w:tab w:val="clear" w:pos="765"/>
                <w:tab w:val="decimal" w:pos="629"/>
              </w:tabs>
              <w:spacing w:line="240" w:lineRule="auto"/>
              <w:ind w:left="-78" w:right="-5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(257)</w:t>
            </w:r>
          </w:p>
        </w:tc>
      </w:tr>
    </w:tbl>
    <w:p w14:paraId="19FAA4B9" w14:textId="5353E4A5" w:rsidR="003D3544" w:rsidRDefault="003D3544"/>
    <w:p w14:paraId="5477617C" w14:textId="77777777" w:rsidR="003D3544" w:rsidRDefault="003D3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66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58"/>
        <w:gridCol w:w="1158"/>
        <w:gridCol w:w="182"/>
        <w:gridCol w:w="810"/>
        <w:gridCol w:w="180"/>
        <w:gridCol w:w="820"/>
        <w:gridCol w:w="180"/>
        <w:gridCol w:w="1251"/>
        <w:gridCol w:w="180"/>
        <w:gridCol w:w="810"/>
        <w:gridCol w:w="180"/>
        <w:gridCol w:w="852"/>
      </w:tblGrid>
      <w:tr w:rsidR="00CC1B5C" w:rsidRPr="00161E24" w14:paraId="3986AE04" w14:textId="77777777" w:rsidTr="006B6AB4">
        <w:trPr>
          <w:cantSplit/>
          <w:trHeight w:val="372"/>
        </w:trPr>
        <w:tc>
          <w:tcPr>
            <w:tcW w:w="3058" w:type="dxa"/>
            <w:shd w:val="clear" w:color="auto" w:fill="auto"/>
            <w:vAlign w:val="bottom"/>
          </w:tcPr>
          <w:p w14:paraId="11E9988C" w14:textId="00326773" w:rsidR="00CC1B5C" w:rsidRPr="00161E24" w:rsidRDefault="00CC1B5C" w:rsidP="00DC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5"/>
            <w:shd w:val="clear" w:color="auto" w:fill="auto"/>
            <w:vAlign w:val="center"/>
          </w:tcPr>
          <w:p w14:paraId="49DC5320" w14:textId="1555DABC" w:rsidR="00CC1B5C" w:rsidRPr="00161E24" w:rsidRDefault="00CC1B5C" w:rsidP="00CC1B5C">
            <w:pPr>
              <w:pStyle w:val="acctfourfigures"/>
              <w:tabs>
                <w:tab w:val="clear" w:pos="765"/>
                <w:tab w:val="decimal" w:pos="604"/>
              </w:tabs>
              <w:spacing w:line="240" w:lineRule="auto"/>
              <w:ind w:left="-78" w:right="-2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46DCB91" w14:textId="77777777" w:rsidR="00CC1B5C" w:rsidRPr="00161E24" w:rsidRDefault="00CC1B5C" w:rsidP="00CC1B5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-78" w:right="-2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273" w:type="dxa"/>
            <w:gridSpan w:val="5"/>
            <w:shd w:val="clear" w:color="auto" w:fill="auto"/>
            <w:vAlign w:val="center"/>
          </w:tcPr>
          <w:p w14:paraId="0440804D" w14:textId="1FD00A2D" w:rsidR="00CC1B5C" w:rsidRPr="00161E24" w:rsidRDefault="00CC1B5C" w:rsidP="00CC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78" w:right="-2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1B5C" w:rsidRPr="00161E24" w14:paraId="33B8F23C" w14:textId="77777777" w:rsidTr="006B6AB4">
        <w:trPr>
          <w:cantSplit/>
          <w:trHeight w:val="372"/>
        </w:trPr>
        <w:tc>
          <w:tcPr>
            <w:tcW w:w="3058" w:type="dxa"/>
            <w:shd w:val="clear" w:color="auto" w:fill="auto"/>
            <w:vAlign w:val="bottom"/>
          </w:tcPr>
          <w:p w14:paraId="0738C38B" w14:textId="7B906F60" w:rsidR="00CC1B5C" w:rsidRPr="00161E24" w:rsidRDefault="00CC1B5C" w:rsidP="00DC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ฐานะเปิดต่อความเสี่ยงจากเงินตราต่างประเทศ 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7B26F02" w14:textId="6F0DB254" w:rsidR="00CC1B5C" w:rsidRPr="00161E24" w:rsidRDefault="00CC1B5C" w:rsidP="006039F8">
            <w:pPr>
              <w:pStyle w:val="acctfourfigures"/>
              <w:tabs>
                <w:tab w:val="clear" w:pos="765"/>
              </w:tabs>
              <w:spacing w:line="240" w:lineRule="auto"/>
              <w:ind w:left="-78" w:right="-63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เงินเหรียญสหรัฐอเมริกา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3596C75" w14:textId="77777777" w:rsidR="00CC1B5C" w:rsidRPr="00161E24" w:rsidRDefault="00CC1B5C" w:rsidP="006039F8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A277FB" w14:textId="5A3377FD" w:rsidR="00CC1B5C" w:rsidRPr="00161E24" w:rsidRDefault="00CC1B5C" w:rsidP="006039F8">
            <w:pPr>
              <w:pStyle w:val="acctfourfigures"/>
              <w:tabs>
                <w:tab w:val="clear" w:pos="765"/>
              </w:tabs>
              <w:spacing w:line="240" w:lineRule="auto"/>
              <w:ind w:left="-78" w:right="-8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0" w:type="dxa"/>
            <w:vAlign w:val="bottom"/>
          </w:tcPr>
          <w:p w14:paraId="2BE1A9DB" w14:textId="77777777" w:rsidR="00CC1B5C" w:rsidRPr="00161E24" w:rsidRDefault="00CC1B5C" w:rsidP="006039F8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vAlign w:val="bottom"/>
          </w:tcPr>
          <w:p w14:paraId="0B3E0FF4" w14:textId="21738A8B" w:rsidR="00CC1B5C" w:rsidRPr="00161E24" w:rsidRDefault="00CC1B5C" w:rsidP="006039F8">
            <w:pPr>
              <w:pStyle w:val="acctfourfigures"/>
              <w:tabs>
                <w:tab w:val="clear" w:pos="765"/>
              </w:tabs>
              <w:spacing w:line="240" w:lineRule="auto"/>
              <w:ind w:left="-78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F6AB80" w14:textId="77777777" w:rsidR="00CC1B5C" w:rsidRPr="00161E24" w:rsidRDefault="00CC1B5C" w:rsidP="006039F8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201E3F9E" w14:textId="6896B5A9" w:rsidR="00CC1B5C" w:rsidRPr="00161E24" w:rsidRDefault="00CC1B5C" w:rsidP="00603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7B5C60" w14:textId="77777777" w:rsidR="00CC1B5C" w:rsidRPr="00161E24" w:rsidRDefault="00CC1B5C" w:rsidP="006039F8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E93AFC1" w14:textId="104C5D53" w:rsidR="00CC1B5C" w:rsidRPr="00161E24" w:rsidRDefault="00CC1B5C" w:rsidP="00603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0" w:type="dxa"/>
            <w:vAlign w:val="bottom"/>
          </w:tcPr>
          <w:p w14:paraId="32CA79FF" w14:textId="77777777" w:rsidR="00CC1B5C" w:rsidRPr="00161E24" w:rsidRDefault="00CC1B5C" w:rsidP="00603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2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14:paraId="1CB70148" w14:textId="3F5E5F6B" w:rsidR="00CC1B5C" w:rsidRPr="00161E24" w:rsidRDefault="00CC1B5C" w:rsidP="006039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6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CC1B5C" w:rsidRPr="00161E24" w14:paraId="0461BA0E" w14:textId="77777777" w:rsidTr="006B6AB4">
        <w:trPr>
          <w:cantSplit/>
          <w:trHeight w:val="372"/>
        </w:trPr>
        <w:tc>
          <w:tcPr>
            <w:tcW w:w="3058" w:type="dxa"/>
            <w:shd w:val="clear" w:color="auto" w:fill="auto"/>
            <w:vAlign w:val="bottom"/>
          </w:tcPr>
          <w:p w14:paraId="47310420" w14:textId="77777777" w:rsidR="00CC1B5C" w:rsidRPr="00161E24" w:rsidRDefault="00CC1B5C" w:rsidP="00DC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603" w:type="dxa"/>
            <w:gridSpan w:val="11"/>
            <w:shd w:val="clear" w:color="auto" w:fill="auto"/>
            <w:vAlign w:val="center"/>
          </w:tcPr>
          <w:p w14:paraId="563D2FDB" w14:textId="4182406B" w:rsidR="00CC1B5C" w:rsidRPr="00161E24" w:rsidRDefault="00CC1B5C" w:rsidP="00CC1B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after="0" w:line="240" w:lineRule="auto"/>
              <w:ind w:left="-78" w:right="-2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C1B5C" w:rsidRPr="00161E24" w14:paraId="3D8E9602" w14:textId="77777777" w:rsidTr="006B6AB4">
        <w:trPr>
          <w:cantSplit/>
          <w:trHeight w:val="372"/>
        </w:trPr>
        <w:tc>
          <w:tcPr>
            <w:tcW w:w="3058" w:type="dxa"/>
            <w:shd w:val="clear" w:color="auto" w:fill="auto"/>
            <w:vAlign w:val="bottom"/>
          </w:tcPr>
          <w:p w14:paraId="1828D51E" w14:textId="1023DF51" w:rsidR="00CC1B5C" w:rsidRPr="00161E24" w:rsidRDefault="00CC1B5C" w:rsidP="00DC59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B6A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1849DB6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7A349B4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4F382A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8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2A5875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vAlign w:val="bottom"/>
          </w:tcPr>
          <w:p w14:paraId="539058FE" w14:textId="77777777" w:rsidR="00CC1B5C" w:rsidRPr="00161E24" w:rsidRDefault="00CC1B5C" w:rsidP="00DC593E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B2F5F7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39301EF" w14:textId="77777777" w:rsidR="00CC1B5C" w:rsidRPr="00161E24" w:rsidRDefault="00CC1B5C" w:rsidP="00DC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78" w:right="-7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BE1BAC" w14:textId="77777777" w:rsidR="00CC1B5C" w:rsidRPr="00161E24" w:rsidRDefault="00CC1B5C" w:rsidP="00DC593E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3853E7" w14:textId="77777777" w:rsidR="00CC1B5C" w:rsidRPr="00161E24" w:rsidRDefault="00CC1B5C" w:rsidP="00DC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after="0" w:line="240" w:lineRule="auto"/>
              <w:ind w:left="-78" w:right="-9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4F78428" w14:textId="77777777" w:rsidR="00CC1B5C" w:rsidRPr="00161E24" w:rsidRDefault="00CC1B5C" w:rsidP="00DC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6" w:type="dxa"/>
            <w:vAlign w:val="bottom"/>
          </w:tcPr>
          <w:p w14:paraId="0695D810" w14:textId="77777777" w:rsidR="00CC1B5C" w:rsidRPr="00161E24" w:rsidRDefault="00CC1B5C" w:rsidP="00DC59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78" w:right="-5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6AB4" w:rsidRPr="00161E24" w14:paraId="2720D9E0" w14:textId="77777777" w:rsidTr="006B6AB4">
        <w:trPr>
          <w:cantSplit/>
          <w:trHeight w:val="372"/>
        </w:trPr>
        <w:tc>
          <w:tcPr>
            <w:tcW w:w="3058" w:type="dxa"/>
            <w:shd w:val="clear" w:color="auto" w:fill="auto"/>
            <w:vAlign w:val="bottom"/>
          </w:tcPr>
          <w:p w14:paraId="221DAD69" w14:textId="77777777" w:rsidR="006B6AB4" w:rsidRPr="00161E24" w:rsidRDefault="006B6AB4" w:rsidP="006B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7925116" w14:textId="55A916EC" w:rsidR="006B6AB4" w:rsidRPr="00161E24" w:rsidRDefault="006B6AB4" w:rsidP="006B6AB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842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33D9ED1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E02B25C" w14:textId="23FF4384" w:rsidR="006B6AB4" w:rsidRPr="00161E24" w:rsidRDefault="006B6AB4" w:rsidP="006B6AB4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8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119</w:t>
            </w:r>
          </w:p>
        </w:tc>
        <w:tc>
          <w:tcPr>
            <w:tcW w:w="180" w:type="dxa"/>
            <w:vAlign w:val="bottom"/>
          </w:tcPr>
          <w:p w14:paraId="688145C4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vAlign w:val="bottom"/>
          </w:tcPr>
          <w:p w14:paraId="425E61F2" w14:textId="01D440AC" w:rsidR="006B6AB4" w:rsidRPr="00161E24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E0506A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6D79C1A1" w14:textId="12F36DEE" w:rsidR="006B6AB4" w:rsidRPr="00161E24" w:rsidRDefault="006B6AB4" w:rsidP="006B6AB4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8" w:right="-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06367F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0658D76" w14:textId="166C1861" w:rsidR="006B6AB4" w:rsidRPr="00161E24" w:rsidRDefault="006B6AB4" w:rsidP="006B6AB4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8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2F0D449" w14:textId="77777777" w:rsidR="006B6AB4" w:rsidRPr="00161E24" w:rsidRDefault="006B6AB4" w:rsidP="006B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6" w:type="dxa"/>
            <w:vAlign w:val="bottom"/>
          </w:tcPr>
          <w:p w14:paraId="4C0CEE5A" w14:textId="4F4CA4FF" w:rsidR="006B6AB4" w:rsidRPr="00161E24" w:rsidRDefault="006B6AB4" w:rsidP="006B6AB4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8" w:right="-5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6AB4" w:rsidRPr="00161E24" w14:paraId="43D00086" w14:textId="77777777" w:rsidTr="006B6AB4">
        <w:trPr>
          <w:cantSplit/>
          <w:trHeight w:val="372"/>
        </w:trPr>
        <w:tc>
          <w:tcPr>
            <w:tcW w:w="3058" w:type="dxa"/>
            <w:shd w:val="clear" w:color="auto" w:fill="auto"/>
            <w:vAlign w:val="bottom"/>
          </w:tcPr>
          <w:p w14:paraId="32531E6C" w14:textId="77777777" w:rsidR="006B6AB4" w:rsidRPr="00161E24" w:rsidRDefault="006B6AB4" w:rsidP="006B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9C2E9FB" w14:textId="475216B7" w:rsidR="006B6AB4" w:rsidRPr="00161E24" w:rsidRDefault="006B6AB4" w:rsidP="006B6AB4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597065F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DC293B" w14:textId="74D0267A" w:rsidR="006B6AB4" w:rsidRPr="00161E24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after="0" w:line="240" w:lineRule="auto"/>
              <w:ind w:left="-78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226712F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vAlign w:val="bottom"/>
          </w:tcPr>
          <w:p w14:paraId="27D0ED1F" w14:textId="584ADD2F" w:rsidR="006B6AB4" w:rsidRPr="00161E24" w:rsidRDefault="006B6AB4" w:rsidP="006B6AB4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2577F6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5977C699" w14:textId="61183155" w:rsidR="006B6AB4" w:rsidRPr="00161E24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78" w:right="-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0AB831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491D1F" w14:textId="69280164" w:rsidR="006B6AB4" w:rsidRPr="00161E24" w:rsidRDefault="006B6AB4" w:rsidP="006B6AB4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8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8EF08A0" w14:textId="77777777" w:rsidR="006B6AB4" w:rsidRPr="00161E24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6" w:type="dxa"/>
            <w:vAlign w:val="bottom"/>
          </w:tcPr>
          <w:p w14:paraId="352ABE36" w14:textId="6FC33726" w:rsidR="006B6AB4" w:rsidRPr="00161E24" w:rsidRDefault="006B6AB4" w:rsidP="006B6AB4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5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</w:tr>
      <w:tr w:rsidR="006B6AB4" w:rsidRPr="00161E24" w14:paraId="4B752981" w14:textId="77777777" w:rsidTr="006B6AB4">
        <w:trPr>
          <w:cantSplit/>
        </w:trPr>
        <w:tc>
          <w:tcPr>
            <w:tcW w:w="3058" w:type="dxa"/>
            <w:shd w:val="clear" w:color="auto" w:fill="auto"/>
            <w:vAlign w:val="bottom"/>
          </w:tcPr>
          <w:p w14:paraId="1DB0E588" w14:textId="77777777" w:rsidR="006B6AB4" w:rsidRPr="00161E24" w:rsidRDefault="006B6AB4" w:rsidP="006B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24582" w14:textId="20A93187" w:rsidR="006B6AB4" w:rsidRPr="00161E24" w:rsidRDefault="006B6AB4" w:rsidP="006B6AB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(444)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311616C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333DD" w14:textId="77BFFFDB" w:rsidR="006B6AB4" w:rsidRPr="00161E24" w:rsidRDefault="006B6AB4" w:rsidP="006B6AB4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8" w:right="-9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(83)</w:t>
            </w:r>
          </w:p>
        </w:tc>
        <w:tc>
          <w:tcPr>
            <w:tcW w:w="180" w:type="dxa"/>
            <w:vAlign w:val="bottom"/>
          </w:tcPr>
          <w:p w14:paraId="7D7997FF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3CC91570" w14:textId="4A817512" w:rsidR="006B6AB4" w:rsidRPr="00161E24" w:rsidRDefault="006B6AB4" w:rsidP="006B6AB4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(527)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4830A6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F044E" w14:textId="1E07A2F9" w:rsidR="006B6AB4" w:rsidRPr="00161E24" w:rsidRDefault="006B6AB4" w:rsidP="006B6AB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78" w:right="-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D5006C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7E1224" w14:textId="7CEA510E" w:rsidR="006B6AB4" w:rsidRPr="00161E24" w:rsidRDefault="006B6AB4" w:rsidP="006B6AB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9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(14)</w:t>
            </w:r>
          </w:p>
        </w:tc>
        <w:tc>
          <w:tcPr>
            <w:tcW w:w="180" w:type="dxa"/>
            <w:vAlign w:val="bottom"/>
          </w:tcPr>
          <w:p w14:paraId="1D8ABFEE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6EF1C08F" w14:textId="2BCED0B3" w:rsidR="006B6AB4" w:rsidRPr="00161E24" w:rsidRDefault="006B6AB4" w:rsidP="006B6AB4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5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(172)</w:t>
            </w:r>
          </w:p>
        </w:tc>
      </w:tr>
      <w:tr w:rsidR="006B6AB4" w:rsidRPr="00161E24" w14:paraId="2BDCA086" w14:textId="77777777" w:rsidTr="006B6AB4">
        <w:trPr>
          <w:cantSplit/>
        </w:trPr>
        <w:tc>
          <w:tcPr>
            <w:tcW w:w="3058" w:type="dxa"/>
            <w:shd w:val="clear" w:color="auto" w:fill="auto"/>
            <w:vAlign w:val="bottom"/>
          </w:tcPr>
          <w:p w14:paraId="68C627EE" w14:textId="3B541D72" w:rsidR="006B6AB4" w:rsidRPr="00161E24" w:rsidRDefault="006B6AB4" w:rsidP="006B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ยอดบัญชีในงบแสดงฐานะการเงิน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ที่มีความเสี่ยง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6CF26" w14:textId="20BD8613" w:rsidR="006B6AB4" w:rsidRPr="00161E24" w:rsidRDefault="006B6AB4" w:rsidP="006B6AB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78" w:right="-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  <w:lang w:val="en-US" w:bidi="th-TH"/>
              </w:rPr>
              <w:t>398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fldChar w:fldCharType="end"/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B7597AE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8D4DD" w14:textId="59DDC60E" w:rsidR="006B6AB4" w:rsidRPr="00161E24" w:rsidRDefault="006B6AB4" w:rsidP="006B6AB4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  <w:lang w:val="en-US" w:bidi="th-TH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0A1AF649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6F362" w14:textId="2D8AC23E" w:rsidR="006B6AB4" w:rsidRPr="00161E24" w:rsidRDefault="006B6AB4" w:rsidP="006B6AB4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</w:rPr>
              <w:t>434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fldChar w:fldCharType="end"/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93DE87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CB868" w14:textId="2B5416D9" w:rsidR="006B6AB4" w:rsidRPr="00161E24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7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CB660A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67C00" w14:textId="3888B34A" w:rsidR="006B6AB4" w:rsidRPr="00161E24" w:rsidRDefault="006B6AB4" w:rsidP="006B6AB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9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end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19FFB32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7475EB" w14:textId="5A69C33C" w:rsidR="006B6AB4" w:rsidRPr="00161E24" w:rsidRDefault="006B6AB4" w:rsidP="006B6AB4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654</w:t>
            </w:r>
          </w:p>
        </w:tc>
      </w:tr>
      <w:tr w:rsidR="006B6AB4" w:rsidRPr="00161E24" w14:paraId="56F16D01" w14:textId="77777777" w:rsidTr="006B6AB4">
        <w:trPr>
          <w:cantSplit/>
        </w:trPr>
        <w:tc>
          <w:tcPr>
            <w:tcW w:w="3058" w:type="dxa"/>
            <w:shd w:val="clear" w:color="auto" w:fill="auto"/>
            <w:vAlign w:val="bottom"/>
          </w:tcPr>
          <w:p w14:paraId="4A06FA96" w14:textId="77777777" w:rsidR="006B6AB4" w:rsidRPr="00161E24" w:rsidRDefault="006B6AB4" w:rsidP="006B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สัญญาแลกเปลี่ยนสกุลเงิน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83865" w14:textId="41275C0E" w:rsidR="006B6AB4" w:rsidRPr="00161E24" w:rsidRDefault="006B6AB4" w:rsidP="006B6AB4">
            <w:pPr>
              <w:pStyle w:val="acctfourfigures"/>
              <w:tabs>
                <w:tab w:val="clear" w:pos="765"/>
                <w:tab w:val="decimal" w:pos="644"/>
              </w:tabs>
              <w:spacing w:line="240" w:lineRule="auto"/>
              <w:ind w:left="-78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9B4B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4281D63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C1644" w14:textId="047423B8" w:rsidR="006B6AB4" w:rsidRPr="00161E24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after="0" w:line="240" w:lineRule="auto"/>
              <w:ind w:left="-78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EEEE421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0" w:type="dxa"/>
            <w:tcBorders>
              <w:top w:val="single" w:sz="4" w:space="0" w:color="auto"/>
            </w:tcBorders>
            <w:vAlign w:val="bottom"/>
          </w:tcPr>
          <w:p w14:paraId="7DB28D04" w14:textId="4D3083F1" w:rsidR="006B6AB4" w:rsidRPr="00161E24" w:rsidRDefault="006B6AB4" w:rsidP="006B6AB4">
            <w:pPr>
              <w:pStyle w:val="acctfourfigures"/>
              <w:tabs>
                <w:tab w:val="clear" w:pos="765"/>
                <w:tab w:val="decimal" w:pos="396"/>
              </w:tabs>
              <w:spacing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D8DA26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5BBD9" w14:textId="6C993EC0" w:rsidR="006B6AB4" w:rsidRPr="00161E24" w:rsidDel="00A55235" w:rsidRDefault="006B6AB4" w:rsidP="006B6AB4">
            <w:pPr>
              <w:pStyle w:val="acctfourfigures"/>
              <w:tabs>
                <w:tab w:val="clear" w:pos="765"/>
                <w:tab w:val="decimal" w:pos="902"/>
              </w:tabs>
              <w:spacing w:line="240" w:lineRule="auto"/>
              <w:ind w:left="-78" w:right="-7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(826)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7437B8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A570C" w14:textId="55FE5E06" w:rsidR="006B6AB4" w:rsidRPr="00161E24" w:rsidRDefault="006B6AB4" w:rsidP="006B6AB4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8" w:right="-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63A52F4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</w:tcBorders>
            <w:vAlign w:val="bottom"/>
          </w:tcPr>
          <w:p w14:paraId="668D548C" w14:textId="6DD4E687" w:rsidR="006B6AB4" w:rsidRPr="00161E24" w:rsidDel="00A55235" w:rsidRDefault="006B6AB4" w:rsidP="006B6AB4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(826)</w:t>
            </w:r>
          </w:p>
        </w:tc>
      </w:tr>
      <w:tr w:rsidR="006B6AB4" w:rsidRPr="00161E24" w14:paraId="33784F6F" w14:textId="77777777" w:rsidTr="006B6AB4">
        <w:trPr>
          <w:cantSplit/>
        </w:trPr>
        <w:tc>
          <w:tcPr>
            <w:tcW w:w="3058" w:type="dxa"/>
            <w:shd w:val="clear" w:color="auto" w:fill="auto"/>
            <w:vAlign w:val="bottom"/>
          </w:tcPr>
          <w:p w14:paraId="06EF99A8" w14:textId="77777777" w:rsidR="006B6AB4" w:rsidRPr="00161E24" w:rsidRDefault="006B6AB4" w:rsidP="006B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0E670CA" w14:textId="649A18FB" w:rsidR="006B6AB4" w:rsidRPr="00161E24" w:rsidRDefault="006B6AB4" w:rsidP="006B6AB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92CC2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229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381B60D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31BAD4" w14:textId="245CD85C" w:rsidR="006B6AB4" w:rsidRPr="00161E24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7"/>
              </w:tabs>
              <w:spacing w:after="0" w:line="240" w:lineRule="auto"/>
              <w:ind w:left="-78" w:right="-9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8D95A5D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vAlign w:val="bottom"/>
          </w:tcPr>
          <w:p w14:paraId="456C8BA9" w14:textId="262EA3B7" w:rsidR="006B6AB4" w:rsidRPr="00161E24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78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492CC2">
              <w:rPr>
                <w:rFonts w:asciiTheme="majorBidi" w:hAnsiTheme="majorBidi" w:cstheme="majorBidi" w:hint="cs"/>
                <w:sz w:val="30"/>
                <w:szCs w:val="30"/>
                <w:cs/>
              </w:rPr>
              <w:t>229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369F32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shd w:val="clear" w:color="auto" w:fill="auto"/>
            <w:vAlign w:val="bottom"/>
          </w:tcPr>
          <w:p w14:paraId="7A8621F8" w14:textId="763C452D" w:rsidR="006B6AB4" w:rsidRPr="00161E24" w:rsidDel="00A55235" w:rsidRDefault="006B6AB4" w:rsidP="00DC6AF6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8" w:right="-7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D21B03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62F591" w14:textId="2FB97AE7" w:rsidR="006B6AB4" w:rsidRPr="00161E24" w:rsidRDefault="006B6AB4" w:rsidP="006B6AB4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8" w:right="-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84C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0738D5A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vAlign w:val="bottom"/>
          </w:tcPr>
          <w:p w14:paraId="6C0268B8" w14:textId="73F31E16" w:rsidR="006B6AB4" w:rsidRPr="00161E24" w:rsidDel="00A55235" w:rsidRDefault="006B6AB4" w:rsidP="00DC6AF6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8"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B6AB4" w:rsidRPr="00161E24" w14:paraId="496756E8" w14:textId="77777777" w:rsidTr="006B6AB4">
        <w:trPr>
          <w:cantSplit/>
        </w:trPr>
        <w:tc>
          <w:tcPr>
            <w:tcW w:w="3058" w:type="dxa"/>
            <w:shd w:val="clear" w:color="auto" w:fill="auto"/>
            <w:vAlign w:val="bottom"/>
          </w:tcPr>
          <w:p w14:paraId="298C2C9E" w14:textId="77777777" w:rsidR="006B6AB4" w:rsidRPr="00161E24" w:rsidRDefault="006B6AB4" w:rsidP="006B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1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87455" w14:textId="458CABAF" w:rsidR="006B6AB4" w:rsidRPr="00161E24" w:rsidRDefault="006B6AB4" w:rsidP="006B6AB4">
            <w:pPr>
              <w:pStyle w:val="acctfourfigures"/>
              <w:tabs>
                <w:tab w:val="clear" w:pos="765"/>
                <w:tab w:val="decimal" w:pos="835"/>
              </w:tabs>
              <w:spacing w:line="240" w:lineRule="auto"/>
              <w:ind w:left="-78" w:righ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(649)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0B38691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E5088" w14:textId="368A4350" w:rsidR="006B6AB4" w:rsidRPr="00161E24" w:rsidRDefault="008C04D0" w:rsidP="008C04D0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154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BA426E7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20" w:type="dxa"/>
            <w:tcBorders>
              <w:bottom w:val="single" w:sz="4" w:space="0" w:color="auto"/>
            </w:tcBorders>
            <w:vAlign w:val="bottom"/>
          </w:tcPr>
          <w:p w14:paraId="63756048" w14:textId="5C9D772D" w:rsidR="006B6AB4" w:rsidRPr="00161E24" w:rsidRDefault="008C04D0" w:rsidP="008C04D0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right="-8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803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8FB8772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7D95C" w14:textId="6BD0C733" w:rsidR="006B6AB4" w:rsidRPr="00161E24" w:rsidDel="00A55235" w:rsidRDefault="006B6AB4" w:rsidP="006B6AB4">
            <w:pPr>
              <w:pStyle w:val="acctfourfigures"/>
              <w:tabs>
                <w:tab w:val="clear" w:pos="765"/>
                <w:tab w:val="decimal" w:pos="722"/>
              </w:tabs>
              <w:spacing w:line="240" w:lineRule="auto"/>
              <w:ind w:left="-78" w:right="-7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84C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AA7A0E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970E8" w14:textId="44F74955" w:rsidR="006B6AB4" w:rsidRPr="00161E24" w:rsidRDefault="006B6AB4" w:rsidP="006B6AB4">
            <w:pPr>
              <w:pStyle w:val="acctfourfigures"/>
              <w:tabs>
                <w:tab w:val="clear" w:pos="765"/>
                <w:tab w:val="decimal" w:pos="411"/>
              </w:tabs>
              <w:spacing w:line="240" w:lineRule="auto"/>
              <w:ind w:left="-78" w:right="-9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84C4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00D5E01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vAlign w:val="bottom"/>
          </w:tcPr>
          <w:p w14:paraId="7BDC3197" w14:textId="6EBF4843" w:rsidR="006B6AB4" w:rsidRPr="00161E24" w:rsidDel="00A55235" w:rsidRDefault="006B6AB4" w:rsidP="006B6AB4">
            <w:pPr>
              <w:pStyle w:val="acctfourfigures"/>
              <w:tabs>
                <w:tab w:val="clear" w:pos="765"/>
                <w:tab w:val="decimal" w:pos="413"/>
              </w:tabs>
              <w:spacing w:line="240" w:lineRule="auto"/>
              <w:ind w:left="-78"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6B6AB4" w:rsidRPr="00161E24" w14:paraId="1685B329" w14:textId="77777777" w:rsidTr="006B6AB4">
        <w:trPr>
          <w:cantSplit/>
        </w:trPr>
        <w:tc>
          <w:tcPr>
            <w:tcW w:w="3058" w:type="dxa"/>
            <w:shd w:val="clear" w:color="auto" w:fill="auto"/>
            <w:vAlign w:val="bottom"/>
          </w:tcPr>
          <w:p w14:paraId="1C7DCF3C" w14:textId="77777777" w:rsidR="006B6AB4" w:rsidRPr="00161E24" w:rsidRDefault="006B6AB4" w:rsidP="006B6A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83F92E" w14:textId="4045C7D6" w:rsidR="006B6AB4" w:rsidRPr="00161E24" w:rsidRDefault="006B6AB4" w:rsidP="006B6AB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left="-78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fldChar w:fldCharType="begin"/>
            </w: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instrText xml:space="preserve"> =</w:instrText>
            </w: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>SUM(ABOVE)</w:instrText>
            </w: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instrText xml:space="preserve"> </w:instrText>
            </w: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fldChar w:fldCharType="separate"/>
            </w: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(22)</w:t>
            </w: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fldChar w:fldCharType="end"/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EFB1F05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E1DD54" w14:textId="17027B36" w:rsidR="006B6AB4" w:rsidRPr="00161E24" w:rsidRDefault="006B6AB4" w:rsidP="006B6AB4">
            <w:pPr>
              <w:pStyle w:val="acctfourfigures"/>
              <w:tabs>
                <w:tab w:val="clear" w:pos="765"/>
                <w:tab w:val="decimal" w:pos="539"/>
              </w:tabs>
              <w:spacing w:line="240" w:lineRule="auto"/>
              <w:ind w:left="-78" w:right="-9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fldChar w:fldCharType="begin"/>
            </w: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instrText xml:space="preserve"> =</w:instrText>
            </w: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>SUM(ABOVE)</w:instrText>
            </w: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instrText xml:space="preserve"> </w:instrText>
            </w: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fldChar w:fldCharType="separate"/>
            </w: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(118)</w:t>
            </w:r>
            <w:r w:rsidRPr="00684C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0DF4C98B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E48DCD" w14:textId="34FCFFD0" w:rsidR="006B6AB4" w:rsidRPr="00161E24" w:rsidRDefault="006B6AB4" w:rsidP="006B6AB4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8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(140)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5209CB6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289E2E" w14:textId="226C9AE2" w:rsidR="006B6AB4" w:rsidRPr="00161E24" w:rsidDel="00A55235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2"/>
              </w:tabs>
              <w:spacing w:after="0" w:line="240" w:lineRule="auto"/>
              <w:ind w:left="-78" w:right="-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(158)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490DB2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9F4E57" w14:textId="01875F8D" w:rsidR="006B6AB4" w:rsidRPr="00161E24" w:rsidRDefault="006B6AB4" w:rsidP="006B6AB4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8" w:right="-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lang w:val="en-US" w:bidi="th-TH"/>
              </w:rPr>
              <w:t>14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fldChar w:fldCharType="end"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78D3001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ind w:left="-78" w:right="-2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776C62" w14:textId="0130E163" w:rsidR="006B6AB4" w:rsidRPr="00161E24" w:rsidDel="00A55235" w:rsidRDefault="006B6AB4" w:rsidP="006B6AB4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(172)</w:t>
            </w:r>
          </w:p>
        </w:tc>
      </w:tr>
    </w:tbl>
    <w:p w14:paraId="56613F98" w14:textId="77777777" w:rsidR="006A2EE6" w:rsidRDefault="006A2EE6" w:rsidP="00B4747B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56C364F3" w14:textId="2AC15832" w:rsidR="00B4747B" w:rsidRPr="00161E24" w:rsidRDefault="00B4747B" w:rsidP="00B4747B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การวิเคราะห์ความอ่อนไหว </w:t>
      </w:r>
    </w:p>
    <w:p w14:paraId="2104ACA6" w14:textId="77777777" w:rsidR="00B4747B" w:rsidRPr="00161E24" w:rsidRDefault="00B4747B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62A5CF" w14:textId="5E7F5C6D" w:rsidR="002D6C56" w:rsidRPr="00161E24" w:rsidRDefault="00A801E0" w:rsidP="00A801E0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</w:t>
      </w:r>
      <w:r w:rsidRPr="00161E24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วันที่รายงาน ส่งผลกระทบต่อการวัดมูลค่าของเครื่องมือทางการเงินในสกุลเงินตราต่างประเทศ </w:t>
      </w:r>
      <w:r w:rsidR="00156A55" w:rsidRPr="00161E24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โดยตั้งอยู่บนข้อสมมติที่ว่า ตัวแปรอื่นโดยเฉพาะอัตราดอกเบี้ยเป็นอัตราคงที่</w:t>
      </w:r>
    </w:p>
    <w:p w14:paraId="1E746AF9" w14:textId="77777777" w:rsidR="00A801E0" w:rsidRPr="00161E24" w:rsidRDefault="00A801E0" w:rsidP="00B4747B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46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170"/>
        <w:gridCol w:w="1080"/>
        <w:gridCol w:w="180"/>
        <w:gridCol w:w="1081"/>
        <w:gridCol w:w="180"/>
        <w:gridCol w:w="1169"/>
        <w:gridCol w:w="180"/>
        <w:gridCol w:w="1170"/>
      </w:tblGrid>
      <w:tr w:rsidR="00DD662F" w:rsidRPr="00161E24" w14:paraId="6DDCC96E" w14:textId="77777777" w:rsidTr="0084305F">
        <w:trPr>
          <w:tblHeader/>
        </w:trPr>
        <w:tc>
          <w:tcPr>
            <w:tcW w:w="2250" w:type="dxa"/>
          </w:tcPr>
          <w:p w14:paraId="57BA56DA" w14:textId="77777777" w:rsidR="00DD662F" w:rsidRPr="00161E24" w:rsidRDefault="00DD662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2A2CE5A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040" w:type="dxa"/>
            <w:gridSpan w:val="7"/>
            <w:hideMark/>
          </w:tcPr>
          <w:p w14:paraId="5AD30E69" w14:textId="739D164C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 xml:space="preserve">งบการเงินรวม </w:t>
            </w:r>
          </w:p>
        </w:tc>
      </w:tr>
      <w:tr w:rsidR="00182FA3" w:rsidRPr="00161E24" w14:paraId="55847EED" w14:textId="77777777" w:rsidTr="0084305F">
        <w:trPr>
          <w:trHeight w:val="218"/>
          <w:tblHeader/>
        </w:trPr>
        <w:tc>
          <w:tcPr>
            <w:tcW w:w="2250" w:type="dxa"/>
            <w:hideMark/>
          </w:tcPr>
          <w:p w14:paraId="4A286165" w14:textId="0768D9C8" w:rsidR="00DD662F" w:rsidRPr="00161E24" w:rsidRDefault="00DD662F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rtl/>
                <w:cs/>
                <w:lang w:val="en-GB" w:eastAsia="en-GB" w:bidi="ar-SA"/>
              </w:rPr>
            </w:pPr>
          </w:p>
        </w:tc>
        <w:tc>
          <w:tcPr>
            <w:tcW w:w="1170" w:type="dxa"/>
            <w:hideMark/>
          </w:tcPr>
          <w:p w14:paraId="0A2D30D8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41" w:type="dxa"/>
            <w:gridSpan w:val="3"/>
            <w:hideMark/>
          </w:tcPr>
          <w:p w14:paraId="02B77715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53602556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519" w:type="dxa"/>
            <w:gridSpan w:val="3"/>
            <w:hideMark/>
          </w:tcPr>
          <w:p w14:paraId="2A8543BD" w14:textId="50C7D28C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ส่วนของเจ้าของสุทธิจา</w:t>
            </w:r>
            <w:r w:rsidR="00A31163"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</w:t>
            </w:r>
          </w:p>
        </w:tc>
      </w:tr>
      <w:tr w:rsidR="00182FA3" w:rsidRPr="00161E24" w14:paraId="75938509" w14:textId="77777777" w:rsidTr="0084305F">
        <w:trPr>
          <w:tblHeader/>
        </w:trPr>
        <w:tc>
          <w:tcPr>
            <w:tcW w:w="2250" w:type="dxa"/>
          </w:tcPr>
          <w:p w14:paraId="57063F0F" w14:textId="7A810968" w:rsidR="00DD662F" w:rsidRPr="00161E24" w:rsidRDefault="005B714B" w:rsidP="005B71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170" w:type="dxa"/>
            <w:hideMark/>
          </w:tcPr>
          <w:p w14:paraId="25AE110C" w14:textId="77777777" w:rsidR="00DD662F" w:rsidRPr="00161E24" w:rsidRDefault="00DD662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21D0B0BC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5E18D8B0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081" w:type="dxa"/>
            <w:hideMark/>
          </w:tcPr>
          <w:p w14:paraId="7A3DC135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2E2A1653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hideMark/>
          </w:tcPr>
          <w:p w14:paraId="1FA74299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6EB2B641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5906D12D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DD662F" w:rsidRPr="00161E24" w14:paraId="2918AC27" w14:textId="77777777" w:rsidTr="0084305F">
        <w:trPr>
          <w:tblHeader/>
        </w:trPr>
        <w:tc>
          <w:tcPr>
            <w:tcW w:w="2250" w:type="dxa"/>
          </w:tcPr>
          <w:p w14:paraId="3763945E" w14:textId="77777777" w:rsidR="00DD662F" w:rsidRPr="00161E24" w:rsidRDefault="00DD662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023FBBC9" w14:textId="77777777" w:rsidR="00DD662F" w:rsidRPr="00161E24" w:rsidRDefault="00DD662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5040" w:type="dxa"/>
            <w:gridSpan w:val="7"/>
            <w:hideMark/>
          </w:tcPr>
          <w:p w14:paraId="6213B521" w14:textId="77777777" w:rsidR="00DD662F" w:rsidRPr="00161E24" w:rsidRDefault="00DD662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(ล้านบาท)</w:t>
            </w:r>
          </w:p>
        </w:tc>
      </w:tr>
      <w:tr w:rsidR="00182FA3" w:rsidRPr="00161E24" w14:paraId="4CB85EF5" w14:textId="77777777" w:rsidTr="00DC593E">
        <w:tc>
          <w:tcPr>
            <w:tcW w:w="2250" w:type="dxa"/>
            <w:hideMark/>
          </w:tcPr>
          <w:p w14:paraId="329113A2" w14:textId="5C5656A6" w:rsidR="00DD662F" w:rsidRPr="00161E24" w:rsidRDefault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6B6A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170" w:type="dxa"/>
          </w:tcPr>
          <w:p w14:paraId="02AB01ED" w14:textId="54273219" w:rsidR="00DD662F" w:rsidRPr="00161E24" w:rsidRDefault="00DD662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5758CEE" w14:textId="07B55FC1" w:rsidR="00DD662F" w:rsidRPr="00161E24" w:rsidRDefault="00DD662F" w:rsidP="00DC593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39AC6A45" w14:textId="77777777" w:rsidR="00DD662F" w:rsidRPr="00161E24" w:rsidRDefault="00DD662F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2675A186" w14:textId="1D70B3FB" w:rsidR="00DD662F" w:rsidRPr="00161E24" w:rsidRDefault="00DD662F" w:rsidP="00DC593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09C25DF6" w14:textId="77777777" w:rsidR="00DD662F" w:rsidRPr="00161E24" w:rsidRDefault="00DD662F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009B5667" w14:textId="5D303511" w:rsidR="00DD662F" w:rsidRPr="00161E24" w:rsidRDefault="00DD662F" w:rsidP="00DC593E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24E4B16" w14:textId="77777777" w:rsidR="00DD662F" w:rsidRPr="00161E24" w:rsidRDefault="00DD662F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0A3887F" w14:textId="09C4C7C3" w:rsidR="00DD662F" w:rsidRPr="00161E24" w:rsidRDefault="00DD662F" w:rsidP="00DC593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86C31" w:rsidRPr="00161E24" w14:paraId="39E153C0" w14:textId="77777777" w:rsidTr="00516440">
        <w:tc>
          <w:tcPr>
            <w:tcW w:w="2250" w:type="dxa"/>
          </w:tcPr>
          <w:p w14:paraId="6DB6AB63" w14:textId="2970CF30" w:rsidR="00086C31" w:rsidRPr="00161E24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เงินเหรียญสหรัฐอเมริกา</w:t>
            </w:r>
          </w:p>
        </w:tc>
        <w:tc>
          <w:tcPr>
            <w:tcW w:w="1170" w:type="dxa"/>
            <w:shd w:val="clear" w:color="auto" w:fill="auto"/>
          </w:tcPr>
          <w:p w14:paraId="13D9F3E5" w14:textId="5ADEAA66" w:rsidR="00086C31" w:rsidRPr="00161E24" w:rsidRDefault="0070364A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6E66A5" w14:textId="5DB9CB6F" w:rsidR="00086C31" w:rsidRPr="00161E24" w:rsidRDefault="0070364A" w:rsidP="00DC593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(33)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64823C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BE51DC6" w14:textId="43C08914" w:rsidR="00086C31" w:rsidRPr="00161E24" w:rsidRDefault="0070364A" w:rsidP="00DC593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B416EF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AE0BF25" w14:textId="2F99585E" w:rsidR="00086C31" w:rsidRPr="00161E24" w:rsidRDefault="0070364A" w:rsidP="00DC593E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(45)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11ACA2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18938D" w14:textId="0DC4091C" w:rsidR="00086C31" w:rsidRPr="00161E24" w:rsidRDefault="0070364A" w:rsidP="00DC593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45</w:t>
            </w:r>
          </w:p>
        </w:tc>
      </w:tr>
      <w:tr w:rsidR="00086C31" w:rsidRPr="00161E24" w14:paraId="0249D6A2" w14:textId="77777777" w:rsidTr="00516440">
        <w:tc>
          <w:tcPr>
            <w:tcW w:w="2250" w:type="dxa"/>
          </w:tcPr>
          <w:p w14:paraId="4E804231" w14:textId="77777777" w:rsidR="00086C31" w:rsidRPr="00161E24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29783336" w14:textId="77777777" w:rsidR="00086C31" w:rsidRPr="00161E24" w:rsidRDefault="00086C31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515731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8AAB98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CE5DA48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F3FADD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2EBA9C1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DC372B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3D2F3B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86C31" w:rsidRPr="00161E24" w14:paraId="2344AD0D" w14:textId="77777777" w:rsidTr="00DC593E">
        <w:tc>
          <w:tcPr>
            <w:tcW w:w="2250" w:type="dxa"/>
          </w:tcPr>
          <w:p w14:paraId="17DDA35B" w14:textId="2E93002A" w:rsidR="00086C31" w:rsidRPr="00161E24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6B6A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170" w:type="dxa"/>
          </w:tcPr>
          <w:p w14:paraId="2CD0A6F0" w14:textId="77777777" w:rsidR="00086C31" w:rsidRPr="00161E24" w:rsidRDefault="00086C31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BA10699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B870B60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16CC3C04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34272CA3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5DE8321E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FD79EFD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DFB0D93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6B6AB4" w:rsidRPr="00161E24" w14:paraId="05F6832E" w14:textId="77777777" w:rsidTr="00DC593E">
        <w:tc>
          <w:tcPr>
            <w:tcW w:w="2250" w:type="dxa"/>
          </w:tcPr>
          <w:p w14:paraId="4FD09280" w14:textId="67C91E48" w:rsidR="006B6AB4" w:rsidRPr="00161E24" w:rsidRDefault="006B6AB4" w:rsidP="006B6AB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0F911EEE" w14:textId="487F5C25" w:rsidR="006B6AB4" w:rsidRPr="00161E24" w:rsidRDefault="006B6AB4" w:rsidP="006B6AB4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16</w:t>
            </w:r>
          </w:p>
        </w:tc>
        <w:tc>
          <w:tcPr>
            <w:tcW w:w="1080" w:type="dxa"/>
            <w:vAlign w:val="bottom"/>
          </w:tcPr>
          <w:p w14:paraId="4D5C4F8D" w14:textId="428FEA40" w:rsidR="006B6AB4" w:rsidRPr="00161E24" w:rsidRDefault="006B6AB4" w:rsidP="006B6AB4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(64)</w:t>
            </w:r>
          </w:p>
        </w:tc>
        <w:tc>
          <w:tcPr>
            <w:tcW w:w="180" w:type="dxa"/>
            <w:vAlign w:val="bottom"/>
          </w:tcPr>
          <w:p w14:paraId="6964ABD0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5620315D" w14:textId="60B81FC6" w:rsidR="006B6AB4" w:rsidRPr="00161E24" w:rsidRDefault="006B6AB4" w:rsidP="006B6AB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64</w:t>
            </w:r>
          </w:p>
        </w:tc>
        <w:tc>
          <w:tcPr>
            <w:tcW w:w="180" w:type="dxa"/>
            <w:vAlign w:val="bottom"/>
          </w:tcPr>
          <w:p w14:paraId="2C129EB8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615FBBD4" w14:textId="4D7FB4B1" w:rsidR="006B6AB4" w:rsidRPr="00161E24" w:rsidRDefault="006B6AB4" w:rsidP="006B6AB4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(111)</w:t>
            </w:r>
          </w:p>
        </w:tc>
        <w:tc>
          <w:tcPr>
            <w:tcW w:w="180" w:type="dxa"/>
            <w:vAlign w:val="bottom"/>
          </w:tcPr>
          <w:p w14:paraId="30B59CB1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24902A0" w14:textId="3BC02229" w:rsidR="006B6AB4" w:rsidRPr="00161E24" w:rsidRDefault="006B6AB4" w:rsidP="006B6AB4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 w:bidi="th-TH"/>
              </w:rPr>
              <w:t>111</w:t>
            </w:r>
          </w:p>
        </w:tc>
      </w:tr>
    </w:tbl>
    <w:p w14:paraId="17866DF3" w14:textId="70261C5F" w:rsidR="004F4262" w:rsidRDefault="004F4262" w:rsidP="00B4747B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011B60A0" w14:textId="77777777" w:rsidR="004F4262" w:rsidRDefault="004F4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846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170"/>
        <w:gridCol w:w="1080"/>
        <w:gridCol w:w="180"/>
        <w:gridCol w:w="1081"/>
        <w:gridCol w:w="179"/>
        <w:gridCol w:w="1170"/>
        <w:gridCol w:w="179"/>
        <w:gridCol w:w="1171"/>
      </w:tblGrid>
      <w:tr w:rsidR="009031AB" w:rsidRPr="00161E24" w14:paraId="4D9775B8" w14:textId="77777777" w:rsidTr="00C97683">
        <w:trPr>
          <w:tblHeader/>
        </w:trPr>
        <w:tc>
          <w:tcPr>
            <w:tcW w:w="2250" w:type="dxa"/>
          </w:tcPr>
          <w:p w14:paraId="1EBD09A4" w14:textId="77777777" w:rsidR="009031AB" w:rsidRPr="00161E24" w:rsidRDefault="009031AB" w:rsidP="009031A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5527A215" w14:textId="77777777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040" w:type="dxa"/>
            <w:gridSpan w:val="7"/>
            <w:hideMark/>
          </w:tcPr>
          <w:p w14:paraId="6C81E0BC" w14:textId="462121BA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9031AB" w:rsidRPr="00161E24" w14:paraId="0009D4B4" w14:textId="77777777" w:rsidTr="00C97683">
        <w:trPr>
          <w:trHeight w:val="218"/>
          <w:tblHeader/>
        </w:trPr>
        <w:tc>
          <w:tcPr>
            <w:tcW w:w="2250" w:type="dxa"/>
            <w:hideMark/>
          </w:tcPr>
          <w:p w14:paraId="468C0390" w14:textId="57FDA339" w:rsidR="009031AB" w:rsidRPr="00161E24" w:rsidRDefault="009031AB" w:rsidP="009031AB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rtl/>
                <w:cs/>
                <w:lang w:val="en-GB" w:eastAsia="en-GB" w:bidi="ar-SA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</w:t>
            </w:r>
          </w:p>
        </w:tc>
        <w:tc>
          <w:tcPr>
            <w:tcW w:w="1170" w:type="dxa"/>
            <w:hideMark/>
          </w:tcPr>
          <w:p w14:paraId="04717E7D" w14:textId="77777777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41" w:type="dxa"/>
            <w:gridSpan w:val="3"/>
            <w:hideMark/>
          </w:tcPr>
          <w:p w14:paraId="110E265A" w14:textId="77777777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กำไรหรือขาดทุน</w:t>
            </w:r>
          </w:p>
        </w:tc>
        <w:tc>
          <w:tcPr>
            <w:tcW w:w="179" w:type="dxa"/>
          </w:tcPr>
          <w:p w14:paraId="66E21339" w14:textId="77777777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520" w:type="dxa"/>
            <w:gridSpan w:val="3"/>
            <w:hideMark/>
          </w:tcPr>
          <w:p w14:paraId="0A086B52" w14:textId="77777777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ส่วนของเจ้าของสุทธิจากภาษี</w:t>
            </w:r>
          </w:p>
        </w:tc>
      </w:tr>
      <w:tr w:rsidR="009031AB" w:rsidRPr="00161E24" w14:paraId="236AFF36" w14:textId="77777777" w:rsidTr="007E5A54">
        <w:trPr>
          <w:tblHeader/>
        </w:trPr>
        <w:tc>
          <w:tcPr>
            <w:tcW w:w="2250" w:type="dxa"/>
          </w:tcPr>
          <w:p w14:paraId="14319B71" w14:textId="361DB91A" w:rsidR="009031AB" w:rsidRPr="00161E24" w:rsidRDefault="005B714B" w:rsidP="005B71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170" w:type="dxa"/>
            <w:hideMark/>
          </w:tcPr>
          <w:p w14:paraId="4E24EB4F" w14:textId="77777777" w:rsidR="009031AB" w:rsidRPr="00161E24" w:rsidRDefault="009031AB" w:rsidP="009031AB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7964121A" w14:textId="77777777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0F17665C" w14:textId="77777777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081" w:type="dxa"/>
            <w:hideMark/>
          </w:tcPr>
          <w:p w14:paraId="0FBE9517" w14:textId="77777777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79" w:type="dxa"/>
          </w:tcPr>
          <w:p w14:paraId="1D6A59A4" w14:textId="77777777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13FDAA98" w14:textId="77777777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79" w:type="dxa"/>
          </w:tcPr>
          <w:p w14:paraId="05863DAC" w14:textId="77777777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1" w:type="dxa"/>
            <w:hideMark/>
          </w:tcPr>
          <w:p w14:paraId="09F8A8A9" w14:textId="77777777" w:rsidR="009031AB" w:rsidRPr="00161E24" w:rsidRDefault="009031AB" w:rsidP="009031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9031AB" w:rsidRPr="00161E24" w14:paraId="67C757A2" w14:textId="77777777" w:rsidTr="00C97683">
        <w:trPr>
          <w:tblHeader/>
        </w:trPr>
        <w:tc>
          <w:tcPr>
            <w:tcW w:w="2250" w:type="dxa"/>
          </w:tcPr>
          <w:p w14:paraId="5ACD8DB6" w14:textId="77777777" w:rsidR="009031AB" w:rsidRPr="00161E24" w:rsidRDefault="009031AB" w:rsidP="009031A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1AC269D1" w14:textId="77777777" w:rsidR="009031AB" w:rsidRPr="00161E24" w:rsidRDefault="009031AB" w:rsidP="009031A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5040" w:type="dxa"/>
            <w:gridSpan w:val="7"/>
            <w:hideMark/>
          </w:tcPr>
          <w:p w14:paraId="2F624394" w14:textId="77777777" w:rsidR="009031AB" w:rsidRPr="00161E24" w:rsidRDefault="009031AB" w:rsidP="009031A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(ล้านบาท)</w:t>
            </w:r>
          </w:p>
        </w:tc>
      </w:tr>
      <w:tr w:rsidR="009031AB" w:rsidRPr="00161E24" w14:paraId="6796E3D6" w14:textId="77777777" w:rsidTr="007E5A54">
        <w:tc>
          <w:tcPr>
            <w:tcW w:w="2250" w:type="dxa"/>
          </w:tcPr>
          <w:p w14:paraId="6579DE01" w14:textId="2FFD05A9" w:rsidR="009031AB" w:rsidRPr="00161E24" w:rsidRDefault="00086C31" w:rsidP="009031AB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6B6A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6</w:t>
            </w:r>
          </w:p>
        </w:tc>
        <w:tc>
          <w:tcPr>
            <w:tcW w:w="1170" w:type="dxa"/>
          </w:tcPr>
          <w:p w14:paraId="0F46CBBF" w14:textId="518471DD" w:rsidR="009031AB" w:rsidRPr="00161E24" w:rsidRDefault="009031AB" w:rsidP="009031AB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A0309C6" w14:textId="24A7B982" w:rsidR="009031AB" w:rsidRPr="00161E24" w:rsidRDefault="009031AB" w:rsidP="007E5A5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519AAAEC" w14:textId="77777777" w:rsidR="009031AB" w:rsidRPr="00161E24" w:rsidRDefault="009031AB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359C1034" w14:textId="058A45E3" w:rsidR="009031AB" w:rsidRPr="00161E24" w:rsidRDefault="009031AB" w:rsidP="007E5A5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9" w:type="dxa"/>
            <w:vAlign w:val="bottom"/>
          </w:tcPr>
          <w:p w14:paraId="3F266705" w14:textId="77777777" w:rsidR="009031AB" w:rsidRPr="00161E24" w:rsidRDefault="009031AB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F4AF346" w14:textId="64149AFA" w:rsidR="009031AB" w:rsidRPr="00161E24" w:rsidRDefault="009031AB" w:rsidP="007E5A5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9" w:type="dxa"/>
            <w:vAlign w:val="bottom"/>
          </w:tcPr>
          <w:p w14:paraId="396390B5" w14:textId="77777777" w:rsidR="009031AB" w:rsidRPr="00161E24" w:rsidRDefault="009031AB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1" w:type="dxa"/>
            <w:vAlign w:val="bottom"/>
          </w:tcPr>
          <w:p w14:paraId="3BB34626" w14:textId="305C6828" w:rsidR="009031AB" w:rsidRPr="00161E24" w:rsidRDefault="009031AB" w:rsidP="007E5A5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86C31" w:rsidRPr="00161E24" w14:paraId="724FB530" w14:textId="77777777" w:rsidTr="00516440">
        <w:tc>
          <w:tcPr>
            <w:tcW w:w="2250" w:type="dxa"/>
          </w:tcPr>
          <w:p w14:paraId="2795B5A8" w14:textId="4D98E204" w:rsidR="00086C31" w:rsidRPr="00161E24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70" w:type="dxa"/>
            <w:shd w:val="clear" w:color="auto" w:fill="auto"/>
          </w:tcPr>
          <w:p w14:paraId="3566AC99" w14:textId="4A15A6CF" w:rsidR="00086C31" w:rsidRPr="00161E24" w:rsidRDefault="0070364A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F836C2" w14:textId="4B41165C" w:rsidR="00086C31" w:rsidRPr="00161E24" w:rsidRDefault="001507EA" w:rsidP="007E5A5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3598DC3" w14:textId="77777777" w:rsidR="00086C31" w:rsidRPr="00161E24" w:rsidRDefault="00086C31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2DA05126" w14:textId="04F02891" w:rsidR="00086C31" w:rsidRPr="00161E24" w:rsidRDefault="001507EA" w:rsidP="007E5A5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(31)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7A55FA70" w14:textId="77777777" w:rsidR="00086C31" w:rsidRPr="00161E24" w:rsidRDefault="00086C31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75A082" w14:textId="6D3EABCB" w:rsidR="00086C31" w:rsidRPr="00161E24" w:rsidRDefault="0070364A" w:rsidP="007E5A5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(45)</w:t>
            </w:r>
          </w:p>
        </w:tc>
        <w:tc>
          <w:tcPr>
            <w:tcW w:w="179" w:type="dxa"/>
            <w:shd w:val="clear" w:color="auto" w:fill="auto"/>
            <w:vAlign w:val="bottom"/>
          </w:tcPr>
          <w:p w14:paraId="6E9B84F3" w14:textId="77777777" w:rsidR="00086C31" w:rsidRPr="00161E24" w:rsidRDefault="00086C31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1" w:type="dxa"/>
            <w:shd w:val="clear" w:color="auto" w:fill="auto"/>
            <w:vAlign w:val="bottom"/>
          </w:tcPr>
          <w:p w14:paraId="5F48436E" w14:textId="7196D213" w:rsidR="00086C31" w:rsidRPr="00161E24" w:rsidRDefault="0070364A" w:rsidP="007E5A5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45</w:t>
            </w:r>
          </w:p>
        </w:tc>
      </w:tr>
      <w:tr w:rsidR="00086C31" w:rsidRPr="00161E24" w14:paraId="771A5DAC" w14:textId="77777777" w:rsidTr="007E5A54">
        <w:tc>
          <w:tcPr>
            <w:tcW w:w="2250" w:type="dxa"/>
          </w:tcPr>
          <w:p w14:paraId="40500147" w14:textId="77777777" w:rsidR="00086C31" w:rsidRPr="00161E24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</w:tcPr>
          <w:p w14:paraId="584DCDF8" w14:textId="77777777" w:rsidR="00086C31" w:rsidRPr="00161E24" w:rsidRDefault="00086C31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vAlign w:val="bottom"/>
          </w:tcPr>
          <w:p w14:paraId="3BE38061" w14:textId="77777777" w:rsidR="00086C31" w:rsidRPr="00161E24" w:rsidRDefault="00086C31" w:rsidP="007E5A5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1C0E88D" w14:textId="77777777" w:rsidR="00086C31" w:rsidRPr="00161E24" w:rsidRDefault="00086C31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00A61E80" w14:textId="77777777" w:rsidR="00086C31" w:rsidRPr="00161E24" w:rsidRDefault="00086C31" w:rsidP="007E5A5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79" w:type="dxa"/>
            <w:vAlign w:val="bottom"/>
          </w:tcPr>
          <w:p w14:paraId="7FECCD97" w14:textId="77777777" w:rsidR="00086C31" w:rsidRPr="00161E24" w:rsidRDefault="00086C31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A9829CB" w14:textId="77777777" w:rsidR="00086C31" w:rsidRPr="00161E24" w:rsidRDefault="00086C31" w:rsidP="007E5A5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9" w:type="dxa"/>
            <w:vAlign w:val="bottom"/>
          </w:tcPr>
          <w:p w14:paraId="7A883393" w14:textId="77777777" w:rsidR="00086C31" w:rsidRPr="00161E24" w:rsidRDefault="00086C31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1" w:type="dxa"/>
            <w:vAlign w:val="bottom"/>
          </w:tcPr>
          <w:p w14:paraId="562F7EA5" w14:textId="77777777" w:rsidR="00086C31" w:rsidRPr="00161E24" w:rsidRDefault="00086C31" w:rsidP="007E5A5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086C31" w:rsidRPr="00161E24" w14:paraId="7757D84F" w14:textId="77777777" w:rsidTr="007E5A54">
        <w:tc>
          <w:tcPr>
            <w:tcW w:w="2250" w:type="dxa"/>
          </w:tcPr>
          <w:p w14:paraId="05B63E8B" w14:textId="4CC094ED" w:rsidR="00086C31" w:rsidRPr="00161E24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6B6A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5</w:t>
            </w:r>
          </w:p>
        </w:tc>
        <w:tc>
          <w:tcPr>
            <w:tcW w:w="1170" w:type="dxa"/>
          </w:tcPr>
          <w:p w14:paraId="3B8A0AE6" w14:textId="77777777" w:rsidR="00086C31" w:rsidRPr="00161E24" w:rsidRDefault="00086C31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080" w:type="dxa"/>
            <w:vAlign w:val="bottom"/>
          </w:tcPr>
          <w:p w14:paraId="39D1006F" w14:textId="77777777" w:rsidR="00086C31" w:rsidRPr="00161E24" w:rsidRDefault="00086C31" w:rsidP="007E5A5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20A64DD" w14:textId="77777777" w:rsidR="00086C31" w:rsidRPr="00161E24" w:rsidRDefault="00086C31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03CC3127" w14:textId="77777777" w:rsidR="00086C31" w:rsidRPr="00161E24" w:rsidRDefault="00086C31" w:rsidP="007E5A5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179" w:type="dxa"/>
            <w:vAlign w:val="bottom"/>
          </w:tcPr>
          <w:p w14:paraId="4B8667DB" w14:textId="77777777" w:rsidR="00086C31" w:rsidRPr="00161E24" w:rsidRDefault="00086C31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E4B095B" w14:textId="77777777" w:rsidR="00086C31" w:rsidRPr="00161E24" w:rsidRDefault="00086C31" w:rsidP="007E5A5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79" w:type="dxa"/>
            <w:vAlign w:val="bottom"/>
          </w:tcPr>
          <w:p w14:paraId="1FB2EF3B" w14:textId="77777777" w:rsidR="00086C31" w:rsidRPr="00161E24" w:rsidRDefault="00086C31" w:rsidP="007E5A5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1" w:type="dxa"/>
            <w:vAlign w:val="bottom"/>
          </w:tcPr>
          <w:p w14:paraId="2E9077FC" w14:textId="77777777" w:rsidR="00086C31" w:rsidRPr="00161E24" w:rsidRDefault="00086C31" w:rsidP="007E5A5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</w:tr>
      <w:tr w:rsidR="006B6AB4" w:rsidRPr="00161E24" w14:paraId="4F8CD079" w14:textId="77777777" w:rsidTr="007E5A54">
        <w:tc>
          <w:tcPr>
            <w:tcW w:w="2250" w:type="dxa"/>
          </w:tcPr>
          <w:p w14:paraId="52CFCE7A" w14:textId="1F7B20AC" w:rsidR="006B6AB4" w:rsidRPr="00161E24" w:rsidRDefault="006B6AB4" w:rsidP="006B6AB4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 xml:space="preserve">เงินเหรียญสหรัฐอเมริกา </w:t>
            </w:r>
          </w:p>
        </w:tc>
        <w:tc>
          <w:tcPr>
            <w:tcW w:w="1170" w:type="dxa"/>
          </w:tcPr>
          <w:p w14:paraId="0930EE1F" w14:textId="45B4D127" w:rsidR="006B6AB4" w:rsidRPr="00161E24" w:rsidRDefault="006B6AB4" w:rsidP="006B6AB4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16</w:t>
            </w:r>
          </w:p>
        </w:tc>
        <w:tc>
          <w:tcPr>
            <w:tcW w:w="1080" w:type="dxa"/>
            <w:vAlign w:val="bottom"/>
          </w:tcPr>
          <w:p w14:paraId="352BDFE6" w14:textId="5E526F5D" w:rsidR="006B6AB4" w:rsidRPr="00161E24" w:rsidRDefault="006B6AB4" w:rsidP="006B6AB4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(108)</w:t>
            </w:r>
          </w:p>
        </w:tc>
        <w:tc>
          <w:tcPr>
            <w:tcW w:w="180" w:type="dxa"/>
            <w:vAlign w:val="bottom"/>
          </w:tcPr>
          <w:p w14:paraId="6F393CB7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01DB213C" w14:textId="2CC610BE" w:rsidR="006B6AB4" w:rsidRPr="00161E24" w:rsidRDefault="006B6AB4" w:rsidP="006B6AB4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108</w:t>
            </w:r>
          </w:p>
        </w:tc>
        <w:tc>
          <w:tcPr>
            <w:tcW w:w="179" w:type="dxa"/>
            <w:vAlign w:val="bottom"/>
          </w:tcPr>
          <w:p w14:paraId="4E96ABE0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054C893F" w14:textId="6A1467F5" w:rsidR="006B6AB4" w:rsidRPr="00161E24" w:rsidRDefault="006B6AB4" w:rsidP="006B6AB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(111)</w:t>
            </w:r>
          </w:p>
        </w:tc>
        <w:tc>
          <w:tcPr>
            <w:tcW w:w="179" w:type="dxa"/>
            <w:vAlign w:val="bottom"/>
          </w:tcPr>
          <w:p w14:paraId="6439EA56" w14:textId="77777777" w:rsidR="006B6AB4" w:rsidRPr="00161E24" w:rsidRDefault="006B6AB4" w:rsidP="006B6AB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1" w:type="dxa"/>
            <w:vAlign w:val="bottom"/>
          </w:tcPr>
          <w:p w14:paraId="1CDFC4C7" w14:textId="0FD9E2E1" w:rsidR="006B6AB4" w:rsidRPr="00161E24" w:rsidRDefault="006B6AB4" w:rsidP="006B6AB4">
            <w:pPr>
              <w:pStyle w:val="acctfourfigures"/>
              <w:tabs>
                <w:tab w:val="clear" w:pos="765"/>
                <w:tab w:val="decimal" w:pos="83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  <w:t>111</w:t>
            </w:r>
          </w:p>
        </w:tc>
      </w:tr>
    </w:tbl>
    <w:p w14:paraId="34E71D65" w14:textId="215F7D11" w:rsidR="004F7AAD" w:rsidRPr="004B7EC1" w:rsidRDefault="004F7AAD" w:rsidP="00B4747B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7925F02A" w14:textId="62147E98" w:rsidR="00B4747B" w:rsidRPr="006A2EE6" w:rsidRDefault="00B4747B" w:rsidP="00B4747B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  <w:lang w:bidi="th-TH"/>
        </w:rPr>
      </w:pPr>
      <w:r w:rsidRPr="006A2EE6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="009031AB" w:rsidRPr="006A2EE6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6A2EE6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6A2EE6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A2EE6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6A2EE6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A2EE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) </w:t>
      </w:r>
      <w:r w:rsidRPr="006A2EE6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  <w:r w:rsidRPr="006A2EE6">
        <w:rPr>
          <w:rFonts w:asciiTheme="majorBidi" w:hAnsiTheme="majorBidi" w:cstheme="majorBidi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18B6D0CF" w14:textId="387557F6" w:rsidR="00B2547C" w:rsidRPr="004B7EC1" w:rsidRDefault="00B2547C" w:rsidP="00EA389E">
      <w:pPr>
        <w:pStyle w:val="block"/>
        <w:spacing w:after="0" w:line="240" w:lineRule="auto"/>
        <w:ind w:left="1440" w:right="-7"/>
        <w:jc w:val="both"/>
        <w:rPr>
          <w:rFonts w:asciiTheme="majorBidi" w:hAnsiTheme="majorBidi" w:cstheme="majorBidi"/>
          <w:b/>
          <w:bCs/>
          <w:color w:val="0000FF"/>
          <w:sz w:val="24"/>
          <w:szCs w:val="24"/>
          <w:lang w:bidi="th-TH"/>
        </w:rPr>
      </w:pPr>
    </w:p>
    <w:p w14:paraId="3AC1B767" w14:textId="48F268B7" w:rsidR="00B2547C" w:rsidRPr="007E5A54" w:rsidRDefault="00B2547C" w:rsidP="00EA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A2EE6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="004F7AAD" w:rsidRPr="006A2EE6">
        <w:rPr>
          <w:rFonts w:asciiTheme="majorBidi" w:hAnsiTheme="majorBidi" w:cstheme="majorBidi"/>
          <w:sz w:val="30"/>
          <w:szCs w:val="30"/>
          <w:cs/>
        </w:rPr>
        <w:t>เป็น</w:t>
      </w:r>
      <w:r w:rsidRPr="006A2EE6">
        <w:rPr>
          <w:rFonts w:asciiTheme="majorBidi" w:hAnsiTheme="majorBidi" w:cstheme="majorBidi"/>
          <w:sz w:val="30"/>
          <w:szCs w:val="30"/>
          <w:cs/>
        </w:rPr>
        <w:t xml:space="preserve">ความเสี่ยงที่เกิดจากการเปลี่ยนแปลงในอนาคตของอัตราดอกเบี้ยตลาด ซึ่งส่งผลกระทบต่อการดำเนินงานและกระแสเงินสดของกลุ่มบริษัท  </w:t>
      </w:r>
      <w:r w:rsidR="004F7AAD" w:rsidRPr="006A2EE6">
        <w:rPr>
          <w:rFonts w:asciiTheme="majorBidi" w:hAnsiTheme="majorBidi" w:cstheme="majorBidi"/>
          <w:sz w:val="30"/>
          <w:szCs w:val="30"/>
          <w:cs/>
        </w:rPr>
        <w:t xml:space="preserve">เนื่องจากตราสารหนี้และเงินกู้ยืม </w:t>
      </w:r>
      <w:r w:rsidR="0027064B" w:rsidRPr="006A2EE6">
        <w:rPr>
          <w:rFonts w:asciiTheme="majorBidi" w:hAnsiTheme="majorBidi" w:cstheme="majorBidi"/>
          <w:sz w:val="30"/>
          <w:szCs w:val="30"/>
        </w:rPr>
        <w:br/>
      </w:r>
      <w:r w:rsidR="004F7AAD" w:rsidRPr="006A2EE6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0C58DB" w:rsidRPr="006A2EE6">
        <w:rPr>
          <w:rFonts w:asciiTheme="majorBidi" w:hAnsiTheme="majorBidi" w:cstheme="majorBidi"/>
          <w:sz w:val="30"/>
          <w:szCs w:val="30"/>
        </w:rPr>
        <w:t>1</w:t>
      </w:r>
      <w:r w:rsidR="00DC593E">
        <w:rPr>
          <w:rFonts w:asciiTheme="majorBidi" w:hAnsiTheme="majorBidi" w:cstheme="majorBidi"/>
          <w:sz w:val="30"/>
          <w:szCs w:val="30"/>
        </w:rPr>
        <w:t>4</w:t>
      </w:r>
      <w:r w:rsidR="004F7AAD" w:rsidRPr="006A2EE6">
        <w:rPr>
          <w:rFonts w:asciiTheme="majorBidi" w:hAnsiTheme="majorBidi" w:cstheme="majorBidi"/>
          <w:sz w:val="30"/>
          <w:szCs w:val="30"/>
          <w:cs/>
        </w:rPr>
        <w:t>) 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</w:t>
      </w:r>
      <w:r w:rsidR="004F7AAD" w:rsidRPr="007E5A54">
        <w:rPr>
          <w:rFonts w:asciiTheme="majorBidi" w:hAnsiTheme="majorBidi" w:cstheme="majorBidi"/>
          <w:spacing w:val="-2"/>
          <w:sz w:val="30"/>
          <w:szCs w:val="30"/>
          <w:cs/>
        </w:rPr>
        <w:t>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6B1290A1" w14:textId="42436620" w:rsidR="003D5CFC" w:rsidRPr="004B7EC1" w:rsidRDefault="003D5CFC" w:rsidP="00EA389E">
      <w:pPr>
        <w:tabs>
          <w:tab w:val="clear" w:pos="454"/>
          <w:tab w:val="clear" w:pos="907"/>
          <w:tab w:val="left" w:pos="630"/>
        </w:tabs>
        <w:spacing w:line="240" w:lineRule="auto"/>
        <w:ind w:left="14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467B3295" w14:textId="11E6EE71" w:rsidR="003D5CFC" w:rsidRPr="006A2EE6" w:rsidRDefault="003D5CFC" w:rsidP="00235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1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2EE6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6A2E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6A2EE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0C58DB" w:rsidRPr="006A2EE6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Pr="006A2EE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6A2E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197C3449" w14:textId="06B6EB7B" w:rsidR="003D5CFC" w:rsidRPr="004B7EC1" w:rsidRDefault="003D5CFC" w:rsidP="00EA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32747F70" w14:textId="4D6BE214" w:rsidR="003D5CFC" w:rsidRPr="006A2EE6" w:rsidRDefault="003D5CFC" w:rsidP="00C5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2EE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6A2EE6">
        <w:rPr>
          <w:rFonts w:asciiTheme="majorBidi" w:hAnsiTheme="majorBidi" w:cstheme="majorBidi"/>
          <w:sz w:val="30"/>
          <w:szCs w:val="30"/>
        </w:rPr>
        <w:t xml:space="preserve"> </w:t>
      </w:r>
      <w:r w:rsidR="000C58DB" w:rsidRPr="006A2EE6">
        <w:rPr>
          <w:rFonts w:asciiTheme="majorBidi" w:hAnsiTheme="majorBidi" w:cstheme="majorBidi"/>
          <w:sz w:val="30"/>
          <w:szCs w:val="30"/>
        </w:rPr>
        <w:t>31</w:t>
      </w:r>
      <w:r w:rsidRPr="006A2EE6">
        <w:rPr>
          <w:rFonts w:asciiTheme="majorBidi" w:hAnsiTheme="majorBidi" w:cstheme="majorBidi"/>
          <w:sz w:val="30"/>
          <w:szCs w:val="30"/>
        </w:rPr>
        <w:t xml:space="preserve"> </w:t>
      </w:r>
      <w:r w:rsidRPr="006A2EE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C58DB" w:rsidRPr="006A2EE6">
        <w:rPr>
          <w:rFonts w:asciiTheme="majorBidi" w:hAnsiTheme="majorBidi" w:cstheme="majorBidi"/>
          <w:sz w:val="30"/>
          <w:szCs w:val="30"/>
        </w:rPr>
        <w:t>256</w:t>
      </w:r>
      <w:r w:rsidR="006B6AB4">
        <w:rPr>
          <w:rFonts w:asciiTheme="majorBidi" w:hAnsiTheme="majorBidi" w:cstheme="majorBidi"/>
          <w:sz w:val="30"/>
          <w:szCs w:val="30"/>
        </w:rPr>
        <w:t>6</w:t>
      </w:r>
      <w:r w:rsidR="00235716" w:rsidRPr="006A2EE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235716" w:rsidRPr="006A2EE6">
        <w:rPr>
          <w:rFonts w:asciiTheme="majorBidi" w:hAnsiTheme="majorBidi" w:cstheme="majorBidi"/>
          <w:sz w:val="30"/>
          <w:szCs w:val="30"/>
        </w:rPr>
        <w:t>256</w:t>
      </w:r>
      <w:r w:rsidR="006B6AB4">
        <w:rPr>
          <w:rFonts w:asciiTheme="majorBidi" w:hAnsiTheme="majorBidi" w:cstheme="majorBidi"/>
          <w:sz w:val="30"/>
          <w:szCs w:val="30"/>
        </w:rPr>
        <w:t>5</w:t>
      </w:r>
      <w:r w:rsidRPr="006A2EE6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AD08B4" w:rsidRPr="006A2EE6">
        <w:rPr>
          <w:rFonts w:asciiTheme="majorBidi" w:hAnsiTheme="majorBidi" w:cstheme="majorBidi"/>
          <w:sz w:val="30"/>
          <w:szCs w:val="30"/>
          <w:cs/>
        </w:rPr>
        <w:t>มีเครื่องมือป้องกันความเสี่ยงเพื่อการป้องกันความเสี่ยงในฐานะเปิดเงินตราต่างประเทศ ดังนี้</w:t>
      </w:r>
    </w:p>
    <w:p w14:paraId="4B0EB6F3" w14:textId="6174F844" w:rsidR="003D5CFC" w:rsidRPr="004B7EC1" w:rsidRDefault="003D5CFC" w:rsidP="00EA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2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535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4572"/>
        <w:gridCol w:w="1170"/>
        <w:gridCol w:w="270"/>
        <w:gridCol w:w="1170"/>
        <w:gridCol w:w="240"/>
        <w:gridCol w:w="1113"/>
      </w:tblGrid>
      <w:tr w:rsidR="003D5CFC" w:rsidRPr="00161E24" w14:paraId="102BD096" w14:textId="77777777" w:rsidTr="00C57AD5">
        <w:trPr>
          <w:tblHeader/>
        </w:trPr>
        <w:tc>
          <w:tcPr>
            <w:tcW w:w="4572" w:type="dxa"/>
          </w:tcPr>
          <w:p w14:paraId="6435C553" w14:textId="77777777" w:rsidR="003D5CFC" w:rsidRPr="00161E24" w:rsidRDefault="003D5CF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3963" w:type="dxa"/>
            <w:gridSpan w:val="5"/>
            <w:hideMark/>
          </w:tcPr>
          <w:p w14:paraId="7DDFDCF0" w14:textId="71A74BB6" w:rsidR="003D5CFC" w:rsidRPr="00161E24" w:rsidRDefault="00AD08B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D5CFC" w:rsidRPr="00161E24" w14:paraId="504829CF" w14:textId="77777777" w:rsidTr="00C57AD5">
        <w:trPr>
          <w:tblHeader/>
        </w:trPr>
        <w:tc>
          <w:tcPr>
            <w:tcW w:w="4572" w:type="dxa"/>
          </w:tcPr>
          <w:p w14:paraId="7BEDC575" w14:textId="73C9BBD3" w:rsidR="003D5CFC" w:rsidRPr="00161E24" w:rsidRDefault="00B8524F" w:rsidP="00B8524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ความเสี่ยงจากเงินตราต่างประเทศ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3963" w:type="dxa"/>
            <w:gridSpan w:val="5"/>
            <w:hideMark/>
          </w:tcPr>
          <w:p w14:paraId="6BBD17D5" w14:textId="614DAE4E" w:rsidR="003D5CFC" w:rsidRPr="00161E24" w:rsidRDefault="00AD08B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ระยะเวลาครบกำหนด</w:t>
            </w:r>
          </w:p>
        </w:tc>
      </w:tr>
      <w:tr w:rsidR="00B8524F" w:rsidRPr="00161E24" w14:paraId="5061B4CB" w14:textId="77777777" w:rsidTr="00C57AD5">
        <w:trPr>
          <w:trHeight w:val="299"/>
          <w:tblHeader/>
        </w:trPr>
        <w:tc>
          <w:tcPr>
            <w:tcW w:w="4572" w:type="dxa"/>
            <w:vAlign w:val="bottom"/>
          </w:tcPr>
          <w:p w14:paraId="419B9941" w14:textId="72126162" w:rsidR="00B8524F" w:rsidRPr="00161E24" w:rsidRDefault="00B8524F" w:rsidP="00B97A8C">
            <w:pPr>
              <w:pStyle w:val="block"/>
              <w:spacing w:after="0" w:line="240" w:lineRule="auto"/>
              <w:ind w:left="2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</w:tcPr>
          <w:p w14:paraId="095335BF" w14:textId="70B49F0B" w:rsidR="00B8524F" w:rsidRPr="00161E24" w:rsidRDefault="00B8524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1 - 6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70" w:type="dxa"/>
          </w:tcPr>
          <w:p w14:paraId="58419FC6" w14:textId="77777777" w:rsidR="00B8524F" w:rsidRPr="00161E24" w:rsidRDefault="00B8524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89B6264" w14:textId="1D648092" w:rsidR="00B8524F" w:rsidRPr="00161E24" w:rsidRDefault="00B8524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6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12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40" w:type="dxa"/>
          </w:tcPr>
          <w:p w14:paraId="2C1A9303" w14:textId="77777777" w:rsidR="00B8524F" w:rsidRPr="00161E24" w:rsidRDefault="00B8524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12869729" w14:textId="0AE42A68" w:rsidR="00B8524F" w:rsidRPr="00161E24" w:rsidRDefault="00B8524F">
            <w:pPr>
              <w:pStyle w:val="block"/>
              <w:spacing w:after="0" w:line="240" w:lineRule="auto"/>
              <w:ind w:lef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3D5CFC" w:rsidRPr="00161E24" w14:paraId="1E22CE02" w14:textId="77777777" w:rsidTr="00C57AD5">
        <w:trPr>
          <w:tblHeader/>
        </w:trPr>
        <w:tc>
          <w:tcPr>
            <w:tcW w:w="4572" w:type="dxa"/>
          </w:tcPr>
          <w:p w14:paraId="16363A18" w14:textId="77777777" w:rsidR="003D5CFC" w:rsidRPr="00161E24" w:rsidRDefault="003D5CF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3963" w:type="dxa"/>
            <w:gridSpan w:val="5"/>
            <w:hideMark/>
          </w:tcPr>
          <w:p w14:paraId="395F7546" w14:textId="3DCE250B" w:rsidR="003D5CFC" w:rsidRPr="00161E24" w:rsidRDefault="003D5CFC">
            <w:pPr>
              <w:pStyle w:val="block"/>
              <w:spacing w:after="0" w:line="240" w:lineRule="auto"/>
              <w:ind w:left="-8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AD08B4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86C31" w:rsidRPr="00161E24" w14:paraId="79603F32" w14:textId="77777777" w:rsidTr="00C57AD5">
        <w:tc>
          <w:tcPr>
            <w:tcW w:w="4572" w:type="dxa"/>
          </w:tcPr>
          <w:p w14:paraId="083C8D66" w14:textId="5B06BCE8" w:rsidR="00086C31" w:rsidRPr="00161E24" w:rsidRDefault="00086C3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6B6A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6</w:t>
            </w:r>
          </w:p>
        </w:tc>
        <w:tc>
          <w:tcPr>
            <w:tcW w:w="3963" w:type="dxa"/>
            <w:gridSpan w:val="5"/>
          </w:tcPr>
          <w:p w14:paraId="16092F17" w14:textId="77777777" w:rsidR="00086C31" w:rsidRPr="00161E24" w:rsidRDefault="00086C31">
            <w:pPr>
              <w:pStyle w:val="block"/>
              <w:spacing w:after="0" w:line="240" w:lineRule="auto"/>
              <w:ind w:lef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631F8B" w:rsidRPr="00161E24" w14:paraId="66B061D2" w14:textId="77777777" w:rsidTr="007E5A54">
        <w:tc>
          <w:tcPr>
            <w:tcW w:w="4572" w:type="dxa"/>
            <w:hideMark/>
          </w:tcPr>
          <w:p w14:paraId="719445B5" w14:textId="77777777" w:rsidR="00631F8B" w:rsidRPr="00161E24" w:rsidRDefault="00631F8B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สัญญาแลกเปลี่ยนสกุลเงิน</w:t>
            </w:r>
          </w:p>
        </w:tc>
        <w:tc>
          <w:tcPr>
            <w:tcW w:w="1170" w:type="dxa"/>
            <w:vAlign w:val="bottom"/>
          </w:tcPr>
          <w:p w14:paraId="3845D275" w14:textId="4ADBE6F5" w:rsidR="00631F8B" w:rsidRPr="00161E24" w:rsidRDefault="00631F8B" w:rsidP="007E5A54">
            <w:pPr>
              <w:pStyle w:val="block"/>
              <w:tabs>
                <w:tab w:val="decimal" w:pos="795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9A7A107" w14:textId="77777777" w:rsidR="00631F8B" w:rsidRPr="00161E24" w:rsidRDefault="00631F8B" w:rsidP="007E5A5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ED9712B" w14:textId="77777777" w:rsidR="00631F8B" w:rsidRPr="00161E24" w:rsidRDefault="00631F8B" w:rsidP="007E5A54">
            <w:pPr>
              <w:pStyle w:val="block"/>
              <w:tabs>
                <w:tab w:val="decimal" w:pos="827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56D7607A" w14:textId="77777777" w:rsidR="00631F8B" w:rsidRPr="00161E24" w:rsidRDefault="00631F8B" w:rsidP="007E5A5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1F9D0AB4" w14:textId="77777777" w:rsidR="00631F8B" w:rsidRPr="00161E24" w:rsidRDefault="00631F8B" w:rsidP="007E5A54">
            <w:pPr>
              <w:pStyle w:val="block"/>
              <w:tabs>
                <w:tab w:val="decimal" w:pos="74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AD08B4" w:rsidRPr="00161E24" w14:paraId="5A3B0D4F" w14:textId="77777777" w:rsidTr="00516440">
        <w:tc>
          <w:tcPr>
            <w:tcW w:w="4572" w:type="dxa"/>
            <w:hideMark/>
          </w:tcPr>
          <w:p w14:paraId="17A5AB9B" w14:textId="75DE4290" w:rsidR="003D5CFC" w:rsidRPr="00161E24" w:rsidRDefault="00AD08B4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3D5CFC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ล้านบาท</w:t>
            </w:r>
            <w:r w:rsidR="003D5CFC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  <w:r w:rsidR="003D5CFC"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B50584" w14:textId="79A073D7" w:rsidR="003D5CFC" w:rsidRPr="00161E24" w:rsidRDefault="001507EA" w:rsidP="008C3EFB">
            <w:pPr>
              <w:pStyle w:val="block"/>
              <w:tabs>
                <w:tab w:val="decimal" w:pos="9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A1793C" w14:textId="77777777" w:rsidR="003D5CFC" w:rsidRPr="00161E24" w:rsidRDefault="003D5CFC" w:rsidP="007E5A54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B4DC4D" w14:textId="6CB8D561" w:rsidR="003D5CFC" w:rsidRPr="00161E24" w:rsidRDefault="001507EA" w:rsidP="008C3EFB">
            <w:pPr>
              <w:pStyle w:val="block"/>
              <w:tabs>
                <w:tab w:val="decimal" w:pos="95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E741FDB" w14:textId="77777777" w:rsidR="003D5CFC" w:rsidRPr="00161E24" w:rsidRDefault="003D5CFC" w:rsidP="007E5A54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7F70300" w14:textId="1558B84B" w:rsidR="003D5CFC" w:rsidRPr="00161E24" w:rsidRDefault="001507EA" w:rsidP="00516440">
            <w:pPr>
              <w:pStyle w:val="block"/>
              <w:tabs>
                <w:tab w:val="decimal" w:pos="5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D08B4" w:rsidRPr="00161E24" w14:paraId="31F1B721" w14:textId="77777777" w:rsidTr="00516440">
        <w:tc>
          <w:tcPr>
            <w:tcW w:w="4572" w:type="dxa"/>
            <w:hideMark/>
          </w:tcPr>
          <w:p w14:paraId="267A88B6" w14:textId="15CA4417" w:rsidR="003D5CFC" w:rsidRPr="00161E24" w:rsidRDefault="0085064A" w:rsidP="007E5A54">
            <w:pPr>
              <w:pStyle w:val="block"/>
              <w:spacing w:after="0" w:line="240" w:lineRule="auto"/>
              <w:ind w:left="176" w:hanging="17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อัตราสัญญาแลกเปลี่ยนสกุลเงินโดยเฉลี่ย</w:t>
            </w:r>
            <w:r w:rsidR="007E5A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ของเงินสหรัฐอเมริกาต่อเงินบาท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5DB6F01" w14:textId="30F6E90C" w:rsidR="003D5CFC" w:rsidRPr="00161E24" w:rsidRDefault="001507EA" w:rsidP="008C3EFB">
            <w:pPr>
              <w:pStyle w:val="block"/>
              <w:tabs>
                <w:tab w:val="decimal" w:pos="73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31.24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3E5EBF" w14:textId="77777777" w:rsidR="003D5CFC" w:rsidRPr="00161E24" w:rsidRDefault="003D5CFC" w:rsidP="007E5A54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C56FA6" w14:textId="18609D81" w:rsidR="003D5CFC" w:rsidRPr="00161E24" w:rsidRDefault="001507EA" w:rsidP="007E5A54">
            <w:pPr>
              <w:pStyle w:val="block"/>
              <w:tabs>
                <w:tab w:val="decimal" w:pos="827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31.24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658F7DC" w14:textId="77777777" w:rsidR="003D5CFC" w:rsidRPr="00161E24" w:rsidRDefault="003D5CFC" w:rsidP="007E5A54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4E29BAD7" w14:textId="1A626573" w:rsidR="003D5CFC" w:rsidRPr="00161E24" w:rsidRDefault="001507EA" w:rsidP="00516440">
            <w:pPr>
              <w:pStyle w:val="block"/>
              <w:tabs>
                <w:tab w:val="decimal" w:pos="5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AD08B4" w:rsidRPr="00161E24" w14:paraId="4F073A92" w14:textId="77777777" w:rsidTr="00516440">
        <w:tc>
          <w:tcPr>
            <w:tcW w:w="4572" w:type="dxa"/>
            <w:hideMark/>
          </w:tcPr>
          <w:p w14:paraId="210B2B7B" w14:textId="73090781" w:rsidR="003D5CFC" w:rsidRPr="00161E24" w:rsidRDefault="00AD08B4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อัตราดอกเบี้ย</w:t>
            </w:r>
            <w:r w:rsidR="00BE6380"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คงที่ </w:t>
            </w:r>
            <w:r w:rsidR="00BE6380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E6380"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ร้อยละ</w:t>
            </w:r>
            <w:r w:rsidR="00BE6380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8FD3E4" w14:textId="50C355FD" w:rsidR="003D5CFC" w:rsidRPr="00161E24" w:rsidRDefault="001507EA" w:rsidP="007E5A54">
            <w:pPr>
              <w:pStyle w:val="block"/>
              <w:tabs>
                <w:tab w:val="decimal" w:pos="79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CC0B33C" w14:textId="77777777" w:rsidR="003D5CFC" w:rsidRPr="00161E24" w:rsidRDefault="003D5CFC" w:rsidP="007E5A54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7A8E3BB" w14:textId="2585CDB6" w:rsidR="003D5CFC" w:rsidRPr="00161E24" w:rsidRDefault="001507EA" w:rsidP="007E5A54">
            <w:pPr>
              <w:pStyle w:val="block"/>
              <w:tabs>
                <w:tab w:val="decimal" w:pos="827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2.63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5355C17" w14:textId="77777777" w:rsidR="003D5CFC" w:rsidRPr="00161E24" w:rsidRDefault="003D5CFC" w:rsidP="007E5A54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shd w:val="clear" w:color="auto" w:fill="auto"/>
            <w:vAlign w:val="bottom"/>
          </w:tcPr>
          <w:p w14:paraId="7B1AD26B" w14:textId="1DAC4FB9" w:rsidR="003D5CFC" w:rsidRPr="00161E24" w:rsidRDefault="001507EA" w:rsidP="00516440">
            <w:pPr>
              <w:pStyle w:val="block"/>
              <w:tabs>
                <w:tab w:val="decimal" w:pos="5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C57AD5" w:rsidRPr="00161E24" w14:paraId="58A062C2" w14:textId="77777777" w:rsidTr="007E5A54">
        <w:tc>
          <w:tcPr>
            <w:tcW w:w="4572" w:type="dxa"/>
          </w:tcPr>
          <w:p w14:paraId="7012498D" w14:textId="4293F12D" w:rsidR="00C57AD5" w:rsidRPr="00161E24" w:rsidRDefault="00C57AD5" w:rsidP="00C57AD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lastRenderedPageBreak/>
              <w:t>256</w:t>
            </w:r>
            <w:r w:rsidR="006B6A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170" w:type="dxa"/>
            <w:vAlign w:val="bottom"/>
          </w:tcPr>
          <w:p w14:paraId="089C9040" w14:textId="77777777" w:rsidR="00C57AD5" w:rsidRPr="00161E24" w:rsidRDefault="00C57AD5" w:rsidP="007E5A54">
            <w:pPr>
              <w:pStyle w:val="block"/>
              <w:tabs>
                <w:tab w:val="decimal" w:pos="795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569B9F" w14:textId="77777777" w:rsidR="00C57AD5" w:rsidRPr="00161E24" w:rsidRDefault="00C57AD5" w:rsidP="007E5A5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A9D21B2" w14:textId="77777777" w:rsidR="00C57AD5" w:rsidRPr="00161E24" w:rsidRDefault="00C57AD5" w:rsidP="007E5A54">
            <w:pPr>
              <w:pStyle w:val="block"/>
              <w:tabs>
                <w:tab w:val="decimal" w:pos="827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92251C0" w14:textId="77777777" w:rsidR="00C57AD5" w:rsidRPr="00161E24" w:rsidRDefault="00C57AD5" w:rsidP="007E5A5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44A71368" w14:textId="77777777" w:rsidR="00C57AD5" w:rsidRPr="00161E24" w:rsidRDefault="00C57AD5" w:rsidP="007E5A54">
            <w:pPr>
              <w:pStyle w:val="block"/>
              <w:tabs>
                <w:tab w:val="decimal" w:pos="74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57AD5" w:rsidRPr="00161E24" w14:paraId="55E83A87" w14:textId="77777777" w:rsidTr="007E5A54">
        <w:tc>
          <w:tcPr>
            <w:tcW w:w="4572" w:type="dxa"/>
            <w:hideMark/>
          </w:tcPr>
          <w:p w14:paraId="2CF1A902" w14:textId="77777777" w:rsidR="00C57AD5" w:rsidRPr="00161E24" w:rsidRDefault="00C57AD5" w:rsidP="00C57AD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สัญญาแลกเปลี่ยนสกุลเงิน</w:t>
            </w:r>
          </w:p>
        </w:tc>
        <w:tc>
          <w:tcPr>
            <w:tcW w:w="1170" w:type="dxa"/>
            <w:vAlign w:val="bottom"/>
          </w:tcPr>
          <w:p w14:paraId="4DED8DBD" w14:textId="77777777" w:rsidR="00C57AD5" w:rsidRPr="00161E24" w:rsidRDefault="00C57AD5" w:rsidP="007E5A54">
            <w:pPr>
              <w:pStyle w:val="block"/>
              <w:tabs>
                <w:tab w:val="decimal" w:pos="795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D636799" w14:textId="77777777" w:rsidR="00C57AD5" w:rsidRPr="00161E24" w:rsidRDefault="00C57AD5" w:rsidP="007E5A5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98A2D8D" w14:textId="77777777" w:rsidR="00C57AD5" w:rsidRPr="00161E24" w:rsidRDefault="00C57AD5" w:rsidP="007E5A54">
            <w:pPr>
              <w:pStyle w:val="block"/>
              <w:tabs>
                <w:tab w:val="decimal" w:pos="827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25025350" w14:textId="77777777" w:rsidR="00C57AD5" w:rsidRPr="00161E24" w:rsidRDefault="00C57AD5" w:rsidP="007E5A5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6542FCC7" w14:textId="77777777" w:rsidR="00C57AD5" w:rsidRPr="00161E24" w:rsidRDefault="00C57AD5" w:rsidP="007E5A54">
            <w:pPr>
              <w:pStyle w:val="block"/>
              <w:tabs>
                <w:tab w:val="decimal" w:pos="74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6AB4" w:rsidRPr="00161E24" w14:paraId="7444E3BB" w14:textId="77777777" w:rsidTr="007E5A54">
        <w:tc>
          <w:tcPr>
            <w:tcW w:w="4572" w:type="dxa"/>
            <w:hideMark/>
          </w:tcPr>
          <w:p w14:paraId="491A3DE2" w14:textId="77777777" w:rsidR="006B6AB4" w:rsidRPr="00161E24" w:rsidRDefault="006B6AB4" w:rsidP="006B6AB4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EC4F613" w14:textId="23488EC2" w:rsidR="006B6AB4" w:rsidRPr="00161E24" w:rsidRDefault="006B6AB4" w:rsidP="00C95D3B">
            <w:pPr>
              <w:pStyle w:val="block"/>
              <w:tabs>
                <w:tab w:val="decimal" w:pos="94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11</w:t>
            </w:r>
          </w:p>
        </w:tc>
        <w:tc>
          <w:tcPr>
            <w:tcW w:w="270" w:type="dxa"/>
            <w:vAlign w:val="bottom"/>
          </w:tcPr>
          <w:p w14:paraId="3520EAC1" w14:textId="77777777" w:rsidR="006B6AB4" w:rsidRPr="00161E24" w:rsidRDefault="006B6AB4" w:rsidP="006B6AB4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ADABC43" w14:textId="66DEC97A" w:rsidR="006B6AB4" w:rsidRPr="00161E24" w:rsidRDefault="006B6AB4" w:rsidP="008C01B4">
            <w:pPr>
              <w:pStyle w:val="block"/>
              <w:tabs>
                <w:tab w:val="decimal" w:pos="96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</w:t>
            </w:r>
          </w:p>
        </w:tc>
        <w:tc>
          <w:tcPr>
            <w:tcW w:w="240" w:type="dxa"/>
            <w:vAlign w:val="bottom"/>
          </w:tcPr>
          <w:p w14:paraId="4475417D" w14:textId="77777777" w:rsidR="006B6AB4" w:rsidRPr="00161E24" w:rsidRDefault="006B6AB4" w:rsidP="006B6AB4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615E2882" w14:textId="4FEF25D1" w:rsidR="006B6AB4" w:rsidRPr="00161E24" w:rsidRDefault="006B6AB4" w:rsidP="006B6AB4">
            <w:pPr>
              <w:pStyle w:val="block"/>
              <w:tabs>
                <w:tab w:val="decimal" w:pos="88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763</w:t>
            </w:r>
          </w:p>
        </w:tc>
      </w:tr>
      <w:tr w:rsidR="006B6AB4" w:rsidRPr="00161E24" w14:paraId="0529C848" w14:textId="77777777" w:rsidTr="007E5A54">
        <w:tc>
          <w:tcPr>
            <w:tcW w:w="4572" w:type="dxa"/>
            <w:hideMark/>
          </w:tcPr>
          <w:p w14:paraId="12457C92" w14:textId="7DDD9BF3" w:rsidR="006B6AB4" w:rsidRPr="00161E24" w:rsidRDefault="006B6AB4" w:rsidP="006B6AB4">
            <w:pPr>
              <w:pStyle w:val="block"/>
              <w:spacing w:after="0" w:line="240" w:lineRule="auto"/>
              <w:ind w:left="176" w:hanging="17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อัตราสัญญาแลกเปลี่ยนสกุลเงินโดยเฉลี่ย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ของเงินสหรัฐอเมริกาต่อเงินบาท </w:t>
            </w:r>
          </w:p>
        </w:tc>
        <w:tc>
          <w:tcPr>
            <w:tcW w:w="1170" w:type="dxa"/>
            <w:vAlign w:val="bottom"/>
          </w:tcPr>
          <w:p w14:paraId="0EC896DA" w14:textId="76BDC513" w:rsidR="006B6AB4" w:rsidRPr="00161E24" w:rsidRDefault="006B6AB4" w:rsidP="006B6AB4">
            <w:pPr>
              <w:pStyle w:val="block"/>
              <w:tabs>
                <w:tab w:val="decimal" w:pos="79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31.24</w:t>
            </w:r>
          </w:p>
        </w:tc>
        <w:tc>
          <w:tcPr>
            <w:tcW w:w="270" w:type="dxa"/>
            <w:vAlign w:val="bottom"/>
          </w:tcPr>
          <w:p w14:paraId="404FEA4F" w14:textId="77777777" w:rsidR="006B6AB4" w:rsidRPr="00161E24" w:rsidRDefault="006B6AB4" w:rsidP="006B6AB4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4DCAC9E" w14:textId="1BC110D1" w:rsidR="006B6AB4" w:rsidRPr="00161E24" w:rsidRDefault="006B6AB4" w:rsidP="006B6AB4">
            <w:pPr>
              <w:pStyle w:val="block"/>
              <w:tabs>
                <w:tab w:val="decimal" w:pos="827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31.24</w:t>
            </w:r>
          </w:p>
        </w:tc>
        <w:tc>
          <w:tcPr>
            <w:tcW w:w="240" w:type="dxa"/>
            <w:vAlign w:val="bottom"/>
          </w:tcPr>
          <w:p w14:paraId="30D71406" w14:textId="77777777" w:rsidR="006B6AB4" w:rsidRPr="00161E24" w:rsidRDefault="006B6AB4" w:rsidP="006B6AB4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4627EFDD" w14:textId="45CD8722" w:rsidR="006B6AB4" w:rsidRPr="00161E24" w:rsidRDefault="006B6AB4" w:rsidP="006B6AB4">
            <w:pPr>
              <w:pStyle w:val="block"/>
              <w:tabs>
                <w:tab w:val="decimal" w:pos="74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31.24</w:t>
            </w:r>
          </w:p>
        </w:tc>
      </w:tr>
      <w:tr w:rsidR="006B6AB4" w:rsidRPr="00161E24" w14:paraId="510C673B" w14:textId="77777777" w:rsidTr="007E5A54">
        <w:tc>
          <w:tcPr>
            <w:tcW w:w="4572" w:type="dxa"/>
            <w:hideMark/>
          </w:tcPr>
          <w:p w14:paraId="2EF52136" w14:textId="77777777" w:rsidR="006B6AB4" w:rsidRPr="00161E24" w:rsidRDefault="006B6AB4" w:rsidP="006B6AB4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อัตราดอกเบี้ยคงที่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ร้อยละ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170" w:type="dxa"/>
            <w:vAlign w:val="bottom"/>
          </w:tcPr>
          <w:p w14:paraId="0D07F128" w14:textId="5F94A6B4" w:rsidR="006B6AB4" w:rsidRPr="00161E24" w:rsidRDefault="006B6AB4" w:rsidP="006B6AB4">
            <w:pPr>
              <w:pStyle w:val="block"/>
              <w:tabs>
                <w:tab w:val="decimal" w:pos="79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2.63</w:t>
            </w:r>
          </w:p>
        </w:tc>
        <w:tc>
          <w:tcPr>
            <w:tcW w:w="270" w:type="dxa"/>
            <w:vAlign w:val="bottom"/>
          </w:tcPr>
          <w:p w14:paraId="04BB4B86" w14:textId="77777777" w:rsidR="006B6AB4" w:rsidRPr="00161E24" w:rsidRDefault="006B6AB4" w:rsidP="006B6AB4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04D0BCE" w14:textId="075FD7E2" w:rsidR="006B6AB4" w:rsidRPr="00161E24" w:rsidRDefault="006B6AB4" w:rsidP="006B6AB4">
            <w:pPr>
              <w:pStyle w:val="block"/>
              <w:tabs>
                <w:tab w:val="decimal" w:pos="827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2.63</w:t>
            </w:r>
          </w:p>
        </w:tc>
        <w:tc>
          <w:tcPr>
            <w:tcW w:w="240" w:type="dxa"/>
            <w:vAlign w:val="bottom"/>
          </w:tcPr>
          <w:p w14:paraId="46CA932F" w14:textId="77777777" w:rsidR="006B6AB4" w:rsidRPr="00161E24" w:rsidRDefault="006B6AB4" w:rsidP="006B6AB4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37B90BF4" w14:textId="5A8B700E" w:rsidR="006B6AB4" w:rsidRPr="00161E24" w:rsidRDefault="006B6AB4" w:rsidP="006B6AB4">
            <w:pPr>
              <w:pStyle w:val="block"/>
              <w:tabs>
                <w:tab w:val="decimal" w:pos="74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2.63</w:t>
            </w:r>
          </w:p>
        </w:tc>
      </w:tr>
    </w:tbl>
    <w:p w14:paraId="4FF7C4BA" w14:textId="77777777" w:rsidR="00086C31" w:rsidRPr="00161E24" w:rsidRDefault="00086C31" w:rsidP="003D5CFC">
      <w:pPr>
        <w:tabs>
          <w:tab w:val="left" w:pos="810"/>
          <w:tab w:val="left" w:pos="1170"/>
        </w:tabs>
        <w:spacing w:line="240" w:lineRule="auto"/>
        <w:ind w:left="1170" w:right="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546BD599" w14:textId="29385FA1" w:rsidR="003D5CFC" w:rsidRPr="00161E24" w:rsidRDefault="00E34CBF" w:rsidP="00C5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61E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จำนวนเงินซึ่งเกี่ยวข้องกับรายการที่กำหนดให้เป็นเครื่องมือที่ใช้ในการป้องกันความเสี่ยง</w:t>
      </w:r>
    </w:p>
    <w:p w14:paraId="47EE2BF2" w14:textId="77777777" w:rsidR="003D5CFC" w:rsidRPr="00161E24" w:rsidRDefault="003D5CFC" w:rsidP="00C5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982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5670"/>
        <w:gridCol w:w="1548"/>
        <w:gridCol w:w="270"/>
        <w:gridCol w:w="1494"/>
      </w:tblGrid>
      <w:tr w:rsidR="00086C31" w:rsidRPr="00161E24" w14:paraId="404A7425" w14:textId="77777777" w:rsidTr="00A773DC">
        <w:trPr>
          <w:tblHeader/>
        </w:trPr>
        <w:tc>
          <w:tcPr>
            <w:tcW w:w="5670" w:type="dxa"/>
            <w:vAlign w:val="bottom"/>
          </w:tcPr>
          <w:p w14:paraId="1718B138" w14:textId="77777777" w:rsidR="00086C31" w:rsidRPr="00161E24" w:rsidRDefault="00086C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3312" w:type="dxa"/>
            <w:gridSpan w:val="3"/>
          </w:tcPr>
          <w:p w14:paraId="07721E30" w14:textId="74651775" w:rsidR="00086C31" w:rsidRPr="00161E24" w:rsidRDefault="00086C31">
            <w:pPr>
              <w:pStyle w:val="block"/>
              <w:tabs>
                <w:tab w:val="left" w:pos="683"/>
              </w:tabs>
              <w:spacing w:after="0" w:line="240" w:lineRule="auto"/>
              <w:ind w:left="-100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</w:p>
          <w:p w14:paraId="7E3E8A3E" w14:textId="0CED5211" w:rsidR="00086C31" w:rsidRPr="00161E24" w:rsidRDefault="00086C31">
            <w:pPr>
              <w:pStyle w:val="block"/>
              <w:tabs>
                <w:tab w:val="left" w:pos="683"/>
              </w:tabs>
              <w:spacing w:after="0" w:line="240" w:lineRule="auto"/>
              <w:ind w:left="-100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86C31" w:rsidRPr="00161E24" w14:paraId="6A2D5978" w14:textId="77777777" w:rsidTr="00A773DC">
        <w:tc>
          <w:tcPr>
            <w:tcW w:w="5670" w:type="dxa"/>
          </w:tcPr>
          <w:p w14:paraId="063C4763" w14:textId="121AE507" w:rsidR="00086C31" w:rsidRPr="00161E24" w:rsidRDefault="00086C31" w:rsidP="002F3A6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ความเสี่ยงด้านอัตราแลกเปลี่ยน 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548" w:type="dxa"/>
          </w:tcPr>
          <w:p w14:paraId="2D58917A" w14:textId="62AF2F15" w:rsidR="00086C31" w:rsidRPr="00161E24" w:rsidRDefault="00086C31" w:rsidP="00086C31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B6A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5D3D432C" w14:textId="2EFCA527" w:rsidR="00086C31" w:rsidRPr="00161E24" w:rsidRDefault="00086C31" w:rsidP="00086C31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4" w:type="dxa"/>
            <w:vAlign w:val="bottom"/>
          </w:tcPr>
          <w:p w14:paraId="518B5AF5" w14:textId="3354C844" w:rsidR="00086C31" w:rsidRPr="00161E24" w:rsidRDefault="00086C31" w:rsidP="00086C31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B6AB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</w:tr>
      <w:tr w:rsidR="00086C31" w:rsidRPr="00161E24" w14:paraId="7B70DE6C" w14:textId="77777777" w:rsidTr="00A773DC">
        <w:tc>
          <w:tcPr>
            <w:tcW w:w="5670" w:type="dxa"/>
          </w:tcPr>
          <w:p w14:paraId="3E3FEA5F" w14:textId="77777777" w:rsidR="00086C31" w:rsidRPr="00161E24" w:rsidRDefault="00086C31" w:rsidP="002F3A6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312" w:type="dxa"/>
            <w:gridSpan w:val="3"/>
          </w:tcPr>
          <w:p w14:paraId="5BFFB287" w14:textId="6E0A7DF2" w:rsidR="00086C31" w:rsidRPr="00161E24" w:rsidRDefault="00086C31" w:rsidP="00086C31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B6AB4" w:rsidRPr="00161E24" w14:paraId="7D4C4D3B" w14:textId="77777777" w:rsidTr="00A773DC">
        <w:tc>
          <w:tcPr>
            <w:tcW w:w="5670" w:type="dxa"/>
            <w:hideMark/>
          </w:tcPr>
          <w:p w14:paraId="49E39B83" w14:textId="2FF9766B" w:rsidR="006B6AB4" w:rsidRPr="00161E24" w:rsidRDefault="006B6AB4" w:rsidP="006B6AB4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สัญญาแลกเปลี่ยนสกุลเงิน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จำนวนเงินตามสัญญา</w:t>
            </w:r>
          </w:p>
        </w:tc>
        <w:tc>
          <w:tcPr>
            <w:tcW w:w="1548" w:type="dxa"/>
            <w:vAlign w:val="bottom"/>
          </w:tcPr>
          <w:p w14:paraId="3CE63908" w14:textId="68AE7E66" w:rsidR="006B6AB4" w:rsidRPr="00161E24" w:rsidRDefault="00726C23" w:rsidP="006B6AB4">
            <w:pPr>
              <w:pStyle w:val="block"/>
              <w:tabs>
                <w:tab w:val="decimal" w:pos="949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</w:t>
            </w:r>
          </w:p>
        </w:tc>
        <w:tc>
          <w:tcPr>
            <w:tcW w:w="270" w:type="dxa"/>
          </w:tcPr>
          <w:p w14:paraId="40C11641" w14:textId="39D1B3A9" w:rsidR="006B6AB4" w:rsidRPr="00161E24" w:rsidRDefault="006B6AB4" w:rsidP="006B6AB4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4" w:type="dxa"/>
            <w:vAlign w:val="bottom"/>
          </w:tcPr>
          <w:p w14:paraId="3BD1DE5C" w14:textId="0D027673" w:rsidR="006B6AB4" w:rsidRPr="00161E24" w:rsidRDefault="006B6AB4" w:rsidP="006B6AB4">
            <w:pPr>
              <w:pStyle w:val="block"/>
              <w:tabs>
                <w:tab w:val="decimal" w:pos="974"/>
              </w:tabs>
              <w:spacing w:after="0" w:line="240" w:lineRule="auto"/>
              <w:ind w:left="0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783</w:t>
            </w:r>
          </w:p>
        </w:tc>
      </w:tr>
      <w:tr w:rsidR="006B6AB4" w:rsidRPr="00161E24" w14:paraId="16EF7C9B" w14:textId="77777777" w:rsidTr="00A773DC">
        <w:tc>
          <w:tcPr>
            <w:tcW w:w="5670" w:type="dxa"/>
            <w:hideMark/>
          </w:tcPr>
          <w:p w14:paraId="733BBA28" w14:textId="117C06A4" w:rsidR="006B6AB4" w:rsidRPr="00161E24" w:rsidRDefault="006B6AB4" w:rsidP="006B6AB4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มูลค่าตามบัญชีที่รวมอยู่ใน</w:t>
            </w:r>
          </w:p>
        </w:tc>
        <w:tc>
          <w:tcPr>
            <w:tcW w:w="1548" w:type="dxa"/>
            <w:vAlign w:val="bottom"/>
          </w:tcPr>
          <w:p w14:paraId="518254FC" w14:textId="77777777" w:rsidR="006B6AB4" w:rsidRPr="00161E24" w:rsidRDefault="006B6AB4" w:rsidP="006B6AB4">
            <w:pPr>
              <w:pStyle w:val="block"/>
              <w:tabs>
                <w:tab w:val="decimal" w:pos="949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2202F8" w14:textId="6726AB31" w:rsidR="006B6AB4" w:rsidRPr="00161E24" w:rsidRDefault="006B6AB4" w:rsidP="006B6AB4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4" w:type="dxa"/>
            <w:vAlign w:val="bottom"/>
          </w:tcPr>
          <w:p w14:paraId="556175C2" w14:textId="4A7F9FCB" w:rsidR="006B6AB4" w:rsidRPr="00161E24" w:rsidRDefault="006B6AB4" w:rsidP="006B6AB4">
            <w:pPr>
              <w:pStyle w:val="block"/>
              <w:tabs>
                <w:tab w:val="decimal" w:pos="974"/>
              </w:tabs>
              <w:spacing w:after="0" w:line="240" w:lineRule="auto"/>
              <w:ind w:left="0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6AB4" w:rsidRPr="00161E24" w14:paraId="5CD48F9F" w14:textId="77777777" w:rsidTr="00A773DC">
        <w:tc>
          <w:tcPr>
            <w:tcW w:w="5670" w:type="dxa"/>
            <w:hideMark/>
          </w:tcPr>
          <w:p w14:paraId="7C8BF3B6" w14:textId="5E1787C9" w:rsidR="006B6AB4" w:rsidRPr="00161E24" w:rsidRDefault="006B6AB4" w:rsidP="006B6AB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 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สินทรัพย์อนุพันธ์</w:t>
            </w:r>
          </w:p>
        </w:tc>
        <w:tc>
          <w:tcPr>
            <w:tcW w:w="1548" w:type="dxa"/>
            <w:vAlign w:val="bottom"/>
          </w:tcPr>
          <w:p w14:paraId="64FEEF4C" w14:textId="48B03A3C" w:rsidR="006B6AB4" w:rsidRPr="00161E24" w:rsidRDefault="0039180D" w:rsidP="006B6AB4">
            <w:pPr>
              <w:pStyle w:val="block"/>
              <w:tabs>
                <w:tab w:val="decimal" w:pos="949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(33)</w:t>
            </w:r>
          </w:p>
        </w:tc>
        <w:tc>
          <w:tcPr>
            <w:tcW w:w="270" w:type="dxa"/>
          </w:tcPr>
          <w:p w14:paraId="5D2D02D9" w14:textId="10032DC1" w:rsidR="006B6AB4" w:rsidRPr="00161E24" w:rsidRDefault="006B6AB4" w:rsidP="006B6AB4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4" w:type="dxa"/>
            <w:vAlign w:val="bottom"/>
          </w:tcPr>
          <w:p w14:paraId="2011902B" w14:textId="7877488A" w:rsidR="006B6AB4" w:rsidRPr="00161E24" w:rsidRDefault="006B6AB4" w:rsidP="006B6AB4">
            <w:pPr>
              <w:pStyle w:val="block"/>
              <w:tabs>
                <w:tab w:val="decimal" w:pos="974"/>
              </w:tabs>
              <w:spacing w:after="0" w:line="240" w:lineRule="auto"/>
              <w:ind w:left="0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(60)</w:t>
            </w:r>
          </w:p>
        </w:tc>
      </w:tr>
      <w:tr w:rsidR="006B6AB4" w:rsidRPr="00161E24" w14:paraId="60F0F4DE" w14:textId="77777777" w:rsidTr="00A773DC">
        <w:tc>
          <w:tcPr>
            <w:tcW w:w="5670" w:type="dxa"/>
          </w:tcPr>
          <w:p w14:paraId="6196A3F9" w14:textId="77777777" w:rsidR="006B6AB4" w:rsidRPr="00161E24" w:rsidRDefault="006B6AB4" w:rsidP="006B6AB4">
            <w:pPr>
              <w:pStyle w:val="block"/>
              <w:tabs>
                <w:tab w:val="left" w:pos="1151"/>
              </w:tabs>
              <w:spacing w:after="0" w:line="240" w:lineRule="auto"/>
              <w:ind w:left="16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548" w:type="dxa"/>
            <w:vAlign w:val="bottom"/>
          </w:tcPr>
          <w:p w14:paraId="611AEBFD" w14:textId="77777777" w:rsidR="006B6AB4" w:rsidRPr="00161E24" w:rsidRDefault="006B6AB4" w:rsidP="006B6AB4">
            <w:pPr>
              <w:pStyle w:val="block"/>
              <w:tabs>
                <w:tab w:val="decimal" w:pos="949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32927D" w14:textId="232F1A91" w:rsidR="006B6AB4" w:rsidRPr="00161E24" w:rsidRDefault="006B6AB4" w:rsidP="006B6AB4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494" w:type="dxa"/>
            <w:vAlign w:val="bottom"/>
          </w:tcPr>
          <w:p w14:paraId="6B1D5FCC" w14:textId="22D31753" w:rsidR="006B6AB4" w:rsidRPr="00161E24" w:rsidRDefault="006B6AB4" w:rsidP="006B6AB4">
            <w:pPr>
              <w:pStyle w:val="block"/>
              <w:tabs>
                <w:tab w:val="decimal" w:pos="974"/>
              </w:tabs>
              <w:spacing w:after="0" w:line="240" w:lineRule="auto"/>
              <w:ind w:left="0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B6AB4" w:rsidRPr="00161E24" w14:paraId="2CF25226" w14:textId="77777777" w:rsidTr="00A773DC">
        <w:tc>
          <w:tcPr>
            <w:tcW w:w="5670" w:type="dxa"/>
            <w:hideMark/>
          </w:tcPr>
          <w:p w14:paraId="16EEC7E3" w14:textId="1D3FDCB0" w:rsidR="006B6AB4" w:rsidRPr="00A773DC" w:rsidRDefault="006B6AB4" w:rsidP="006B6AB4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ความเสี่ยงด้านอัตราแลกเปลี่ยนสำหรับปีสิ้นสุดวันที่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548" w:type="dxa"/>
            <w:vAlign w:val="bottom"/>
          </w:tcPr>
          <w:p w14:paraId="7AF9B137" w14:textId="77777777" w:rsidR="006B6AB4" w:rsidRPr="00161E24" w:rsidRDefault="006B6AB4" w:rsidP="006B6AB4">
            <w:pPr>
              <w:pStyle w:val="block"/>
              <w:tabs>
                <w:tab w:val="decimal" w:pos="949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F97350" w14:textId="60DC3568" w:rsidR="006B6AB4" w:rsidRPr="00161E24" w:rsidRDefault="006B6AB4" w:rsidP="006B6AB4">
            <w:pPr>
              <w:pStyle w:val="block"/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4" w:type="dxa"/>
            <w:vAlign w:val="bottom"/>
          </w:tcPr>
          <w:p w14:paraId="6176FDC5" w14:textId="0A2A75E4" w:rsidR="006B6AB4" w:rsidRPr="00161E24" w:rsidRDefault="006B6AB4" w:rsidP="006B6AB4">
            <w:pPr>
              <w:pStyle w:val="block"/>
              <w:tabs>
                <w:tab w:val="decimal" w:pos="974"/>
              </w:tabs>
              <w:spacing w:after="0" w:line="240" w:lineRule="auto"/>
              <w:ind w:left="0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6AB4" w:rsidRPr="00161E24" w14:paraId="39F29FFE" w14:textId="77777777" w:rsidTr="00A773DC">
        <w:tc>
          <w:tcPr>
            <w:tcW w:w="5670" w:type="dxa"/>
            <w:hideMark/>
          </w:tcPr>
          <w:p w14:paraId="67463EA3" w14:textId="03A1ACE9" w:rsidR="006B6AB4" w:rsidRPr="00161E24" w:rsidRDefault="006B6AB4" w:rsidP="006B6AB4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รับรู้ในกำไรขาดทุนเบ็ดเสร็จอื่น</w:t>
            </w:r>
          </w:p>
        </w:tc>
        <w:tc>
          <w:tcPr>
            <w:tcW w:w="1548" w:type="dxa"/>
            <w:vAlign w:val="bottom"/>
          </w:tcPr>
          <w:p w14:paraId="0F19EBFE" w14:textId="77777777" w:rsidR="006B6AB4" w:rsidRPr="00161E24" w:rsidRDefault="006B6AB4" w:rsidP="006B6AB4">
            <w:pPr>
              <w:pStyle w:val="block"/>
              <w:tabs>
                <w:tab w:val="decimal" w:pos="949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9F67EB" w14:textId="58109466" w:rsidR="006B6AB4" w:rsidRPr="00161E24" w:rsidRDefault="006B6AB4" w:rsidP="006B6AB4">
            <w:pPr>
              <w:pStyle w:val="block"/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4" w:type="dxa"/>
            <w:vAlign w:val="bottom"/>
          </w:tcPr>
          <w:p w14:paraId="0CDDF452" w14:textId="11C9827B" w:rsidR="006B6AB4" w:rsidRPr="00161E24" w:rsidRDefault="006B6AB4" w:rsidP="006B6AB4">
            <w:pPr>
              <w:pStyle w:val="block"/>
              <w:tabs>
                <w:tab w:val="decimal" w:pos="974"/>
              </w:tabs>
              <w:spacing w:after="0" w:line="240" w:lineRule="auto"/>
              <w:ind w:left="0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6B6AB4" w:rsidRPr="00161E24" w14:paraId="68E22E7B" w14:textId="77777777" w:rsidTr="008270B1">
        <w:tc>
          <w:tcPr>
            <w:tcW w:w="5670" w:type="dxa"/>
            <w:hideMark/>
          </w:tcPr>
          <w:p w14:paraId="2BF0A193" w14:textId="7EF314E8" w:rsidR="006B6AB4" w:rsidRPr="00A773DC" w:rsidRDefault="006B6AB4" w:rsidP="006B6AB4">
            <w:pPr>
              <w:pStyle w:val="block"/>
              <w:numPr>
                <w:ilvl w:val="0"/>
                <w:numId w:val="19"/>
              </w:numPr>
              <w:spacing w:after="0" w:line="240" w:lineRule="auto"/>
              <w:ind w:left="158" w:right="-72" w:hanging="180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A773D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การเปลี่ยนแปลงในมูลค่าของเครื่องมือที่ใช้ในการป้องกันความเสี่ยง 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5931083D" w14:textId="56D9BA29" w:rsidR="006B6AB4" w:rsidRPr="00161E24" w:rsidRDefault="000A626C" w:rsidP="006B6AB4">
            <w:pPr>
              <w:pStyle w:val="block"/>
              <w:tabs>
                <w:tab w:val="decimal" w:pos="949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4C41EF9" w14:textId="707F2811" w:rsidR="006B6AB4" w:rsidRPr="00161E24" w:rsidRDefault="006B6AB4" w:rsidP="006B6AB4">
            <w:pPr>
              <w:pStyle w:val="block"/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94" w:type="dxa"/>
            <w:vAlign w:val="bottom"/>
          </w:tcPr>
          <w:p w14:paraId="4973571F" w14:textId="5524658A" w:rsidR="006B6AB4" w:rsidRPr="00161E24" w:rsidRDefault="006B6AB4" w:rsidP="006B6AB4">
            <w:pPr>
              <w:pStyle w:val="block"/>
              <w:tabs>
                <w:tab w:val="decimal" w:pos="974"/>
              </w:tabs>
              <w:spacing w:after="0" w:line="240" w:lineRule="auto"/>
              <w:ind w:left="0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27</w:t>
            </w:r>
          </w:p>
        </w:tc>
      </w:tr>
    </w:tbl>
    <w:p w14:paraId="481E05F1" w14:textId="77777777" w:rsidR="003D5CFC" w:rsidRPr="00161E24" w:rsidRDefault="003D5CFC" w:rsidP="003D5CFC">
      <w:pPr>
        <w:tabs>
          <w:tab w:val="left" w:pos="810"/>
          <w:tab w:val="left" w:pos="1170"/>
        </w:tabs>
        <w:spacing w:line="240" w:lineRule="auto"/>
        <w:ind w:left="1170"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10231796" w14:textId="77777777" w:rsidR="009C7B90" w:rsidRDefault="009C7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659C4819" w14:textId="0A3E3926" w:rsidR="008966F9" w:rsidRPr="00161E24" w:rsidRDefault="00E34CBF" w:rsidP="003D5CFC">
      <w:pPr>
        <w:tabs>
          <w:tab w:val="left" w:pos="810"/>
          <w:tab w:val="left" w:pos="1170"/>
        </w:tabs>
        <w:spacing w:line="240" w:lineRule="auto"/>
        <w:ind w:left="1170" w:right="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61E24">
        <w:rPr>
          <w:rFonts w:asciiTheme="majorBidi" w:hAnsiTheme="majorBidi" w:cstheme="majorBidi"/>
          <w:color w:val="000000" w:themeColor="text1"/>
          <w:sz w:val="30"/>
          <w:szCs w:val="30"/>
          <w:cs/>
        </w:rPr>
        <w:lastRenderedPageBreak/>
        <w:t xml:space="preserve">ตารางด้านล่างแสดงการกระทบยอดองค์ประกอบอื่นของส่วนของผู้ถือหุ้นและการวิเคราะห์รายการกำไรขาดทุนเบ็ดเสร็จอื่นจากการบัญชีป้องกันความเสี่ยงในกระแสเงินสด </w:t>
      </w:r>
    </w:p>
    <w:p w14:paraId="35E28120" w14:textId="77777777" w:rsidR="002F3A6A" w:rsidRPr="00161E24" w:rsidRDefault="002F3A6A" w:rsidP="003D5CFC">
      <w:pPr>
        <w:tabs>
          <w:tab w:val="left" w:pos="810"/>
          <w:tab w:val="left" w:pos="1170"/>
        </w:tabs>
        <w:spacing w:line="240" w:lineRule="auto"/>
        <w:ind w:left="1170" w:right="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tbl>
      <w:tblPr>
        <w:tblW w:w="8478" w:type="dxa"/>
        <w:tblInd w:w="1080" w:type="dxa"/>
        <w:tblLook w:val="04A0" w:firstRow="1" w:lastRow="0" w:firstColumn="1" w:lastColumn="0" w:noHBand="0" w:noVBand="1"/>
      </w:tblPr>
      <w:tblGrid>
        <w:gridCol w:w="6570"/>
        <w:gridCol w:w="1908"/>
      </w:tblGrid>
      <w:tr w:rsidR="002F3A6A" w:rsidRPr="00161E24" w14:paraId="0CA76122" w14:textId="77777777" w:rsidTr="00516440">
        <w:trPr>
          <w:trHeight w:val="74"/>
        </w:trPr>
        <w:tc>
          <w:tcPr>
            <w:tcW w:w="6570" w:type="dxa"/>
            <w:vAlign w:val="bottom"/>
          </w:tcPr>
          <w:p w14:paraId="26804C0B" w14:textId="77777777" w:rsidR="002F3A6A" w:rsidRPr="00161E24" w:rsidRDefault="002F3A6A" w:rsidP="008966F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สำรองการป้องกันความเสี่ยงในกระแสเงินสด</w:t>
            </w:r>
          </w:p>
          <w:p w14:paraId="323212A0" w14:textId="22F1F77F" w:rsidR="002F3A6A" w:rsidRPr="00161E24" w:rsidRDefault="002F3A6A" w:rsidP="00B97A8C">
            <w:pPr>
              <w:pStyle w:val="block"/>
              <w:spacing w:after="0" w:line="240" w:lineRule="auto"/>
              <w:ind w:left="2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-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ความเสี่ยงจากเงินตราต่างประเทศ</w:t>
            </w:r>
          </w:p>
        </w:tc>
        <w:tc>
          <w:tcPr>
            <w:tcW w:w="1908" w:type="dxa"/>
            <w:vAlign w:val="bottom"/>
            <w:hideMark/>
          </w:tcPr>
          <w:p w14:paraId="72CEDE3B" w14:textId="77777777" w:rsidR="002F3A6A" w:rsidRPr="00161E24" w:rsidRDefault="002F3A6A" w:rsidP="008966F9">
            <w:pPr>
              <w:pStyle w:val="block"/>
              <w:tabs>
                <w:tab w:val="left" w:pos="683"/>
              </w:tabs>
              <w:spacing w:after="0" w:line="240" w:lineRule="auto"/>
              <w:ind w:left="-100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</w:p>
          <w:p w14:paraId="7BF54D67" w14:textId="053081FC" w:rsidR="002F3A6A" w:rsidRPr="00161E24" w:rsidRDefault="002F3A6A" w:rsidP="008966F9">
            <w:pPr>
              <w:pStyle w:val="block"/>
              <w:tabs>
                <w:tab w:val="left" w:pos="1959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F3A6A" w:rsidRPr="00161E24" w14:paraId="3EF028CD" w14:textId="77777777" w:rsidTr="00516440">
        <w:trPr>
          <w:trHeight w:val="74"/>
        </w:trPr>
        <w:tc>
          <w:tcPr>
            <w:tcW w:w="6570" w:type="dxa"/>
          </w:tcPr>
          <w:p w14:paraId="0C45FA72" w14:textId="77777777" w:rsidR="002F3A6A" w:rsidRPr="00161E24" w:rsidRDefault="002F3A6A" w:rsidP="008966F9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908" w:type="dxa"/>
            <w:vAlign w:val="bottom"/>
            <w:hideMark/>
          </w:tcPr>
          <w:p w14:paraId="07F0E0E3" w14:textId="1D3C6663" w:rsidR="002F3A6A" w:rsidRPr="00161E24" w:rsidRDefault="002F3A6A" w:rsidP="008966F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Cs w:val="22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61E24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6B6AB4" w:rsidRPr="00161E24" w14:paraId="5DB1AE00" w14:textId="77777777" w:rsidTr="00516440">
        <w:tc>
          <w:tcPr>
            <w:tcW w:w="6570" w:type="dxa"/>
            <w:hideMark/>
          </w:tcPr>
          <w:p w14:paraId="7C717B6C" w14:textId="40878AB8" w:rsidR="006B6AB4" w:rsidRPr="00161E24" w:rsidRDefault="006B6AB4" w:rsidP="006B6AB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08" w:type="dxa"/>
          </w:tcPr>
          <w:p w14:paraId="6946D6F7" w14:textId="38E881DE" w:rsidR="006B6AB4" w:rsidRPr="006B6AB4" w:rsidRDefault="006B6AB4" w:rsidP="006B6AB4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B6AB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(9)</w:t>
            </w:r>
          </w:p>
        </w:tc>
      </w:tr>
      <w:tr w:rsidR="006B6AB4" w:rsidRPr="00161E24" w14:paraId="6A887E27" w14:textId="77777777" w:rsidTr="00516440">
        <w:tc>
          <w:tcPr>
            <w:tcW w:w="6570" w:type="dxa"/>
            <w:hideMark/>
          </w:tcPr>
          <w:p w14:paraId="046D21E7" w14:textId="1810B9CD" w:rsidR="006B6AB4" w:rsidRPr="00161E24" w:rsidRDefault="006B6AB4" w:rsidP="006B6AB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การเปลี่ยนแปลงมูลค่ายุติธรรม</w:t>
            </w:r>
          </w:p>
        </w:tc>
        <w:tc>
          <w:tcPr>
            <w:tcW w:w="1908" w:type="dxa"/>
          </w:tcPr>
          <w:p w14:paraId="5DBB03AA" w14:textId="69B129F9" w:rsidR="006B6AB4" w:rsidRPr="00161E24" w:rsidRDefault="006B6AB4" w:rsidP="006B6AB4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(3)</w:t>
            </w:r>
          </w:p>
        </w:tc>
      </w:tr>
      <w:tr w:rsidR="006B6AB4" w:rsidRPr="00161E24" w14:paraId="492F373B" w14:textId="77777777" w:rsidTr="00516440">
        <w:tc>
          <w:tcPr>
            <w:tcW w:w="6570" w:type="dxa"/>
            <w:hideMark/>
          </w:tcPr>
          <w:p w14:paraId="115C7F81" w14:textId="61C7D545" w:rsidR="006B6AB4" w:rsidRPr="00161E24" w:rsidRDefault="006B6AB4" w:rsidP="006B6AB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จำนวนเงินที่จัดประเภทรายการใหม่ไปยังกำไรหรือขาดทุน</w:t>
            </w:r>
          </w:p>
        </w:tc>
        <w:tc>
          <w:tcPr>
            <w:tcW w:w="1908" w:type="dxa"/>
          </w:tcPr>
          <w:p w14:paraId="363277EB" w14:textId="5260A96E" w:rsidR="006B6AB4" w:rsidRPr="00161E24" w:rsidRDefault="006B6AB4" w:rsidP="006B6AB4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</w:tr>
      <w:tr w:rsidR="006B6AB4" w:rsidRPr="00161E24" w14:paraId="08ADB82D" w14:textId="77777777" w:rsidTr="00516440">
        <w:tc>
          <w:tcPr>
            <w:tcW w:w="6570" w:type="dxa"/>
          </w:tcPr>
          <w:p w14:paraId="40BC0E24" w14:textId="1CAEABC2" w:rsidR="006B6AB4" w:rsidRPr="00161E24" w:rsidRDefault="006B6AB4" w:rsidP="006B6AB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การเปลี่ยนแปลงของภาษีในสำรองระหว่า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งปี</w:t>
            </w:r>
          </w:p>
        </w:tc>
        <w:tc>
          <w:tcPr>
            <w:tcW w:w="1908" w:type="dxa"/>
          </w:tcPr>
          <w:p w14:paraId="4281CD4C" w14:textId="6FD92AA0" w:rsidR="006B6AB4" w:rsidRPr="00161E24" w:rsidRDefault="006B6AB4" w:rsidP="006B6AB4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(5)</w:t>
            </w:r>
          </w:p>
        </w:tc>
      </w:tr>
      <w:tr w:rsidR="006B6AB4" w:rsidRPr="00161E24" w14:paraId="2E845452" w14:textId="77777777" w:rsidTr="00516440">
        <w:tc>
          <w:tcPr>
            <w:tcW w:w="6570" w:type="dxa"/>
            <w:hideMark/>
          </w:tcPr>
          <w:p w14:paraId="0B7F487A" w14:textId="1953E3E1" w:rsidR="006B6AB4" w:rsidRPr="00161E24" w:rsidRDefault="006B6AB4" w:rsidP="006B6AB4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และวันที่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right w:val="nil"/>
            </w:tcBorders>
          </w:tcPr>
          <w:p w14:paraId="02E1E113" w14:textId="7044F2F7" w:rsidR="006B6AB4" w:rsidRPr="00161E24" w:rsidRDefault="006B6AB4" w:rsidP="006B6AB4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12</w:t>
            </w:r>
          </w:p>
        </w:tc>
      </w:tr>
      <w:tr w:rsidR="006B6AB4" w:rsidRPr="00161E24" w14:paraId="4783D80B" w14:textId="77777777" w:rsidTr="00516440">
        <w:tc>
          <w:tcPr>
            <w:tcW w:w="6570" w:type="dxa"/>
            <w:hideMark/>
          </w:tcPr>
          <w:p w14:paraId="7DBCBE47" w14:textId="77777777" w:rsidR="006B6AB4" w:rsidRPr="00161E24" w:rsidRDefault="006B6AB4" w:rsidP="006B6AB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การเปลี่ยนแปลงมูลค่ายุติธรรม</w:t>
            </w:r>
          </w:p>
        </w:tc>
        <w:tc>
          <w:tcPr>
            <w:tcW w:w="1908" w:type="dxa"/>
            <w:shd w:val="clear" w:color="auto" w:fill="auto"/>
          </w:tcPr>
          <w:p w14:paraId="4CDCA3C7" w14:textId="5296AB1E" w:rsidR="006B6AB4" w:rsidRPr="00161E24" w:rsidRDefault="0062497F" w:rsidP="006B6AB4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(6)</w:t>
            </w:r>
          </w:p>
        </w:tc>
      </w:tr>
      <w:tr w:rsidR="006B6AB4" w:rsidRPr="00161E24" w14:paraId="2A1ADD42" w14:textId="77777777" w:rsidTr="00516440">
        <w:tc>
          <w:tcPr>
            <w:tcW w:w="6570" w:type="dxa"/>
            <w:hideMark/>
          </w:tcPr>
          <w:p w14:paraId="2803F42A" w14:textId="77777777" w:rsidR="006B6AB4" w:rsidRPr="00161E24" w:rsidRDefault="006B6AB4" w:rsidP="006B6AB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จำนวนเงินที่จัดประเภทรายการใหม่ไปยังกำไรหรือขาดทุน</w:t>
            </w:r>
          </w:p>
        </w:tc>
        <w:tc>
          <w:tcPr>
            <w:tcW w:w="1908" w:type="dxa"/>
            <w:shd w:val="clear" w:color="auto" w:fill="auto"/>
          </w:tcPr>
          <w:p w14:paraId="3ABAC4C0" w14:textId="162A4F5C" w:rsidR="006B6AB4" w:rsidRPr="00161E24" w:rsidRDefault="0062497F" w:rsidP="006B6AB4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(3)</w:t>
            </w:r>
          </w:p>
        </w:tc>
      </w:tr>
      <w:tr w:rsidR="006B6AB4" w:rsidRPr="00161E24" w14:paraId="40EABFB5" w14:textId="77777777" w:rsidTr="00516440">
        <w:tc>
          <w:tcPr>
            <w:tcW w:w="6570" w:type="dxa"/>
          </w:tcPr>
          <w:p w14:paraId="63A6E8D8" w14:textId="4FCBC111" w:rsidR="006B6AB4" w:rsidRPr="00161E24" w:rsidRDefault="006B6AB4" w:rsidP="006B6AB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การเปลี่ยนแปลงของภาษีในสำรองระหว่าง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908" w:type="dxa"/>
            <w:shd w:val="clear" w:color="auto" w:fill="auto"/>
          </w:tcPr>
          <w:p w14:paraId="153F8555" w14:textId="45437FAD" w:rsidR="006B6AB4" w:rsidRPr="00161E24" w:rsidRDefault="0062497F" w:rsidP="006B6AB4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6B6AB4" w:rsidRPr="00161E24" w14:paraId="5B4435EA" w14:textId="77777777" w:rsidTr="00516440">
        <w:tc>
          <w:tcPr>
            <w:tcW w:w="6570" w:type="dxa"/>
            <w:hideMark/>
          </w:tcPr>
          <w:p w14:paraId="08C95494" w14:textId="0D5F289F" w:rsidR="006B6AB4" w:rsidRPr="00161E24" w:rsidRDefault="006B6AB4" w:rsidP="006B6AB4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BE72BB" w14:textId="3F9E87AC" w:rsidR="006B6AB4" w:rsidRPr="00161E24" w:rsidRDefault="0062497F" w:rsidP="006B6AB4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</w:tbl>
    <w:p w14:paraId="1E953025" w14:textId="77777777" w:rsidR="00B8524F" w:rsidRPr="00161E24" w:rsidRDefault="00B8524F" w:rsidP="00516440">
      <w:pPr>
        <w:tabs>
          <w:tab w:val="clear" w:pos="907"/>
          <w:tab w:val="left" w:pos="1080"/>
        </w:tabs>
        <w:spacing w:line="240" w:lineRule="auto"/>
        <w:ind w:left="1170" w:right="-27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4C8536D7" w14:textId="1AF90720" w:rsidR="00B4747B" w:rsidRPr="00161E24" w:rsidRDefault="00B4747B" w:rsidP="00516440">
      <w:pPr>
        <w:tabs>
          <w:tab w:val="clear" w:pos="907"/>
          <w:tab w:val="left" w:pos="1080"/>
        </w:tabs>
        <w:spacing w:line="240" w:lineRule="auto"/>
        <w:ind w:left="1170" w:right="-2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สัญญาแลกเปลี่ยน</w:t>
      </w:r>
      <w:r w:rsidR="00F10E7D" w:rsidRPr="00161E24">
        <w:rPr>
          <w:rFonts w:asciiTheme="majorBidi" w:hAnsiTheme="majorBidi" w:cstheme="majorBidi"/>
          <w:i/>
          <w:iCs/>
          <w:sz w:val="30"/>
          <w:szCs w:val="30"/>
          <w:cs/>
        </w:rPr>
        <w:t>สกุลเงิน</w:t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D95ACE0" w14:textId="77777777" w:rsidR="00B4747B" w:rsidRPr="00161E24" w:rsidRDefault="00B4747B" w:rsidP="00516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15CDE3" w14:textId="7EEC8DDF" w:rsidR="00B4747B" w:rsidRPr="00161E24" w:rsidRDefault="00B4747B" w:rsidP="00516440">
      <w:pPr>
        <w:tabs>
          <w:tab w:val="clear" w:pos="907"/>
          <w:tab w:val="left" w:pos="1080"/>
        </w:tabs>
        <w:spacing w:line="240" w:lineRule="auto"/>
        <w:ind w:left="117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C58DB" w:rsidRPr="00161E24">
        <w:rPr>
          <w:rFonts w:asciiTheme="majorBidi" w:hAnsiTheme="majorBidi" w:cstheme="majorBidi"/>
          <w:sz w:val="30"/>
          <w:szCs w:val="30"/>
        </w:rPr>
        <w:t>4</w:t>
      </w:r>
      <w:r w:rsidR="00390D91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390D91" w:rsidRPr="00161E24">
        <w:rPr>
          <w:rFonts w:asciiTheme="majorBidi" w:hAnsiTheme="majorBidi" w:cstheme="majorBidi"/>
          <w:sz w:val="30"/>
          <w:szCs w:val="30"/>
          <w:cs/>
        </w:rPr>
        <w:t>มีนาคม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58DB" w:rsidRPr="00161E24">
        <w:rPr>
          <w:rFonts w:asciiTheme="majorBidi" w:hAnsiTheme="majorBidi" w:cstheme="majorBidi"/>
          <w:sz w:val="30"/>
          <w:szCs w:val="30"/>
        </w:rPr>
        <w:t>2563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บริษัทเข้าทำสัญญาแลกเปลี่ยนอัตราดอกเบี้ยสำหรับเงิน</w:t>
      </w:r>
      <w:r w:rsidR="00224439" w:rsidRPr="00161E24">
        <w:rPr>
          <w:rFonts w:asciiTheme="majorBidi" w:hAnsiTheme="majorBidi" w:cstheme="majorBidi"/>
          <w:sz w:val="30"/>
          <w:szCs w:val="30"/>
          <w:cs/>
        </w:rPr>
        <w:t>ให้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กู้ยืมระยะยาวจำนวน </w:t>
      </w:r>
      <w:r w:rsidR="000C58DB" w:rsidRPr="00161E24">
        <w:rPr>
          <w:rFonts w:asciiTheme="majorBidi" w:hAnsiTheme="majorBidi" w:cstheme="majorBidi"/>
          <w:sz w:val="30"/>
          <w:szCs w:val="30"/>
        </w:rPr>
        <w:t>10</w:t>
      </w:r>
      <w:r w:rsidR="00224439" w:rsidRPr="00161E24">
        <w:rPr>
          <w:rFonts w:asciiTheme="majorBidi" w:hAnsiTheme="majorBidi" w:cstheme="majorBidi"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</w:rPr>
        <w:t>2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ล้านเหรียญสหรัฐอเมริกาเพื่อแลกอัตราดอกเบี้ยลอยตัวที่ร้อยละ </w:t>
      </w:r>
      <w:r w:rsidR="000C58DB" w:rsidRPr="00161E24">
        <w:rPr>
          <w:rFonts w:asciiTheme="majorBidi" w:hAnsiTheme="majorBidi" w:cstheme="majorBidi"/>
          <w:sz w:val="30"/>
          <w:szCs w:val="30"/>
        </w:rPr>
        <w:t>2</w:t>
      </w:r>
      <w:r w:rsidR="00224439" w:rsidRPr="00161E24">
        <w:rPr>
          <w:rFonts w:asciiTheme="majorBidi" w:hAnsiTheme="majorBidi" w:cstheme="majorBidi"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</w:rPr>
        <w:t>90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24439" w:rsidRPr="00161E24">
        <w:rPr>
          <w:rFonts w:asciiTheme="majorBidi" w:hAnsiTheme="majorBidi" w:cstheme="majorBidi"/>
          <w:sz w:val="30"/>
          <w:szCs w:val="30"/>
          <w:cs/>
        </w:rPr>
        <w:t>ต่อปี</w:t>
      </w:r>
      <w:r w:rsidR="003D5CFC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21D16" w:rsidRPr="00161E24">
        <w:rPr>
          <w:rFonts w:asciiTheme="majorBidi" w:hAnsiTheme="majorBidi" w:cstheme="majorBidi"/>
          <w:sz w:val="30"/>
          <w:szCs w:val="30"/>
          <w:cs/>
        </w:rPr>
        <w:t>เป</w:t>
      </w:r>
      <w:r w:rsidR="00C424B3" w:rsidRPr="00161E24">
        <w:rPr>
          <w:rFonts w:asciiTheme="majorBidi" w:hAnsiTheme="majorBidi" w:cstheme="majorBidi"/>
          <w:sz w:val="30"/>
          <w:szCs w:val="30"/>
          <w:cs/>
        </w:rPr>
        <w:t>็นเ</w:t>
      </w:r>
      <w:r w:rsidR="003D5CFC" w:rsidRPr="00161E24">
        <w:rPr>
          <w:rFonts w:asciiTheme="majorBidi" w:hAnsiTheme="majorBidi" w:cstheme="majorBidi"/>
          <w:sz w:val="30"/>
          <w:szCs w:val="30"/>
          <w:cs/>
        </w:rPr>
        <w:t xml:space="preserve">งินกู้ยืมจำนวน </w:t>
      </w:r>
      <w:r w:rsidR="000C58DB" w:rsidRPr="00161E24">
        <w:rPr>
          <w:rFonts w:asciiTheme="majorBidi" w:hAnsiTheme="majorBidi" w:cstheme="majorBidi"/>
          <w:sz w:val="30"/>
          <w:szCs w:val="30"/>
        </w:rPr>
        <w:t>320</w:t>
      </w:r>
      <w:r w:rsidR="003D5CFC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C063EA" w:rsidRPr="00161E24">
        <w:rPr>
          <w:rFonts w:asciiTheme="majorBidi" w:hAnsiTheme="majorBidi" w:cstheme="majorBidi"/>
          <w:sz w:val="30"/>
          <w:szCs w:val="30"/>
        </w:rPr>
        <w:br/>
      </w:r>
      <w:r w:rsidR="003D5CFC" w:rsidRPr="00161E24">
        <w:rPr>
          <w:rFonts w:asciiTheme="majorBidi" w:hAnsiTheme="majorBidi" w:cstheme="majorBidi"/>
          <w:sz w:val="30"/>
          <w:szCs w:val="30"/>
          <w:cs/>
        </w:rPr>
        <w:t>ล้านบาท ซึ่งมี</w:t>
      </w:r>
      <w:r w:rsidRPr="00161E24">
        <w:rPr>
          <w:rFonts w:asciiTheme="majorBidi" w:hAnsiTheme="majorBidi" w:cstheme="majorBidi"/>
          <w:sz w:val="30"/>
          <w:szCs w:val="30"/>
          <w:cs/>
        </w:rPr>
        <w:t>อัตราดอกเบี้ยคงที่ที่</w:t>
      </w:r>
      <w:r w:rsidR="003D5CFC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0C58DB" w:rsidRPr="00161E24">
        <w:rPr>
          <w:rFonts w:asciiTheme="majorBidi" w:hAnsiTheme="majorBidi" w:cstheme="majorBidi"/>
          <w:sz w:val="30"/>
          <w:szCs w:val="30"/>
        </w:rPr>
        <w:t>2</w:t>
      </w:r>
      <w:r w:rsidR="00224439" w:rsidRPr="00161E24">
        <w:rPr>
          <w:rFonts w:asciiTheme="majorBidi" w:hAnsiTheme="majorBidi" w:cstheme="majorBidi"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</w:rPr>
        <w:t>63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ต่อปีโดยมีการแลกเปลี่ยนกันทุก ๆ </w:t>
      </w:r>
      <w:r w:rsidR="000C58DB" w:rsidRPr="00161E24">
        <w:rPr>
          <w:rFonts w:asciiTheme="majorBidi" w:hAnsiTheme="majorBidi" w:cstheme="majorBidi"/>
          <w:sz w:val="30"/>
          <w:szCs w:val="30"/>
        </w:rPr>
        <w:t>6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เดือนเริ่มจากวันที่</w:t>
      </w:r>
      <w:r w:rsidR="00224439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0C58DB" w:rsidRPr="00161E24">
        <w:rPr>
          <w:rFonts w:asciiTheme="majorBidi" w:hAnsiTheme="majorBidi" w:cstheme="majorBidi"/>
          <w:sz w:val="30"/>
          <w:szCs w:val="30"/>
        </w:rPr>
        <w:t>4</w:t>
      </w:r>
      <w:r w:rsidR="00224439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224439" w:rsidRPr="00161E2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C58DB" w:rsidRPr="00161E24">
        <w:rPr>
          <w:rFonts w:asciiTheme="majorBidi" w:hAnsiTheme="majorBidi" w:cstheme="majorBidi"/>
          <w:sz w:val="30"/>
          <w:szCs w:val="30"/>
        </w:rPr>
        <w:t>2563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จนถึง </w:t>
      </w:r>
      <w:r w:rsidR="000C58DB" w:rsidRPr="00161E24">
        <w:rPr>
          <w:rFonts w:asciiTheme="majorBidi" w:hAnsiTheme="majorBidi" w:cstheme="majorBidi"/>
          <w:sz w:val="30"/>
          <w:szCs w:val="30"/>
        </w:rPr>
        <w:t>7</w:t>
      </w:r>
      <w:r w:rsidR="000D23E6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0D23E6" w:rsidRPr="00161E2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C58DB" w:rsidRPr="00161E24">
        <w:rPr>
          <w:rFonts w:asciiTheme="majorBidi" w:hAnsiTheme="majorBidi" w:cstheme="majorBidi"/>
          <w:sz w:val="30"/>
          <w:szCs w:val="30"/>
        </w:rPr>
        <w:t>2566</w:t>
      </w:r>
    </w:p>
    <w:p w14:paraId="4BC50B01" w14:textId="61440F63" w:rsidR="00390D91" w:rsidRPr="00161E24" w:rsidRDefault="00390D91" w:rsidP="00516440">
      <w:pPr>
        <w:tabs>
          <w:tab w:val="clear" w:pos="907"/>
          <w:tab w:val="left" w:pos="1080"/>
        </w:tabs>
        <w:spacing w:line="240" w:lineRule="auto"/>
        <w:ind w:left="117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5C7BF7" w14:textId="0695510F" w:rsidR="00B2547C" w:rsidRPr="00161E24" w:rsidRDefault="00390D91" w:rsidP="00516440">
      <w:pPr>
        <w:tabs>
          <w:tab w:val="clear" w:pos="907"/>
          <w:tab w:val="left" w:pos="1080"/>
        </w:tabs>
        <w:spacing w:line="240" w:lineRule="auto"/>
        <w:ind w:left="1170" w:right="-27"/>
        <w:jc w:val="thaiDistribute"/>
        <w:rPr>
          <w:rFonts w:asciiTheme="majorBidi" w:hAnsiTheme="majorBidi" w:cstheme="majorBidi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C58DB" w:rsidRPr="00161E24">
        <w:rPr>
          <w:rFonts w:asciiTheme="majorBidi" w:hAnsiTheme="majorBidi" w:cstheme="majorBidi"/>
          <w:sz w:val="30"/>
          <w:szCs w:val="30"/>
        </w:rPr>
        <w:t>4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C58DB" w:rsidRPr="00161E24">
        <w:rPr>
          <w:rFonts w:asciiTheme="majorBidi" w:hAnsiTheme="majorBidi" w:cstheme="majorBidi"/>
          <w:sz w:val="30"/>
          <w:szCs w:val="30"/>
        </w:rPr>
        <w:t>2563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บริษัทเข้าทำสัญญาแลกเปลี่ยนอัตราดอกเบี้ยสำหรับเงินให้กู้ยืมระยะยาวจำนวน </w:t>
      </w:r>
      <w:r w:rsidR="000C58DB" w:rsidRPr="00161E24">
        <w:rPr>
          <w:rFonts w:asciiTheme="majorBidi" w:hAnsiTheme="majorBidi" w:cstheme="majorBidi"/>
          <w:sz w:val="30"/>
          <w:szCs w:val="30"/>
        </w:rPr>
        <w:t>13</w:t>
      </w:r>
      <w:r w:rsidRPr="00161E24">
        <w:rPr>
          <w:rFonts w:asciiTheme="majorBidi" w:hAnsiTheme="majorBidi" w:cstheme="majorBidi"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</w:rPr>
        <w:t>8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ล้านเหรียญสหรัฐอเมริกาเพื่อแลกอัตราดอกเบี้ยลอยตัวที่ร้อยละ </w:t>
      </w:r>
      <w:r w:rsidR="000C58DB" w:rsidRPr="00161E24">
        <w:rPr>
          <w:rFonts w:asciiTheme="majorBidi" w:hAnsiTheme="majorBidi" w:cstheme="majorBidi"/>
          <w:sz w:val="30"/>
          <w:szCs w:val="30"/>
        </w:rPr>
        <w:t>2</w:t>
      </w:r>
      <w:r w:rsidRPr="00161E24">
        <w:rPr>
          <w:rFonts w:asciiTheme="majorBidi" w:hAnsiTheme="majorBidi" w:cstheme="majorBidi"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</w:rPr>
        <w:t>95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321D16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C424B3" w:rsidRPr="00161E24">
        <w:rPr>
          <w:rFonts w:asciiTheme="majorBidi" w:hAnsiTheme="majorBidi" w:cstheme="majorBidi"/>
          <w:sz w:val="30"/>
          <w:szCs w:val="30"/>
          <w:cs/>
        </w:rPr>
        <w:t xml:space="preserve">เป็นเงินกู้ยืมจำนวน </w:t>
      </w:r>
      <w:r w:rsidR="000C58DB" w:rsidRPr="00161E24">
        <w:rPr>
          <w:rFonts w:asciiTheme="majorBidi" w:hAnsiTheme="majorBidi" w:cstheme="majorBidi"/>
          <w:sz w:val="30"/>
          <w:szCs w:val="30"/>
        </w:rPr>
        <w:t>430</w:t>
      </w:r>
      <w:r w:rsidR="00C424B3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063EA" w:rsidRPr="00161E24">
        <w:rPr>
          <w:rFonts w:asciiTheme="majorBidi" w:hAnsiTheme="majorBidi" w:cstheme="majorBidi"/>
          <w:sz w:val="30"/>
          <w:szCs w:val="30"/>
        </w:rPr>
        <w:br/>
      </w:r>
      <w:r w:rsidR="00C424B3" w:rsidRPr="00161E24">
        <w:rPr>
          <w:rFonts w:asciiTheme="majorBidi" w:hAnsiTheme="majorBidi" w:cstheme="majorBidi"/>
          <w:sz w:val="30"/>
          <w:szCs w:val="30"/>
          <w:cs/>
        </w:rPr>
        <w:t>ล้านบาท ซึ่งมี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อัตราดอกเบี้ยคงที่ที่ร้อยละ </w:t>
      </w:r>
      <w:r w:rsidR="000C58DB" w:rsidRPr="00161E24">
        <w:rPr>
          <w:rFonts w:asciiTheme="majorBidi" w:hAnsiTheme="majorBidi" w:cstheme="majorBidi"/>
          <w:sz w:val="30"/>
          <w:szCs w:val="30"/>
        </w:rPr>
        <w:t>2</w:t>
      </w:r>
      <w:r w:rsidRPr="00161E24">
        <w:rPr>
          <w:rFonts w:asciiTheme="majorBidi" w:hAnsiTheme="majorBidi" w:cstheme="majorBidi"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</w:rPr>
        <w:t>63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ต่อปีโดยมีการแลกเปลี่ยนกันทุก ๆ </w:t>
      </w:r>
      <w:r w:rsidR="000C58DB" w:rsidRPr="00161E24">
        <w:rPr>
          <w:rFonts w:asciiTheme="majorBidi" w:hAnsiTheme="majorBidi" w:cstheme="majorBidi"/>
          <w:sz w:val="30"/>
          <w:szCs w:val="30"/>
        </w:rPr>
        <w:t>6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เดือนเริ่มจากวันที่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0C58DB" w:rsidRPr="00161E24">
        <w:rPr>
          <w:rFonts w:asciiTheme="majorBidi" w:hAnsiTheme="majorBidi" w:cstheme="majorBidi"/>
          <w:sz w:val="30"/>
          <w:szCs w:val="30"/>
        </w:rPr>
        <w:t>4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C58DB" w:rsidRPr="00161E24">
        <w:rPr>
          <w:rFonts w:asciiTheme="majorBidi" w:hAnsiTheme="majorBidi" w:cstheme="majorBidi"/>
          <w:sz w:val="30"/>
          <w:szCs w:val="30"/>
        </w:rPr>
        <w:t>2563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จนถึง</w:t>
      </w:r>
      <w:r w:rsidR="000D23E6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0C58DB" w:rsidRPr="00161E24">
        <w:rPr>
          <w:rFonts w:asciiTheme="majorBidi" w:hAnsiTheme="majorBidi" w:cstheme="majorBidi"/>
          <w:sz w:val="30"/>
          <w:szCs w:val="30"/>
        </w:rPr>
        <w:t>3</w:t>
      </w:r>
      <w:r w:rsidR="000D23E6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0D23E6" w:rsidRPr="00161E24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0C58DB" w:rsidRPr="00161E24">
        <w:rPr>
          <w:rFonts w:asciiTheme="majorBidi" w:hAnsiTheme="majorBidi" w:cstheme="majorBidi"/>
          <w:sz w:val="30"/>
          <w:szCs w:val="30"/>
        </w:rPr>
        <w:t>2567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0C003AC" w14:textId="77777777" w:rsidR="00A46AB7" w:rsidRPr="00161E24" w:rsidRDefault="00A46AB7" w:rsidP="00516440">
      <w:pPr>
        <w:pStyle w:val="block"/>
        <w:tabs>
          <w:tab w:val="left" w:pos="1080"/>
        </w:tabs>
        <w:spacing w:after="0" w:line="240" w:lineRule="auto"/>
        <w:ind w:left="1170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6D9C7357" w14:textId="77777777" w:rsidR="009C7B90" w:rsidRDefault="009C7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00A66FA" w14:textId="2D4C927C" w:rsidR="00B2547C" w:rsidRPr="00161E24" w:rsidRDefault="00B2547C" w:rsidP="00B749FE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t>การบริหารจัดการทุน</w:t>
      </w:r>
    </w:p>
    <w:p w14:paraId="3227C9A1" w14:textId="77777777" w:rsidR="00BC4E86" w:rsidRPr="00161E24" w:rsidRDefault="00BC4E86" w:rsidP="00B74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B6EFD3B" w14:textId="0FD2F27C" w:rsidR="00746A5B" w:rsidRPr="00161E24" w:rsidRDefault="00746A5B" w:rsidP="00B74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AB7C56" w:rsidRPr="00161E24">
        <w:rPr>
          <w:rFonts w:asciiTheme="majorBidi" w:hAnsiTheme="majorBidi" w:cstheme="majorBidi"/>
          <w:sz w:val="30"/>
          <w:szCs w:val="30"/>
          <w:cs/>
        </w:rPr>
        <w:t>ความเชื่อมั่นของ</w:t>
      </w:r>
      <w:r w:rsidR="00F10E7D" w:rsidRPr="00161E24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AB7C56" w:rsidRPr="00161E24">
        <w:rPr>
          <w:rFonts w:asciiTheme="majorBidi" w:hAnsiTheme="majorBidi" w:cstheme="majorBidi"/>
          <w:sz w:val="30"/>
          <w:szCs w:val="30"/>
          <w:cs/>
        </w:rPr>
        <w:br/>
      </w:r>
      <w:r w:rsidR="006A418F" w:rsidRPr="00161E24">
        <w:rPr>
          <w:rFonts w:asciiTheme="majorBidi" w:hAnsiTheme="majorBidi" w:cstheme="majorBidi"/>
          <w:spacing w:val="-4"/>
          <w:sz w:val="30"/>
          <w:szCs w:val="30"/>
          <w:cs/>
        </w:rPr>
        <w:t>อย่างสม่ำเสมอ</w:t>
      </w:r>
      <w:r w:rsidR="002D6C56" w:rsidRPr="00161E24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</w:t>
      </w:r>
      <w:r w:rsidR="00104CE7" w:rsidRPr="00161E24">
        <w:rPr>
          <w:rFonts w:asciiTheme="majorBidi" w:hAnsiTheme="majorBidi" w:cstheme="majorBidi"/>
          <w:spacing w:val="-4"/>
          <w:sz w:val="30"/>
          <w:szCs w:val="30"/>
          <w:cs/>
        </w:rPr>
        <w:t>วมส่วนได้เสีย</w:t>
      </w:r>
      <w:r w:rsidR="00AE71DE" w:rsidRPr="00161E24">
        <w:rPr>
          <w:rFonts w:asciiTheme="majorBidi" w:hAnsiTheme="majorBidi" w:cstheme="majorBidi"/>
          <w:sz w:val="30"/>
          <w:szCs w:val="30"/>
          <w:cs/>
        </w:rPr>
        <w:t>ที่ไม่มีอำนาจควบคุม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อีกทั้งยังกำกับดูแลระดับการจ่ายเงินปันผลให้แก่ผู้ถือหุ้นสามัญ </w:t>
      </w:r>
    </w:p>
    <w:p w14:paraId="2AAD3778" w14:textId="77777777" w:rsidR="00DF1B2D" w:rsidRPr="00161E24" w:rsidRDefault="00DF1B2D" w:rsidP="00B74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F12A1F" w14:textId="4042A5F7" w:rsidR="00B06AC9" w:rsidRPr="00161E24" w:rsidRDefault="004F5EF1" w:rsidP="00B749FE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B06AC9" w:rsidRPr="00161E24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</w:t>
      </w:r>
    </w:p>
    <w:p w14:paraId="08E9C167" w14:textId="5EA022B0" w:rsidR="00A05786" w:rsidRDefault="00A05786" w:rsidP="00B74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8"/>
        <w:gridCol w:w="1153"/>
        <w:gridCol w:w="272"/>
        <w:gridCol w:w="1187"/>
        <w:gridCol w:w="272"/>
        <w:gridCol w:w="1170"/>
        <w:gridCol w:w="251"/>
        <w:gridCol w:w="1178"/>
      </w:tblGrid>
      <w:tr w:rsidR="00B749FE" w:rsidRPr="00B056C3" w14:paraId="57EDF273" w14:textId="77777777" w:rsidTr="00E27263">
        <w:trPr>
          <w:tblHeader/>
        </w:trPr>
        <w:tc>
          <w:tcPr>
            <w:tcW w:w="2099" w:type="pct"/>
          </w:tcPr>
          <w:p w14:paraId="32143A36" w14:textId="77777777" w:rsidR="00B749FE" w:rsidRPr="00B056C3" w:rsidRDefault="00B749FE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4D0A028E" w14:textId="77777777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410F2BB" w14:textId="77777777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693CAE0C" w14:textId="77777777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749FE" w:rsidRPr="00B056C3" w14:paraId="69725AC6" w14:textId="77777777" w:rsidTr="00E27263">
        <w:trPr>
          <w:tblHeader/>
        </w:trPr>
        <w:tc>
          <w:tcPr>
            <w:tcW w:w="2099" w:type="pct"/>
          </w:tcPr>
          <w:p w14:paraId="5E7B1BCA" w14:textId="77777777" w:rsidR="00B749FE" w:rsidRPr="00B056C3" w:rsidRDefault="00B749FE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  <w:shd w:val="clear" w:color="auto" w:fill="auto"/>
          </w:tcPr>
          <w:p w14:paraId="33E5F172" w14:textId="721915AE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B6AB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176C6CD2" w14:textId="77777777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59775ED" w14:textId="0861CEB5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B6A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4" w:type="pct"/>
          </w:tcPr>
          <w:p w14:paraId="0E93E370" w14:textId="77777777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A88E719" w14:textId="5D61325F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B6AB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3" w:type="pct"/>
          </w:tcPr>
          <w:p w14:paraId="511698C0" w14:textId="77777777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AEEE274" w14:textId="5D804B0F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B6AB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B749FE" w:rsidRPr="00B056C3" w14:paraId="1BD0785F" w14:textId="77777777" w:rsidTr="00E27263">
        <w:trPr>
          <w:trHeight w:val="434"/>
          <w:tblHeader/>
        </w:trPr>
        <w:tc>
          <w:tcPr>
            <w:tcW w:w="2099" w:type="pct"/>
          </w:tcPr>
          <w:p w14:paraId="631147A7" w14:textId="77777777" w:rsidR="00B749FE" w:rsidRPr="00B056C3" w:rsidRDefault="00B749FE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28F6B6D3" w14:textId="77777777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749FE" w:rsidRPr="00927F6F" w14:paraId="31158916" w14:textId="77777777" w:rsidTr="00E27263">
        <w:tc>
          <w:tcPr>
            <w:tcW w:w="2099" w:type="pct"/>
          </w:tcPr>
          <w:p w14:paraId="27A6A570" w14:textId="35C2D8FF" w:rsidR="00B749FE" w:rsidRPr="00927F6F" w:rsidRDefault="00B749FE" w:rsidP="00B749F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10" w:type="pct"/>
          </w:tcPr>
          <w:p w14:paraId="3F2573C2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AD6AA8D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3859AB3B" w14:textId="49A51949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30ABF43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E585C76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0EDFDCA8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D20DEF1" w14:textId="629001E2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749FE" w:rsidRPr="00161E24" w14:paraId="60245C93" w14:textId="77777777" w:rsidTr="00E27263">
        <w:tc>
          <w:tcPr>
            <w:tcW w:w="2099" w:type="pct"/>
          </w:tcPr>
          <w:p w14:paraId="2238DA0D" w14:textId="0F0B8FBF" w:rsidR="00B749FE" w:rsidRPr="00161E24" w:rsidRDefault="00B749FE" w:rsidP="00B749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0" w:type="pct"/>
          </w:tcPr>
          <w:p w14:paraId="7A11DC04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A32879B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1F890C6B" w14:textId="0CB01812" w:rsidR="00B749FE" w:rsidRPr="00161E24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AE26CE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F13A70C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4FFC34A6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97CB47A" w14:textId="59AAE8C1" w:rsidR="00B749FE" w:rsidRPr="00161E24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6AB4" w:rsidRPr="00161E24" w14:paraId="0BC4634E" w14:textId="77777777" w:rsidTr="00E27263">
        <w:tc>
          <w:tcPr>
            <w:tcW w:w="2099" w:type="pct"/>
          </w:tcPr>
          <w:p w14:paraId="6E004C57" w14:textId="49965573" w:rsidR="006B6AB4" w:rsidRPr="00161E24" w:rsidRDefault="006B6AB4" w:rsidP="006B6A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อาคารโรงงานและส่วนปรับปรุง</w:t>
            </w:r>
          </w:p>
        </w:tc>
        <w:tc>
          <w:tcPr>
            <w:tcW w:w="610" w:type="pct"/>
          </w:tcPr>
          <w:p w14:paraId="1C7D96C0" w14:textId="1B9CE2EC" w:rsidR="006B6AB4" w:rsidRPr="00927F6F" w:rsidRDefault="000F175C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144" w:type="pct"/>
          </w:tcPr>
          <w:p w14:paraId="190D0205" w14:textId="77777777" w:rsidR="006B6AB4" w:rsidRPr="00927F6F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23132B1F" w14:textId="34F756D1" w:rsidR="006B6AB4" w:rsidRPr="00161E24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</w:p>
        </w:tc>
        <w:tc>
          <w:tcPr>
            <w:tcW w:w="144" w:type="pct"/>
          </w:tcPr>
          <w:p w14:paraId="316A0BAB" w14:textId="77777777" w:rsidR="006B6AB4" w:rsidRPr="00927F6F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C4E7CEE" w14:textId="02915167" w:rsidR="006B6AB4" w:rsidRPr="00927F6F" w:rsidRDefault="00C94823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180</w:t>
            </w:r>
          </w:p>
        </w:tc>
        <w:tc>
          <w:tcPr>
            <w:tcW w:w="133" w:type="pct"/>
          </w:tcPr>
          <w:p w14:paraId="7A1BA02E" w14:textId="77777777" w:rsidR="006B6AB4" w:rsidRPr="00927F6F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0DD103B" w14:textId="2F35021E" w:rsidR="006B6AB4" w:rsidRPr="00161E24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B6AB4" w:rsidRPr="00161E24" w14:paraId="4770AF28" w14:textId="77777777" w:rsidTr="00A773DC">
        <w:tc>
          <w:tcPr>
            <w:tcW w:w="2099" w:type="pct"/>
          </w:tcPr>
          <w:p w14:paraId="1A676CE1" w14:textId="48FC5CAF" w:rsidR="006B6AB4" w:rsidRPr="00161E24" w:rsidRDefault="006B6AB4" w:rsidP="006B6A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0" w:type="pct"/>
            <w:shd w:val="clear" w:color="auto" w:fill="auto"/>
          </w:tcPr>
          <w:p w14:paraId="0CC8B980" w14:textId="7EEAF77A" w:rsidR="006B6AB4" w:rsidRPr="001F4A65" w:rsidRDefault="000F175C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144" w:type="pct"/>
          </w:tcPr>
          <w:p w14:paraId="0B811B1A" w14:textId="77777777" w:rsidR="006B6AB4" w:rsidRPr="00927F6F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72F95F60" w14:textId="622BCE2E" w:rsidR="006B6AB4" w:rsidRPr="00161E24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F4A65">
              <w:rPr>
                <w:rFonts w:asciiTheme="majorBidi" w:hAnsiTheme="majorBidi" w:cstheme="majorBidi" w:hint="cs"/>
                <w:sz w:val="30"/>
                <w:szCs w:val="30"/>
                <w:cs/>
              </w:rPr>
              <w:t>64</w:t>
            </w:r>
          </w:p>
        </w:tc>
        <w:tc>
          <w:tcPr>
            <w:tcW w:w="144" w:type="pct"/>
          </w:tcPr>
          <w:p w14:paraId="63CCE926" w14:textId="77777777" w:rsidR="006B6AB4" w:rsidRPr="00927F6F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71939A3" w14:textId="415B9EA3" w:rsidR="006B6AB4" w:rsidRPr="00927F6F" w:rsidRDefault="00C94823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170</w:t>
            </w:r>
          </w:p>
        </w:tc>
        <w:tc>
          <w:tcPr>
            <w:tcW w:w="133" w:type="pct"/>
          </w:tcPr>
          <w:p w14:paraId="2DC4EC18" w14:textId="77777777" w:rsidR="006B6AB4" w:rsidRPr="00927F6F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6A2324D" w14:textId="33EC765A" w:rsidR="006B6AB4" w:rsidRPr="00161E24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6B6AB4" w:rsidRPr="00161E24" w14:paraId="7DFB51BB" w14:textId="77777777" w:rsidTr="00A773DC">
        <w:tc>
          <w:tcPr>
            <w:tcW w:w="2099" w:type="pct"/>
          </w:tcPr>
          <w:p w14:paraId="767206C5" w14:textId="42ABB6EB" w:rsidR="006B6AB4" w:rsidRPr="00161E24" w:rsidRDefault="006B6AB4" w:rsidP="006B6A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610" w:type="pct"/>
            <w:shd w:val="clear" w:color="auto" w:fill="auto"/>
          </w:tcPr>
          <w:p w14:paraId="0F7AACE1" w14:textId="08B98D23" w:rsidR="006B6AB4" w:rsidRPr="001F4A65" w:rsidRDefault="00393FF6" w:rsidP="006E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7046EA35" w14:textId="77777777" w:rsidR="006B6AB4" w:rsidRPr="00927F6F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6B93F57A" w14:textId="7D03E688" w:rsidR="006B6AB4" w:rsidRPr="00161E24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F4A65"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44" w:type="pct"/>
          </w:tcPr>
          <w:p w14:paraId="263D3DD6" w14:textId="77777777" w:rsidR="006B6AB4" w:rsidRPr="00927F6F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679FF9B" w14:textId="558C269D" w:rsidR="006B6AB4" w:rsidRPr="00927F6F" w:rsidRDefault="00393FF6" w:rsidP="006E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614F8E03" w14:textId="77777777" w:rsidR="006B6AB4" w:rsidRPr="00927F6F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4407E57A" w14:textId="3C37D4B8" w:rsidR="006B6AB4" w:rsidRPr="00161E24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6AB4" w:rsidRPr="00161E24" w14:paraId="4EFA8192" w14:textId="77777777" w:rsidTr="001F4A65">
        <w:tc>
          <w:tcPr>
            <w:tcW w:w="2099" w:type="pct"/>
          </w:tcPr>
          <w:p w14:paraId="6DB71CA4" w14:textId="7B49A7FC" w:rsidR="006B6AB4" w:rsidRPr="00161E24" w:rsidRDefault="006B6AB4" w:rsidP="006B6A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D2B092" w14:textId="2AD553ED" w:rsidR="006B6AB4" w:rsidRPr="001F4A65" w:rsidRDefault="000F175C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</w:t>
            </w:r>
          </w:p>
        </w:tc>
        <w:tc>
          <w:tcPr>
            <w:tcW w:w="144" w:type="pct"/>
          </w:tcPr>
          <w:p w14:paraId="41CCA795" w14:textId="77777777" w:rsidR="006B6AB4" w:rsidRPr="00927F6F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345D119" w14:textId="0B65DDFE" w:rsidR="006B6AB4" w:rsidRPr="00161E24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F4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begin"/>
            </w:r>
            <w:r w:rsidRPr="001F4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=</w:instrText>
            </w:r>
            <w:r w:rsidRPr="001F4A6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instrText>SUM(ABOVE)</w:instrText>
            </w:r>
            <w:r w:rsidRPr="001F4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instrText xml:space="preserve"> </w:instrText>
            </w:r>
            <w:r w:rsidRPr="001F4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separate"/>
            </w:r>
            <w:r w:rsidRPr="001F4A65">
              <w:rPr>
                <w:rFonts w:asciiTheme="majorBidi" w:hAnsiTheme="majorBidi" w:cstheme="majorBidi"/>
                <w:b/>
                <w:bCs/>
                <w:noProof/>
                <w:sz w:val="30"/>
                <w:szCs w:val="30"/>
                <w:cs/>
              </w:rPr>
              <w:t>74</w:t>
            </w:r>
            <w:r w:rsidRPr="001F4A6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fldChar w:fldCharType="end"/>
            </w:r>
          </w:p>
        </w:tc>
        <w:tc>
          <w:tcPr>
            <w:tcW w:w="144" w:type="pct"/>
          </w:tcPr>
          <w:p w14:paraId="0873A159" w14:textId="77777777" w:rsidR="006B6AB4" w:rsidRPr="00927F6F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7019112" w14:textId="0E93F848" w:rsidR="006B6AB4" w:rsidRPr="00E97593" w:rsidRDefault="00C94823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350</w:t>
            </w:r>
          </w:p>
        </w:tc>
        <w:tc>
          <w:tcPr>
            <w:tcW w:w="133" w:type="pct"/>
          </w:tcPr>
          <w:p w14:paraId="72275327" w14:textId="77777777" w:rsidR="006B6AB4" w:rsidRPr="00927F6F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9ADE36B" w14:textId="2614E5C8" w:rsidR="006B6AB4" w:rsidRPr="00161E24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75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</w:tr>
      <w:tr w:rsidR="006B6AB4" w:rsidRPr="009C7B90" w14:paraId="38F6992E" w14:textId="77777777" w:rsidTr="001F4A65">
        <w:tc>
          <w:tcPr>
            <w:tcW w:w="2099" w:type="pct"/>
          </w:tcPr>
          <w:p w14:paraId="044E7CC1" w14:textId="77777777" w:rsidR="006B6AB4" w:rsidRPr="00622D7A" w:rsidRDefault="006B6AB4" w:rsidP="006B6AB4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  <w:shd w:val="clear" w:color="auto" w:fill="auto"/>
          </w:tcPr>
          <w:p w14:paraId="5214AF1C" w14:textId="77777777" w:rsidR="006B6AB4" w:rsidRPr="00622D7A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pct"/>
          </w:tcPr>
          <w:p w14:paraId="7E8EAB72" w14:textId="77777777" w:rsidR="006B6AB4" w:rsidRPr="00622D7A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4254324B" w14:textId="77777777" w:rsidR="006B6AB4" w:rsidRPr="00622D7A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331A4715" w14:textId="77777777" w:rsidR="006B6AB4" w:rsidRPr="00622D7A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225B052" w14:textId="77777777" w:rsidR="006B6AB4" w:rsidRPr="00622D7A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" w:type="pct"/>
          </w:tcPr>
          <w:p w14:paraId="4AE9FC66" w14:textId="77777777" w:rsidR="006B6AB4" w:rsidRPr="00622D7A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0D84C141" w14:textId="77777777" w:rsidR="006B6AB4" w:rsidRPr="00622D7A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B6AB4" w:rsidRPr="00B749FE" w14:paraId="704B3717" w14:textId="77777777" w:rsidTr="001F4A65">
        <w:tc>
          <w:tcPr>
            <w:tcW w:w="2099" w:type="pct"/>
          </w:tcPr>
          <w:p w14:paraId="0DDC42E5" w14:textId="5CC16ABB" w:rsidR="006B6AB4" w:rsidRPr="00B749FE" w:rsidRDefault="006B6AB4" w:rsidP="006B6AB4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ภาระผูกพันตามสัญญาบริการคลาวด์และสัญญาค่าลิขสิทธิ์และบริการดูแลระบบ</w:t>
            </w:r>
          </w:p>
        </w:tc>
        <w:tc>
          <w:tcPr>
            <w:tcW w:w="610" w:type="pct"/>
            <w:shd w:val="clear" w:color="auto" w:fill="auto"/>
          </w:tcPr>
          <w:p w14:paraId="55FF051C" w14:textId="77777777" w:rsidR="006B6AB4" w:rsidRPr="001F4A65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373ECAC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014B52BD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1B1BE61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AE15F09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1307D2BC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2E2C3071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6AB4" w:rsidRPr="00B749FE" w14:paraId="540B1615" w14:textId="77777777" w:rsidTr="001F4A65">
        <w:tc>
          <w:tcPr>
            <w:tcW w:w="2099" w:type="pct"/>
          </w:tcPr>
          <w:p w14:paraId="17905B4E" w14:textId="0AF9EC45" w:rsidR="006B6AB4" w:rsidRPr="00161E24" w:rsidRDefault="006B6AB4" w:rsidP="006B6A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610" w:type="pct"/>
            <w:shd w:val="clear" w:color="auto" w:fill="auto"/>
          </w:tcPr>
          <w:p w14:paraId="180B7B0E" w14:textId="3205EE86" w:rsidR="006B6AB4" w:rsidRPr="001F4A65" w:rsidRDefault="00393FF6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 w:rsidR="000F175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0B7C9903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606C229" w14:textId="1305AD04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F4A65">
              <w:rPr>
                <w:rFonts w:asciiTheme="majorBidi" w:hAnsiTheme="majorBidi" w:cstheme="majorBidi" w:hint="cs"/>
                <w:sz w:val="30"/>
                <w:szCs w:val="30"/>
                <w:cs/>
              </w:rPr>
              <w:t>82</w:t>
            </w:r>
          </w:p>
        </w:tc>
        <w:tc>
          <w:tcPr>
            <w:tcW w:w="144" w:type="pct"/>
          </w:tcPr>
          <w:p w14:paraId="0C536FF8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7FB4519" w14:textId="2E3E1364" w:rsidR="006B6AB4" w:rsidRPr="00B749FE" w:rsidRDefault="00300C43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33" w:type="pct"/>
          </w:tcPr>
          <w:p w14:paraId="7D96BF46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B34CF8D" w14:textId="7E7928AD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</w:tr>
      <w:tr w:rsidR="006B6AB4" w:rsidRPr="00B749FE" w14:paraId="777F28A6" w14:textId="77777777" w:rsidTr="001F4A65">
        <w:tc>
          <w:tcPr>
            <w:tcW w:w="2099" w:type="pct"/>
          </w:tcPr>
          <w:p w14:paraId="5D34C3FC" w14:textId="30E9CC03" w:rsidR="006B6AB4" w:rsidRPr="00161E24" w:rsidRDefault="006B6AB4" w:rsidP="006B6A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ปีแต่ไม่เกิน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4C4F7390" w14:textId="1465B270" w:rsidR="006B6AB4" w:rsidRPr="001F4A65" w:rsidRDefault="00393FF6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 w:rsidR="005A715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1F112D10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0FA78CE" w14:textId="1BF68793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F4A65">
              <w:rPr>
                <w:rFonts w:asciiTheme="majorBidi" w:hAnsiTheme="majorBidi" w:cstheme="majorBidi" w:hint="cs"/>
                <w:sz w:val="30"/>
                <w:szCs w:val="30"/>
                <w:cs/>
              </w:rPr>
              <w:t>32</w:t>
            </w:r>
          </w:p>
        </w:tc>
        <w:tc>
          <w:tcPr>
            <w:tcW w:w="144" w:type="pct"/>
          </w:tcPr>
          <w:p w14:paraId="53F9674D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1FCE78A" w14:textId="1C7B1E39" w:rsidR="006B6AB4" w:rsidRPr="00B749FE" w:rsidRDefault="005A7152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3" w:type="pct"/>
          </w:tcPr>
          <w:p w14:paraId="7E4B688E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2DF6FE1B" w14:textId="538E2D8F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6B6AB4" w:rsidRPr="00B749FE" w14:paraId="73FC5E81" w14:textId="77777777" w:rsidTr="00E27263">
        <w:tc>
          <w:tcPr>
            <w:tcW w:w="2099" w:type="pct"/>
          </w:tcPr>
          <w:p w14:paraId="45FD61D8" w14:textId="14446ABB" w:rsidR="006B6AB4" w:rsidRPr="00161E24" w:rsidRDefault="006B6AB4" w:rsidP="006B6A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49F7F6D" w14:textId="3A4338A4" w:rsidR="006B6AB4" w:rsidRPr="002A657A" w:rsidRDefault="000F175C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 w:rsidR="005A71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15E837EA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8B5D225" w14:textId="4FC261F8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144" w:type="pct"/>
          </w:tcPr>
          <w:p w14:paraId="424B8984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6E77002" w14:textId="3FE0AD71" w:rsidR="006B6AB4" w:rsidRPr="00E97593" w:rsidRDefault="003A3747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  <w:r w:rsidR="005A71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3" w:type="pct"/>
          </w:tcPr>
          <w:p w14:paraId="57C0DB82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1CB201D1" w14:textId="34B7F7E3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9759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</w:tr>
      <w:tr w:rsidR="006B6AB4" w:rsidRPr="00B749FE" w14:paraId="5C8C2E82" w14:textId="77777777" w:rsidTr="00E27263">
        <w:tc>
          <w:tcPr>
            <w:tcW w:w="2099" w:type="pct"/>
          </w:tcPr>
          <w:p w14:paraId="3494A8B2" w14:textId="77777777" w:rsidR="006B6AB4" w:rsidRPr="00622D7A" w:rsidRDefault="006B6AB4" w:rsidP="006B6AB4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461880A4" w14:textId="77777777" w:rsidR="006B6AB4" w:rsidRPr="00622D7A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pct"/>
          </w:tcPr>
          <w:p w14:paraId="350BF476" w14:textId="77777777" w:rsidR="006B6AB4" w:rsidRPr="00622D7A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26AE2763" w14:textId="77777777" w:rsidR="006B6AB4" w:rsidRPr="00622D7A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0229D69D" w14:textId="77777777" w:rsidR="006B6AB4" w:rsidRPr="00622D7A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A1AE9C1" w14:textId="77777777" w:rsidR="006B6AB4" w:rsidRPr="00622D7A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" w:type="pct"/>
          </w:tcPr>
          <w:p w14:paraId="158644BE" w14:textId="77777777" w:rsidR="006B6AB4" w:rsidRPr="00622D7A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5B07FD45" w14:textId="77777777" w:rsidR="006B6AB4" w:rsidRPr="00622D7A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B6AB4" w:rsidRPr="00B749FE" w14:paraId="32B5F066" w14:textId="77777777" w:rsidTr="00E27263">
        <w:tc>
          <w:tcPr>
            <w:tcW w:w="2099" w:type="pct"/>
          </w:tcPr>
          <w:p w14:paraId="4C034E4A" w14:textId="3760FD2F" w:rsidR="006B6AB4" w:rsidRPr="00161E24" w:rsidRDefault="006B6AB4" w:rsidP="006B6A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10" w:type="pct"/>
          </w:tcPr>
          <w:p w14:paraId="35DF47C6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1D13711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623A7398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71880D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97D41E6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3555F30A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D59A258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6AB4" w:rsidRPr="00B749FE" w14:paraId="3B054461" w14:textId="77777777" w:rsidTr="00E27263">
        <w:tc>
          <w:tcPr>
            <w:tcW w:w="2099" w:type="pct"/>
          </w:tcPr>
          <w:p w14:paraId="59ECC10D" w14:textId="498BB0FE" w:rsidR="006B6AB4" w:rsidRPr="00B749FE" w:rsidRDefault="006B6AB4" w:rsidP="006B6A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10" w:type="pct"/>
          </w:tcPr>
          <w:p w14:paraId="6AB6FBEB" w14:textId="238CE857" w:rsidR="006B6AB4" w:rsidRPr="00B749FE" w:rsidRDefault="00393FF6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871</w:t>
            </w:r>
          </w:p>
        </w:tc>
        <w:tc>
          <w:tcPr>
            <w:tcW w:w="144" w:type="pct"/>
          </w:tcPr>
          <w:p w14:paraId="08EB4B4E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5B49626" w14:textId="673A1751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493</w:t>
            </w:r>
          </w:p>
        </w:tc>
        <w:tc>
          <w:tcPr>
            <w:tcW w:w="144" w:type="pct"/>
          </w:tcPr>
          <w:p w14:paraId="3BF10D17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9900AAA" w14:textId="6B4E7F8C" w:rsidR="006B6AB4" w:rsidRPr="00B749FE" w:rsidRDefault="00622D7A" w:rsidP="00300C4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300C43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133" w:type="pct"/>
          </w:tcPr>
          <w:p w14:paraId="15F5F766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820BD27" w14:textId="6F71B069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</w:tr>
      <w:tr w:rsidR="006B6AB4" w:rsidRPr="00B749FE" w14:paraId="553B0DA8" w14:textId="77777777" w:rsidTr="00E27263">
        <w:tc>
          <w:tcPr>
            <w:tcW w:w="2099" w:type="pct"/>
          </w:tcPr>
          <w:p w14:paraId="3BC93202" w14:textId="0F11D279" w:rsidR="006B6AB4" w:rsidRPr="00B749FE" w:rsidRDefault="006B6AB4" w:rsidP="006B6A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 (ขาย) เงินตราต่างประเทศล่วงหน้า</w:t>
            </w:r>
          </w:p>
        </w:tc>
        <w:tc>
          <w:tcPr>
            <w:tcW w:w="610" w:type="pct"/>
          </w:tcPr>
          <w:p w14:paraId="3090464E" w14:textId="6843505B" w:rsidR="006B6AB4" w:rsidRPr="00B749FE" w:rsidRDefault="00393FF6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(1,359)</w:t>
            </w:r>
          </w:p>
        </w:tc>
        <w:tc>
          <w:tcPr>
            <w:tcW w:w="144" w:type="pct"/>
          </w:tcPr>
          <w:p w14:paraId="29E5E512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7391A8FF" w14:textId="42F3A77E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(574)</w:t>
            </w:r>
          </w:p>
        </w:tc>
        <w:tc>
          <w:tcPr>
            <w:tcW w:w="144" w:type="pct"/>
          </w:tcPr>
          <w:p w14:paraId="360D2716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1A158ED" w14:textId="6D15CDAC" w:rsidR="006B6AB4" w:rsidRPr="00B749FE" w:rsidRDefault="00393FF6" w:rsidP="006E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15DD3F16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3C9F14D" w14:textId="74D42476" w:rsidR="006B6AB4" w:rsidRPr="00B749FE" w:rsidRDefault="006B6AB4" w:rsidP="006E5E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6AB4" w:rsidRPr="00B749FE" w14:paraId="268AC51E" w14:textId="77777777" w:rsidTr="001F4A65">
        <w:tc>
          <w:tcPr>
            <w:tcW w:w="2099" w:type="pct"/>
          </w:tcPr>
          <w:p w14:paraId="5774FE28" w14:textId="39C42966" w:rsidR="006B6AB4" w:rsidRPr="00B749FE" w:rsidRDefault="006B6AB4" w:rsidP="006B6A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0" w:type="pct"/>
            <w:shd w:val="clear" w:color="auto" w:fill="auto"/>
          </w:tcPr>
          <w:p w14:paraId="3E472C62" w14:textId="153753F9" w:rsidR="006B6AB4" w:rsidRPr="001F4A65" w:rsidRDefault="00622D7A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144" w:type="pct"/>
          </w:tcPr>
          <w:p w14:paraId="4B7E7C00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E67E204" w14:textId="39C6D288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578</w:t>
            </w:r>
          </w:p>
        </w:tc>
        <w:tc>
          <w:tcPr>
            <w:tcW w:w="144" w:type="pct"/>
          </w:tcPr>
          <w:p w14:paraId="0256A161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079A542" w14:textId="0932489A" w:rsidR="006B6AB4" w:rsidRPr="00B749FE" w:rsidRDefault="003A3747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 w:rsidR="00622D7A"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  <w:tc>
          <w:tcPr>
            <w:tcW w:w="133" w:type="pct"/>
          </w:tcPr>
          <w:p w14:paraId="65C5B675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CF5A368" w14:textId="380E5E64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</w:tr>
      <w:tr w:rsidR="006B6AB4" w:rsidRPr="00B749FE" w14:paraId="0D1A0E89" w14:textId="77777777" w:rsidTr="00F861A3">
        <w:tc>
          <w:tcPr>
            <w:tcW w:w="2099" w:type="pct"/>
            <w:shd w:val="clear" w:color="auto" w:fill="auto"/>
          </w:tcPr>
          <w:p w14:paraId="0F45FF5B" w14:textId="3BAC591D" w:rsidR="006B6AB4" w:rsidRPr="00161E24" w:rsidRDefault="006B6AB4" w:rsidP="006B6AB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ภาระผูกพันตามสัญญาเช่าระยะสั้นที่มีมูลค่าต่ำ</w:t>
            </w:r>
          </w:p>
        </w:tc>
        <w:tc>
          <w:tcPr>
            <w:tcW w:w="610" w:type="pct"/>
            <w:shd w:val="clear" w:color="auto" w:fill="auto"/>
          </w:tcPr>
          <w:p w14:paraId="0B621078" w14:textId="296A94EE" w:rsidR="006B6AB4" w:rsidRPr="001F4A65" w:rsidRDefault="00393FF6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D08A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A715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4C1E7DDF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8CFA948" w14:textId="380D7C0F" w:rsidR="006B6AB4" w:rsidRPr="00B749FE" w:rsidRDefault="00ED08AF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44" w:type="pct"/>
            <w:shd w:val="clear" w:color="auto" w:fill="auto"/>
          </w:tcPr>
          <w:p w14:paraId="619DFDC1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051CC3B6" w14:textId="499E4537" w:rsidR="006B6AB4" w:rsidRPr="00B749FE" w:rsidRDefault="00393FF6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33" w:type="pct"/>
            <w:shd w:val="clear" w:color="auto" w:fill="auto"/>
          </w:tcPr>
          <w:p w14:paraId="3B8CD47D" w14:textId="77777777" w:rsidR="006B6AB4" w:rsidRPr="00B749FE" w:rsidRDefault="006B6AB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4C0A22B" w14:textId="26599C98" w:rsidR="006B6AB4" w:rsidRPr="00B749FE" w:rsidRDefault="00960044" w:rsidP="006B6AB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</w:t>
            </w:r>
          </w:p>
        </w:tc>
      </w:tr>
    </w:tbl>
    <w:p w14:paraId="3C5B046A" w14:textId="77777777" w:rsidR="00C6334B" w:rsidRDefault="00C6334B" w:rsidP="00E97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957EFFA" w14:textId="0FF1B9F5" w:rsidR="003147B9" w:rsidRDefault="003147B9" w:rsidP="003147B9"/>
    <w:p w14:paraId="634DCF06" w14:textId="15DB605D" w:rsidR="006613BF" w:rsidRDefault="006613BF" w:rsidP="00224BF6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เหตุการณ์ภายหลังรอบระยะเวลารายงาน</w:t>
      </w:r>
    </w:p>
    <w:p w14:paraId="1C0C812A" w14:textId="26C3F6A2" w:rsidR="006613BF" w:rsidRPr="006613BF" w:rsidRDefault="006613BF" w:rsidP="00661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</w:p>
    <w:p w14:paraId="46D97E8A" w14:textId="37ED7B20" w:rsidR="006613BF" w:rsidRPr="006613BF" w:rsidRDefault="006613BF" w:rsidP="00DC73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จัดสรรกำไรเพื่อจ่ายเงินปันผลให้แก่ผู้ถือหุ้น ในอัตราหุ้นละ </w:t>
      </w:r>
      <w:r>
        <w:rPr>
          <w:rFonts w:asciiTheme="majorBidi" w:hAnsiTheme="majorBidi" w:cstheme="majorBidi"/>
          <w:sz w:val="30"/>
          <w:szCs w:val="30"/>
        </w:rPr>
        <w:t xml:space="preserve">0.25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บาท เป็นจำนวนเงินทั้งสิ้น </w:t>
      </w:r>
      <w:r w:rsidRPr="003A0DDF">
        <w:rPr>
          <w:rFonts w:asciiTheme="majorBidi" w:hAnsiTheme="majorBidi" w:cstheme="majorBidi"/>
          <w:color w:val="0070C0"/>
          <w:sz w:val="30"/>
          <w:szCs w:val="30"/>
        </w:rPr>
        <w:t>48</w:t>
      </w:r>
      <w:r w:rsidR="008314E7" w:rsidRPr="003A0DDF">
        <w:rPr>
          <w:rFonts w:asciiTheme="majorBidi" w:hAnsiTheme="majorBidi" w:cstheme="majorBidi"/>
          <w:color w:val="0070C0"/>
          <w:sz w:val="30"/>
          <w:szCs w:val="30"/>
        </w:rPr>
        <w:t>3</w:t>
      </w:r>
      <w:r w:rsidRPr="003A0DDF">
        <w:rPr>
          <w:rFonts w:asciiTheme="majorBidi" w:hAnsiTheme="majorBidi" w:cstheme="majorBidi"/>
          <w:color w:val="0070C0"/>
          <w:sz w:val="30"/>
          <w:szCs w:val="30"/>
        </w:rPr>
        <w:t>.7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</w:t>
      </w:r>
      <w:r w:rsidR="00BE5906">
        <w:rPr>
          <w:rFonts w:asciiTheme="majorBidi" w:hAnsiTheme="majorBidi" w:cstheme="majorBidi"/>
          <w:sz w:val="30"/>
          <w:szCs w:val="30"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และจัดสรรทุนสำรองตามกฏหมายจำนวน </w:t>
      </w:r>
      <w:r>
        <w:rPr>
          <w:rFonts w:asciiTheme="majorBidi" w:hAnsiTheme="majorBidi" w:cstheme="majorBidi"/>
          <w:sz w:val="30"/>
          <w:szCs w:val="30"/>
        </w:rPr>
        <w:t>84</w:t>
      </w:r>
      <w:r w:rsidR="00BE5906">
        <w:rPr>
          <w:rFonts w:asciiTheme="majorBidi" w:hAnsiTheme="majorBidi" w:cstheme="majorBidi"/>
          <w:sz w:val="30"/>
          <w:szCs w:val="30"/>
        </w:rPr>
        <w:t>.0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ล้านบาท ทั้งนี้เงินปันผลดังกล่าวขึ้นอยู่กับการอนุมัติในการประชุมสามัญประจำปีของผู้ถือหุ้น</w:t>
      </w:r>
    </w:p>
    <w:p w14:paraId="27A3DF11" w14:textId="77777777" w:rsidR="006613BF" w:rsidRPr="006613BF" w:rsidRDefault="006613BF" w:rsidP="00661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</w:p>
    <w:p w14:paraId="6475A452" w14:textId="7FFB35D9" w:rsidR="00A81E2E" w:rsidRDefault="00A102A9" w:rsidP="00224BF6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t>การ</w:t>
      </w:r>
      <w:r w:rsidR="00A81E2E" w:rsidRPr="00A81E2E">
        <w:rPr>
          <w:rFonts w:asciiTheme="majorBidi" w:hAnsiTheme="majorBidi" w:cstheme="majorBidi" w:hint="cs"/>
          <w:sz w:val="30"/>
          <w:szCs w:val="30"/>
          <w:u w:val="none"/>
          <w:cs/>
        </w:rPr>
        <w:t>จัดประเภทรายการใหม่</w:t>
      </w:r>
    </w:p>
    <w:p w14:paraId="73CA893F" w14:textId="7925FB7B" w:rsidR="00881848" w:rsidRDefault="00881848" w:rsidP="00A17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</w:p>
    <w:p w14:paraId="412DA993" w14:textId="5CE16B12" w:rsidR="003B3012" w:rsidRDefault="003B3012" w:rsidP="003B30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รายการในงบการเงินสำหรับปีสิ้นสุดวันที่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>
        <w:rPr>
          <w:rFonts w:asciiTheme="majorBidi" w:hAnsiTheme="majorBidi" w:cstheme="majorBidi"/>
          <w:sz w:val="30"/>
          <w:szCs w:val="30"/>
        </w:rPr>
        <w:t>2565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บางรายการได้จัดประเภทใหม่ให้สอดคล้องกับรายการในงบการเงินสำหรับปีสิ้นสุดวันที่ </w:t>
      </w:r>
      <w:r>
        <w:rPr>
          <w:rFonts w:asciiTheme="majorBidi" w:hAnsiTheme="majorBidi" w:cstheme="majorBidi"/>
          <w:sz w:val="30"/>
          <w:szCs w:val="30"/>
        </w:rPr>
        <w:t>31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sz w:val="30"/>
          <w:szCs w:val="30"/>
        </w:rPr>
        <w:t xml:space="preserve">2566 </w:t>
      </w:r>
      <w:r>
        <w:rPr>
          <w:rFonts w:asciiTheme="majorBidi" w:hAnsiTheme="majorBidi" w:cstheme="majorBidi" w:hint="cs"/>
          <w:sz w:val="30"/>
          <w:szCs w:val="30"/>
          <w:cs/>
        </w:rPr>
        <w:t>ดังนี้</w:t>
      </w:r>
    </w:p>
    <w:p w14:paraId="1E7E81EC" w14:textId="77777777" w:rsidR="003B3012" w:rsidRPr="00A1790C" w:rsidRDefault="003B3012" w:rsidP="00A17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</w:p>
    <w:tbl>
      <w:tblPr>
        <w:tblW w:w="9150" w:type="dxa"/>
        <w:tblInd w:w="450" w:type="dxa"/>
        <w:tblLayout w:type="fixed"/>
        <w:tblLook w:val="0100" w:firstRow="0" w:lastRow="0" w:firstColumn="0" w:lastColumn="1" w:noHBand="0" w:noVBand="0"/>
      </w:tblPr>
      <w:tblGrid>
        <w:gridCol w:w="3239"/>
        <w:gridCol w:w="251"/>
        <w:gridCol w:w="1735"/>
        <w:gridCol w:w="262"/>
        <w:gridCol w:w="1616"/>
        <w:gridCol w:w="265"/>
        <w:gridCol w:w="1782"/>
      </w:tblGrid>
      <w:tr w:rsidR="00B91E0C" w14:paraId="76541607" w14:textId="77777777" w:rsidTr="00516440">
        <w:trPr>
          <w:trHeight w:val="282"/>
          <w:tblHeader/>
        </w:trPr>
        <w:tc>
          <w:tcPr>
            <w:tcW w:w="1770" w:type="pct"/>
            <w:shd w:val="clear" w:color="auto" w:fill="auto"/>
            <w:vAlign w:val="bottom"/>
          </w:tcPr>
          <w:p w14:paraId="0F916A5B" w14:textId="77777777" w:rsidR="00B91E0C" w:rsidRPr="007503B1" w:rsidRDefault="00B91E0C" w:rsidP="00F2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58A9E45F" w14:textId="77777777" w:rsidR="00B91E0C" w:rsidRPr="007503B1" w:rsidRDefault="00B91E0C" w:rsidP="00F2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3" w:type="pct"/>
            <w:gridSpan w:val="5"/>
            <w:tcBorders>
              <w:bottom w:val="single" w:sz="4" w:space="0" w:color="auto"/>
            </w:tcBorders>
            <w:vAlign w:val="bottom"/>
          </w:tcPr>
          <w:p w14:paraId="52D9530E" w14:textId="1844CFAB" w:rsidR="00B91E0C" w:rsidRPr="007503B1" w:rsidRDefault="00B91E0C" w:rsidP="00F2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503B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E5361" w:rsidRPr="008457DC" w14:paraId="6E14AFAA" w14:textId="77777777" w:rsidTr="00516440">
        <w:trPr>
          <w:trHeight w:val="282"/>
          <w:tblHeader/>
        </w:trPr>
        <w:tc>
          <w:tcPr>
            <w:tcW w:w="1770" w:type="pct"/>
            <w:shd w:val="clear" w:color="auto" w:fill="auto"/>
            <w:vAlign w:val="bottom"/>
          </w:tcPr>
          <w:p w14:paraId="67865ECA" w14:textId="48BCE64F" w:rsidR="005E5361" w:rsidRPr="007503B1" w:rsidRDefault="00F04F7A" w:rsidP="00F04F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03B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503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503B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7503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2A5D23" w:rsidRPr="007503B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37" w:type="pct"/>
            <w:vAlign w:val="bottom"/>
          </w:tcPr>
          <w:p w14:paraId="28EF5A6E" w14:textId="77777777" w:rsidR="005E5361" w:rsidRPr="007503B1" w:rsidRDefault="005E5361" w:rsidP="00F2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pct"/>
            <w:tcBorders>
              <w:top w:val="single" w:sz="4" w:space="0" w:color="auto"/>
            </w:tcBorders>
            <w:vAlign w:val="bottom"/>
          </w:tcPr>
          <w:p w14:paraId="016CE8C9" w14:textId="77777777" w:rsidR="005E5361" w:rsidRPr="007503B1" w:rsidRDefault="005E5361" w:rsidP="00F2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3B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ก่อนจัด</w:t>
            </w:r>
            <w:r w:rsidRPr="007503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503B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ประเภทรายการใหม่</w:t>
            </w:r>
          </w:p>
        </w:tc>
        <w:tc>
          <w:tcPr>
            <w:tcW w:w="143" w:type="pct"/>
            <w:tcBorders>
              <w:top w:val="single" w:sz="4" w:space="0" w:color="auto"/>
            </w:tcBorders>
            <w:vAlign w:val="bottom"/>
          </w:tcPr>
          <w:p w14:paraId="4A2B0AAF" w14:textId="77777777" w:rsidR="005E5361" w:rsidRPr="007503B1" w:rsidRDefault="005E5361" w:rsidP="00F2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5C718" w14:textId="77777777" w:rsidR="005E5361" w:rsidRPr="007503B1" w:rsidRDefault="005E5361" w:rsidP="00F2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3B1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จัดประเภท</w:t>
            </w:r>
            <w:r w:rsidRPr="007503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503B1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ใหม่</w:t>
            </w:r>
          </w:p>
        </w:tc>
        <w:tc>
          <w:tcPr>
            <w:tcW w:w="145" w:type="pct"/>
            <w:tcBorders>
              <w:top w:val="single" w:sz="4" w:space="0" w:color="auto"/>
            </w:tcBorders>
            <w:vAlign w:val="bottom"/>
          </w:tcPr>
          <w:p w14:paraId="3FF3E220" w14:textId="77777777" w:rsidR="005E5361" w:rsidRPr="007503B1" w:rsidRDefault="005E5361" w:rsidP="00F2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6A997" w14:textId="77777777" w:rsidR="005E5361" w:rsidRPr="007503B1" w:rsidRDefault="005E5361" w:rsidP="00F2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503B1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หลังจัด</w:t>
            </w:r>
            <w:r w:rsidRPr="007503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503B1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ประเภทรายการใหม่</w:t>
            </w:r>
          </w:p>
        </w:tc>
      </w:tr>
      <w:tr w:rsidR="005E5361" w:rsidRPr="00A84A2D" w14:paraId="3A2AB362" w14:textId="77777777" w:rsidTr="00516440">
        <w:trPr>
          <w:trHeight w:val="282"/>
          <w:tblHeader/>
        </w:trPr>
        <w:tc>
          <w:tcPr>
            <w:tcW w:w="1770" w:type="pct"/>
            <w:shd w:val="clear" w:color="auto" w:fill="auto"/>
            <w:vAlign w:val="bottom"/>
          </w:tcPr>
          <w:p w14:paraId="2AA3F43C" w14:textId="77777777" w:rsidR="005E5361" w:rsidRPr="007503B1" w:rsidRDefault="005E5361" w:rsidP="00F2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6EDD75CA" w14:textId="77777777" w:rsidR="005E5361" w:rsidRPr="007503B1" w:rsidRDefault="005E5361" w:rsidP="00F2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93" w:type="pct"/>
            <w:gridSpan w:val="5"/>
            <w:vAlign w:val="bottom"/>
          </w:tcPr>
          <w:p w14:paraId="40FCB7F9" w14:textId="77777777" w:rsidR="005E5361" w:rsidRPr="007503B1" w:rsidRDefault="005E5361" w:rsidP="00F2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7503B1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E5361" w:rsidRPr="008457DC" w14:paraId="0DF99B37" w14:textId="77777777" w:rsidTr="00516440">
        <w:trPr>
          <w:trHeight w:val="352"/>
        </w:trPr>
        <w:tc>
          <w:tcPr>
            <w:tcW w:w="1770" w:type="pct"/>
            <w:shd w:val="clear" w:color="auto" w:fill="auto"/>
            <w:vAlign w:val="bottom"/>
          </w:tcPr>
          <w:p w14:paraId="13308DF9" w14:textId="77777777" w:rsidR="005E5361" w:rsidRPr="007503B1" w:rsidRDefault="005E5361" w:rsidP="00F2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503B1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37" w:type="pct"/>
          </w:tcPr>
          <w:p w14:paraId="48C334FD" w14:textId="77777777" w:rsidR="005E5361" w:rsidRPr="007503B1" w:rsidRDefault="005E5361" w:rsidP="00F2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8" w:type="pct"/>
            <w:vAlign w:val="bottom"/>
          </w:tcPr>
          <w:p w14:paraId="03D4BC35" w14:textId="77777777" w:rsidR="005E5361" w:rsidRPr="007503B1" w:rsidRDefault="005E5361" w:rsidP="00F2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5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" w:type="pct"/>
            <w:vAlign w:val="bottom"/>
          </w:tcPr>
          <w:p w14:paraId="1344FF1E" w14:textId="77777777" w:rsidR="005E5361" w:rsidRPr="007503B1" w:rsidRDefault="005E5361" w:rsidP="00F2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83" w:type="pct"/>
            <w:shd w:val="clear" w:color="auto" w:fill="auto"/>
            <w:vAlign w:val="bottom"/>
          </w:tcPr>
          <w:p w14:paraId="58FBEEC6" w14:textId="77777777" w:rsidR="005E5361" w:rsidRPr="007503B1" w:rsidRDefault="005E5361" w:rsidP="00F2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" w:type="pct"/>
            <w:vAlign w:val="bottom"/>
          </w:tcPr>
          <w:p w14:paraId="540409B4" w14:textId="77777777" w:rsidR="005E5361" w:rsidRPr="007503B1" w:rsidRDefault="005E5361" w:rsidP="00F2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4" w:type="pct"/>
            <w:shd w:val="clear" w:color="auto" w:fill="auto"/>
            <w:vAlign w:val="bottom"/>
          </w:tcPr>
          <w:p w14:paraId="39F52E2F" w14:textId="77777777" w:rsidR="005E5361" w:rsidRPr="007503B1" w:rsidRDefault="005E5361" w:rsidP="00F2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E5361" w:rsidRPr="008457DC" w14:paraId="658B18A6" w14:textId="77777777" w:rsidTr="00516440">
        <w:trPr>
          <w:trHeight w:val="340"/>
        </w:trPr>
        <w:tc>
          <w:tcPr>
            <w:tcW w:w="1770" w:type="pct"/>
            <w:shd w:val="clear" w:color="auto" w:fill="auto"/>
            <w:vAlign w:val="bottom"/>
          </w:tcPr>
          <w:p w14:paraId="3BC4542A" w14:textId="77777777" w:rsidR="005E5361" w:rsidRPr="007503B1" w:rsidRDefault="005E5361" w:rsidP="00F2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03" w:hanging="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3B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7" w:type="pct"/>
          </w:tcPr>
          <w:p w14:paraId="75DD9829" w14:textId="77777777" w:rsidR="005E5361" w:rsidRPr="007503B1" w:rsidRDefault="005E5361" w:rsidP="00F2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pct"/>
            <w:vAlign w:val="bottom"/>
          </w:tcPr>
          <w:p w14:paraId="512352FB" w14:textId="44C4BE6C" w:rsidR="005E5361" w:rsidRPr="007503B1" w:rsidRDefault="007F680D" w:rsidP="00F2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after="0"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7503B1">
              <w:rPr>
                <w:rFonts w:asciiTheme="majorBidi" w:hAnsiTheme="majorBidi" w:cstheme="majorBidi"/>
                <w:sz w:val="28"/>
                <w:szCs w:val="28"/>
              </w:rPr>
              <w:t>(597)</w:t>
            </w:r>
          </w:p>
        </w:tc>
        <w:tc>
          <w:tcPr>
            <w:tcW w:w="143" w:type="pct"/>
            <w:vAlign w:val="bottom"/>
          </w:tcPr>
          <w:p w14:paraId="53334B36" w14:textId="77777777" w:rsidR="005E5361" w:rsidRPr="007503B1" w:rsidRDefault="005E5361" w:rsidP="00F2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pct"/>
            <w:shd w:val="clear" w:color="auto" w:fill="auto"/>
            <w:vAlign w:val="bottom"/>
          </w:tcPr>
          <w:p w14:paraId="71D94343" w14:textId="232CE68A" w:rsidR="005E5361" w:rsidRPr="007503B1" w:rsidRDefault="00456DF8" w:rsidP="00F276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503B1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216604" w:rsidRPr="007503B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5" w:type="pct"/>
            <w:vAlign w:val="bottom"/>
          </w:tcPr>
          <w:p w14:paraId="36F649B7" w14:textId="77777777" w:rsidR="005E5361" w:rsidRPr="007503B1" w:rsidRDefault="005E5361" w:rsidP="00F2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74" w:type="pct"/>
            <w:shd w:val="clear" w:color="auto" w:fill="auto"/>
            <w:vAlign w:val="bottom"/>
          </w:tcPr>
          <w:p w14:paraId="2176CC5F" w14:textId="54C6C267" w:rsidR="005E5361" w:rsidRPr="007503B1" w:rsidRDefault="00456DF8" w:rsidP="00F2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28"/>
                <w:szCs w:val="28"/>
              </w:rPr>
            </w:pPr>
            <w:r w:rsidRPr="007503B1">
              <w:rPr>
                <w:rFonts w:asciiTheme="majorBidi" w:hAnsiTheme="majorBidi" w:cstheme="majorBidi"/>
                <w:sz w:val="28"/>
                <w:szCs w:val="28"/>
              </w:rPr>
              <w:t>(39</w:t>
            </w:r>
            <w:r w:rsidR="00216604" w:rsidRPr="007503B1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7503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7F680D" w:rsidRPr="008457DC" w14:paraId="7FE37A5E" w14:textId="77777777" w:rsidTr="00516440">
        <w:trPr>
          <w:trHeight w:val="340"/>
        </w:trPr>
        <w:tc>
          <w:tcPr>
            <w:tcW w:w="1770" w:type="pct"/>
            <w:shd w:val="clear" w:color="auto" w:fill="auto"/>
            <w:vAlign w:val="bottom"/>
          </w:tcPr>
          <w:p w14:paraId="243D84BA" w14:textId="77777777" w:rsidR="007F680D" w:rsidRPr="007503B1" w:rsidRDefault="007F680D" w:rsidP="007F68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03" w:hanging="20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3B1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กำไรจากการเปลี่ยนแปลง</w:t>
            </w:r>
            <w:r w:rsidRPr="007503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503B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มูลค่ายุติธรรมของสินทรัพย์ชีวภาพ</w:t>
            </w:r>
          </w:p>
        </w:tc>
        <w:tc>
          <w:tcPr>
            <w:tcW w:w="137" w:type="pct"/>
          </w:tcPr>
          <w:p w14:paraId="6719A70A" w14:textId="77777777" w:rsidR="007F680D" w:rsidRPr="007503B1" w:rsidRDefault="007F680D" w:rsidP="007F68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pct"/>
            <w:vAlign w:val="bottom"/>
          </w:tcPr>
          <w:p w14:paraId="5E2A11CF" w14:textId="6EABC7DC" w:rsidR="007F680D" w:rsidRPr="007503B1" w:rsidRDefault="007F680D" w:rsidP="007F68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after="0"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3B1">
              <w:rPr>
                <w:rFonts w:asciiTheme="majorBidi" w:hAnsiTheme="majorBidi" w:cstheme="majorBidi"/>
                <w:sz w:val="28"/>
                <w:szCs w:val="28"/>
              </w:rPr>
              <w:t>(91)</w:t>
            </w:r>
          </w:p>
        </w:tc>
        <w:tc>
          <w:tcPr>
            <w:tcW w:w="143" w:type="pct"/>
            <w:vAlign w:val="bottom"/>
          </w:tcPr>
          <w:p w14:paraId="0EFA109D" w14:textId="77777777" w:rsidR="007F680D" w:rsidRPr="007503B1" w:rsidRDefault="007F680D" w:rsidP="007F68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pct"/>
            <w:shd w:val="clear" w:color="auto" w:fill="auto"/>
            <w:vAlign w:val="bottom"/>
          </w:tcPr>
          <w:p w14:paraId="2A5C056B" w14:textId="4F1F229B" w:rsidR="007F680D" w:rsidRPr="007503B1" w:rsidRDefault="007F680D" w:rsidP="007F68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after="0" w:line="240" w:lineRule="auto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503B1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45" w:type="pct"/>
            <w:vAlign w:val="bottom"/>
          </w:tcPr>
          <w:p w14:paraId="27489E0F" w14:textId="77777777" w:rsidR="007F680D" w:rsidRPr="007503B1" w:rsidRDefault="007F680D" w:rsidP="007F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974" w:type="pct"/>
            <w:shd w:val="clear" w:color="auto" w:fill="auto"/>
            <w:vAlign w:val="bottom"/>
          </w:tcPr>
          <w:p w14:paraId="27E4642A" w14:textId="787F6C7F" w:rsidR="007F680D" w:rsidRPr="007503B1" w:rsidRDefault="007F680D" w:rsidP="007F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28"/>
                <w:szCs w:val="28"/>
              </w:rPr>
            </w:pPr>
            <w:r w:rsidRPr="007503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F680D" w:rsidRPr="008457DC" w14:paraId="043807DE" w14:textId="77777777" w:rsidTr="00516440">
        <w:trPr>
          <w:trHeight w:val="329"/>
        </w:trPr>
        <w:tc>
          <w:tcPr>
            <w:tcW w:w="1770" w:type="pct"/>
            <w:shd w:val="clear" w:color="auto" w:fill="auto"/>
            <w:vAlign w:val="bottom"/>
          </w:tcPr>
          <w:p w14:paraId="54DA638E" w14:textId="77777777" w:rsidR="007F680D" w:rsidRPr="007503B1" w:rsidRDefault="007F680D" w:rsidP="007F68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3B1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ต้นทุนจากการขายสินค้า</w:t>
            </w:r>
          </w:p>
        </w:tc>
        <w:tc>
          <w:tcPr>
            <w:tcW w:w="137" w:type="pct"/>
            <w:shd w:val="clear" w:color="auto" w:fill="auto"/>
          </w:tcPr>
          <w:p w14:paraId="592A1EB8" w14:textId="77777777" w:rsidR="007F680D" w:rsidRPr="007503B1" w:rsidRDefault="007F680D" w:rsidP="007F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pct"/>
            <w:shd w:val="clear" w:color="auto" w:fill="auto"/>
            <w:vAlign w:val="bottom"/>
          </w:tcPr>
          <w:p w14:paraId="3FE95468" w14:textId="04AD9828" w:rsidR="007F680D" w:rsidRPr="007503B1" w:rsidRDefault="00456DF8" w:rsidP="007F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3B1">
              <w:rPr>
                <w:rFonts w:asciiTheme="majorBidi" w:hAnsiTheme="majorBidi" w:cstheme="majorBidi"/>
                <w:sz w:val="28"/>
                <w:szCs w:val="28"/>
              </w:rPr>
              <w:t>90,806</w:t>
            </w:r>
          </w:p>
        </w:tc>
        <w:tc>
          <w:tcPr>
            <w:tcW w:w="143" w:type="pct"/>
            <w:shd w:val="clear" w:color="auto" w:fill="auto"/>
            <w:vAlign w:val="bottom"/>
          </w:tcPr>
          <w:p w14:paraId="7557F245" w14:textId="77777777" w:rsidR="007F680D" w:rsidRPr="007503B1" w:rsidRDefault="007F680D" w:rsidP="007F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pct"/>
            <w:shd w:val="clear" w:color="auto" w:fill="auto"/>
            <w:vAlign w:val="bottom"/>
          </w:tcPr>
          <w:p w14:paraId="49F62EC3" w14:textId="7B3EF917" w:rsidR="007F680D" w:rsidRPr="007503B1" w:rsidRDefault="00456DF8" w:rsidP="007F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3B1">
              <w:rPr>
                <w:rFonts w:asciiTheme="majorBidi" w:hAnsiTheme="majorBidi" w:cstheme="majorBidi"/>
                <w:sz w:val="28"/>
                <w:szCs w:val="28"/>
              </w:rPr>
              <w:t>386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46CC5B0" w14:textId="77777777" w:rsidR="007F680D" w:rsidRPr="007503B1" w:rsidRDefault="007F680D" w:rsidP="007F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pct"/>
            <w:shd w:val="clear" w:color="auto" w:fill="auto"/>
            <w:vAlign w:val="bottom"/>
          </w:tcPr>
          <w:p w14:paraId="5BE8920E" w14:textId="2E5BDF15" w:rsidR="007F680D" w:rsidRPr="007503B1" w:rsidRDefault="00456DF8" w:rsidP="007F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28"/>
                <w:szCs w:val="28"/>
              </w:rPr>
            </w:pPr>
            <w:r w:rsidRPr="007503B1">
              <w:rPr>
                <w:rFonts w:asciiTheme="majorBidi" w:hAnsiTheme="majorBidi" w:cstheme="majorBidi"/>
                <w:sz w:val="28"/>
                <w:szCs w:val="28"/>
              </w:rPr>
              <w:t>91,192</w:t>
            </w:r>
          </w:p>
        </w:tc>
      </w:tr>
      <w:tr w:rsidR="007F680D" w14:paraId="216F1EDE" w14:textId="77777777" w:rsidTr="00516440">
        <w:trPr>
          <w:trHeight w:val="329"/>
        </w:trPr>
        <w:tc>
          <w:tcPr>
            <w:tcW w:w="1770" w:type="pct"/>
            <w:shd w:val="clear" w:color="auto" w:fill="auto"/>
            <w:vAlign w:val="bottom"/>
          </w:tcPr>
          <w:p w14:paraId="74928EE3" w14:textId="77777777" w:rsidR="007F680D" w:rsidRPr="007503B1" w:rsidRDefault="007F680D" w:rsidP="007F68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10" w:hanging="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3B1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ขาดทุนจากการเปลี่ยนแปลง</w:t>
            </w:r>
            <w:r w:rsidRPr="007503B1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7503B1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มูลค่ายุติธรรมของสินทรัพย์ชีวภาพ</w:t>
            </w:r>
          </w:p>
        </w:tc>
        <w:tc>
          <w:tcPr>
            <w:tcW w:w="137" w:type="pct"/>
          </w:tcPr>
          <w:p w14:paraId="35807FFE" w14:textId="77777777" w:rsidR="007F680D" w:rsidRPr="007503B1" w:rsidRDefault="007F680D" w:rsidP="007F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pct"/>
            <w:vAlign w:val="bottom"/>
          </w:tcPr>
          <w:p w14:paraId="1DBB11E9" w14:textId="601A0B69" w:rsidR="007F680D" w:rsidRPr="007503B1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7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28"/>
                <w:szCs w:val="28"/>
              </w:rPr>
            </w:pPr>
            <w:r w:rsidRPr="007503B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3" w:type="pct"/>
            <w:vAlign w:val="bottom"/>
          </w:tcPr>
          <w:p w14:paraId="2CAADAEF" w14:textId="77777777" w:rsidR="007F680D" w:rsidRPr="007503B1" w:rsidRDefault="007F680D" w:rsidP="007F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pct"/>
            <w:shd w:val="clear" w:color="auto" w:fill="auto"/>
            <w:vAlign w:val="bottom"/>
          </w:tcPr>
          <w:p w14:paraId="319DBAA6" w14:textId="1E68889C" w:rsidR="007F680D" w:rsidRPr="007503B1" w:rsidRDefault="005E7BD6" w:rsidP="007F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503B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77555" w:rsidRPr="007503B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5" w:type="pct"/>
            <w:vAlign w:val="bottom"/>
          </w:tcPr>
          <w:p w14:paraId="0B0E3226" w14:textId="77777777" w:rsidR="007F680D" w:rsidRPr="007503B1" w:rsidRDefault="007F680D" w:rsidP="007F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pct"/>
            <w:shd w:val="clear" w:color="auto" w:fill="auto"/>
            <w:vAlign w:val="bottom"/>
          </w:tcPr>
          <w:p w14:paraId="3AA685FD" w14:textId="11AA4C33" w:rsidR="007F680D" w:rsidRPr="007503B1" w:rsidRDefault="00216604" w:rsidP="007F68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28"/>
                <w:szCs w:val="28"/>
              </w:rPr>
            </w:pPr>
            <w:r w:rsidRPr="007503B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777555" w:rsidRPr="007503B1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E7BD6" w14:paraId="04C9B720" w14:textId="77777777" w:rsidTr="00516440">
        <w:trPr>
          <w:trHeight w:val="329"/>
        </w:trPr>
        <w:tc>
          <w:tcPr>
            <w:tcW w:w="1770" w:type="pct"/>
            <w:shd w:val="clear" w:color="auto" w:fill="auto"/>
            <w:vAlign w:val="bottom"/>
          </w:tcPr>
          <w:p w14:paraId="3EFFE9F7" w14:textId="77777777" w:rsidR="005E7BD6" w:rsidRPr="007503B1" w:rsidRDefault="005E7BD6" w:rsidP="005E7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10" w:hanging="198"/>
              <w:rPr>
                <w:rFonts w:asciiTheme="majorBidi" w:hAnsiTheme="majorBidi" w:cstheme="majorBidi"/>
                <w:sz w:val="28"/>
                <w:szCs w:val="28"/>
              </w:rPr>
            </w:pPr>
            <w:r w:rsidRPr="007503B1">
              <w:rPr>
                <w:rFonts w:asciiTheme="majorBidi" w:hAnsiTheme="majorBidi" w:hint="cs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37" w:type="pct"/>
          </w:tcPr>
          <w:p w14:paraId="7ABF6EDC" w14:textId="77777777" w:rsidR="005E7BD6" w:rsidRPr="007503B1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pct"/>
            <w:vAlign w:val="bottom"/>
          </w:tcPr>
          <w:p w14:paraId="1D0CEEBA" w14:textId="0D168DD3" w:rsidR="005E7BD6" w:rsidRPr="007503B1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7503B1">
              <w:rPr>
                <w:rFonts w:asciiTheme="majorBidi" w:hAnsiTheme="majorBidi" w:cstheme="majorBidi"/>
                <w:sz w:val="28"/>
                <w:szCs w:val="28"/>
              </w:rPr>
              <w:t>7,432</w:t>
            </w:r>
          </w:p>
        </w:tc>
        <w:tc>
          <w:tcPr>
            <w:tcW w:w="143" w:type="pct"/>
            <w:vAlign w:val="bottom"/>
          </w:tcPr>
          <w:p w14:paraId="142F1257" w14:textId="77777777" w:rsidR="005E7BD6" w:rsidRPr="007503B1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pct"/>
            <w:shd w:val="clear" w:color="auto" w:fill="auto"/>
            <w:vAlign w:val="bottom"/>
          </w:tcPr>
          <w:p w14:paraId="6CDF52FE" w14:textId="354B9924" w:rsidR="005E7BD6" w:rsidRPr="007503B1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503B1">
              <w:rPr>
                <w:rFonts w:asciiTheme="majorBidi" w:hAnsiTheme="majorBidi" w:cstheme="majorBidi"/>
                <w:sz w:val="28"/>
                <w:szCs w:val="28"/>
              </w:rPr>
              <w:t>(272)</w:t>
            </w:r>
          </w:p>
        </w:tc>
        <w:tc>
          <w:tcPr>
            <w:tcW w:w="145" w:type="pct"/>
            <w:vAlign w:val="bottom"/>
          </w:tcPr>
          <w:p w14:paraId="4E7FCDBD" w14:textId="77777777" w:rsidR="005E7BD6" w:rsidRPr="007503B1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pct"/>
            <w:shd w:val="clear" w:color="auto" w:fill="auto"/>
            <w:vAlign w:val="bottom"/>
          </w:tcPr>
          <w:p w14:paraId="1804A20E" w14:textId="303ECA7A" w:rsidR="005E7BD6" w:rsidRPr="007503B1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28"/>
                <w:szCs w:val="28"/>
              </w:rPr>
            </w:pPr>
            <w:r w:rsidRPr="007503B1">
              <w:rPr>
                <w:rFonts w:asciiTheme="majorBidi" w:hAnsiTheme="majorBidi" w:cstheme="majorBidi"/>
                <w:sz w:val="28"/>
                <w:szCs w:val="28"/>
              </w:rPr>
              <w:t>7,160</w:t>
            </w:r>
          </w:p>
        </w:tc>
      </w:tr>
      <w:tr w:rsidR="005E7BD6" w14:paraId="63EED032" w14:textId="77777777" w:rsidTr="00516440">
        <w:trPr>
          <w:trHeight w:val="329"/>
        </w:trPr>
        <w:tc>
          <w:tcPr>
            <w:tcW w:w="1770" w:type="pct"/>
            <w:shd w:val="clear" w:color="auto" w:fill="auto"/>
            <w:vAlign w:val="bottom"/>
          </w:tcPr>
          <w:p w14:paraId="4982F767" w14:textId="77777777" w:rsidR="005E7BD6" w:rsidRPr="007503B1" w:rsidRDefault="005E7BD6" w:rsidP="005E7BD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10" w:hanging="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503B1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7" w:type="pct"/>
          </w:tcPr>
          <w:p w14:paraId="405A0DC6" w14:textId="77777777" w:rsidR="005E7BD6" w:rsidRPr="007503B1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8" w:type="pct"/>
            <w:vAlign w:val="bottom"/>
          </w:tcPr>
          <w:p w14:paraId="59CF3939" w14:textId="42AEC368" w:rsidR="005E7BD6" w:rsidRPr="007503B1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79"/>
              </w:tabs>
              <w:spacing w:line="240" w:lineRule="auto"/>
              <w:ind w:left="-108" w:right="-57"/>
              <w:rPr>
                <w:rFonts w:asciiTheme="majorBidi" w:hAnsiTheme="majorBidi" w:cstheme="majorBidi"/>
                <w:sz w:val="28"/>
                <w:szCs w:val="28"/>
              </w:rPr>
            </w:pPr>
            <w:r w:rsidRPr="007503B1">
              <w:rPr>
                <w:rFonts w:asciiTheme="majorBidi" w:hAnsiTheme="majorBidi" w:cstheme="majorBidi"/>
                <w:sz w:val="28"/>
                <w:szCs w:val="28"/>
              </w:rPr>
              <w:t>5,16</w:t>
            </w:r>
            <w:r w:rsidR="00777555" w:rsidRPr="007503B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3" w:type="pct"/>
            <w:vAlign w:val="bottom"/>
          </w:tcPr>
          <w:p w14:paraId="7DD326CE" w14:textId="77777777" w:rsidR="005E7BD6" w:rsidRPr="007503B1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3" w:type="pct"/>
            <w:shd w:val="clear" w:color="auto" w:fill="auto"/>
            <w:vAlign w:val="bottom"/>
          </w:tcPr>
          <w:p w14:paraId="2884AAA4" w14:textId="661CB043" w:rsidR="005E7BD6" w:rsidRPr="007503B1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</w:tabs>
              <w:spacing w:line="240" w:lineRule="auto"/>
              <w:ind w:left="-108"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7503B1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="00777555" w:rsidRPr="007503B1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7503B1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5" w:type="pct"/>
            <w:vAlign w:val="bottom"/>
          </w:tcPr>
          <w:p w14:paraId="04932E86" w14:textId="77777777" w:rsidR="005E7BD6" w:rsidRPr="007503B1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4" w:type="pct"/>
            <w:shd w:val="clear" w:color="auto" w:fill="auto"/>
            <w:vAlign w:val="bottom"/>
          </w:tcPr>
          <w:p w14:paraId="1D6C6F19" w14:textId="27FDD8AE" w:rsidR="005E7BD6" w:rsidRPr="007503B1" w:rsidRDefault="005E7BD6" w:rsidP="005E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240" w:lineRule="auto"/>
              <w:ind w:left="-108" w:right="108"/>
              <w:rPr>
                <w:rFonts w:asciiTheme="majorBidi" w:hAnsiTheme="majorBidi" w:cstheme="majorBidi"/>
                <w:sz w:val="28"/>
                <w:szCs w:val="28"/>
              </w:rPr>
            </w:pPr>
            <w:r w:rsidRPr="007503B1">
              <w:rPr>
                <w:rFonts w:asciiTheme="majorBidi" w:hAnsiTheme="majorBidi" w:cstheme="majorBidi"/>
                <w:sz w:val="28"/>
                <w:szCs w:val="28"/>
              </w:rPr>
              <w:t>4,672</w:t>
            </w:r>
          </w:p>
        </w:tc>
      </w:tr>
    </w:tbl>
    <w:p w14:paraId="71723454" w14:textId="44DFA1A9" w:rsidR="00A1790C" w:rsidRDefault="00A1790C" w:rsidP="00A179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9"/>
        <w:rPr>
          <w:rFonts w:asciiTheme="majorBidi" w:hAnsiTheme="majorBidi" w:cstheme="majorBidi"/>
          <w:sz w:val="30"/>
          <w:szCs w:val="30"/>
        </w:rPr>
      </w:pPr>
    </w:p>
    <w:p w14:paraId="6E63E0A8" w14:textId="77777777" w:rsidR="00973CBC" w:rsidRPr="00697DE3" w:rsidRDefault="00973CBC" w:rsidP="00973CBC">
      <w:pPr>
        <w:pStyle w:val="ListParagraph"/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จัดประเภทรายการใหม่นี้เนื่องจากผู้บริหารเห็นว่ามีความเหมาะสมกับธุรกิจของกลุ่มบริษัทและสามารถเปรียบเทียบกับอุตสาหกรรมได้มากกว่า</w:t>
      </w:r>
    </w:p>
    <w:sectPr w:rsidR="00973CBC" w:rsidRPr="00697DE3" w:rsidSect="00933D8A">
      <w:headerReference w:type="default" r:id="rId30"/>
      <w:footerReference w:type="default" r:id="rId31"/>
      <w:footerReference w:type="first" r:id="rId32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0AAB68" w14:textId="77777777" w:rsidR="009C6933" w:rsidRDefault="009C6933">
      <w:r>
        <w:separator/>
      </w:r>
    </w:p>
  </w:endnote>
  <w:endnote w:type="continuationSeparator" w:id="0">
    <w:p w14:paraId="35A6860A" w14:textId="77777777" w:rsidR="009C6933" w:rsidRDefault="009C6933">
      <w:r>
        <w:continuationSeparator/>
      </w:r>
    </w:p>
  </w:endnote>
  <w:endnote w:type="continuationNotice" w:id="1">
    <w:p w14:paraId="1A0D8C15" w14:textId="77777777" w:rsidR="009C6933" w:rsidRDefault="009C693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505533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321795" w14:textId="2CC21CB2" w:rsidR="00766B8D" w:rsidRPr="00291A24" w:rsidRDefault="00766B8D" w:rsidP="00291A24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jc w:val="center"/>
          <w:rPr>
            <w:rFonts w:asciiTheme="majorBidi" w:hAnsiTheme="majorBidi" w:cstheme="majorBidi"/>
            <w:sz w:val="30"/>
            <w:szCs w:val="30"/>
          </w:rPr>
        </w:pPr>
        <w:r w:rsidRPr="00291A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91A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91A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5087A">
          <w:rPr>
            <w:rFonts w:asciiTheme="majorBidi" w:hAnsiTheme="majorBidi" w:cstheme="majorBidi"/>
            <w:noProof/>
            <w:sz w:val="30"/>
            <w:szCs w:val="30"/>
          </w:rPr>
          <w:t>19</w:t>
        </w:r>
        <w:r w:rsidRPr="00291A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FE1F19" w14:textId="46F06550" w:rsidR="00766B8D" w:rsidRPr="006E7C49" w:rsidRDefault="00766B8D">
    <w:pPr>
      <w:pStyle w:val="Footer"/>
      <w:jc w:val="center"/>
      <w:rPr>
        <w:rFonts w:ascii="Angsana New" w:hAnsi="Angsana New"/>
        <w:sz w:val="30"/>
        <w:szCs w:val="30"/>
      </w:rPr>
    </w:pPr>
    <w:r w:rsidRPr="006E7C49">
      <w:rPr>
        <w:rFonts w:ascii="Angsana New" w:hAnsi="Angsana New"/>
        <w:sz w:val="30"/>
        <w:szCs w:val="30"/>
      </w:rPr>
      <w:fldChar w:fldCharType="begin"/>
    </w:r>
    <w:r w:rsidRPr="006E7C49">
      <w:rPr>
        <w:rFonts w:ascii="Angsana New" w:hAnsi="Angsana New"/>
        <w:sz w:val="30"/>
        <w:szCs w:val="30"/>
      </w:rPr>
      <w:instrText xml:space="preserve"> PAGE   \</w:instrText>
    </w:r>
    <w:r w:rsidRPr="006E7C49">
      <w:rPr>
        <w:rFonts w:ascii="Angsana New" w:hAnsi="Angsana New"/>
        <w:sz w:val="30"/>
        <w:szCs w:val="30"/>
        <w:cs/>
      </w:rPr>
      <w:instrText xml:space="preserve">* </w:instrText>
    </w:r>
    <w:r w:rsidRPr="006E7C49">
      <w:rPr>
        <w:rFonts w:ascii="Angsana New" w:hAnsi="Angsana New"/>
        <w:sz w:val="30"/>
        <w:szCs w:val="30"/>
      </w:rPr>
      <w:instrText xml:space="preserve">MERGEFORMAT </w:instrText>
    </w:r>
    <w:r w:rsidRPr="006E7C49">
      <w:rPr>
        <w:rFonts w:ascii="Angsana New" w:hAnsi="Angsana New"/>
        <w:sz w:val="30"/>
        <w:szCs w:val="30"/>
      </w:rPr>
      <w:fldChar w:fldCharType="separate"/>
    </w:r>
    <w:r w:rsidR="0085087A">
      <w:rPr>
        <w:rFonts w:ascii="Angsana New" w:hAnsi="Angsana New"/>
        <w:noProof/>
        <w:sz w:val="30"/>
        <w:szCs w:val="30"/>
      </w:rPr>
      <w:t>64</w:t>
    </w:r>
    <w:r w:rsidRPr="006E7C49">
      <w:rPr>
        <w:rFonts w:ascii="Angsana New" w:hAnsi="Angsana New"/>
        <w:sz w:val="30"/>
        <w:szCs w:val="30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89853F" w14:textId="456AF5B2" w:rsidR="00766B8D" w:rsidRPr="006E7C49" w:rsidRDefault="00766B8D">
    <w:pPr>
      <w:pStyle w:val="Footer"/>
      <w:jc w:val="center"/>
      <w:rPr>
        <w:rFonts w:ascii="Angsana New" w:hAnsi="Angsana New"/>
        <w:sz w:val="30"/>
        <w:szCs w:val="30"/>
      </w:rPr>
    </w:pPr>
    <w:r w:rsidRPr="006E7C49">
      <w:rPr>
        <w:rFonts w:ascii="Angsana New" w:hAnsi="Angsana New"/>
        <w:sz w:val="30"/>
        <w:szCs w:val="30"/>
      </w:rPr>
      <w:fldChar w:fldCharType="begin"/>
    </w:r>
    <w:r w:rsidRPr="006E7C49">
      <w:rPr>
        <w:rFonts w:ascii="Angsana New" w:hAnsi="Angsana New"/>
        <w:sz w:val="30"/>
        <w:szCs w:val="30"/>
      </w:rPr>
      <w:instrText xml:space="preserve"> PAGE   \</w:instrText>
    </w:r>
    <w:r w:rsidRPr="006E7C49">
      <w:rPr>
        <w:rFonts w:ascii="Angsana New" w:hAnsi="Angsana New"/>
        <w:sz w:val="30"/>
        <w:szCs w:val="30"/>
        <w:cs/>
      </w:rPr>
      <w:instrText xml:space="preserve">* </w:instrText>
    </w:r>
    <w:r w:rsidRPr="006E7C49">
      <w:rPr>
        <w:rFonts w:ascii="Angsana New" w:hAnsi="Angsana New"/>
        <w:sz w:val="30"/>
        <w:szCs w:val="30"/>
      </w:rPr>
      <w:instrText xml:space="preserve">MERGEFORMAT </w:instrText>
    </w:r>
    <w:r w:rsidRPr="006E7C49">
      <w:rPr>
        <w:rFonts w:ascii="Angsana New" w:hAnsi="Angsana New"/>
        <w:sz w:val="30"/>
        <w:szCs w:val="30"/>
      </w:rPr>
      <w:fldChar w:fldCharType="separate"/>
    </w:r>
    <w:r w:rsidR="0085087A">
      <w:rPr>
        <w:rFonts w:ascii="Angsana New" w:hAnsi="Angsana New"/>
        <w:noProof/>
        <w:sz w:val="30"/>
        <w:szCs w:val="30"/>
      </w:rPr>
      <w:t>66</w:t>
    </w:r>
    <w:r w:rsidRPr="006E7C49">
      <w:rPr>
        <w:rFonts w:ascii="Angsana New" w:hAnsi="Angsana New"/>
        <w:sz w:val="30"/>
        <w:szCs w:val="30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94D2F5" w14:textId="15F6A69F" w:rsidR="00766B8D" w:rsidRPr="00D71F14" w:rsidRDefault="00766B8D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Theme="majorBidi" w:hAnsiTheme="majorBidi" w:cstheme="majorBidi"/>
        <w:sz w:val="30"/>
        <w:szCs w:val="30"/>
      </w:rPr>
    </w:pP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71F14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 w:rsidR="0085087A">
      <w:rPr>
        <w:rStyle w:val="PageNumber"/>
        <w:rFonts w:asciiTheme="majorBidi" w:hAnsiTheme="majorBidi" w:cstheme="majorBidi"/>
        <w:noProof/>
        <w:sz w:val="30"/>
        <w:szCs w:val="30"/>
        <w:cs/>
      </w:rPr>
      <w:t>75</w: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3E6DE808" w14:textId="77777777" w:rsidR="00766B8D" w:rsidRPr="006E4E2E" w:rsidRDefault="00766B8D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740132" w14:textId="175B9726" w:rsidR="00766B8D" w:rsidRPr="00B725EC" w:rsidRDefault="00766B8D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85087A">
      <w:rPr>
        <w:rStyle w:val="PageNumber"/>
        <w:rFonts w:ascii="Angsana New" w:hAnsi="Angsana New"/>
        <w:noProof/>
        <w:sz w:val="30"/>
        <w:szCs w:val="30"/>
      </w:rPr>
      <w:t>76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445EC171" w14:textId="77777777" w:rsidR="00766B8D" w:rsidRPr="00BA5365" w:rsidRDefault="00766B8D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402A9E" w14:textId="272DA503" w:rsidR="00766B8D" w:rsidRPr="00D71F14" w:rsidRDefault="00766B8D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Theme="majorBidi" w:hAnsiTheme="majorBidi" w:cstheme="majorBidi"/>
        <w:sz w:val="30"/>
        <w:szCs w:val="30"/>
      </w:rPr>
    </w:pP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71F14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 w:rsidR="0085087A">
      <w:rPr>
        <w:rStyle w:val="PageNumber"/>
        <w:rFonts w:asciiTheme="majorBidi" w:hAnsiTheme="majorBidi" w:cstheme="majorBidi"/>
        <w:noProof/>
        <w:sz w:val="30"/>
        <w:szCs w:val="30"/>
        <w:cs/>
      </w:rPr>
      <w:t>87</w: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3EAFBE60" w14:textId="77777777" w:rsidR="00766B8D" w:rsidRPr="006E4E2E" w:rsidRDefault="00766B8D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4E1C20" w14:textId="75FE8492" w:rsidR="00766B8D" w:rsidRPr="00B725EC" w:rsidRDefault="00766B8D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85087A">
      <w:rPr>
        <w:rStyle w:val="PageNumber"/>
        <w:rFonts w:ascii="Angsana New" w:hAnsi="Angsana New"/>
        <w:noProof/>
        <w:sz w:val="30"/>
        <w:szCs w:val="30"/>
      </w:rPr>
      <w:t>86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5599DA3B" w14:textId="77777777" w:rsidR="00766B8D" w:rsidRPr="00BA5365" w:rsidRDefault="00766B8D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613BA" w14:textId="75E6DA2B" w:rsidR="00766B8D" w:rsidRPr="00D71F14" w:rsidRDefault="00766B8D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Theme="majorBidi" w:hAnsiTheme="majorBidi" w:cstheme="majorBidi"/>
        <w:sz w:val="30"/>
        <w:szCs w:val="30"/>
      </w:rPr>
    </w:pP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71F14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 w:rsidR="0085087A">
      <w:rPr>
        <w:rStyle w:val="PageNumber"/>
        <w:rFonts w:asciiTheme="majorBidi" w:hAnsiTheme="majorBidi" w:cstheme="majorBidi"/>
        <w:noProof/>
        <w:sz w:val="30"/>
        <w:szCs w:val="30"/>
        <w:cs/>
      </w:rPr>
      <w:t>92</w: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1F3F970C" w14:textId="77777777" w:rsidR="00766B8D" w:rsidRPr="006E4E2E" w:rsidRDefault="00766B8D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D5C2C62" w14:textId="410EEE6D" w:rsidR="00766B8D" w:rsidRPr="00B725EC" w:rsidRDefault="00766B8D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85087A">
      <w:rPr>
        <w:rStyle w:val="PageNumber"/>
        <w:rFonts w:ascii="Angsana New" w:hAnsi="Angsana New"/>
        <w:noProof/>
        <w:sz w:val="30"/>
        <w:szCs w:val="30"/>
      </w:rPr>
      <w:t>91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241F65E6" w14:textId="77777777" w:rsidR="00766B8D" w:rsidRPr="00BA5365" w:rsidRDefault="00766B8D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97B615" w14:textId="6C0602BD" w:rsidR="00766B8D" w:rsidRPr="00C54B32" w:rsidRDefault="00766B8D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54B3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54B3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5087A">
      <w:rPr>
        <w:rStyle w:val="PageNumber"/>
        <w:rFonts w:ascii="Angsana New" w:hAnsi="Angsana New"/>
        <w:noProof/>
        <w:sz w:val="30"/>
        <w:szCs w:val="30"/>
        <w:cs/>
      </w:rPr>
      <w:t>51</w: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B30F694" w14:textId="78DDAA45" w:rsidR="00766B8D" w:rsidRPr="006E4E2E" w:rsidRDefault="00766B8D" w:rsidP="006E0B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80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8BA70E" w14:textId="6A6509E1" w:rsidR="00766B8D" w:rsidRPr="00C54B32" w:rsidRDefault="00766B8D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54B3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54B3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5087A">
      <w:rPr>
        <w:rStyle w:val="PageNumber"/>
        <w:rFonts w:ascii="Angsana New" w:hAnsi="Angsana New"/>
        <w:noProof/>
        <w:sz w:val="30"/>
        <w:szCs w:val="30"/>
        <w:cs/>
      </w:rPr>
      <w:t>52</w: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194BA3F" w14:textId="77777777" w:rsidR="00766B8D" w:rsidRPr="006E4E2E" w:rsidRDefault="00766B8D" w:rsidP="006E0B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80"/>
      </w:tabs>
      <w:ind w:right="360"/>
    </w:pPr>
    <w:r>
      <w:rPr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2B217D" w14:textId="51581091" w:rsidR="00766B8D" w:rsidRPr="00C54B32" w:rsidRDefault="00766B8D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54B3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54B3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5087A">
      <w:rPr>
        <w:rStyle w:val="PageNumber"/>
        <w:rFonts w:ascii="Angsana New" w:hAnsi="Angsana New"/>
        <w:noProof/>
        <w:sz w:val="30"/>
        <w:szCs w:val="30"/>
        <w:cs/>
      </w:rPr>
      <w:t>54</w: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1B0A189" w14:textId="77777777" w:rsidR="00766B8D" w:rsidRPr="006E4E2E" w:rsidRDefault="00766B8D" w:rsidP="006E0B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80"/>
      </w:tabs>
      <w:ind w:right="360"/>
    </w:pPr>
    <w:r>
      <w:rPr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2259F5" w14:textId="1356CB16" w:rsidR="00766B8D" w:rsidRPr="00FB5D89" w:rsidRDefault="00766B8D" w:rsidP="0002315F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</w:rPr>
    </w:pPr>
    <w:r w:rsidRPr="00FB5D89">
      <w:rPr>
        <w:rStyle w:val="PageNumber"/>
      </w:rPr>
      <w:fldChar w:fldCharType="begin"/>
    </w:r>
    <w:r w:rsidRPr="00FB5D89">
      <w:rPr>
        <w:rStyle w:val="PageNumber"/>
      </w:rPr>
      <w:instrText xml:space="preserve">PAGE  </w:instrText>
    </w:r>
    <w:r w:rsidRPr="00FB5D89">
      <w:rPr>
        <w:rStyle w:val="PageNumber"/>
      </w:rPr>
      <w:fldChar w:fldCharType="separate"/>
    </w:r>
    <w:r>
      <w:rPr>
        <w:rStyle w:val="PageNumber"/>
        <w:noProof/>
      </w:rPr>
      <w:t>9</w:t>
    </w:r>
    <w:r w:rsidRPr="00FE60C8">
      <w:rPr>
        <w:rStyle w:val="PageNumber"/>
        <w:noProof/>
      </w:rPr>
      <w:t>1</w:t>
    </w:r>
    <w:r w:rsidRPr="00FB5D89">
      <w:rPr>
        <w:rStyle w:val="PageNumber"/>
      </w:rPr>
      <w:fldChar w:fldCharType="end"/>
    </w:r>
  </w:p>
  <w:p w14:paraId="3EE1DC8D" w14:textId="6EA40BDC" w:rsidR="00766B8D" w:rsidRPr="00960645" w:rsidRDefault="00766B8D" w:rsidP="0002315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fldChar w:fldCharType="begin"/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 FILENAME   \</w:instrText>
    </w:r>
    <w:r>
      <w:rPr>
        <w:rFonts w:ascii="Angsana New" w:hAnsi="Angsana New"/>
        <w:i/>
        <w:iCs/>
        <w:noProof/>
        <w:sz w:val="30"/>
        <w:szCs w:val="30"/>
        <w:cs/>
        <w:lang w:val="fr-FR"/>
      </w:rPr>
      <w:instrText xml:space="preserve">*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instrText xml:space="preserve">MERGEFORMAT </w:instrTex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separate"/>
    </w:r>
    <w:r w:rsidR="00A01873" w:rsidRPr="00114AE7">
      <w:rPr>
        <w:rFonts w:ascii="Angsana New" w:hAnsi="Angsana New"/>
        <w:i/>
        <w:iCs/>
        <w:noProof/>
        <w:sz w:val="30"/>
        <w:szCs w:val="30"/>
      </w:rPr>
      <w:t>+T1417251</w:t>
    </w:r>
    <w:r w:rsidR="00A01873">
      <w:rPr>
        <w:rFonts w:ascii="Angsana New" w:hAnsi="Angsana New"/>
        <w:i/>
        <w:iCs/>
        <w:noProof/>
        <w:sz w:val="30"/>
        <w:szCs w:val="30"/>
        <w:lang w:val="fr-FR"/>
      </w:rPr>
      <w:t xml:space="preserve"> - 2023-12-FSA-Betagro Pcl._9.2.docx</w:t>
    </w:r>
    <w:r>
      <w:rPr>
        <w:rFonts w:ascii="Angsana New" w:hAnsi="Angsana New"/>
        <w:i/>
        <w:iCs/>
        <w:noProof/>
        <w:sz w:val="30"/>
        <w:szCs w:val="30"/>
        <w:lang w:val="fr-FR"/>
      </w:rPr>
      <w:fldChar w:fldCharType="end"/>
    </w:r>
  </w:p>
  <w:p w14:paraId="79D6F12C" w14:textId="77777777" w:rsidR="00766B8D" w:rsidRPr="004E4BE4" w:rsidRDefault="00766B8D" w:rsidP="0002315F">
    <w:pPr>
      <w:tabs>
        <w:tab w:val="left" w:pos="9000"/>
      </w:tabs>
      <w:rPr>
        <w:rFonts w:cs="Cordia New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B9BBDE" w14:textId="0B98813A" w:rsidR="00766B8D" w:rsidRPr="00C54B32" w:rsidRDefault="00766B8D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54B3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54B3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5087A">
      <w:rPr>
        <w:rStyle w:val="PageNumber"/>
        <w:rFonts w:ascii="Angsana New" w:hAnsi="Angsana New"/>
        <w:noProof/>
        <w:sz w:val="30"/>
        <w:szCs w:val="30"/>
        <w:cs/>
      </w:rPr>
      <w:t>58</w: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A68FB6F" w14:textId="77777777" w:rsidR="00766B8D" w:rsidRPr="006E4E2E" w:rsidRDefault="00766B8D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389FC1" w14:textId="20AFB463" w:rsidR="00766B8D" w:rsidRPr="00D71F14" w:rsidRDefault="00766B8D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Theme="majorBidi" w:hAnsiTheme="majorBidi" w:cstheme="majorBidi"/>
        <w:sz w:val="30"/>
        <w:szCs w:val="30"/>
      </w:rPr>
    </w:pP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71F14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 w:rsidR="0085087A">
      <w:rPr>
        <w:rStyle w:val="PageNumber"/>
        <w:rFonts w:asciiTheme="majorBidi" w:hAnsiTheme="majorBidi" w:cstheme="majorBidi"/>
        <w:noProof/>
        <w:sz w:val="30"/>
        <w:szCs w:val="30"/>
        <w:cs/>
      </w:rPr>
      <w:t>67</w: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0B556A29" w14:textId="77777777" w:rsidR="00766B8D" w:rsidRPr="006E4E2E" w:rsidRDefault="00766B8D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193764" w14:textId="48AEC63E" w:rsidR="00766B8D" w:rsidRPr="006E7C49" w:rsidRDefault="00766B8D">
    <w:pPr>
      <w:pStyle w:val="Footer"/>
      <w:jc w:val="center"/>
      <w:rPr>
        <w:rFonts w:ascii="Angsana New" w:hAnsi="Angsana New"/>
        <w:sz w:val="30"/>
        <w:szCs w:val="30"/>
      </w:rPr>
    </w:pPr>
    <w:r w:rsidRPr="006E7C49">
      <w:rPr>
        <w:rFonts w:ascii="Angsana New" w:hAnsi="Angsana New"/>
        <w:sz w:val="30"/>
        <w:szCs w:val="30"/>
      </w:rPr>
      <w:fldChar w:fldCharType="begin"/>
    </w:r>
    <w:r w:rsidRPr="006E7C49">
      <w:rPr>
        <w:rFonts w:ascii="Angsana New" w:hAnsi="Angsana New"/>
        <w:sz w:val="30"/>
        <w:szCs w:val="30"/>
      </w:rPr>
      <w:instrText xml:space="preserve"> PAGE   \</w:instrText>
    </w:r>
    <w:r w:rsidRPr="006E7C49">
      <w:rPr>
        <w:rFonts w:ascii="Angsana New" w:hAnsi="Angsana New"/>
        <w:sz w:val="30"/>
        <w:szCs w:val="30"/>
        <w:cs/>
      </w:rPr>
      <w:instrText xml:space="preserve">* </w:instrText>
    </w:r>
    <w:r w:rsidRPr="006E7C49">
      <w:rPr>
        <w:rFonts w:ascii="Angsana New" w:hAnsi="Angsana New"/>
        <w:sz w:val="30"/>
        <w:szCs w:val="30"/>
      </w:rPr>
      <w:instrText xml:space="preserve">MERGEFORMAT </w:instrText>
    </w:r>
    <w:r w:rsidRPr="006E7C49">
      <w:rPr>
        <w:rFonts w:ascii="Angsana New" w:hAnsi="Angsana New"/>
        <w:sz w:val="30"/>
        <w:szCs w:val="30"/>
      </w:rPr>
      <w:fldChar w:fldCharType="separate"/>
    </w:r>
    <w:r w:rsidR="0085087A">
      <w:rPr>
        <w:rFonts w:ascii="Angsana New" w:hAnsi="Angsana New"/>
        <w:noProof/>
        <w:sz w:val="30"/>
        <w:szCs w:val="30"/>
      </w:rPr>
      <w:t>59</w:t>
    </w:r>
    <w:r w:rsidRPr="006E7C49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1C93C" w14:textId="2F1A4223" w:rsidR="00766B8D" w:rsidRPr="006E7C49" w:rsidRDefault="00766B8D">
    <w:pPr>
      <w:pStyle w:val="Footer"/>
      <w:jc w:val="center"/>
      <w:rPr>
        <w:rFonts w:ascii="Angsana New" w:hAnsi="Angsana New"/>
        <w:sz w:val="30"/>
        <w:szCs w:val="30"/>
      </w:rPr>
    </w:pPr>
    <w:r w:rsidRPr="006E7C49">
      <w:rPr>
        <w:rFonts w:ascii="Angsana New" w:hAnsi="Angsana New"/>
        <w:sz w:val="30"/>
        <w:szCs w:val="30"/>
      </w:rPr>
      <w:fldChar w:fldCharType="begin"/>
    </w:r>
    <w:r w:rsidRPr="006E7C49">
      <w:rPr>
        <w:rFonts w:ascii="Angsana New" w:hAnsi="Angsana New"/>
        <w:sz w:val="30"/>
        <w:szCs w:val="30"/>
      </w:rPr>
      <w:instrText xml:space="preserve"> PAGE   \</w:instrText>
    </w:r>
    <w:r w:rsidRPr="006E7C49">
      <w:rPr>
        <w:rFonts w:ascii="Angsana New" w:hAnsi="Angsana New"/>
        <w:sz w:val="30"/>
        <w:szCs w:val="30"/>
        <w:cs/>
      </w:rPr>
      <w:instrText xml:space="preserve">* </w:instrText>
    </w:r>
    <w:r w:rsidRPr="006E7C49">
      <w:rPr>
        <w:rFonts w:ascii="Angsana New" w:hAnsi="Angsana New"/>
        <w:sz w:val="30"/>
        <w:szCs w:val="30"/>
      </w:rPr>
      <w:instrText xml:space="preserve">MERGEFORMAT </w:instrText>
    </w:r>
    <w:r w:rsidRPr="006E7C49">
      <w:rPr>
        <w:rFonts w:ascii="Angsana New" w:hAnsi="Angsana New"/>
        <w:sz w:val="30"/>
        <w:szCs w:val="30"/>
      </w:rPr>
      <w:fldChar w:fldCharType="separate"/>
    </w:r>
    <w:r w:rsidR="0085087A">
      <w:rPr>
        <w:rFonts w:ascii="Angsana New" w:hAnsi="Angsana New"/>
        <w:noProof/>
        <w:sz w:val="30"/>
        <w:szCs w:val="30"/>
      </w:rPr>
      <w:t>63</w:t>
    </w:r>
    <w:r w:rsidRPr="006E7C4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DAE48E" w14:textId="77777777" w:rsidR="009C6933" w:rsidRDefault="009C6933">
      <w:r>
        <w:separator/>
      </w:r>
    </w:p>
  </w:footnote>
  <w:footnote w:type="continuationSeparator" w:id="0">
    <w:p w14:paraId="64102E7A" w14:textId="77777777" w:rsidR="009C6933" w:rsidRDefault="009C6933">
      <w:r>
        <w:continuationSeparator/>
      </w:r>
    </w:p>
  </w:footnote>
  <w:footnote w:type="continuationNotice" w:id="1">
    <w:p w14:paraId="69ED24FE" w14:textId="77777777" w:rsidR="009C6933" w:rsidRDefault="009C693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7B728A" w14:textId="77777777" w:rsidR="00766B8D" w:rsidRPr="008E10A7" w:rsidRDefault="00766B8D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14E5FBDE" w14:textId="77777777" w:rsidR="00766B8D" w:rsidRDefault="00766B8D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5FC1E0F" w14:textId="2F581AC0" w:rsidR="00766B8D" w:rsidRDefault="00766B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D80A3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/>
        <w:b/>
        <w:bCs/>
        <w:sz w:val="32"/>
        <w:szCs w:val="32"/>
      </w:rPr>
      <w:t>31</w:t>
    </w:r>
    <w:r w:rsidRPr="00D80A3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4419F7F2" w14:textId="77777777" w:rsidR="00766B8D" w:rsidRPr="002115BA" w:rsidRDefault="00766B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6CF05" w14:textId="77777777" w:rsidR="00766B8D" w:rsidRPr="008E10A7" w:rsidRDefault="00766B8D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54B0E4A2" w14:textId="77777777" w:rsidR="00766B8D" w:rsidRDefault="00766B8D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13FF152" w14:textId="6C6D9201" w:rsidR="00766B8D" w:rsidRDefault="00766B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D80A3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/>
        <w:b/>
        <w:bCs/>
        <w:sz w:val="32"/>
        <w:szCs w:val="32"/>
      </w:rPr>
      <w:t>31</w:t>
    </w:r>
    <w:r w:rsidRPr="00D80A3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2D19A1CB" w14:textId="77777777" w:rsidR="00766B8D" w:rsidRPr="002115BA" w:rsidRDefault="00766B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299EE8" w14:textId="77777777" w:rsidR="00766B8D" w:rsidRDefault="00766B8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49F261" w14:textId="77777777" w:rsidR="00766B8D" w:rsidRDefault="00766B8D" w:rsidP="000231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เบทาโกร</w:t>
    </w:r>
    <w:r w:rsidRPr="003C763B">
      <w:rPr>
        <w:rFonts w:ascii="Angsana New" w:hAnsi="Angsana New" w:hint="cs"/>
        <w:b/>
        <w:bCs/>
        <w:sz w:val="32"/>
        <w:szCs w:val="32"/>
        <w:cs/>
      </w:rPr>
      <w:t xml:space="preserve"> จำกัด (มหาชน</w:t>
    </w:r>
    <w:r w:rsidRPr="00A2192B"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A2192B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0FE46D26" w14:textId="77777777" w:rsidR="00766B8D" w:rsidRDefault="00766B8D" w:rsidP="000231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0A1DEC8" w14:textId="4CC39176" w:rsidR="00766B8D" w:rsidRDefault="00766B8D" w:rsidP="001A57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655D31E3" w14:textId="77777777" w:rsidR="00766B8D" w:rsidRPr="00516440" w:rsidRDefault="00766B8D" w:rsidP="00516440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18902" w14:textId="77777777" w:rsidR="00766B8D" w:rsidRDefault="00766B8D" w:rsidP="000231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เบทาโกร</w:t>
    </w:r>
    <w:r w:rsidRPr="003C763B">
      <w:rPr>
        <w:rFonts w:ascii="Angsana New" w:hAnsi="Angsana New" w:hint="cs"/>
        <w:b/>
        <w:bCs/>
        <w:sz w:val="32"/>
        <w:szCs w:val="32"/>
        <w:cs/>
      </w:rPr>
      <w:t xml:space="preserve"> จำกัด (มหาชน</w:t>
    </w:r>
    <w:r w:rsidRPr="00A2192B"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A2192B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451DBD5" w14:textId="77777777" w:rsidR="00766B8D" w:rsidRDefault="00766B8D" w:rsidP="000231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36B4682" w14:textId="6A050663" w:rsidR="00766B8D" w:rsidRDefault="00766B8D" w:rsidP="001A57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7BB952D9" w14:textId="77777777" w:rsidR="00766B8D" w:rsidRDefault="00766B8D" w:rsidP="001A57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E7DF41" w14:textId="77777777" w:rsidR="00766B8D" w:rsidRPr="008E10A7" w:rsidRDefault="00766B8D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6B6C9E0C" w14:textId="77777777" w:rsidR="00766B8D" w:rsidRDefault="00766B8D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9E150DB" w14:textId="430CDD8F" w:rsidR="00766B8D" w:rsidRDefault="00766B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D80A3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/>
        <w:b/>
        <w:bCs/>
        <w:sz w:val="32"/>
        <w:szCs w:val="32"/>
      </w:rPr>
      <w:t>31</w:t>
    </w:r>
    <w:r w:rsidRPr="00D80A3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2566</w:t>
    </w:r>
  </w:p>
  <w:p w14:paraId="13E9BE25" w14:textId="77777777" w:rsidR="00766B8D" w:rsidRPr="002115BA" w:rsidRDefault="00766B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1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" w15:restartNumberingAfterBreak="0">
    <w:nsid w:val="099E2359"/>
    <w:multiLevelType w:val="hybridMultilevel"/>
    <w:tmpl w:val="9F563936"/>
    <w:lvl w:ilvl="0" w:tplc="CCC66B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051777"/>
    <w:multiLevelType w:val="hybridMultilevel"/>
    <w:tmpl w:val="2C2ABB5A"/>
    <w:lvl w:ilvl="0" w:tplc="E3F6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0" w15:restartNumberingAfterBreak="0">
    <w:nsid w:val="1D3F2C42"/>
    <w:multiLevelType w:val="hybridMultilevel"/>
    <w:tmpl w:val="3EACCECC"/>
    <w:lvl w:ilvl="0" w:tplc="8ED4D350">
      <w:start w:val="5"/>
      <w:numFmt w:val="bullet"/>
      <w:lvlText w:val="-"/>
      <w:lvlJc w:val="left"/>
      <w:pPr>
        <w:ind w:left="927" w:hanging="360"/>
      </w:pPr>
      <w:rPr>
        <w:rFonts w:ascii="Angsana New" w:eastAsia="MS Mincho" w:hAnsi="Angsana New" w:cs="Angsana New" w:hint="default"/>
        <w:i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B44376"/>
    <w:multiLevelType w:val="hybridMultilevel"/>
    <w:tmpl w:val="B05089DA"/>
    <w:lvl w:ilvl="0" w:tplc="B314799C">
      <w:start w:val="1"/>
      <w:numFmt w:val="thaiLetters"/>
      <w:lvlText w:val="(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3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4B3661F"/>
    <w:multiLevelType w:val="hybridMultilevel"/>
    <w:tmpl w:val="EBA0EF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413058"/>
    <w:multiLevelType w:val="hybridMultilevel"/>
    <w:tmpl w:val="53AA2476"/>
    <w:lvl w:ilvl="0" w:tplc="5E427BD6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1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2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61A65A2E"/>
    <w:multiLevelType w:val="hybridMultilevel"/>
    <w:tmpl w:val="9F56393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821C2F"/>
    <w:multiLevelType w:val="hybridMultilevel"/>
    <w:tmpl w:val="93FCC5CA"/>
    <w:lvl w:ilvl="0" w:tplc="CCC66B66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E20BB7"/>
    <w:multiLevelType w:val="hybridMultilevel"/>
    <w:tmpl w:val="189EE372"/>
    <w:lvl w:ilvl="0" w:tplc="1C74EC6A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/>
        <w:bCs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6DDB2B74"/>
    <w:multiLevelType w:val="multilevel"/>
    <w:tmpl w:val="64F2EE14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709254CC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197802"/>
    <w:multiLevelType w:val="multilevel"/>
    <w:tmpl w:val="52864656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00" w:hanging="1440"/>
      </w:pPr>
      <w:rPr>
        <w:rFonts w:hint="default"/>
      </w:rPr>
    </w:lvl>
  </w:abstractNum>
  <w:abstractNum w:abstractNumId="3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5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49523702">
    <w:abstractNumId w:val="1"/>
  </w:num>
  <w:num w:numId="2" w16cid:durableId="1833256053">
    <w:abstractNumId w:val="18"/>
  </w:num>
  <w:num w:numId="3" w16cid:durableId="457183644">
    <w:abstractNumId w:val="11"/>
  </w:num>
  <w:num w:numId="4" w16cid:durableId="1960987968">
    <w:abstractNumId w:val="5"/>
  </w:num>
  <w:num w:numId="5" w16cid:durableId="171147022">
    <w:abstractNumId w:val="31"/>
  </w:num>
  <w:num w:numId="6" w16cid:durableId="1368525223">
    <w:abstractNumId w:val="7"/>
  </w:num>
  <w:num w:numId="7" w16cid:durableId="756630045">
    <w:abstractNumId w:val="9"/>
  </w:num>
  <w:num w:numId="8" w16cid:durableId="179465949">
    <w:abstractNumId w:val="23"/>
  </w:num>
  <w:num w:numId="9" w16cid:durableId="894581522">
    <w:abstractNumId w:val="22"/>
  </w:num>
  <w:num w:numId="10" w16cid:durableId="691495919">
    <w:abstractNumId w:val="20"/>
  </w:num>
  <w:num w:numId="11" w16cid:durableId="215094783">
    <w:abstractNumId w:val="19"/>
  </w:num>
  <w:num w:numId="12" w16cid:durableId="573206351">
    <w:abstractNumId w:val="6"/>
  </w:num>
  <w:num w:numId="13" w16cid:durableId="437288688">
    <w:abstractNumId w:val="28"/>
  </w:num>
  <w:num w:numId="14" w16cid:durableId="605309429">
    <w:abstractNumId w:val="35"/>
  </w:num>
  <w:num w:numId="15" w16cid:durableId="1399354365">
    <w:abstractNumId w:val="34"/>
  </w:num>
  <w:num w:numId="16" w16cid:durableId="1665932896">
    <w:abstractNumId w:val="33"/>
  </w:num>
  <w:num w:numId="17" w16cid:durableId="1927028631">
    <w:abstractNumId w:val="0"/>
  </w:num>
  <w:num w:numId="18" w16cid:durableId="1132332822">
    <w:abstractNumId w:val="16"/>
  </w:num>
  <w:num w:numId="19" w16cid:durableId="1514219263">
    <w:abstractNumId w:val="27"/>
  </w:num>
  <w:num w:numId="20" w16cid:durableId="1254973176">
    <w:abstractNumId w:val="2"/>
  </w:num>
  <w:num w:numId="21" w16cid:durableId="2144349393">
    <w:abstractNumId w:val="14"/>
  </w:num>
  <w:num w:numId="22" w16cid:durableId="742875280">
    <w:abstractNumId w:val="26"/>
  </w:num>
  <w:num w:numId="23" w16cid:durableId="1346714629">
    <w:abstractNumId w:val="3"/>
  </w:num>
  <w:num w:numId="24" w16cid:durableId="1014578464">
    <w:abstractNumId w:val="24"/>
  </w:num>
  <w:num w:numId="25" w16cid:durableId="1615743177">
    <w:abstractNumId w:val="8"/>
  </w:num>
  <w:num w:numId="26" w16cid:durableId="2144806087">
    <w:abstractNumId w:val="15"/>
  </w:num>
  <w:num w:numId="27" w16cid:durableId="2068796309">
    <w:abstractNumId w:val="13"/>
  </w:num>
  <w:num w:numId="28" w16cid:durableId="36708311">
    <w:abstractNumId w:val="29"/>
  </w:num>
  <w:num w:numId="29" w16cid:durableId="387263846">
    <w:abstractNumId w:val="32"/>
  </w:num>
  <w:num w:numId="30" w16cid:durableId="712120786">
    <w:abstractNumId w:val="30"/>
  </w:num>
  <w:num w:numId="31" w16cid:durableId="198594011">
    <w:abstractNumId w:val="17"/>
  </w:num>
  <w:num w:numId="32" w16cid:durableId="2136214727">
    <w:abstractNumId w:val="10"/>
  </w:num>
  <w:num w:numId="33" w16cid:durableId="840584183">
    <w:abstractNumId w:val="21"/>
  </w:num>
  <w:num w:numId="34" w16cid:durableId="1885479042">
    <w:abstractNumId w:val="4"/>
  </w:num>
  <w:num w:numId="35" w16cid:durableId="12324265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3762798">
    <w:abstractNumId w:val="2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4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13"/>
    <w:rsid w:val="000002C1"/>
    <w:rsid w:val="000002D6"/>
    <w:rsid w:val="000005EA"/>
    <w:rsid w:val="000006E9"/>
    <w:rsid w:val="0000081F"/>
    <w:rsid w:val="0000082A"/>
    <w:rsid w:val="00000863"/>
    <w:rsid w:val="00000D32"/>
    <w:rsid w:val="0000117D"/>
    <w:rsid w:val="00001209"/>
    <w:rsid w:val="00001337"/>
    <w:rsid w:val="00001449"/>
    <w:rsid w:val="0000171C"/>
    <w:rsid w:val="0000177C"/>
    <w:rsid w:val="000017C8"/>
    <w:rsid w:val="00001ACE"/>
    <w:rsid w:val="00001C03"/>
    <w:rsid w:val="00001D90"/>
    <w:rsid w:val="00001D96"/>
    <w:rsid w:val="00001EC2"/>
    <w:rsid w:val="00001EF7"/>
    <w:rsid w:val="00001FA4"/>
    <w:rsid w:val="00002076"/>
    <w:rsid w:val="00002273"/>
    <w:rsid w:val="00002500"/>
    <w:rsid w:val="00002668"/>
    <w:rsid w:val="000026FF"/>
    <w:rsid w:val="00002710"/>
    <w:rsid w:val="00002778"/>
    <w:rsid w:val="00002C9B"/>
    <w:rsid w:val="00002F8D"/>
    <w:rsid w:val="00002FDD"/>
    <w:rsid w:val="00002FF5"/>
    <w:rsid w:val="000031C2"/>
    <w:rsid w:val="00003267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CC7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503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034"/>
    <w:rsid w:val="0000678C"/>
    <w:rsid w:val="000068F7"/>
    <w:rsid w:val="00006B36"/>
    <w:rsid w:val="00006B52"/>
    <w:rsid w:val="00006CC7"/>
    <w:rsid w:val="00006CC9"/>
    <w:rsid w:val="00006DD2"/>
    <w:rsid w:val="00006F7F"/>
    <w:rsid w:val="00006F9B"/>
    <w:rsid w:val="0000729A"/>
    <w:rsid w:val="000076AD"/>
    <w:rsid w:val="000078C1"/>
    <w:rsid w:val="00007BA8"/>
    <w:rsid w:val="00007C63"/>
    <w:rsid w:val="00007E43"/>
    <w:rsid w:val="00007FE1"/>
    <w:rsid w:val="00010256"/>
    <w:rsid w:val="00010389"/>
    <w:rsid w:val="000103CE"/>
    <w:rsid w:val="00010586"/>
    <w:rsid w:val="00010A79"/>
    <w:rsid w:val="00010BB3"/>
    <w:rsid w:val="00010C17"/>
    <w:rsid w:val="00010F26"/>
    <w:rsid w:val="0001109D"/>
    <w:rsid w:val="00011138"/>
    <w:rsid w:val="0001116D"/>
    <w:rsid w:val="00011183"/>
    <w:rsid w:val="000114D2"/>
    <w:rsid w:val="0001156C"/>
    <w:rsid w:val="000119CC"/>
    <w:rsid w:val="000119F6"/>
    <w:rsid w:val="00011ED7"/>
    <w:rsid w:val="00012195"/>
    <w:rsid w:val="0001223C"/>
    <w:rsid w:val="0001225B"/>
    <w:rsid w:val="00012288"/>
    <w:rsid w:val="00012295"/>
    <w:rsid w:val="0001250B"/>
    <w:rsid w:val="0001255C"/>
    <w:rsid w:val="00012814"/>
    <w:rsid w:val="00012A1B"/>
    <w:rsid w:val="00012B18"/>
    <w:rsid w:val="00012B2F"/>
    <w:rsid w:val="00012B66"/>
    <w:rsid w:val="00012BC0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F9E"/>
    <w:rsid w:val="00014125"/>
    <w:rsid w:val="00014521"/>
    <w:rsid w:val="0001456A"/>
    <w:rsid w:val="000145A2"/>
    <w:rsid w:val="000146BF"/>
    <w:rsid w:val="00014870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B40"/>
    <w:rsid w:val="00015CAC"/>
    <w:rsid w:val="00015E1C"/>
    <w:rsid w:val="00015E6C"/>
    <w:rsid w:val="00015F13"/>
    <w:rsid w:val="000161DA"/>
    <w:rsid w:val="0001628C"/>
    <w:rsid w:val="0001658C"/>
    <w:rsid w:val="00016693"/>
    <w:rsid w:val="00016761"/>
    <w:rsid w:val="000169B5"/>
    <w:rsid w:val="00016A47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EF"/>
    <w:rsid w:val="00020653"/>
    <w:rsid w:val="000207BF"/>
    <w:rsid w:val="00020A85"/>
    <w:rsid w:val="00020B55"/>
    <w:rsid w:val="00020C5F"/>
    <w:rsid w:val="00020F14"/>
    <w:rsid w:val="00020F28"/>
    <w:rsid w:val="0002128A"/>
    <w:rsid w:val="00021299"/>
    <w:rsid w:val="00021695"/>
    <w:rsid w:val="00021905"/>
    <w:rsid w:val="000219EA"/>
    <w:rsid w:val="00021C98"/>
    <w:rsid w:val="00021F0B"/>
    <w:rsid w:val="00022803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CAA"/>
    <w:rsid w:val="00024376"/>
    <w:rsid w:val="0002445B"/>
    <w:rsid w:val="000244E9"/>
    <w:rsid w:val="000246C1"/>
    <w:rsid w:val="0002480F"/>
    <w:rsid w:val="00024880"/>
    <w:rsid w:val="00024AC7"/>
    <w:rsid w:val="000251B4"/>
    <w:rsid w:val="00025204"/>
    <w:rsid w:val="000255E9"/>
    <w:rsid w:val="000257DB"/>
    <w:rsid w:val="00025A16"/>
    <w:rsid w:val="00025CCF"/>
    <w:rsid w:val="00025E57"/>
    <w:rsid w:val="00025EB3"/>
    <w:rsid w:val="000262CD"/>
    <w:rsid w:val="000264A3"/>
    <w:rsid w:val="000265A7"/>
    <w:rsid w:val="000268C6"/>
    <w:rsid w:val="00026D14"/>
    <w:rsid w:val="000270CF"/>
    <w:rsid w:val="000271F9"/>
    <w:rsid w:val="00027403"/>
    <w:rsid w:val="000274BF"/>
    <w:rsid w:val="00027732"/>
    <w:rsid w:val="000277E1"/>
    <w:rsid w:val="00027858"/>
    <w:rsid w:val="000279C1"/>
    <w:rsid w:val="00027C35"/>
    <w:rsid w:val="00030014"/>
    <w:rsid w:val="00030026"/>
    <w:rsid w:val="000300B0"/>
    <w:rsid w:val="000301DA"/>
    <w:rsid w:val="000301EB"/>
    <w:rsid w:val="0003031D"/>
    <w:rsid w:val="00030408"/>
    <w:rsid w:val="00030760"/>
    <w:rsid w:val="00030BE8"/>
    <w:rsid w:val="00030C9F"/>
    <w:rsid w:val="00030D1F"/>
    <w:rsid w:val="00030D9D"/>
    <w:rsid w:val="00030DCA"/>
    <w:rsid w:val="00030F2D"/>
    <w:rsid w:val="00031009"/>
    <w:rsid w:val="00031019"/>
    <w:rsid w:val="0003162A"/>
    <w:rsid w:val="0003175D"/>
    <w:rsid w:val="00031BE8"/>
    <w:rsid w:val="00031CE3"/>
    <w:rsid w:val="00031CFD"/>
    <w:rsid w:val="00031D61"/>
    <w:rsid w:val="00032008"/>
    <w:rsid w:val="00032072"/>
    <w:rsid w:val="0003208B"/>
    <w:rsid w:val="000321B7"/>
    <w:rsid w:val="000322AC"/>
    <w:rsid w:val="0003246A"/>
    <w:rsid w:val="0003247F"/>
    <w:rsid w:val="00032728"/>
    <w:rsid w:val="0003289F"/>
    <w:rsid w:val="00032A02"/>
    <w:rsid w:val="00032B14"/>
    <w:rsid w:val="00032CD6"/>
    <w:rsid w:val="00033734"/>
    <w:rsid w:val="00033A2E"/>
    <w:rsid w:val="00033B77"/>
    <w:rsid w:val="00033C57"/>
    <w:rsid w:val="00033ED0"/>
    <w:rsid w:val="00033FC8"/>
    <w:rsid w:val="000340A4"/>
    <w:rsid w:val="000342EF"/>
    <w:rsid w:val="000343D8"/>
    <w:rsid w:val="000343E9"/>
    <w:rsid w:val="00034416"/>
    <w:rsid w:val="000345AF"/>
    <w:rsid w:val="00034608"/>
    <w:rsid w:val="000346AA"/>
    <w:rsid w:val="00034859"/>
    <w:rsid w:val="00034A82"/>
    <w:rsid w:val="00034B90"/>
    <w:rsid w:val="00034E6F"/>
    <w:rsid w:val="00034FA3"/>
    <w:rsid w:val="000350AA"/>
    <w:rsid w:val="000350F4"/>
    <w:rsid w:val="0003525D"/>
    <w:rsid w:val="000359A5"/>
    <w:rsid w:val="00035AC5"/>
    <w:rsid w:val="00035E99"/>
    <w:rsid w:val="00035FD6"/>
    <w:rsid w:val="000361C3"/>
    <w:rsid w:val="000361C5"/>
    <w:rsid w:val="00036594"/>
    <w:rsid w:val="0003664B"/>
    <w:rsid w:val="00036655"/>
    <w:rsid w:val="000366A6"/>
    <w:rsid w:val="000366F4"/>
    <w:rsid w:val="000367F1"/>
    <w:rsid w:val="00036A2D"/>
    <w:rsid w:val="00036BE3"/>
    <w:rsid w:val="00037092"/>
    <w:rsid w:val="0003717A"/>
    <w:rsid w:val="0003718E"/>
    <w:rsid w:val="000372FB"/>
    <w:rsid w:val="00037585"/>
    <w:rsid w:val="000375B6"/>
    <w:rsid w:val="00037660"/>
    <w:rsid w:val="0003767B"/>
    <w:rsid w:val="0003776F"/>
    <w:rsid w:val="000377C7"/>
    <w:rsid w:val="00037A39"/>
    <w:rsid w:val="00037B24"/>
    <w:rsid w:val="00037D3D"/>
    <w:rsid w:val="00037E54"/>
    <w:rsid w:val="00037FB2"/>
    <w:rsid w:val="000400A2"/>
    <w:rsid w:val="000401EB"/>
    <w:rsid w:val="000402BF"/>
    <w:rsid w:val="00040B5A"/>
    <w:rsid w:val="00040CC1"/>
    <w:rsid w:val="00040CD5"/>
    <w:rsid w:val="00040D8A"/>
    <w:rsid w:val="00040DCA"/>
    <w:rsid w:val="00040FBB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812"/>
    <w:rsid w:val="000418EA"/>
    <w:rsid w:val="00041BE6"/>
    <w:rsid w:val="00041BF1"/>
    <w:rsid w:val="00041D56"/>
    <w:rsid w:val="00041FEE"/>
    <w:rsid w:val="0004273C"/>
    <w:rsid w:val="00042834"/>
    <w:rsid w:val="00042878"/>
    <w:rsid w:val="00042998"/>
    <w:rsid w:val="00042ADD"/>
    <w:rsid w:val="00043074"/>
    <w:rsid w:val="00043078"/>
    <w:rsid w:val="000432F2"/>
    <w:rsid w:val="00043380"/>
    <w:rsid w:val="000434D6"/>
    <w:rsid w:val="00043552"/>
    <w:rsid w:val="000437F5"/>
    <w:rsid w:val="00043806"/>
    <w:rsid w:val="00043965"/>
    <w:rsid w:val="00043DB1"/>
    <w:rsid w:val="000440C9"/>
    <w:rsid w:val="000442B9"/>
    <w:rsid w:val="000443D4"/>
    <w:rsid w:val="0004454C"/>
    <w:rsid w:val="0004470B"/>
    <w:rsid w:val="0004478F"/>
    <w:rsid w:val="000448ED"/>
    <w:rsid w:val="00045362"/>
    <w:rsid w:val="000454E5"/>
    <w:rsid w:val="00045530"/>
    <w:rsid w:val="0004565B"/>
    <w:rsid w:val="000459FC"/>
    <w:rsid w:val="00045B37"/>
    <w:rsid w:val="00045BE1"/>
    <w:rsid w:val="00045EF4"/>
    <w:rsid w:val="000461C0"/>
    <w:rsid w:val="000463F6"/>
    <w:rsid w:val="00046923"/>
    <w:rsid w:val="00046C2E"/>
    <w:rsid w:val="00046F0C"/>
    <w:rsid w:val="00046F52"/>
    <w:rsid w:val="000472F5"/>
    <w:rsid w:val="00047384"/>
    <w:rsid w:val="000475CF"/>
    <w:rsid w:val="00047AD6"/>
    <w:rsid w:val="00047ADE"/>
    <w:rsid w:val="00047BE9"/>
    <w:rsid w:val="00047FFE"/>
    <w:rsid w:val="0005006B"/>
    <w:rsid w:val="0005008B"/>
    <w:rsid w:val="000506FD"/>
    <w:rsid w:val="00050AA4"/>
    <w:rsid w:val="0005106E"/>
    <w:rsid w:val="000512F8"/>
    <w:rsid w:val="000515CB"/>
    <w:rsid w:val="00051778"/>
    <w:rsid w:val="000518F2"/>
    <w:rsid w:val="00051941"/>
    <w:rsid w:val="00051B23"/>
    <w:rsid w:val="00051D5D"/>
    <w:rsid w:val="00052216"/>
    <w:rsid w:val="00052459"/>
    <w:rsid w:val="000526D9"/>
    <w:rsid w:val="000526DF"/>
    <w:rsid w:val="0005299A"/>
    <w:rsid w:val="00052BFA"/>
    <w:rsid w:val="00052F98"/>
    <w:rsid w:val="0005321C"/>
    <w:rsid w:val="00053297"/>
    <w:rsid w:val="00053320"/>
    <w:rsid w:val="00053324"/>
    <w:rsid w:val="0005332E"/>
    <w:rsid w:val="0005337E"/>
    <w:rsid w:val="00053385"/>
    <w:rsid w:val="000534B9"/>
    <w:rsid w:val="000536E5"/>
    <w:rsid w:val="00053B70"/>
    <w:rsid w:val="00053BA3"/>
    <w:rsid w:val="00053D0F"/>
    <w:rsid w:val="00053D90"/>
    <w:rsid w:val="00054276"/>
    <w:rsid w:val="00054348"/>
    <w:rsid w:val="00054377"/>
    <w:rsid w:val="0005447B"/>
    <w:rsid w:val="00054561"/>
    <w:rsid w:val="00054735"/>
    <w:rsid w:val="0005475F"/>
    <w:rsid w:val="0005493B"/>
    <w:rsid w:val="00054E32"/>
    <w:rsid w:val="00054F27"/>
    <w:rsid w:val="00054F36"/>
    <w:rsid w:val="00054F83"/>
    <w:rsid w:val="00055228"/>
    <w:rsid w:val="000554D4"/>
    <w:rsid w:val="00055955"/>
    <w:rsid w:val="00055A11"/>
    <w:rsid w:val="00055D37"/>
    <w:rsid w:val="0005610F"/>
    <w:rsid w:val="00056146"/>
    <w:rsid w:val="000561BA"/>
    <w:rsid w:val="000566EF"/>
    <w:rsid w:val="00056750"/>
    <w:rsid w:val="00056AA4"/>
    <w:rsid w:val="00056B02"/>
    <w:rsid w:val="00056C42"/>
    <w:rsid w:val="00056D4F"/>
    <w:rsid w:val="00056E74"/>
    <w:rsid w:val="00057640"/>
    <w:rsid w:val="00057AEE"/>
    <w:rsid w:val="00057B36"/>
    <w:rsid w:val="00057B8D"/>
    <w:rsid w:val="00057BF7"/>
    <w:rsid w:val="00057E11"/>
    <w:rsid w:val="00057EF8"/>
    <w:rsid w:val="00060029"/>
    <w:rsid w:val="0006024A"/>
    <w:rsid w:val="00060257"/>
    <w:rsid w:val="00060269"/>
    <w:rsid w:val="00060580"/>
    <w:rsid w:val="00060682"/>
    <w:rsid w:val="000608D2"/>
    <w:rsid w:val="000608D7"/>
    <w:rsid w:val="00060A13"/>
    <w:rsid w:val="00060B19"/>
    <w:rsid w:val="00060BCF"/>
    <w:rsid w:val="00060D48"/>
    <w:rsid w:val="00060E36"/>
    <w:rsid w:val="00060F0B"/>
    <w:rsid w:val="00060F65"/>
    <w:rsid w:val="000613D6"/>
    <w:rsid w:val="00061436"/>
    <w:rsid w:val="0006166C"/>
    <w:rsid w:val="000619B8"/>
    <w:rsid w:val="00061F00"/>
    <w:rsid w:val="000623BB"/>
    <w:rsid w:val="00062612"/>
    <w:rsid w:val="00062665"/>
    <w:rsid w:val="00062728"/>
    <w:rsid w:val="00062785"/>
    <w:rsid w:val="00062A59"/>
    <w:rsid w:val="00062B0A"/>
    <w:rsid w:val="00062B9B"/>
    <w:rsid w:val="00062CBA"/>
    <w:rsid w:val="00062D75"/>
    <w:rsid w:val="00062F8A"/>
    <w:rsid w:val="000632C6"/>
    <w:rsid w:val="00063469"/>
    <w:rsid w:val="0006352C"/>
    <w:rsid w:val="00063787"/>
    <w:rsid w:val="00063851"/>
    <w:rsid w:val="00063C8C"/>
    <w:rsid w:val="00063CA6"/>
    <w:rsid w:val="00063E92"/>
    <w:rsid w:val="00063EB9"/>
    <w:rsid w:val="00063F3A"/>
    <w:rsid w:val="0006427F"/>
    <w:rsid w:val="000643D2"/>
    <w:rsid w:val="0006440A"/>
    <w:rsid w:val="000645F1"/>
    <w:rsid w:val="00064668"/>
    <w:rsid w:val="000646FA"/>
    <w:rsid w:val="000647D8"/>
    <w:rsid w:val="00064F3E"/>
    <w:rsid w:val="00065043"/>
    <w:rsid w:val="0006529D"/>
    <w:rsid w:val="000652E0"/>
    <w:rsid w:val="00065371"/>
    <w:rsid w:val="00065574"/>
    <w:rsid w:val="00065738"/>
    <w:rsid w:val="000657BD"/>
    <w:rsid w:val="00065FBB"/>
    <w:rsid w:val="00066117"/>
    <w:rsid w:val="00066211"/>
    <w:rsid w:val="000663C4"/>
    <w:rsid w:val="0006641E"/>
    <w:rsid w:val="00066830"/>
    <w:rsid w:val="0006684D"/>
    <w:rsid w:val="00066880"/>
    <w:rsid w:val="00066AA6"/>
    <w:rsid w:val="00066C88"/>
    <w:rsid w:val="00066D4E"/>
    <w:rsid w:val="00066EC8"/>
    <w:rsid w:val="00066F27"/>
    <w:rsid w:val="00066FEF"/>
    <w:rsid w:val="0006708F"/>
    <w:rsid w:val="00067144"/>
    <w:rsid w:val="0006724D"/>
    <w:rsid w:val="000672D0"/>
    <w:rsid w:val="00067310"/>
    <w:rsid w:val="0006732E"/>
    <w:rsid w:val="0006744E"/>
    <w:rsid w:val="00067A39"/>
    <w:rsid w:val="00067A62"/>
    <w:rsid w:val="00067B7F"/>
    <w:rsid w:val="00067BBD"/>
    <w:rsid w:val="00070030"/>
    <w:rsid w:val="0007028A"/>
    <w:rsid w:val="000702D9"/>
    <w:rsid w:val="000707E4"/>
    <w:rsid w:val="0007087B"/>
    <w:rsid w:val="00070E16"/>
    <w:rsid w:val="00070F45"/>
    <w:rsid w:val="00070FA0"/>
    <w:rsid w:val="00070FD0"/>
    <w:rsid w:val="0007119F"/>
    <w:rsid w:val="000713C8"/>
    <w:rsid w:val="0007177F"/>
    <w:rsid w:val="000717D1"/>
    <w:rsid w:val="000718E7"/>
    <w:rsid w:val="00071B8F"/>
    <w:rsid w:val="00071BAD"/>
    <w:rsid w:val="00071DFE"/>
    <w:rsid w:val="00071E98"/>
    <w:rsid w:val="00071F6D"/>
    <w:rsid w:val="0007210E"/>
    <w:rsid w:val="0007218C"/>
    <w:rsid w:val="000726E8"/>
    <w:rsid w:val="000727BD"/>
    <w:rsid w:val="00072A72"/>
    <w:rsid w:val="00072B3A"/>
    <w:rsid w:val="00072D31"/>
    <w:rsid w:val="00072DF2"/>
    <w:rsid w:val="00072EE7"/>
    <w:rsid w:val="000730DC"/>
    <w:rsid w:val="000730F9"/>
    <w:rsid w:val="0007321A"/>
    <w:rsid w:val="00073240"/>
    <w:rsid w:val="00073314"/>
    <w:rsid w:val="00073490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6E"/>
    <w:rsid w:val="00075BE3"/>
    <w:rsid w:val="00075E27"/>
    <w:rsid w:val="000763D9"/>
    <w:rsid w:val="0007640C"/>
    <w:rsid w:val="00076664"/>
    <w:rsid w:val="000766AA"/>
    <w:rsid w:val="00076A08"/>
    <w:rsid w:val="00076A1F"/>
    <w:rsid w:val="0007703A"/>
    <w:rsid w:val="000770DE"/>
    <w:rsid w:val="00077109"/>
    <w:rsid w:val="0007712A"/>
    <w:rsid w:val="0007719C"/>
    <w:rsid w:val="0007730D"/>
    <w:rsid w:val="00077343"/>
    <w:rsid w:val="00077427"/>
    <w:rsid w:val="000774A0"/>
    <w:rsid w:val="00077573"/>
    <w:rsid w:val="00077911"/>
    <w:rsid w:val="000779EB"/>
    <w:rsid w:val="00077CCD"/>
    <w:rsid w:val="00077D78"/>
    <w:rsid w:val="00077D7F"/>
    <w:rsid w:val="00077D8B"/>
    <w:rsid w:val="00077DBD"/>
    <w:rsid w:val="0008017B"/>
    <w:rsid w:val="000801D5"/>
    <w:rsid w:val="0008036F"/>
    <w:rsid w:val="00080445"/>
    <w:rsid w:val="000804FA"/>
    <w:rsid w:val="00080A0B"/>
    <w:rsid w:val="00080A0F"/>
    <w:rsid w:val="00080D33"/>
    <w:rsid w:val="00080E2E"/>
    <w:rsid w:val="00080F4F"/>
    <w:rsid w:val="00080FE4"/>
    <w:rsid w:val="00081056"/>
    <w:rsid w:val="000813CC"/>
    <w:rsid w:val="000815D9"/>
    <w:rsid w:val="000816CF"/>
    <w:rsid w:val="000818AB"/>
    <w:rsid w:val="000818CB"/>
    <w:rsid w:val="00081B79"/>
    <w:rsid w:val="00082106"/>
    <w:rsid w:val="00082795"/>
    <w:rsid w:val="00082B70"/>
    <w:rsid w:val="00082BC3"/>
    <w:rsid w:val="00082D2F"/>
    <w:rsid w:val="00082DF0"/>
    <w:rsid w:val="00083029"/>
    <w:rsid w:val="00083227"/>
    <w:rsid w:val="00083269"/>
    <w:rsid w:val="000834B6"/>
    <w:rsid w:val="000835E6"/>
    <w:rsid w:val="00083642"/>
    <w:rsid w:val="000837FC"/>
    <w:rsid w:val="000838B2"/>
    <w:rsid w:val="00083A3E"/>
    <w:rsid w:val="00083BFE"/>
    <w:rsid w:val="0008402F"/>
    <w:rsid w:val="000840A0"/>
    <w:rsid w:val="000848B6"/>
    <w:rsid w:val="0008492A"/>
    <w:rsid w:val="00084A40"/>
    <w:rsid w:val="00084A67"/>
    <w:rsid w:val="00084CCD"/>
    <w:rsid w:val="00084FE4"/>
    <w:rsid w:val="00085249"/>
    <w:rsid w:val="000853FD"/>
    <w:rsid w:val="00085C8D"/>
    <w:rsid w:val="00085D36"/>
    <w:rsid w:val="00085D91"/>
    <w:rsid w:val="00085EA8"/>
    <w:rsid w:val="00085F24"/>
    <w:rsid w:val="00085F5D"/>
    <w:rsid w:val="00086362"/>
    <w:rsid w:val="000869A2"/>
    <w:rsid w:val="000869D1"/>
    <w:rsid w:val="00086AB0"/>
    <w:rsid w:val="00086C31"/>
    <w:rsid w:val="00087153"/>
    <w:rsid w:val="000873AA"/>
    <w:rsid w:val="00087A79"/>
    <w:rsid w:val="00087A91"/>
    <w:rsid w:val="00087B80"/>
    <w:rsid w:val="00087C02"/>
    <w:rsid w:val="00087F54"/>
    <w:rsid w:val="00087F72"/>
    <w:rsid w:val="00090396"/>
    <w:rsid w:val="000904CA"/>
    <w:rsid w:val="00090561"/>
    <w:rsid w:val="00090605"/>
    <w:rsid w:val="000908DB"/>
    <w:rsid w:val="00090F19"/>
    <w:rsid w:val="00090F9B"/>
    <w:rsid w:val="0009149C"/>
    <w:rsid w:val="00091587"/>
    <w:rsid w:val="00091623"/>
    <w:rsid w:val="0009173F"/>
    <w:rsid w:val="00091A53"/>
    <w:rsid w:val="00091CFB"/>
    <w:rsid w:val="00091F76"/>
    <w:rsid w:val="00092044"/>
    <w:rsid w:val="000923AB"/>
    <w:rsid w:val="000925F4"/>
    <w:rsid w:val="0009298C"/>
    <w:rsid w:val="000929B0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18"/>
    <w:rsid w:val="00093D6D"/>
    <w:rsid w:val="00093E59"/>
    <w:rsid w:val="00093ED1"/>
    <w:rsid w:val="00093F27"/>
    <w:rsid w:val="00094042"/>
    <w:rsid w:val="000940E2"/>
    <w:rsid w:val="00094113"/>
    <w:rsid w:val="0009478A"/>
    <w:rsid w:val="000949BB"/>
    <w:rsid w:val="00094C03"/>
    <w:rsid w:val="00094C0B"/>
    <w:rsid w:val="000950EC"/>
    <w:rsid w:val="00095172"/>
    <w:rsid w:val="00095439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570"/>
    <w:rsid w:val="00097688"/>
    <w:rsid w:val="0009777D"/>
    <w:rsid w:val="00097780"/>
    <w:rsid w:val="00097791"/>
    <w:rsid w:val="00097816"/>
    <w:rsid w:val="00097B5C"/>
    <w:rsid w:val="00097C83"/>
    <w:rsid w:val="00097E15"/>
    <w:rsid w:val="000A00A2"/>
    <w:rsid w:val="000A0333"/>
    <w:rsid w:val="000A042B"/>
    <w:rsid w:val="000A047E"/>
    <w:rsid w:val="000A04A8"/>
    <w:rsid w:val="000A0869"/>
    <w:rsid w:val="000A0884"/>
    <w:rsid w:val="000A08C6"/>
    <w:rsid w:val="000A0AC4"/>
    <w:rsid w:val="000A0D26"/>
    <w:rsid w:val="000A0DAC"/>
    <w:rsid w:val="000A129E"/>
    <w:rsid w:val="000A13BE"/>
    <w:rsid w:val="000A1443"/>
    <w:rsid w:val="000A1538"/>
    <w:rsid w:val="000A1565"/>
    <w:rsid w:val="000A1AA0"/>
    <w:rsid w:val="000A1D9B"/>
    <w:rsid w:val="000A1E35"/>
    <w:rsid w:val="000A2176"/>
    <w:rsid w:val="000A21C0"/>
    <w:rsid w:val="000A2555"/>
    <w:rsid w:val="000A2589"/>
    <w:rsid w:val="000A269B"/>
    <w:rsid w:val="000A2941"/>
    <w:rsid w:val="000A2A88"/>
    <w:rsid w:val="000A2AA3"/>
    <w:rsid w:val="000A2C2D"/>
    <w:rsid w:val="000A2EE1"/>
    <w:rsid w:val="000A2FF0"/>
    <w:rsid w:val="000A36B2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6C1"/>
    <w:rsid w:val="000A4A06"/>
    <w:rsid w:val="000A4CD5"/>
    <w:rsid w:val="000A4CDF"/>
    <w:rsid w:val="000A4E1A"/>
    <w:rsid w:val="000A5143"/>
    <w:rsid w:val="000A5291"/>
    <w:rsid w:val="000A5328"/>
    <w:rsid w:val="000A5402"/>
    <w:rsid w:val="000A55E2"/>
    <w:rsid w:val="000A5660"/>
    <w:rsid w:val="000A57D3"/>
    <w:rsid w:val="000A5966"/>
    <w:rsid w:val="000A5974"/>
    <w:rsid w:val="000A5D07"/>
    <w:rsid w:val="000A6147"/>
    <w:rsid w:val="000A61FB"/>
    <w:rsid w:val="000A626C"/>
    <w:rsid w:val="000A6341"/>
    <w:rsid w:val="000A6530"/>
    <w:rsid w:val="000A688B"/>
    <w:rsid w:val="000A6957"/>
    <w:rsid w:val="000A69F3"/>
    <w:rsid w:val="000A6B83"/>
    <w:rsid w:val="000A6EE1"/>
    <w:rsid w:val="000A6F44"/>
    <w:rsid w:val="000A77A5"/>
    <w:rsid w:val="000A77B4"/>
    <w:rsid w:val="000A782C"/>
    <w:rsid w:val="000A78D8"/>
    <w:rsid w:val="000A7948"/>
    <w:rsid w:val="000A7B01"/>
    <w:rsid w:val="000A7CA0"/>
    <w:rsid w:val="000A7E65"/>
    <w:rsid w:val="000A7E68"/>
    <w:rsid w:val="000A7FA4"/>
    <w:rsid w:val="000B0084"/>
    <w:rsid w:val="000B03AA"/>
    <w:rsid w:val="000B056B"/>
    <w:rsid w:val="000B0671"/>
    <w:rsid w:val="000B06DD"/>
    <w:rsid w:val="000B0760"/>
    <w:rsid w:val="000B07F2"/>
    <w:rsid w:val="000B09CD"/>
    <w:rsid w:val="000B0FFF"/>
    <w:rsid w:val="000B1096"/>
    <w:rsid w:val="000B174E"/>
    <w:rsid w:val="000B18BF"/>
    <w:rsid w:val="000B18E2"/>
    <w:rsid w:val="000B1A97"/>
    <w:rsid w:val="000B1B0A"/>
    <w:rsid w:val="000B1BD9"/>
    <w:rsid w:val="000B1CC7"/>
    <w:rsid w:val="000B2048"/>
    <w:rsid w:val="000B22ED"/>
    <w:rsid w:val="000B2750"/>
    <w:rsid w:val="000B2801"/>
    <w:rsid w:val="000B2A3B"/>
    <w:rsid w:val="000B2BA5"/>
    <w:rsid w:val="000B300D"/>
    <w:rsid w:val="000B301E"/>
    <w:rsid w:val="000B307C"/>
    <w:rsid w:val="000B3090"/>
    <w:rsid w:val="000B34CB"/>
    <w:rsid w:val="000B371E"/>
    <w:rsid w:val="000B38BC"/>
    <w:rsid w:val="000B38C7"/>
    <w:rsid w:val="000B39CA"/>
    <w:rsid w:val="000B3AE2"/>
    <w:rsid w:val="000B3C85"/>
    <w:rsid w:val="000B419C"/>
    <w:rsid w:val="000B4457"/>
    <w:rsid w:val="000B45B3"/>
    <w:rsid w:val="000B48BF"/>
    <w:rsid w:val="000B4B0E"/>
    <w:rsid w:val="000B4B13"/>
    <w:rsid w:val="000B4C52"/>
    <w:rsid w:val="000B4D2B"/>
    <w:rsid w:val="000B4E53"/>
    <w:rsid w:val="000B516E"/>
    <w:rsid w:val="000B529C"/>
    <w:rsid w:val="000B5604"/>
    <w:rsid w:val="000B5864"/>
    <w:rsid w:val="000B595B"/>
    <w:rsid w:val="000B5AA0"/>
    <w:rsid w:val="000B5ACD"/>
    <w:rsid w:val="000B5B1F"/>
    <w:rsid w:val="000B5B80"/>
    <w:rsid w:val="000B641B"/>
    <w:rsid w:val="000B69C5"/>
    <w:rsid w:val="000B6AB7"/>
    <w:rsid w:val="000B6C8A"/>
    <w:rsid w:val="000B6CB0"/>
    <w:rsid w:val="000B6E04"/>
    <w:rsid w:val="000B7059"/>
    <w:rsid w:val="000B73F7"/>
    <w:rsid w:val="000B748D"/>
    <w:rsid w:val="000B7785"/>
    <w:rsid w:val="000B78B7"/>
    <w:rsid w:val="000B792B"/>
    <w:rsid w:val="000B7ADA"/>
    <w:rsid w:val="000B7CD4"/>
    <w:rsid w:val="000C028B"/>
    <w:rsid w:val="000C02AE"/>
    <w:rsid w:val="000C0341"/>
    <w:rsid w:val="000C03B6"/>
    <w:rsid w:val="000C048F"/>
    <w:rsid w:val="000C0745"/>
    <w:rsid w:val="000C09C9"/>
    <w:rsid w:val="000C0CD4"/>
    <w:rsid w:val="000C0E71"/>
    <w:rsid w:val="000C0F12"/>
    <w:rsid w:val="000C123D"/>
    <w:rsid w:val="000C1342"/>
    <w:rsid w:val="000C1593"/>
    <w:rsid w:val="000C17AD"/>
    <w:rsid w:val="000C1E17"/>
    <w:rsid w:val="000C204E"/>
    <w:rsid w:val="000C213B"/>
    <w:rsid w:val="000C21E7"/>
    <w:rsid w:val="000C255B"/>
    <w:rsid w:val="000C2766"/>
    <w:rsid w:val="000C2C30"/>
    <w:rsid w:val="000C332E"/>
    <w:rsid w:val="000C353C"/>
    <w:rsid w:val="000C3561"/>
    <w:rsid w:val="000C3CD3"/>
    <w:rsid w:val="000C3DAF"/>
    <w:rsid w:val="000C3DD7"/>
    <w:rsid w:val="000C3E3A"/>
    <w:rsid w:val="000C40D7"/>
    <w:rsid w:val="000C41F3"/>
    <w:rsid w:val="000C448C"/>
    <w:rsid w:val="000C467E"/>
    <w:rsid w:val="000C495F"/>
    <w:rsid w:val="000C4F88"/>
    <w:rsid w:val="000C5197"/>
    <w:rsid w:val="000C55EB"/>
    <w:rsid w:val="000C5671"/>
    <w:rsid w:val="000C571E"/>
    <w:rsid w:val="000C58DB"/>
    <w:rsid w:val="000C5BAF"/>
    <w:rsid w:val="000C5D6D"/>
    <w:rsid w:val="000C5D8A"/>
    <w:rsid w:val="000C617F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B0"/>
    <w:rsid w:val="000C71D8"/>
    <w:rsid w:val="000C728A"/>
    <w:rsid w:val="000C74B5"/>
    <w:rsid w:val="000C7723"/>
    <w:rsid w:val="000C78C3"/>
    <w:rsid w:val="000C7A26"/>
    <w:rsid w:val="000C7A92"/>
    <w:rsid w:val="000C7E64"/>
    <w:rsid w:val="000C7E9F"/>
    <w:rsid w:val="000C7EDE"/>
    <w:rsid w:val="000D0177"/>
    <w:rsid w:val="000D028B"/>
    <w:rsid w:val="000D0654"/>
    <w:rsid w:val="000D07B4"/>
    <w:rsid w:val="000D09B2"/>
    <w:rsid w:val="000D0C19"/>
    <w:rsid w:val="000D0CC9"/>
    <w:rsid w:val="000D0EEB"/>
    <w:rsid w:val="000D0FC4"/>
    <w:rsid w:val="000D0FEF"/>
    <w:rsid w:val="000D1055"/>
    <w:rsid w:val="000D10B1"/>
    <w:rsid w:val="000D10E5"/>
    <w:rsid w:val="000D1522"/>
    <w:rsid w:val="000D1659"/>
    <w:rsid w:val="000D17E5"/>
    <w:rsid w:val="000D1900"/>
    <w:rsid w:val="000D1A30"/>
    <w:rsid w:val="000D1AF5"/>
    <w:rsid w:val="000D1CB1"/>
    <w:rsid w:val="000D1CD0"/>
    <w:rsid w:val="000D1DE6"/>
    <w:rsid w:val="000D2299"/>
    <w:rsid w:val="000D22E7"/>
    <w:rsid w:val="000D23E6"/>
    <w:rsid w:val="000D242D"/>
    <w:rsid w:val="000D2552"/>
    <w:rsid w:val="000D2624"/>
    <w:rsid w:val="000D2753"/>
    <w:rsid w:val="000D278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40E2"/>
    <w:rsid w:val="000D41F1"/>
    <w:rsid w:val="000D4695"/>
    <w:rsid w:val="000D4843"/>
    <w:rsid w:val="000D486A"/>
    <w:rsid w:val="000D4BD1"/>
    <w:rsid w:val="000D4CBB"/>
    <w:rsid w:val="000D4F25"/>
    <w:rsid w:val="000D4FC5"/>
    <w:rsid w:val="000D500C"/>
    <w:rsid w:val="000D53CC"/>
    <w:rsid w:val="000D53D2"/>
    <w:rsid w:val="000D544E"/>
    <w:rsid w:val="000D5720"/>
    <w:rsid w:val="000D573F"/>
    <w:rsid w:val="000D59F5"/>
    <w:rsid w:val="000D5A50"/>
    <w:rsid w:val="000D5ACF"/>
    <w:rsid w:val="000D5E91"/>
    <w:rsid w:val="000D5FAB"/>
    <w:rsid w:val="000D60A2"/>
    <w:rsid w:val="000D61D3"/>
    <w:rsid w:val="000D66B1"/>
    <w:rsid w:val="000D674E"/>
    <w:rsid w:val="000D6E7A"/>
    <w:rsid w:val="000D6EF9"/>
    <w:rsid w:val="000D7078"/>
    <w:rsid w:val="000D718D"/>
    <w:rsid w:val="000D71F4"/>
    <w:rsid w:val="000D7348"/>
    <w:rsid w:val="000D7943"/>
    <w:rsid w:val="000D7AD0"/>
    <w:rsid w:val="000D7B29"/>
    <w:rsid w:val="000D7C4E"/>
    <w:rsid w:val="000D7D7A"/>
    <w:rsid w:val="000E01C2"/>
    <w:rsid w:val="000E0206"/>
    <w:rsid w:val="000E0265"/>
    <w:rsid w:val="000E057F"/>
    <w:rsid w:val="000E0799"/>
    <w:rsid w:val="000E085D"/>
    <w:rsid w:val="000E08E4"/>
    <w:rsid w:val="000E09E0"/>
    <w:rsid w:val="000E0B2B"/>
    <w:rsid w:val="000E0BFB"/>
    <w:rsid w:val="000E0EC9"/>
    <w:rsid w:val="000E0FF7"/>
    <w:rsid w:val="000E102F"/>
    <w:rsid w:val="000E10BF"/>
    <w:rsid w:val="000E11B1"/>
    <w:rsid w:val="000E1233"/>
    <w:rsid w:val="000E136F"/>
    <w:rsid w:val="000E1795"/>
    <w:rsid w:val="000E1A27"/>
    <w:rsid w:val="000E1CBC"/>
    <w:rsid w:val="000E1DDF"/>
    <w:rsid w:val="000E1E36"/>
    <w:rsid w:val="000E1F5F"/>
    <w:rsid w:val="000E21FF"/>
    <w:rsid w:val="000E2237"/>
    <w:rsid w:val="000E241D"/>
    <w:rsid w:val="000E2581"/>
    <w:rsid w:val="000E25AC"/>
    <w:rsid w:val="000E2686"/>
    <w:rsid w:val="000E2898"/>
    <w:rsid w:val="000E2962"/>
    <w:rsid w:val="000E29F3"/>
    <w:rsid w:val="000E2D87"/>
    <w:rsid w:val="000E3287"/>
    <w:rsid w:val="000E33EC"/>
    <w:rsid w:val="000E386D"/>
    <w:rsid w:val="000E3A28"/>
    <w:rsid w:val="000E3ECC"/>
    <w:rsid w:val="000E40F1"/>
    <w:rsid w:val="000E4127"/>
    <w:rsid w:val="000E4293"/>
    <w:rsid w:val="000E436E"/>
    <w:rsid w:val="000E439E"/>
    <w:rsid w:val="000E4674"/>
    <w:rsid w:val="000E4709"/>
    <w:rsid w:val="000E4A2F"/>
    <w:rsid w:val="000E4BA5"/>
    <w:rsid w:val="000E4BC2"/>
    <w:rsid w:val="000E4CD5"/>
    <w:rsid w:val="000E4EF3"/>
    <w:rsid w:val="000E4F52"/>
    <w:rsid w:val="000E4FB9"/>
    <w:rsid w:val="000E5639"/>
    <w:rsid w:val="000E59B9"/>
    <w:rsid w:val="000E5D13"/>
    <w:rsid w:val="000E5DB2"/>
    <w:rsid w:val="000E5F05"/>
    <w:rsid w:val="000E5F6B"/>
    <w:rsid w:val="000E5FA9"/>
    <w:rsid w:val="000E601A"/>
    <w:rsid w:val="000E663F"/>
    <w:rsid w:val="000E68B3"/>
    <w:rsid w:val="000E6A46"/>
    <w:rsid w:val="000E6C1B"/>
    <w:rsid w:val="000E7140"/>
    <w:rsid w:val="000E737C"/>
    <w:rsid w:val="000E745A"/>
    <w:rsid w:val="000E748A"/>
    <w:rsid w:val="000E7580"/>
    <w:rsid w:val="000E75D8"/>
    <w:rsid w:val="000E78A8"/>
    <w:rsid w:val="000E799F"/>
    <w:rsid w:val="000E7A10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277"/>
    <w:rsid w:val="000F13A8"/>
    <w:rsid w:val="000F13E0"/>
    <w:rsid w:val="000F15D5"/>
    <w:rsid w:val="000F16AA"/>
    <w:rsid w:val="000F175C"/>
    <w:rsid w:val="000F19FE"/>
    <w:rsid w:val="000F1BED"/>
    <w:rsid w:val="000F1C4B"/>
    <w:rsid w:val="000F1D15"/>
    <w:rsid w:val="000F214D"/>
    <w:rsid w:val="000F221D"/>
    <w:rsid w:val="000F228C"/>
    <w:rsid w:val="000F23A4"/>
    <w:rsid w:val="000F23D2"/>
    <w:rsid w:val="000F247A"/>
    <w:rsid w:val="000F2505"/>
    <w:rsid w:val="000F2519"/>
    <w:rsid w:val="000F2708"/>
    <w:rsid w:val="000F27AD"/>
    <w:rsid w:val="000F2A4E"/>
    <w:rsid w:val="000F2ADA"/>
    <w:rsid w:val="000F2C8F"/>
    <w:rsid w:val="000F2CD4"/>
    <w:rsid w:val="000F2DA8"/>
    <w:rsid w:val="000F30DE"/>
    <w:rsid w:val="000F31EF"/>
    <w:rsid w:val="000F32E2"/>
    <w:rsid w:val="000F33E7"/>
    <w:rsid w:val="000F3679"/>
    <w:rsid w:val="000F37E0"/>
    <w:rsid w:val="000F3EF8"/>
    <w:rsid w:val="000F3F60"/>
    <w:rsid w:val="000F411F"/>
    <w:rsid w:val="000F4407"/>
    <w:rsid w:val="000F46F9"/>
    <w:rsid w:val="000F46FE"/>
    <w:rsid w:val="000F4D2C"/>
    <w:rsid w:val="000F4EE3"/>
    <w:rsid w:val="000F4F01"/>
    <w:rsid w:val="000F5353"/>
    <w:rsid w:val="000F53C4"/>
    <w:rsid w:val="000F54F6"/>
    <w:rsid w:val="000F5527"/>
    <w:rsid w:val="000F55D6"/>
    <w:rsid w:val="000F5910"/>
    <w:rsid w:val="000F5AC3"/>
    <w:rsid w:val="000F5C9D"/>
    <w:rsid w:val="000F5F0E"/>
    <w:rsid w:val="000F6369"/>
    <w:rsid w:val="000F6568"/>
    <w:rsid w:val="000F6639"/>
    <w:rsid w:val="000F66F2"/>
    <w:rsid w:val="000F6822"/>
    <w:rsid w:val="000F691B"/>
    <w:rsid w:val="000F69C3"/>
    <w:rsid w:val="000F733E"/>
    <w:rsid w:val="000F74ED"/>
    <w:rsid w:val="000F755F"/>
    <w:rsid w:val="000F7635"/>
    <w:rsid w:val="000F786E"/>
    <w:rsid w:val="000F7874"/>
    <w:rsid w:val="000F79DE"/>
    <w:rsid w:val="000F7CDD"/>
    <w:rsid w:val="000F7D27"/>
    <w:rsid w:val="000F7DF0"/>
    <w:rsid w:val="000F7E69"/>
    <w:rsid w:val="000F7F60"/>
    <w:rsid w:val="00100459"/>
    <w:rsid w:val="001009C0"/>
    <w:rsid w:val="00100B59"/>
    <w:rsid w:val="00100D3E"/>
    <w:rsid w:val="00100E40"/>
    <w:rsid w:val="00100FE9"/>
    <w:rsid w:val="00100FF7"/>
    <w:rsid w:val="00101666"/>
    <w:rsid w:val="0010172D"/>
    <w:rsid w:val="00101A13"/>
    <w:rsid w:val="00101C7F"/>
    <w:rsid w:val="00101D10"/>
    <w:rsid w:val="00101D80"/>
    <w:rsid w:val="00101EAC"/>
    <w:rsid w:val="001022BC"/>
    <w:rsid w:val="00102343"/>
    <w:rsid w:val="001023F7"/>
    <w:rsid w:val="00102623"/>
    <w:rsid w:val="00102734"/>
    <w:rsid w:val="00102763"/>
    <w:rsid w:val="001029B8"/>
    <w:rsid w:val="001029D9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F1"/>
    <w:rsid w:val="00104354"/>
    <w:rsid w:val="0010467B"/>
    <w:rsid w:val="0010496B"/>
    <w:rsid w:val="00104A7A"/>
    <w:rsid w:val="00104CE7"/>
    <w:rsid w:val="00105333"/>
    <w:rsid w:val="00105362"/>
    <w:rsid w:val="00105607"/>
    <w:rsid w:val="00105967"/>
    <w:rsid w:val="00105B9B"/>
    <w:rsid w:val="00105E34"/>
    <w:rsid w:val="00105F15"/>
    <w:rsid w:val="00106738"/>
    <w:rsid w:val="0010683B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D3A"/>
    <w:rsid w:val="00107FF8"/>
    <w:rsid w:val="00110146"/>
    <w:rsid w:val="001101D8"/>
    <w:rsid w:val="0011060B"/>
    <w:rsid w:val="00110948"/>
    <w:rsid w:val="00110AC1"/>
    <w:rsid w:val="00110FEC"/>
    <w:rsid w:val="001110B9"/>
    <w:rsid w:val="001112D8"/>
    <w:rsid w:val="0011134C"/>
    <w:rsid w:val="0011163A"/>
    <w:rsid w:val="00111AFB"/>
    <w:rsid w:val="00111B23"/>
    <w:rsid w:val="00111CDA"/>
    <w:rsid w:val="00111DB3"/>
    <w:rsid w:val="00112021"/>
    <w:rsid w:val="001120EE"/>
    <w:rsid w:val="001122CE"/>
    <w:rsid w:val="0011245F"/>
    <w:rsid w:val="001124F1"/>
    <w:rsid w:val="001127F4"/>
    <w:rsid w:val="00112910"/>
    <w:rsid w:val="00112948"/>
    <w:rsid w:val="00112B6E"/>
    <w:rsid w:val="00112B8E"/>
    <w:rsid w:val="00112BD4"/>
    <w:rsid w:val="00112CC1"/>
    <w:rsid w:val="00112DE5"/>
    <w:rsid w:val="00112E2B"/>
    <w:rsid w:val="001130F3"/>
    <w:rsid w:val="0011331E"/>
    <w:rsid w:val="00113349"/>
    <w:rsid w:val="0011336F"/>
    <w:rsid w:val="001135A6"/>
    <w:rsid w:val="001143C9"/>
    <w:rsid w:val="001144DA"/>
    <w:rsid w:val="00114AE7"/>
    <w:rsid w:val="00114C04"/>
    <w:rsid w:val="00114D6E"/>
    <w:rsid w:val="0011518B"/>
    <w:rsid w:val="001151CB"/>
    <w:rsid w:val="001153C0"/>
    <w:rsid w:val="001156CE"/>
    <w:rsid w:val="001159D3"/>
    <w:rsid w:val="00115A6E"/>
    <w:rsid w:val="00115F3F"/>
    <w:rsid w:val="00116027"/>
    <w:rsid w:val="00116029"/>
    <w:rsid w:val="0011631A"/>
    <w:rsid w:val="00116642"/>
    <w:rsid w:val="0011669D"/>
    <w:rsid w:val="00116B61"/>
    <w:rsid w:val="00116B87"/>
    <w:rsid w:val="00116F09"/>
    <w:rsid w:val="00117051"/>
    <w:rsid w:val="001174DF"/>
    <w:rsid w:val="00117596"/>
    <w:rsid w:val="001177C2"/>
    <w:rsid w:val="00117846"/>
    <w:rsid w:val="00117866"/>
    <w:rsid w:val="001179C9"/>
    <w:rsid w:val="001179FB"/>
    <w:rsid w:val="00117AD3"/>
    <w:rsid w:val="00117B16"/>
    <w:rsid w:val="00117C7C"/>
    <w:rsid w:val="00117CC8"/>
    <w:rsid w:val="00117E15"/>
    <w:rsid w:val="00117E5A"/>
    <w:rsid w:val="00117F51"/>
    <w:rsid w:val="00117F7E"/>
    <w:rsid w:val="0012018B"/>
    <w:rsid w:val="001204C7"/>
    <w:rsid w:val="0012053D"/>
    <w:rsid w:val="001206FF"/>
    <w:rsid w:val="001208FE"/>
    <w:rsid w:val="00120B26"/>
    <w:rsid w:val="00120FB9"/>
    <w:rsid w:val="00121390"/>
    <w:rsid w:val="0012142E"/>
    <w:rsid w:val="0012172B"/>
    <w:rsid w:val="00121D5B"/>
    <w:rsid w:val="001221C7"/>
    <w:rsid w:val="0012224A"/>
    <w:rsid w:val="001227A4"/>
    <w:rsid w:val="0012284D"/>
    <w:rsid w:val="00122BDA"/>
    <w:rsid w:val="00122D24"/>
    <w:rsid w:val="00122E50"/>
    <w:rsid w:val="00122EB6"/>
    <w:rsid w:val="00122FD1"/>
    <w:rsid w:val="00123148"/>
    <w:rsid w:val="001231F6"/>
    <w:rsid w:val="0012361E"/>
    <w:rsid w:val="00123723"/>
    <w:rsid w:val="00123BBB"/>
    <w:rsid w:val="00123D9E"/>
    <w:rsid w:val="00124345"/>
    <w:rsid w:val="001243D4"/>
    <w:rsid w:val="00124948"/>
    <w:rsid w:val="00124AFC"/>
    <w:rsid w:val="00124F71"/>
    <w:rsid w:val="00125247"/>
    <w:rsid w:val="0012532F"/>
    <w:rsid w:val="001255B7"/>
    <w:rsid w:val="00125923"/>
    <w:rsid w:val="00125A9F"/>
    <w:rsid w:val="00125D6E"/>
    <w:rsid w:val="00125E6A"/>
    <w:rsid w:val="00125F5F"/>
    <w:rsid w:val="00126085"/>
    <w:rsid w:val="001261A6"/>
    <w:rsid w:val="001264C9"/>
    <w:rsid w:val="001264F5"/>
    <w:rsid w:val="001265A5"/>
    <w:rsid w:val="00126679"/>
    <w:rsid w:val="00126846"/>
    <w:rsid w:val="00126AE0"/>
    <w:rsid w:val="00126CC2"/>
    <w:rsid w:val="00126E1C"/>
    <w:rsid w:val="00126F67"/>
    <w:rsid w:val="00126F9D"/>
    <w:rsid w:val="001270C9"/>
    <w:rsid w:val="00127635"/>
    <w:rsid w:val="001277D8"/>
    <w:rsid w:val="0012785F"/>
    <w:rsid w:val="00127C53"/>
    <w:rsid w:val="00127E32"/>
    <w:rsid w:val="00127E9E"/>
    <w:rsid w:val="00127EA4"/>
    <w:rsid w:val="001301B4"/>
    <w:rsid w:val="00130560"/>
    <w:rsid w:val="001305C0"/>
    <w:rsid w:val="001305CB"/>
    <w:rsid w:val="0013092D"/>
    <w:rsid w:val="00130BBD"/>
    <w:rsid w:val="00130E05"/>
    <w:rsid w:val="00130E17"/>
    <w:rsid w:val="001311DB"/>
    <w:rsid w:val="0013137D"/>
    <w:rsid w:val="001313E3"/>
    <w:rsid w:val="0013150E"/>
    <w:rsid w:val="0013165A"/>
    <w:rsid w:val="001319BD"/>
    <w:rsid w:val="00131A36"/>
    <w:rsid w:val="00131AFA"/>
    <w:rsid w:val="00131D51"/>
    <w:rsid w:val="00131F3A"/>
    <w:rsid w:val="0013222C"/>
    <w:rsid w:val="001324CC"/>
    <w:rsid w:val="00132526"/>
    <w:rsid w:val="0013261D"/>
    <w:rsid w:val="00132832"/>
    <w:rsid w:val="00132ACC"/>
    <w:rsid w:val="00132DB8"/>
    <w:rsid w:val="00133061"/>
    <w:rsid w:val="00133476"/>
    <w:rsid w:val="001334B5"/>
    <w:rsid w:val="00133634"/>
    <w:rsid w:val="001336A0"/>
    <w:rsid w:val="00133707"/>
    <w:rsid w:val="00133731"/>
    <w:rsid w:val="00133B62"/>
    <w:rsid w:val="00133CB0"/>
    <w:rsid w:val="00133EF3"/>
    <w:rsid w:val="0013456E"/>
    <w:rsid w:val="00134793"/>
    <w:rsid w:val="00134A45"/>
    <w:rsid w:val="00134C0C"/>
    <w:rsid w:val="00134C45"/>
    <w:rsid w:val="00134D05"/>
    <w:rsid w:val="00134D81"/>
    <w:rsid w:val="00134E29"/>
    <w:rsid w:val="00135876"/>
    <w:rsid w:val="00135A5D"/>
    <w:rsid w:val="00135ACB"/>
    <w:rsid w:val="00135CCA"/>
    <w:rsid w:val="00135D7F"/>
    <w:rsid w:val="00135E26"/>
    <w:rsid w:val="00135F3E"/>
    <w:rsid w:val="00136224"/>
    <w:rsid w:val="001362DE"/>
    <w:rsid w:val="0013631F"/>
    <w:rsid w:val="001363C9"/>
    <w:rsid w:val="001365A4"/>
    <w:rsid w:val="0013664B"/>
    <w:rsid w:val="001366F4"/>
    <w:rsid w:val="0013689D"/>
    <w:rsid w:val="0013699C"/>
    <w:rsid w:val="00136A19"/>
    <w:rsid w:val="00136A2E"/>
    <w:rsid w:val="00136B3A"/>
    <w:rsid w:val="00136E08"/>
    <w:rsid w:val="00136EB7"/>
    <w:rsid w:val="00137099"/>
    <w:rsid w:val="001374FF"/>
    <w:rsid w:val="001375D4"/>
    <w:rsid w:val="00137684"/>
    <w:rsid w:val="0013774F"/>
    <w:rsid w:val="001377DF"/>
    <w:rsid w:val="00137865"/>
    <w:rsid w:val="001379BF"/>
    <w:rsid w:val="0014024A"/>
    <w:rsid w:val="00140354"/>
    <w:rsid w:val="001406AC"/>
    <w:rsid w:val="001407B0"/>
    <w:rsid w:val="00140896"/>
    <w:rsid w:val="001408C5"/>
    <w:rsid w:val="001409A3"/>
    <w:rsid w:val="001409FB"/>
    <w:rsid w:val="00140A24"/>
    <w:rsid w:val="00140C31"/>
    <w:rsid w:val="00140C3E"/>
    <w:rsid w:val="00140E6E"/>
    <w:rsid w:val="0014111F"/>
    <w:rsid w:val="001411DC"/>
    <w:rsid w:val="00141202"/>
    <w:rsid w:val="001413B0"/>
    <w:rsid w:val="001415DD"/>
    <w:rsid w:val="001416DB"/>
    <w:rsid w:val="00141B89"/>
    <w:rsid w:val="00141B99"/>
    <w:rsid w:val="00141CEF"/>
    <w:rsid w:val="00141D69"/>
    <w:rsid w:val="00141E18"/>
    <w:rsid w:val="00142041"/>
    <w:rsid w:val="00142373"/>
    <w:rsid w:val="00142868"/>
    <w:rsid w:val="001428B7"/>
    <w:rsid w:val="0014295A"/>
    <w:rsid w:val="00142AC6"/>
    <w:rsid w:val="00142ACA"/>
    <w:rsid w:val="00142E2E"/>
    <w:rsid w:val="00143089"/>
    <w:rsid w:val="001433ED"/>
    <w:rsid w:val="001438F0"/>
    <w:rsid w:val="00143DA4"/>
    <w:rsid w:val="001440A9"/>
    <w:rsid w:val="001443E7"/>
    <w:rsid w:val="001447AA"/>
    <w:rsid w:val="00144821"/>
    <w:rsid w:val="0014484D"/>
    <w:rsid w:val="001449CC"/>
    <w:rsid w:val="00144AB7"/>
    <w:rsid w:val="00144D38"/>
    <w:rsid w:val="0014542C"/>
    <w:rsid w:val="0014573D"/>
    <w:rsid w:val="00145D09"/>
    <w:rsid w:val="00145D26"/>
    <w:rsid w:val="00145E23"/>
    <w:rsid w:val="0014605C"/>
    <w:rsid w:val="00146090"/>
    <w:rsid w:val="00146119"/>
    <w:rsid w:val="0014624C"/>
    <w:rsid w:val="0014637C"/>
    <w:rsid w:val="0014655F"/>
    <w:rsid w:val="00146BF6"/>
    <w:rsid w:val="00146D74"/>
    <w:rsid w:val="00146F17"/>
    <w:rsid w:val="0014710A"/>
    <w:rsid w:val="00147309"/>
    <w:rsid w:val="00147406"/>
    <w:rsid w:val="00147985"/>
    <w:rsid w:val="00147FC7"/>
    <w:rsid w:val="00147FE6"/>
    <w:rsid w:val="00150199"/>
    <w:rsid w:val="001502AC"/>
    <w:rsid w:val="001507EA"/>
    <w:rsid w:val="00150A4A"/>
    <w:rsid w:val="00150B95"/>
    <w:rsid w:val="00150F6B"/>
    <w:rsid w:val="00151094"/>
    <w:rsid w:val="001511FC"/>
    <w:rsid w:val="0015136F"/>
    <w:rsid w:val="00151870"/>
    <w:rsid w:val="001520FF"/>
    <w:rsid w:val="0015216D"/>
    <w:rsid w:val="00152234"/>
    <w:rsid w:val="00152278"/>
    <w:rsid w:val="001523FE"/>
    <w:rsid w:val="0015245A"/>
    <w:rsid w:val="00152620"/>
    <w:rsid w:val="00152E06"/>
    <w:rsid w:val="00152F0A"/>
    <w:rsid w:val="00153611"/>
    <w:rsid w:val="00153640"/>
    <w:rsid w:val="001536F9"/>
    <w:rsid w:val="00153994"/>
    <w:rsid w:val="00153A37"/>
    <w:rsid w:val="00153AA5"/>
    <w:rsid w:val="00153F8A"/>
    <w:rsid w:val="00153FB8"/>
    <w:rsid w:val="00154317"/>
    <w:rsid w:val="00154355"/>
    <w:rsid w:val="00154D2F"/>
    <w:rsid w:val="00154ED9"/>
    <w:rsid w:val="00154EF7"/>
    <w:rsid w:val="00155940"/>
    <w:rsid w:val="00155BEB"/>
    <w:rsid w:val="00155C31"/>
    <w:rsid w:val="00155DCF"/>
    <w:rsid w:val="001569BE"/>
    <w:rsid w:val="00156A55"/>
    <w:rsid w:val="00156E17"/>
    <w:rsid w:val="00156F94"/>
    <w:rsid w:val="001570EF"/>
    <w:rsid w:val="0015752B"/>
    <w:rsid w:val="001575CF"/>
    <w:rsid w:val="0015763A"/>
    <w:rsid w:val="00157656"/>
    <w:rsid w:val="001578CE"/>
    <w:rsid w:val="00157A51"/>
    <w:rsid w:val="00157DC9"/>
    <w:rsid w:val="00157F78"/>
    <w:rsid w:val="00157FE0"/>
    <w:rsid w:val="001601C0"/>
    <w:rsid w:val="001602DF"/>
    <w:rsid w:val="0016065F"/>
    <w:rsid w:val="00160A5F"/>
    <w:rsid w:val="00160A62"/>
    <w:rsid w:val="00160B11"/>
    <w:rsid w:val="00160C95"/>
    <w:rsid w:val="00160CA9"/>
    <w:rsid w:val="00160E9A"/>
    <w:rsid w:val="00160F9D"/>
    <w:rsid w:val="00160FD4"/>
    <w:rsid w:val="00161215"/>
    <w:rsid w:val="0016148D"/>
    <w:rsid w:val="001614A5"/>
    <w:rsid w:val="001614A8"/>
    <w:rsid w:val="00161E24"/>
    <w:rsid w:val="00161F9B"/>
    <w:rsid w:val="00162003"/>
    <w:rsid w:val="0016253B"/>
    <w:rsid w:val="001625E7"/>
    <w:rsid w:val="00162628"/>
    <w:rsid w:val="001626AB"/>
    <w:rsid w:val="001628A2"/>
    <w:rsid w:val="00162ADE"/>
    <w:rsid w:val="00162F4E"/>
    <w:rsid w:val="001631FB"/>
    <w:rsid w:val="0016326C"/>
    <w:rsid w:val="001633BA"/>
    <w:rsid w:val="00163698"/>
    <w:rsid w:val="0016373A"/>
    <w:rsid w:val="0016397A"/>
    <w:rsid w:val="001639DA"/>
    <w:rsid w:val="00163A9F"/>
    <w:rsid w:val="00163B62"/>
    <w:rsid w:val="00163D97"/>
    <w:rsid w:val="0016441C"/>
    <w:rsid w:val="001645F1"/>
    <w:rsid w:val="001648BE"/>
    <w:rsid w:val="0016498B"/>
    <w:rsid w:val="00164BCC"/>
    <w:rsid w:val="00164F77"/>
    <w:rsid w:val="00164FB6"/>
    <w:rsid w:val="0016525D"/>
    <w:rsid w:val="00165A11"/>
    <w:rsid w:val="00165F49"/>
    <w:rsid w:val="00166300"/>
    <w:rsid w:val="00166593"/>
    <w:rsid w:val="0016716A"/>
    <w:rsid w:val="0016769D"/>
    <w:rsid w:val="00167ADB"/>
    <w:rsid w:val="00167BD7"/>
    <w:rsid w:val="00167C40"/>
    <w:rsid w:val="00167F50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468"/>
    <w:rsid w:val="001717D4"/>
    <w:rsid w:val="00171ACC"/>
    <w:rsid w:val="00171B83"/>
    <w:rsid w:val="00171C01"/>
    <w:rsid w:val="00171F97"/>
    <w:rsid w:val="001722BD"/>
    <w:rsid w:val="00172383"/>
    <w:rsid w:val="00172406"/>
    <w:rsid w:val="00172527"/>
    <w:rsid w:val="001725B7"/>
    <w:rsid w:val="00172888"/>
    <w:rsid w:val="00172DFB"/>
    <w:rsid w:val="0017300E"/>
    <w:rsid w:val="001730B4"/>
    <w:rsid w:val="00173212"/>
    <w:rsid w:val="0017325B"/>
    <w:rsid w:val="001733C6"/>
    <w:rsid w:val="00173401"/>
    <w:rsid w:val="0017353E"/>
    <w:rsid w:val="0017367B"/>
    <w:rsid w:val="001736BE"/>
    <w:rsid w:val="00173817"/>
    <w:rsid w:val="00173F96"/>
    <w:rsid w:val="0017412D"/>
    <w:rsid w:val="001744A7"/>
    <w:rsid w:val="00174642"/>
    <w:rsid w:val="00174978"/>
    <w:rsid w:val="001749F6"/>
    <w:rsid w:val="00174B9F"/>
    <w:rsid w:val="00174BB6"/>
    <w:rsid w:val="00174D26"/>
    <w:rsid w:val="00174DDE"/>
    <w:rsid w:val="00175033"/>
    <w:rsid w:val="0017509B"/>
    <w:rsid w:val="0017510F"/>
    <w:rsid w:val="00175162"/>
    <w:rsid w:val="001751A4"/>
    <w:rsid w:val="0017536D"/>
    <w:rsid w:val="0017539C"/>
    <w:rsid w:val="001753EF"/>
    <w:rsid w:val="001758C0"/>
    <w:rsid w:val="001760D5"/>
    <w:rsid w:val="00176292"/>
    <w:rsid w:val="00176406"/>
    <w:rsid w:val="00176688"/>
    <w:rsid w:val="0017701D"/>
    <w:rsid w:val="00177184"/>
    <w:rsid w:val="001771D8"/>
    <w:rsid w:val="00177417"/>
    <w:rsid w:val="001776A7"/>
    <w:rsid w:val="0017775F"/>
    <w:rsid w:val="001777AC"/>
    <w:rsid w:val="0017787F"/>
    <w:rsid w:val="00177991"/>
    <w:rsid w:val="00177C21"/>
    <w:rsid w:val="00177D84"/>
    <w:rsid w:val="00177DDF"/>
    <w:rsid w:val="00177E26"/>
    <w:rsid w:val="00177F59"/>
    <w:rsid w:val="0018035A"/>
    <w:rsid w:val="0018055B"/>
    <w:rsid w:val="00180A67"/>
    <w:rsid w:val="00180B45"/>
    <w:rsid w:val="00180CC1"/>
    <w:rsid w:val="00180D0A"/>
    <w:rsid w:val="00180D1C"/>
    <w:rsid w:val="00180DE4"/>
    <w:rsid w:val="00180EEE"/>
    <w:rsid w:val="00180F91"/>
    <w:rsid w:val="001810BA"/>
    <w:rsid w:val="001810CE"/>
    <w:rsid w:val="0018132A"/>
    <w:rsid w:val="00181426"/>
    <w:rsid w:val="001815E0"/>
    <w:rsid w:val="00181708"/>
    <w:rsid w:val="001817F9"/>
    <w:rsid w:val="00181A9A"/>
    <w:rsid w:val="00181BA4"/>
    <w:rsid w:val="00181C82"/>
    <w:rsid w:val="00181CD9"/>
    <w:rsid w:val="00181D87"/>
    <w:rsid w:val="00181EEF"/>
    <w:rsid w:val="0018200F"/>
    <w:rsid w:val="001820C0"/>
    <w:rsid w:val="00182113"/>
    <w:rsid w:val="00182142"/>
    <w:rsid w:val="001823DB"/>
    <w:rsid w:val="00182425"/>
    <w:rsid w:val="00182514"/>
    <w:rsid w:val="0018251E"/>
    <w:rsid w:val="0018264B"/>
    <w:rsid w:val="001826AE"/>
    <w:rsid w:val="0018275E"/>
    <w:rsid w:val="00182A5F"/>
    <w:rsid w:val="00182AE3"/>
    <w:rsid w:val="00182D1F"/>
    <w:rsid w:val="00182D46"/>
    <w:rsid w:val="00182D88"/>
    <w:rsid w:val="00182DE0"/>
    <w:rsid w:val="00182E2B"/>
    <w:rsid w:val="00182FA3"/>
    <w:rsid w:val="00183272"/>
    <w:rsid w:val="00183318"/>
    <w:rsid w:val="001834B2"/>
    <w:rsid w:val="001837CB"/>
    <w:rsid w:val="00183800"/>
    <w:rsid w:val="00183852"/>
    <w:rsid w:val="00183CDA"/>
    <w:rsid w:val="00183CF7"/>
    <w:rsid w:val="001841C9"/>
    <w:rsid w:val="001841E5"/>
    <w:rsid w:val="00184293"/>
    <w:rsid w:val="0018489A"/>
    <w:rsid w:val="0018496F"/>
    <w:rsid w:val="001849E0"/>
    <w:rsid w:val="00184A29"/>
    <w:rsid w:val="00184A5F"/>
    <w:rsid w:val="00184BEF"/>
    <w:rsid w:val="00184C2A"/>
    <w:rsid w:val="00184CBE"/>
    <w:rsid w:val="00185032"/>
    <w:rsid w:val="00185043"/>
    <w:rsid w:val="001851A1"/>
    <w:rsid w:val="001853D3"/>
    <w:rsid w:val="00185506"/>
    <w:rsid w:val="0018577A"/>
    <w:rsid w:val="001857E3"/>
    <w:rsid w:val="0018616F"/>
    <w:rsid w:val="001861B5"/>
    <w:rsid w:val="0018620E"/>
    <w:rsid w:val="001864C8"/>
    <w:rsid w:val="001864E5"/>
    <w:rsid w:val="00186796"/>
    <w:rsid w:val="0018695E"/>
    <w:rsid w:val="001869D2"/>
    <w:rsid w:val="00186C34"/>
    <w:rsid w:val="00186C9F"/>
    <w:rsid w:val="00186CC4"/>
    <w:rsid w:val="00186CFA"/>
    <w:rsid w:val="00186E62"/>
    <w:rsid w:val="00186FFA"/>
    <w:rsid w:val="001870AC"/>
    <w:rsid w:val="001871E4"/>
    <w:rsid w:val="00187272"/>
    <w:rsid w:val="00187358"/>
    <w:rsid w:val="0018752A"/>
    <w:rsid w:val="001878C5"/>
    <w:rsid w:val="001878C8"/>
    <w:rsid w:val="00187B9D"/>
    <w:rsid w:val="00187BF8"/>
    <w:rsid w:val="00187CB8"/>
    <w:rsid w:val="00187FC7"/>
    <w:rsid w:val="001902CB"/>
    <w:rsid w:val="00190346"/>
    <w:rsid w:val="0019053B"/>
    <w:rsid w:val="00190622"/>
    <w:rsid w:val="00190BF4"/>
    <w:rsid w:val="00190C0B"/>
    <w:rsid w:val="00190E9C"/>
    <w:rsid w:val="00191184"/>
    <w:rsid w:val="0019130A"/>
    <w:rsid w:val="0019143A"/>
    <w:rsid w:val="001914D6"/>
    <w:rsid w:val="0019151F"/>
    <w:rsid w:val="0019157C"/>
    <w:rsid w:val="00191610"/>
    <w:rsid w:val="001917A9"/>
    <w:rsid w:val="00191A2A"/>
    <w:rsid w:val="00191CA4"/>
    <w:rsid w:val="00191E4E"/>
    <w:rsid w:val="00191F7A"/>
    <w:rsid w:val="00192108"/>
    <w:rsid w:val="00192370"/>
    <w:rsid w:val="00192396"/>
    <w:rsid w:val="00192573"/>
    <w:rsid w:val="00192588"/>
    <w:rsid w:val="00192669"/>
    <w:rsid w:val="001928B7"/>
    <w:rsid w:val="001929DA"/>
    <w:rsid w:val="00193038"/>
    <w:rsid w:val="00193698"/>
    <w:rsid w:val="001937F8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A31"/>
    <w:rsid w:val="00194B5D"/>
    <w:rsid w:val="00194BCB"/>
    <w:rsid w:val="00194C7C"/>
    <w:rsid w:val="00194DB8"/>
    <w:rsid w:val="0019515B"/>
    <w:rsid w:val="001954FB"/>
    <w:rsid w:val="001956CE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83D"/>
    <w:rsid w:val="00196852"/>
    <w:rsid w:val="00196CF8"/>
    <w:rsid w:val="00196D06"/>
    <w:rsid w:val="001970B2"/>
    <w:rsid w:val="001971AC"/>
    <w:rsid w:val="0019778F"/>
    <w:rsid w:val="0019785A"/>
    <w:rsid w:val="001978AD"/>
    <w:rsid w:val="00197924"/>
    <w:rsid w:val="00197928"/>
    <w:rsid w:val="00197ACA"/>
    <w:rsid w:val="00197B32"/>
    <w:rsid w:val="00197F85"/>
    <w:rsid w:val="001A0064"/>
    <w:rsid w:val="001A0540"/>
    <w:rsid w:val="001A069B"/>
    <w:rsid w:val="001A0752"/>
    <w:rsid w:val="001A09E9"/>
    <w:rsid w:val="001A0A4E"/>
    <w:rsid w:val="001A0D01"/>
    <w:rsid w:val="001A12C4"/>
    <w:rsid w:val="001A137C"/>
    <w:rsid w:val="001A151E"/>
    <w:rsid w:val="001A175C"/>
    <w:rsid w:val="001A177E"/>
    <w:rsid w:val="001A185A"/>
    <w:rsid w:val="001A1958"/>
    <w:rsid w:val="001A1B50"/>
    <w:rsid w:val="001A1B70"/>
    <w:rsid w:val="001A1D46"/>
    <w:rsid w:val="001A1F1B"/>
    <w:rsid w:val="001A215F"/>
    <w:rsid w:val="001A2447"/>
    <w:rsid w:val="001A24DA"/>
    <w:rsid w:val="001A24FB"/>
    <w:rsid w:val="001A2534"/>
    <w:rsid w:val="001A25FE"/>
    <w:rsid w:val="001A2616"/>
    <w:rsid w:val="001A276D"/>
    <w:rsid w:val="001A279F"/>
    <w:rsid w:val="001A2894"/>
    <w:rsid w:val="001A2A70"/>
    <w:rsid w:val="001A330F"/>
    <w:rsid w:val="001A3409"/>
    <w:rsid w:val="001A358A"/>
    <w:rsid w:val="001A35FC"/>
    <w:rsid w:val="001A3686"/>
    <w:rsid w:val="001A36CA"/>
    <w:rsid w:val="001A3AEC"/>
    <w:rsid w:val="001A3EDE"/>
    <w:rsid w:val="001A3FC9"/>
    <w:rsid w:val="001A4045"/>
    <w:rsid w:val="001A40B8"/>
    <w:rsid w:val="001A42C7"/>
    <w:rsid w:val="001A445E"/>
    <w:rsid w:val="001A45C5"/>
    <w:rsid w:val="001A45DB"/>
    <w:rsid w:val="001A4632"/>
    <w:rsid w:val="001A46F9"/>
    <w:rsid w:val="001A4C28"/>
    <w:rsid w:val="001A4F0C"/>
    <w:rsid w:val="001A5084"/>
    <w:rsid w:val="001A5149"/>
    <w:rsid w:val="001A5284"/>
    <w:rsid w:val="001A52F7"/>
    <w:rsid w:val="001A5519"/>
    <w:rsid w:val="001A5791"/>
    <w:rsid w:val="001A5879"/>
    <w:rsid w:val="001A5D64"/>
    <w:rsid w:val="001A5DCC"/>
    <w:rsid w:val="001A5F18"/>
    <w:rsid w:val="001A608A"/>
    <w:rsid w:val="001A60CE"/>
    <w:rsid w:val="001A6386"/>
    <w:rsid w:val="001A66CD"/>
    <w:rsid w:val="001A673B"/>
    <w:rsid w:val="001A67BF"/>
    <w:rsid w:val="001A6826"/>
    <w:rsid w:val="001A68CC"/>
    <w:rsid w:val="001A68E2"/>
    <w:rsid w:val="001A6C12"/>
    <w:rsid w:val="001A726A"/>
    <w:rsid w:val="001A731A"/>
    <w:rsid w:val="001A7401"/>
    <w:rsid w:val="001A7610"/>
    <w:rsid w:val="001A7B3D"/>
    <w:rsid w:val="001A7C00"/>
    <w:rsid w:val="001A7C76"/>
    <w:rsid w:val="001A7D66"/>
    <w:rsid w:val="001B0005"/>
    <w:rsid w:val="001B01D8"/>
    <w:rsid w:val="001B05C6"/>
    <w:rsid w:val="001B066E"/>
    <w:rsid w:val="001B09F3"/>
    <w:rsid w:val="001B0B67"/>
    <w:rsid w:val="001B13EB"/>
    <w:rsid w:val="001B14C1"/>
    <w:rsid w:val="001B162E"/>
    <w:rsid w:val="001B1AF4"/>
    <w:rsid w:val="001B1B7A"/>
    <w:rsid w:val="001B1DEC"/>
    <w:rsid w:val="001B1DFA"/>
    <w:rsid w:val="001B22EB"/>
    <w:rsid w:val="001B22EC"/>
    <w:rsid w:val="001B235A"/>
    <w:rsid w:val="001B2581"/>
    <w:rsid w:val="001B2639"/>
    <w:rsid w:val="001B2998"/>
    <w:rsid w:val="001B2AED"/>
    <w:rsid w:val="001B2BB1"/>
    <w:rsid w:val="001B2C1F"/>
    <w:rsid w:val="001B2F87"/>
    <w:rsid w:val="001B310F"/>
    <w:rsid w:val="001B3674"/>
    <w:rsid w:val="001B394A"/>
    <w:rsid w:val="001B3A57"/>
    <w:rsid w:val="001B3BD1"/>
    <w:rsid w:val="001B3CBE"/>
    <w:rsid w:val="001B3DAA"/>
    <w:rsid w:val="001B3E1E"/>
    <w:rsid w:val="001B3F5B"/>
    <w:rsid w:val="001B3FA5"/>
    <w:rsid w:val="001B46D1"/>
    <w:rsid w:val="001B4BAF"/>
    <w:rsid w:val="001B4C3D"/>
    <w:rsid w:val="001B4CB8"/>
    <w:rsid w:val="001B4D6B"/>
    <w:rsid w:val="001B5185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E3"/>
    <w:rsid w:val="001B5C27"/>
    <w:rsid w:val="001B60CE"/>
    <w:rsid w:val="001B62BD"/>
    <w:rsid w:val="001B637A"/>
    <w:rsid w:val="001B6BE2"/>
    <w:rsid w:val="001B6E55"/>
    <w:rsid w:val="001B6EE3"/>
    <w:rsid w:val="001B6F45"/>
    <w:rsid w:val="001B7078"/>
    <w:rsid w:val="001B72BA"/>
    <w:rsid w:val="001B7338"/>
    <w:rsid w:val="001B747C"/>
    <w:rsid w:val="001B76FE"/>
    <w:rsid w:val="001B7AF6"/>
    <w:rsid w:val="001B7CC8"/>
    <w:rsid w:val="001C03A4"/>
    <w:rsid w:val="001C04B4"/>
    <w:rsid w:val="001C0523"/>
    <w:rsid w:val="001C05D5"/>
    <w:rsid w:val="001C06E7"/>
    <w:rsid w:val="001C06F0"/>
    <w:rsid w:val="001C089E"/>
    <w:rsid w:val="001C0A20"/>
    <w:rsid w:val="001C0A8A"/>
    <w:rsid w:val="001C0B3B"/>
    <w:rsid w:val="001C0E92"/>
    <w:rsid w:val="001C0FF7"/>
    <w:rsid w:val="001C10BE"/>
    <w:rsid w:val="001C1453"/>
    <w:rsid w:val="001C16DC"/>
    <w:rsid w:val="001C1A9E"/>
    <w:rsid w:val="001C1BB9"/>
    <w:rsid w:val="001C212A"/>
    <w:rsid w:val="001C2277"/>
    <w:rsid w:val="001C237A"/>
    <w:rsid w:val="001C2754"/>
    <w:rsid w:val="001C2AA3"/>
    <w:rsid w:val="001C2AEB"/>
    <w:rsid w:val="001C2DA2"/>
    <w:rsid w:val="001C2F19"/>
    <w:rsid w:val="001C3078"/>
    <w:rsid w:val="001C326C"/>
    <w:rsid w:val="001C3973"/>
    <w:rsid w:val="001C3A4F"/>
    <w:rsid w:val="001C3ABC"/>
    <w:rsid w:val="001C3BF5"/>
    <w:rsid w:val="001C3D12"/>
    <w:rsid w:val="001C401F"/>
    <w:rsid w:val="001C404B"/>
    <w:rsid w:val="001C427D"/>
    <w:rsid w:val="001C42EF"/>
    <w:rsid w:val="001C4B5D"/>
    <w:rsid w:val="001C4BB3"/>
    <w:rsid w:val="001C4C7C"/>
    <w:rsid w:val="001C4E5B"/>
    <w:rsid w:val="001C4F6C"/>
    <w:rsid w:val="001C50F7"/>
    <w:rsid w:val="001C51F3"/>
    <w:rsid w:val="001C537E"/>
    <w:rsid w:val="001C53A2"/>
    <w:rsid w:val="001C5483"/>
    <w:rsid w:val="001C5654"/>
    <w:rsid w:val="001C5A90"/>
    <w:rsid w:val="001C5F01"/>
    <w:rsid w:val="001C60E5"/>
    <w:rsid w:val="001C6328"/>
    <w:rsid w:val="001C6461"/>
    <w:rsid w:val="001C66D7"/>
    <w:rsid w:val="001C679C"/>
    <w:rsid w:val="001C6918"/>
    <w:rsid w:val="001C6A29"/>
    <w:rsid w:val="001C6F50"/>
    <w:rsid w:val="001C6FC4"/>
    <w:rsid w:val="001C704E"/>
    <w:rsid w:val="001C70D3"/>
    <w:rsid w:val="001C7162"/>
    <w:rsid w:val="001C716E"/>
    <w:rsid w:val="001C7196"/>
    <w:rsid w:val="001C7285"/>
    <w:rsid w:val="001C73B4"/>
    <w:rsid w:val="001C775A"/>
    <w:rsid w:val="001C7787"/>
    <w:rsid w:val="001C7975"/>
    <w:rsid w:val="001C7A33"/>
    <w:rsid w:val="001C7A4B"/>
    <w:rsid w:val="001C7E55"/>
    <w:rsid w:val="001C7E95"/>
    <w:rsid w:val="001C7F4B"/>
    <w:rsid w:val="001D00E5"/>
    <w:rsid w:val="001D01D6"/>
    <w:rsid w:val="001D0250"/>
    <w:rsid w:val="001D0280"/>
    <w:rsid w:val="001D0430"/>
    <w:rsid w:val="001D07E5"/>
    <w:rsid w:val="001D0B3D"/>
    <w:rsid w:val="001D0F9F"/>
    <w:rsid w:val="001D12B1"/>
    <w:rsid w:val="001D154B"/>
    <w:rsid w:val="001D19A2"/>
    <w:rsid w:val="001D1A1B"/>
    <w:rsid w:val="001D1AA5"/>
    <w:rsid w:val="001D1AAF"/>
    <w:rsid w:val="001D1D98"/>
    <w:rsid w:val="001D1DEE"/>
    <w:rsid w:val="001D2055"/>
    <w:rsid w:val="001D217B"/>
    <w:rsid w:val="001D21FD"/>
    <w:rsid w:val="001D2264"/>
    <w:rsid w:val="001D23C3"/>
    <w:rsid w:val="001D242D"/>
    <w:rsid w:val="001D2826"/>
    <w:rsid w:val="001D288F"/>
    <w:rsid w:val="001D2970"/>
    <w:rsid w:val="001D29A8"/>
    <w:rsid w:val="001D2E7B"/>
    <w:rsid w:val="001D2EBA"/>
    <w:rsid w:val="001D3533"/>
    <w:rsid w:val="001D3600"/>
    <w:rsid w:val="001D361A"/>
    <w:rsid w:val="001D36E6"/>
    <w:rsid w:val="001D3BCE"/>
    <w:rsid w:val="001D3CB0"/>
    <w:rsid w:val="001D3CF3"/>
    <w:rsid w:val="001D3E30"/>
    <w:rsid w:val="001D3EFF"/>
    <w:rsid w:val="001D3F43"/>
    <w:rsid w:val="001D3FC8"/>
    <w:rsid w:val="001D40ED"/>
    <w:rsid w:val="001D4144"/>
    <w:rsid w:val="001D4176"/>
    <w:rsid w:val="001D4791"/>
    <w:rsid w:val="001D4898"/>
    <w:rsid w:val="001D4AB3"/>
    <w:rsid w:val="001D4B80"/>
    <w:rsid w:val="001D4C2D"/>
    <w:rsid w:val="001D4D3C"/>
    <w:rsid w:val="001D4DDB"/>
    <w:rsid w:val="001D4E1F"/>
    <w:rsid w:val="001D4E6E"/>
    <w:rsid w:val="001D4FAE"/>
    <w:rsid w:val="001D503C"/>
    <w:rsid w:val="001D5051"/>
    <w:rsid w:val="001D57DB"/>
    <w:rsid w:val="001D590E"/>
    <w:rsid w:val="001D5A32"/>
    <w:rsid w:val="001D5A5B"/>
    <w:rsid w:val="001D5A8A"/>
    <w:rsid w:val="001D5C1D"/>
    <w:rsid w:val="001D5F21"/>
    <w:rsid w:val="001D5F79"/>
    <w:rsid w:val="001D628F"/>
    <w:rsid w:val="001D6324"/>
    <w:rsid w:val="001D634F"/>
    <w:rsid w:val="001D64E3"/>
    <w:rsid w:val="001D66FD"/>
    <w:rsid w:val="001D6818"/>
    <w:rsid w:val="001D6842"/>
    <w:rsid w:val="001D6879"/>
    <w:rsid w:val="001D68F1"/>
    <w:rsid w:val="001D6A41"/>
    <w:rsid w:val="001D6BD0"/>
    <w:rsid w:val="001D6DA1"/>
    <w:rsid w:val="001D6E11"/>
    <w:rsid w:val="001D6F59"/>
    <w:rsid w:val="001D7090"/>
    <w:rsid w:val="001D7105"/>
    <w:rsid w:val="001D76E9"/>
    <w:rsid w:val="001D78EB"/>
    <w:rsid w:val="001D7D76"/>
    <w:rsid w:val="001E0043"/>
    <w:rsid w:val="001E0132"/>
    <w:rsid w:val="001E02BC"/>
    <w:rsid w:val="001E0310"/>
    <w:rsid w:val="001E047B"/>
    <w:rsid w:val="001E0601"/>
    <w:rsid w:val="001E1018"/>
    <w:rsid w:val="001E10B2"/>
    <w:rsid w:val="001E1260"/>
    <w:rsid w:val="001E1360"/>
    <w:rsid w:val="001E140E"/>
    <w:rsid w:val="001E14D5"/>
    <w:rsid w:val="001E1530"/>
    <w:rsid w:val="001E15D1"/>
    <w:rsid w:val="001E185A"/>
    <w:rsid w:val="001E191C"/>
    <w:rsid w:val="001E197F"/>
    <w:rsid w:val="001E1A61"/>
    <w:rsid w:val="001E1C3A"/>
    <w:rsid w:val="001E1F87"/>
    <w:rsid w:val="001E209A"/>
    <w:rsid w:val="001E229D"/>
    <w:rsid w:val="001E2602"/>
    <w:rsid w:val="001E269E"/>
    <w:rsid w:val="001E2755"/>
    <w:rsid w:val="001E28F2"/>
    <w:rsid w:val="001E2B2A"/>
    <w:rsid w:val="001E2D4B"/>
    <w:rsid w:val="001E2EE3"/>
    <w:rsid w:val="001E2F35"/>
    <w:rsid w:val="001E2FA2"/>
    <w:rsid w:val="001E3163"/>
    <w:rsid w:val="001E334D"/>
    <w:rsid w:val="001E3375"/>
    <w:rsid w:val="001E33FB"/>
    <w:rsid w:val="001E364A"/>
    <w:rsid w:val="001E3951"/>
    <w:rsid w:val="001E4050"/>
    <w:rsid w:val="001E42E1"/>
    <w:rsid w:val="001E42EF"/>
    <w:rsid w:val="001E45C1"/>
    <w:rsid w:val="001E46C1"/>
    <w:rsid w:val="001E4B19"/>
    <w:rsid w:val="001E4B32"/>
    <w:rsid w:val="001E4C93"/>
    <w:rsid w:val="001E4D69"/>
    <w:rsid w:val="001E4DE4"/>
    <w:rsid w:val="001E4E95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6D6"/>
    <w:rsid w:val="001E5810"/>
    <w:rsid w:val="001E5A2E"/>
    <w:rsid w:val="001E5CD8"/>
    <w:rsid w:val="001E6314"/>
    <w:rsid w:val="001E64A3"/>
    <w:rsid w:val="001E65A9"/>
    <w:rsid w:val="001E65BE"/>
    <w:rsid w:val="001E6786"/>
    <w:rsid w:val="001E6885"/>
    <w:rsid w:val="001E6A65"/>
    <w:rsid w:val="001E6A6F"/>
    <w:rsid w:val="001E6AC8"/>
    <w:rsid w:val="001E6BB5"/>
    <w:rsid w:val="001E6D2C"/>
    <w:rsid w:val="001E6DD4"/>
    <w:rsid w:val="001E7189"/>
    <w:rsid w:val="001E7352"/>
    <w:rsid w:val="001E756E"/>
    <w:rsid w:val="001E7ACF"/>
    <w:rsid w:val="001E7DA7"/>
    <w:rsid w:val="001E7E3A"/>
    <w:rsid w:val="001E7FE1"/>
    <w:rsid w:val="001F00A5"/>
    <w:rsid w:val="001F02B0"/>
    <w:rsid w:val="001F03C6"/>
    <w:rsid w:val="001F04CC"/>
    <w:rsid w:val="001F076D"/>
    <w:rsid w:val="001F0833"/>
    <w:rsid w:val="001F0A7A"/>
    <w:rsid w:val="001F0BEE"/>
    <w:rsid w:val="001F0CB0"/>
    <w:rsid w:val="001F0CDC"/>
    <w:rsid w:val="001F11D7"/>
    <w:rsid w:val="001F11F6"/>
    <w:rsid w:val="001F1243"/>
    <w:rsid w:val="001F126C"/>
    <w:rsid w:val="001F13AE"/>
    <w:rsid w:val="001F141F"/>
    <w:rsid w:val="001F1664"/>
    <w:rsid w:val="001F196D"/>
    <w:rsid w:val="001F1BFF"/>
    <w:rsid w:val="001F1CEC"/>
    <w:rsid w:val="001F1EEE"/>
    <w:rsid w:val="001F208E"/>
    <w:rsid w:val="001F214E"/>
    <w:rsid w:val="001F253B"/>
    <w:rsid w:val="001F2551"/>
    <w:rsid w:val="001F29FE"/>
    <w:rsid w:val="001F2A85"/>
    <w:rsid w:val="001F2BB6"/>
    <w:rsid w:val="001F2CBB"/>
    <w:rsid w:val="001F304F"/>
    <w:rsid w:val="001F33FD"/>
    <w:rsid w:val="001F37CA"/>
    <w:rsid w:val="001F3833"/>
    <w:rsid w:val="001F38D7"/>
    <w:rsid w:val="001F38F0"/>
    <w:rsid w:val="001F3908"/>
    <w:rsid w:val="001F3912"/>
    <w:rsid w:val="001F3A8C"/>
    <w:rsid w:val="001F3FCE"/>
    <w:rsid w:val="001F40BC"/>
    <w:rsid w:val="001F4111"/>
    <w:rsid w:val="001F424D"/>
    <w:rsid w:val="001F4343"/>
    <w:rsid w:val="001F44E2"/>
    <w:rsid w:val="001F47B3"/>
    <w:rsid w:val="001F48A0"/>
    <w:rsid w:val="001F492E"/>
    <w:rsid w:val="001F4A15"/>
    <w:rsid w:val="001F4A65"/>
    <w:rsid w:val="001F4A66"/>
    <w:rsid w:val="001F4A9F"/>
    <w:rsid w:val="001F4CD5"/>
    <w:rsid w:val="001F4D84"/>
    <w:rsid w:val="001F4E16"/>
    <w:rsid w:val="001F4E1B"/>
    <w:rsid w:val="001F4ED8"/>
    <w:rsid w:val="001F5082"/>
    <w:rsid w:val="001F5157"/>
    <w:rsid w:val="001F522F"/>
    <w:rsid w:val="001F538A"/>
    <w:rsid w:val="001F54D5"/>
    <w:rsid w:val="001F5623"/>
    <w:rsid w:val="001F56C2"/>
    <w:rsid w:val="001F56F8"/>
    <w:rsid w:val="001F5861"/>
    <w:rsid w:val="001F5B7F"/>
    <w:rsid w:val="001F5CA5"/>
    <w:rsid w:val="001F5D7E"/>
    <w:rsid w:val="001F5E76"/>
    <w:rsid w:val="001F6067"/>
    <w:rsid w:val="001F61A5"/>
    <w:rsid w:val="001F6293"/>
    <w:rsid w:val="001F629D"/>
    <w:rsid w:val="001F64A5"/>
    <w:rsid w:val="001F64E5"/>
    <w:rsid w:val="001F6594"/>
    <w:rsid w:val="001F65AE"/>
    <w:rsid w:val="001F6778"/>
    <w:rsid w:val="001F67D3"/>
    <w:rsid w:val="001F6979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2FC"/>
    <w:rsid w:val="001F73A0"/>
    <w:rsid w:val="001F73FD"/>
    <w:rsid w:val="001F7572"/>
    <w:rsid w:val="001F7711"/>
    <w:rsid w:val="001F77E2"/>
    <w:rsid w:val="001F79FC"/>
    <w:rsid w:val="001F7DB0"/>
    <w:rsid w:val="002001E0"/>
    <w:rsid w:val="00200422"/>
    <w:rsid w:val="002004EA"/>
    <w:rsid w:val="00200584"/>
    <w:rsid w:val="00200595"/>
    <w:rsid w:val="002005AA"/>
    <w:rsid w:val="002005F0"/>
    <w:rsid w:val="0020061F"/>
    <w:rsid w:val="00200779"/>
    <w:rsid w:val="0020095F"/>
    <w:rsid w:val="00200A1F"/>
    <w:rsid w:val="00200D64"/>
    <w:rsid w:val="00200DEB"/>
    <w:rsid w:val="00200EA6"/>
    <w:rsid w:val="00200EE9"/>
    <w:rsid w:val="00200FCC"/>
    <w:rsid w:val="002010A0"/>
    <w:rsid w:val="0020118A"/>
    <w:rsid w:val="002013AD"/>
    <w:rsid w:val="00201608"/>
    <w:rsid w:val="00201662"/>
    <w:rsid w:val="00201715"/>
    <w:rsid w:val="0020192D"/>
    <w:rsid w:val="00201949"/>
    <w:rsid w:val="00201A2F"/>
    <w:rsid w:val="00201A75"/>
    <w:rsid w:val="00201A8F"/>
    <w:rsid w:val="00201C18"/>
    <w:rsid w:val="00202008"/>
    <w:rsid w:val="002020F1"/>
    <w:rsid w:val="002020F8"/>
    <w:rsid w:val="0020240F"/>
    <w:rsid w:val="00202444"/>
    <w:rsid w:val="00202A0D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EA7"/>
    <w:rsid w:val="0020482C"/>
    <w:rsid w:val="002048E3"/>
    <w:rsid w:val="0020496D"/>
    <w:rsid w:val="00204979"/>
    <w:rsid w:val="00204C52"/>
    <w:rsid w:val="002050B2"/>
    <w:rsid w:val="00205139"/>
    <w:rsid w:val="00205201"/>
    <w:rsid w:val="00205305"/>
    <w:rsid w:val="0020534B"/>
    <w:rsid w:val="00205564"/>
    <w:rsid w:val="00205617"/>
    <w:rsid w:val="002056AE"/>
    <w:rsid w:val="002056BE"/>
    <w:rsid w:val="002058B0"/>
    <w:rsid w:val="00205956"/>
    <w:rsid w:val="00205ABF"/>
    <w:rsid w:val="00205B66"/>
    <w:rsid w:val="002061E8"/>
    <w:rsid w:val="002063D8"/>
    <w:rsid w:val="002064BA"/>
    <w:rsid w:val="002064D7"/>
    <w:rsid w:val="00206739"/>
    <w:rsid w:val="002067D0"/>
    <w:rsid w:val="00206D6A"/>
    <w:rsid w:val="00206FBF"/>
    <w:rsid w:val="00206FF4"/>
    <w:rsid w:val="00207098"/>
    <w:rsid w:val="00210094"/>
    <w:rsid w:val="00210107"/>
    <w:rsid w:val="00210297"/>
    <w:rsid w:val="002106C3"/>
    <w:rsid w:val="00210798"/>
    <w:rsid w:val="00210822"/>
    <w:rsid w:val="00210838"/>
    <w:rsid w:val="00210944"/>
    <w:rsid w:val="00210AF8"/>
    <w:rsid w:val="00210DD8"/>
    <w:rsid w:val="00210EFC"/>
    <w:rsid w:val="00210F7E"/>
    <w:rsid w:val="00211027"/>
    <w:rsid w:val="0021145F"/>
    <w:rsid w:val="002115BA"/>
    <w:rsid w:val="00211C30"/>
    <w:rsid w:val="00211C39"/>
    <w:rsid w:val="00211D6B"/>
    <w:rsid w:val="00211FD0"/>
    <w:rsid w:val="00212218"/>
    <w:rsid w:val="0021239B"/>
    <w:rsid w:val="00212617"/>
    <w:rsid w:val="00212837"/>
    <w:rsid w:val="002129A2"/>
    <w:rsid w:val="002129AC"/>
    <w:rsid w:val="00212ABD"/>
    <w:rsid w:val="00212E47"/>
    <w:rsid w:val="00212E51"/>
    <w:rsid w:val="00212E67"/>
    <w:rsid w:val="00212FE1"/>
    <w:rsid w:val="002134A6"/>
    <w:rsid w:val="0021391A"/>
    <w:rsid w:val="002139A7"/>
    <w:rsid w:val="00213C52"/>
    <w:rsid w:val="00213EAF"/>
    <w:rsid w:val="0021422F"/>
    <w:rsid w:val="002143CA"/>
    <w:rsid w:val="00214537"/>
    <w:rsid w:val="00214770"/>
    <w:rsid w:val="00214B1B"/>
    <w:rsid w:val="00214C14"/>
    <w:rsid w:val="00214DA4"/>
    <w:rsid w:val="00214ED4"/>
    <w:rsid w:val="00214F1A"/>
    <w:rsid w:val="0021501F"/>
    <w:rsid w:val="002158AD"/>
    <w:rsid w:val="00215F18"/>
    <w:rsid w:val="002161D4"/>
    <w:rsid w:val="0021654A"/>
    <w:rsid w:val="002165B0"/>
    <w:rsid w:val="00216604"/>
    <w:rsid w:val="002167E3"/>
    <w:rsid w:val="00216830"/>
    <w:rsid w:val="00216B62"/>
    <w:rsid w:val="00216D68"/>
    <w:rsid w:val="00216E45"/>
    <w:rsid w:val="00217054"/>
    <w:rsid w:val="0021709E"/>
    <w:rsid w:val="002171AE"/>
    <w:rsid w:val="00217208"/>
    <w:rsid w:val="002173F8"/>
    <w:rsid w:val="00217ADA"/>
    <w:rsid w:val="00217BBE"/>
    <w:rsid w:val="00217BF3"/>
    <w:rsid w:val="00220B72"/>
    <w:rsid w:val="00220E22"/>
    <w:rsid w:val="00220F83"/>
    <w:rsid w:val="00221303"/>
    <w:rsid w:val="002213C4"/>
    <w:rsid w:val="00221629"/>
    <w:rsid w:val="002216A1"/>
    <w:rsid w:val="002217C8"/>
    <w:rsid w:val="00221B25"/>
    <w:rsid w:val="00221BE4"/>
    <w:rsid w:val="0022209C"/>
    <w:rsid w:val="00222415"/>
    <w:rsid w:val="002226DB"/>
    <w:rsid w:val="00222749"/>
    <w:rsid w:val="002227C4"/>
    <w:rsid w:val="00222800"/>
    <w:rsid w:val="00222A91"/>
    <w:rsid w:val="00222BD0"/>
    <w:rsid w:val="00222DB9"/>
    <w:rsid w:val="00222DF9"/>
    <w:rsid w:val="00223445"/>
    <w:rsid w:val="0022356A"/>
    <w:rsid w:val="00223763"/>
    <w:rsid w:val="00223798"/>
    <w:rsid w:val="00223A77"/>
    <w:rsid w:val="00223F98"/>
    <w:rsid w:val="00224331"/>
    <w:rsid w:val="0022433D"/>
    <w:rsid w:val="00224439"/>
    <w:rsid w:val="00224565"/>
    <w:rsid w:val="002245FF"/>
    <w:rsid w:val="00224673"/>
    <w:rsid w:val="00224730"/>
    <w:rsid w:val="002247CC"/>
    <w:rsid w:val="0022480B"/>
    <w:rsid w:val="00224A05"/>
    <w:rsid w:val="00224BF6"/>
    <w:rsid w:val="00224C25"/>
    <w:rsid w:val="00224D57"/>
    <w:rsid w:val="00225063"/>
    <w:rsid w:val="002250DC"/>
    <w:rsid w:val="00225130"/>
    <w:rsid w:val="00225257"/>
    <w:rsid w:val="002252FF"/>
    <w:rsid w:val="00225405"/>
    <w:rsid w:val="00225625"/>
    <w:rsid w:val="002257F0"/>
    <w:rsid w:val="00225824"/>
    <w:rsid w:val="00225DEC"/>
    <w:rsid w:val="00225E36"/>
    <w:rsid w:val="00226292"/>
    <w:rsid w:val="0022629E"/>
    <w:rsid w:val="002262F8"/>
    <w:rsid w:val="002262FE"/>
    <w:rsid w:val="0022639D"/>
    <w:rsid w:val="00226451"/>
    <w:rsid w:val="0022695F"/>
    <w:rsid w:val="00226AD3"/>
    <w:rsid w:val="00226C43"/>
    <w:rsid w:val="00226D1C"/>
    <w:rsid w:val="00226F6B"/>
    <w:rsid w:val="0022709D"/>
    <w:rsid w:val="0022712F"/>
    <w:rsid w:val="002272A6"/>
    <w:rsid w:val="002273CA"/>
    <w:rsid w:val="002275F7"/>
    <w:rsid w:val="00227613"/>
    <w:rsid w:val="00227733"/>
    <w:rsid w:val="00227787"/>
    <w:rsid w:val="002279CF"/>
    <w:rsid w:val="00227A8E"/>
    <w:rsid w:val="0023041D"/>
    <w:rsid w:val="00230609"/>
    <w:rsid w:val="002306E5"/>
    <w:rsid w:val="00230D60"/>
    <w:rsid w:val="00230EB4"/>
    <w:rsid w:val="0023125E"/>
    <w:rsid w:val="00231420"/>
    <w:rsid w:val="002315C4"/>
    <w:rsid w:val="00231708"/>
    <w:rsid w:val="002319F3"/>
    <w:rsid w:val="00231BF0"/>
    <w:rsid w:val="00231ED7"/>
    <w:rsid w:val="00231F36"/>
    <w:rsid w:val="00232345"/>
    <w:rsid w:val="00232770"/>
    <w:rsid w:val="00232845"/>
    <w:rsid w:val="002328FE"/>
    <w:rsid w:val="00232959"/>
    <w:rsid w:val="00232B29"/>
    <w:rsid w:val="00232C9A"/>
    <w:rsid w:val="00232CEB"/>
    <w:rsid w:val="00232DCD"/>
    <w:rsid w:val="002330DA"/>
    <w:rsid w:val="002333D9"/>
    <w:rsid w:val="002334C1"/>
    <w:rsid w:val="00233548"/>
    <w:rsid w:val="002335E0"/>
    <w:rsid w:val="0023393B"/>
    <w:rsid w:val="00233AC8"/>
    <w:rsid w:val="00233DDE"/>
    <w:rsid w:val="002340C7"/>
    <w:rsid w:val="002341CA"/>
    <w:rsid w:val="002344C5"/>
    <w:rsid w:val="002344CB"/>
    <w:rsid w:val="002345CB"/>
    <w:rsid w:val="00234683"/>
    <w:rsid w:val="002346D1"/>
    <w:rsid w:val="00234718"/>
    <w:rsid w:val="002347FC"/>
    <w:rsid w:val="002348EB"/>
    <w:rsid w:val="002348EE"/>
    <w:rsid w:val="00234A38"/>
    <w:rsid w:val="00234B73"/>
    <w:rsid w:val="00234BB1"/>
    <w:rsid w:val="00234C03"/>
    <w:rsid w:val="00234F5F"/>
    <w:rsid w:val="002350E7"/>
    <w:rsid w:val="002352F6"/>
    <w:rsid w:val="0023539C"/>
    <w:rsid w:val="00235716"/>
    <w:rsid w:val="00235A31"/>
    <w:rsid w:val="00235DCF"/>
    <w:rsid w:val="00235ED3"/>
    <w:rsid w:val="00235FF5"/>
    <w:rsid w:val="002361C4"/>
    <w:rsid w:val="002363AD"/>
    <w:rsid w:val="002364CC"/>
    <w:rsid w:val="002365FB"/>
    <w:rsid w:val="002366BA"/>
    <w:rsid w:val="002366EA"/>
    <w:rsid w:val="0023670A"/>
    <w:rsid w:val="0023671D"/>
    <w:rsid w:val="0023686C"/>
    <w:rsid w:val="00236A93"/>
    <w:rsid w:val="00236C16"/>
    <w:rsid w:val="00236C37"/>
    <w:rsid w:val="00236D4E"/>
    <w:rsid w:val="00236FCB"/>
    <w:rsid w:val="00237028"/>
    <w:rsid w:val="002371C3"/>
    <w:rsid w:val="002372C4"/>
    <w:rsid w:val="00237481"/>
    <w:rsid w:val="0023768A"/>
    <w:rsid w:val="00237762"/>
    <w:rsid w:val="00237A3E"/>
    <w:rsid w:val="00237A9E"/>
    <w:rsid w:val="00237D01"/>
    <w:rsid w:val="00237DAA"/>
    <w:rsid w:val="00237F03"/>
    <w:rsid w:val="0024002A"/>
    <w:rsid w:val="00240484"/>
    <w:rsid w:val="0024050A"/>
    <w:rsid w:val="00240812"/>
    <w:rsid w:val="00240876"/>
    <w:rsid w:val="002409B1"/>
    <w:rsid w:val="00240C5E"/>
    <w:rsid w:val="00241217"/>
    <w:rsid w:val="002412B9"/>
    <w:rsid w:val="0024145B"/>
    <w:rsid w:val="00241631"/>
    <w:rsid w:val="00241A6A"/>
    <w:rsid w:val="00241D29"/>
    <w:rsid w:val="00241F60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72C"/>
    <w:rsid w:val="00243768"/>
    <w:rsid w:val="00243B6B"/>
    <w:rsid w:val="00243F5C"/>
    <w:rsid w:val="00244088"/>
    <w:rsid w:val="0024436E"/>
    <w:rsid w:val="00244811"/>
    <w:rsid w:val="00244F47"/>
    <w:rsid w:val="00245050"/>
    <w:rsid w:val="00245151"/>
    <w:rsid w:val="002452D0"/>
    <w:rsid w:val="00245301"/>
    <w:rsid w:val="00245394"/>
    <w:rsid w:val="00245649"/>
    <w:rsid w:val="00245706"/>
    <w:rsid w:val="002457CB"/>
    <w:rsid w:val="002457E8"/>
    <w:rsid w:val="0024592A"/>
    <w:rsid w:val="00245C47"/>
    <w:rsid w:val="00245F82"/>
    <w:rsid w:val="002460F4"/>
    <w:rsid w:val="002463C3"/>
    <w:rsid w:val="00246443"/>
    <w:rsid w:val="0024697F"/>
    <w:rsid w:val="00246C76"/>
    <w:rsid w:val="00247134"/>
    <w:rsid w:val="00247552"/>
    <w:rsid w:val="002477AE"/>
    <w:rsid w:val="002478ED"/>
    <w:rsid w:val="00247DF3"/>
    <w:rsid w:val="002500EE"/>
    <w:rsid w:val="0025033B"/>
    <w:rsid w:val="00250648"/>
    <w:rsid w:val="00250698"/>
    <w:rsid w:val="00250B1D"/>
    <w:rsid w:val="00250B60"/>
    <w:rsid w:val="00250F44"/>
    <w:rsid w:val="00251088"/>
    <w:rsid w:val="002519C4"/>
    <w:rsid w:val="00251A32"/>
    <w:rsid w:val="00251A72"/>
    <w:rsid w:val="00251CE9"/>
    <w:rsid w:val="00251D40"/>
    <w:rsid w:val="00252174"/>
    <w:rsid w:val="002522C7"/>
    <w:rsid w:val="00252557"/>
    <w:rsid w:val="00252608"/>
    <w:rsid w:val="0025267B"/>
    <w:rsid w:val="002526E4"/>
    <w:rsid w:val="00252948"/>
    <w:rsid w:val="00252982"/>
    <w:rsid w:val="002529BB"/>
    <w:rsid w:val="00252CA0"/>
    <w:rsid w:val="00252DD8"/>
    <w:rsid w:val="00252E50"/>
    <w:rsid w:val="00252F36"/>
    <w:rsid w:val="00253361"/>
    <w:rsid w:val="00253396"/>
    <w:rsid w:val="002534AA"/>
    <w:rsid w:val="00253B63"/>
    <w:rsid w:val="00253B6C"/>
    <w:rsid w:val="00253DC1"/>
    <w:rsid w:val="00253F0F"/>
    <w:rsid w:val="00254233"/>
    <w:rsid w:val="002545AB"/>
    <w:rsid w:val="002545B7"/>
    <w:rsid w:val="002545C1"/>
    <w:rsid w:val="002545F4"/>
    <w:rsid w:val="002549C1"/>
    <w:rsid w:val="00254D1E"/>
    <w:rsid w:val="00254D61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576"/>
    <w:rsid w:val="00256815"/>
    <w:rsid w:val="00256993"/>
    <w:rsid w:val="00256AEA"/>
    <w:rsid w:val="00256F21"/>
    <w:rsid w:val="00256FC1"/>
    <w:rsid w:val="00257052"/>
    <w:rsid w:val="002570FF"/>
    <w:rsid w:val="0025728E"/>
    <w:rsid w:val="00257315"/>
    <w:rsid w:val="0025731B"/>
    <w:rsid w:val="0025767C"/>
    <w:rsid w:val="00257811"/>
    <w:rsid w:val="00257CE5"/>
    <w:rsid w:val="00257DE7"/>
    <w:rsid w:val="0026054D"/>
    <w:rsid w:val="00260693"/>
    <w:rsid w:val="002608A3"/>
    <w:rsid w:val="002608F4"/>
    <w:rsid w:val="00260C95"/>
    <w:rsid w:val="00260D53"/>
    <w:rsid w:val="00260F07"/>
    <w:rsid w:val="002610BA"/>
    <w:rsid w:val="00261531"/>
    <w:rsid w:val="00261677"/>
    <w:rsid w:val="00261684"/>
    <w:rsid w:val="002617B6"/>
    <w:rsid w:val="00261852"/>
    <w:rsid w:val="00261977"/>
    <w:rsid w:val="00261981"/>
    <w:rsid w:val="00261AFF"/>
    <w:rsid w:val="00261B79"/>
    <w:rsid w:val="00261CD4"/>
    <w:rsid w:val="00261D1F"/>
    <w:rsid w:val="002621D3"/>
    <w:rsid w:val="002623AA"/>
    <w:rsid w:val="00262440"/>
    <w:rsid w:val="00262505"/>
    <w:rsid w:val="00262B06"/>
    <w:rsid w:val="00262C50"/>
    <w:rsid w:val="00262CC1"/>
    <w:rsid w:val="0026320D"/>
    <w:rsid w:val="002634E5"/>
    <w:rsid w:val="00263541"/>
    <w:rsid w:val="0026354D"/>
    <w:rsid w:val="002637B6"/>
    <w:rsid w:val="00263935"/>
    <w:rsid w:val="00263B0B"/>
    <w:rsid w:val="00263C4E"/>
    <w:rsid w:val="00263CAA"/>
    <w:rsid w:val="00263F1E"/>
    <w:rsid w:val="0026439D"/>
    <w:rsid w:val="0026481A"/>
    <w:rsid w:val="00264851"/>
    <w:rsid w:val="00264BFB"/>
    <w:rsid w:val="00264CCE"/>
    <w:rsid w:val="00264DFA"/>
    <w:rsid w:val="002651A7"/>
    <w:rsid w:val="002651B9"/>
    <w:rsid w:val="00265577"/>
    <w:rsid w:val="002655D5"/>
    <w:rsid w:val="002657C7"/>
    <w:rsid w:val="00265853"/>
    <w:rsid w:val="00265C1A"/>
    <w:rsid w:val="00265DD7"/>
    <w:rsid w:val="00265E93"/>
    <w:rsid w:val="002664C1"/>
    <w:rsid w:val="00266683"/>
    <w:rsid w:val="002666C8"/>
    <w:rsid w:val="00266790"/>
    <w:rsid w:val="002667B5"/>
    <w:rsid w:val="002668D6"/>
    <w:rsid w:val="002668E2"/>
    <w:rsid w:val="00266A83"/>
    <w:rsid w:val="00266C83"/>
    <w:rsid w:val="00266F95"/>
    <w:rsid w:val="00267095"/>
    <w:rsid w:val="002672C0"/>
    <w:rsid w:val="0026739E"/>
    <w:rsid w:val="00267520"/>
    <w:rsid w:val="00267703"/>
    <w:rsid w:val="002679E9"/>
    <w:rsid w:val="00267A66"/>
    <w:rsid w:val="00267F53"/>
    <w:rsid w:val="00267FC9"/>
    <w:rsid w:val="00270103"/>
    <w:rsid w:val="0027010A"/>
    <w:rsid w:val="0027044B"/>
    <w:rsid w:val="00270619"/>
    <w:rsid w:val="0027064B"/>
    <w:rsid w:val="00270706"/>
    <w:rsid w:val="0027082D"/>
    <w:rsid w:val="00270972"/>
    <w:rsid w:val="00270D28"/>
    <w:rsid w:val="00271166"/>
    <w:rsid w:val="002711E6"/>
    <w:rsid w:val="00271273"/>
    <w:rsid w:val="00271448"/>
    <w:rsid w:val="00271454"/>
    <w:rsid w:val="00271684"/>
    <w:rsid w:val="00271A67"/>
    <w:rsid w:val="00271B68"/>
    <w:rsid w:val="00271BAF"/>
    <w:rsid w:val="00271BBF"/>
    <w:rsid w:val="00271BC5"/>
    <w:rsid w:val="00271F31"/>
    <w:rsid w:val="00271F5C"/>
    <w:rsid w:val="00271FF7"/>
    <w:rsid w:val="002720AD"/>
    <w:rsid w:val="00272179"/>
    <w:rsid w:val="002722A7"/>
    <w:rsid w:val="0027282F"/>
    <w:rsid w:val="002728A3"/>
    <w:rsid w:val="00272C3F"/>
    <w:rsid w:val="00272C66"/>
    <w:rsid w:val="00272E92"/>
    <w:rsid w:val="00272EA1"/>
    <w:rsid w:val="00273195"/>
    <w:rsid w:val="00273567"/>
    <w:rsid w:val="0027370F"/>
    <w:rsid w:val="0027388D"/>
    <w:rsid w:val="002738FA"/>
    <w:rsid w:val="0027395A"/>
    <w:rsid w:val="002739B2"/>
    <w:rsid w:val="00273B43"/>
    <w:rsid w:val="00273D72"/>
    <w:rsid w:val="00273DAE"/>
    <w:rsid w:val="002745D8"/>
    <w:rsid w:val="00274688"/>
    <w:rsid w:val="002746C2"/>
    <w:rsid w:val="00274788"/>
    <w:rsid w:val="00274919"/>
    <w:rsid w:val="00274B2F"/>
    <w:rsid w:val="00274BC5"/>
    <w:rsid w:val="00274C34"/>
    <w:rsid w:val="00274CFD"/>
    <w:rsid w:val="00274D9E"/>
    <w:rsid w:val="00274F7E"/>
    <w:rsid w:val="002755C7"/>
    <w:rsid w:val="00275B8B"/>
    <w:rsid w:val="00275C69"/>
    <w:rsid w:val="00275F91"/>
    <w:rsid w:val="00275FDC"/>
    <w:rsid w:val="0027617A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E8A"/>
    <w:rsid w:val="00276F4D"/>
    <w:rsid w:val="002772AC"/>
    <w:rsid w:val="00277338"/>
    <w:rsid w:val="0027748F"/>
    <w:rsid w:val="002774F9"/>
    <w:rsid w:val="00277B37"/>
    <w:rsid w:val="00277CF8"/>
    <w:rsid w:val="00277D26"/>
    <w:rsid w:val="0028026F"/>
    <w:rsid w:val="002803B5"/>
    <w:rsid w:val="002807E2"/>
    <w:rsid w:val="00280862"/>
    <w:rsid w:val="00280991"/>
    <w:rsid w:val="002809BA"/>
    <w:rsid w:val="00280D09"/>
    <w:rsid w:val="0028106B"/>
    <w:rsid w:val="0028106E"/>
    <w:rsid w:val="002811AC"/>
    <w:rsid w:val="0028166B"/>
    <w:rsid w:val="00281734"/>
    <w:rsid w:val="0028180E"/>
    <w:rsid w:val="002819AC"/>
    <w:rsid w:val="00281D9A"/>
    <w:rsid w:val="002823E3"/>
    <w:rsid w:val="002823F1"/>
    <w:rsid w:val="00282417"/>
    <w:rsid w:val="00282482"/>
    <w:rsid w:val="002825D3"/>
    <w:rsid w:val="002826AF"/>
    <w:rsid w:val="0028270C"/>
    <w:rsid w:val="00282739"/>
    <w:rsid w:val="00282803"/>
    <w:rsid w:val="00282B11"/>
    <w:rsid w:val="00282EBB"/>
    <w:rsid w:val="002831C0"/>
    <w:rsid w:val="002833DF"/>
    <w:rsid w:val="00284080"/>
    <w:rsid w:val="0028420D"/>
    <w:rsid w:val="002842F7"/>
    <w:rsid w:val="0028442F"/>
    <w:rsid w:val="002846B9"/>
    <w:rsid w:val="00284846"/>
    <w:rsid w:val="00284FF1"/>
    <w:rsid w:val="00285522"/>
    <w:rsid w:val="0028589F"/>
    <w:rsid w:val="00285A24"/>
    <w:rsid w:val="00285B20"/>
    <w:rsid w:val="002861DB"/>
    <w:rsid w:val="002861DD"/>
    <w:rsid w:val="002863FF"/>
    <w:rsid w:val="00286491"/>
    <w:rsid w:val="0028662A"/>
    <w:rsid w:val="00286A0A"/>
    <w:rsid w:val="00286A3A"/>
    <w:rsid w:val="00286E94"/>
    <w:rsid w:val="00287232"/>
    <w:rsid w:val="002873B7"/>
    <w:rsid w:val="0028747D"/>
    <w:rsid w:val="002875AF"/>
    <w:rsid w:val="0028770C"/>
    <w:rsid w:val="002879B7"/>
    <w:rsid w:val="00287AD9"/>
    <w:rsid w:val="00287D58"/>
    <w:rsid w:val="00287F62"/>
    <w:rsid w:val="00290183"/>
    <w:rsid w:val="002901F5"/>
    <w:rsid w:val="0029028C"/>
    <w:rsid w:val="00290431"/>
    <w:rsid w:val="00290588"/>
    <w:rsid w:val="00290818"/>
    <w:rsid w:val="00290CBA"/>
    <w:rsid w:val="00290D1C"/>
    <w:rsid w:val="002915AB"/>
    <w:rsid w:val="002915BE"/>
    <w:rsid w:val="00291699"/>
    <w:rsid w:val="0029172C"/>
    <w:rsid w:val="00291958"/>
    <w:rsid w:val="002919B9"/>
    <w:rsid w:val="002919C5"/>
    <w:rsid w:val="00291A24"/>
    <w:rsid w:val="00291AB0"/>
    <w:rsid w:val="00291EE6"/>
    <w:rsid w:val="00291FEB"/>
    <w:rsid w:val="00292469"/>
    <w:rsid w:val="00292A3A"/>
    <w:rsid w:val="00292C21"/>
    <w:rsid w:val="00292CE4"/>
    <w:rsid w:val="00292CFC"/>
    <w:rsid w:val="00292DAC"/>
    <w:rsid w:val="00292F42"/>
    <w:rsid w:val="00293013"/>
    <w:rsid w:val="00293054"/>
    <w:rsid w:val="002932CB"/>
    <w:rsid w:val="002933BC"/>
    <w:rsid w:val="00293518"/>
    <w:rsid w:val="002935CA"/>
    <w:rsid w:val="002938E7"/>
    <w:rsid w:val="002939E4"/>
    <w:rsid w:val="00293C1D"/>
    <w:rsid w:val="00293C5E"/>
    <w:rsid w:val="002941BA"/>
    <w:rsid w:val="002943D9"/>
    <w:rsid w:val="0029443A"/>
    <w:rsid w:val="0029453F"/>
    <w:rsid w:val="002945A1"/>
    <w:rsid w:val="002947D1"/>
    <w:rsid w:val="00294DEB"/>
    <w:rsid w:val="00294E41"/>
    <w:rsid w:val="00295353"/>
    <w:rsid w:val="0029563F"/>
    <w:rsid w:val="002956CB"/>
    <w:rsid w:val="002956E5"/>
    <w:rsid w:val="0029594B"/>
    <w:rsid w:val="00295C48"/>
    <w:rsid w:val="00295CA2"/>
    <w:rsid w:val="00295F1B"/>
    <w:rsid w:val="0029607D"/>
    <w:rsid w:val="002960E2"/>
    <w:rsid w:val="00296122"/>
    <w:rsid w:val="0029634D"/>
    <w:rsid w:val="00296827"/>
    <w:rsid w:val="00296A48"/>
    <w:rsid w:val="00296A98"/>
    <w:rsid w:val="00296C92"/>
    <w:rsid w:val="00297000"/>
    <w:rsid w:val="00297766"/>
    <w:rsid w:val="002977C3"/>
    <w:rsid w:val="00297C63"/>
    <w:rsid w:val="002A016B"/>
    <w:rsid w:val="002A018D"/>
    <w:rsid w:val="002A0236"/>
    <w:rsid w:val="002A033F"/>
    <w:rsid w:val="002A0379"/>
    <w:rsid w:val="002A0473"/>
    <w:rsid w:val="002A0527"/>
    <w:rsid w:val="002A061A"/>
    <w:rsid w:val="002A0D67"/>
    <w:rsid w:val="002A0E04"/>
    <w:rsid w:val="002A0FB6"/>
    <w:rsid w:val="002A128E"/>
    <w:rsid w:val="002A1376"/>
    <w:rsid w:val="002A15C1"/>
    <w:rsid w:val="002A15E6"/>
    <w:rsid w:val="002A17D5"/>
    <w:rsid w:val="002A1A98"/>
    <w:rsid w:val="002A1C28"/>
    <w:rsid w:val="002A1C2A"/>
    <w:rsid w:val="002A1D54"/>
    <w:rsid w:val="002A1E23"/>
    <w:rsid w:val="002A2085"/>
    <w:rsid w:val="002A2377"/>
    <w:rsid w:val="002A2731"/>
    <w:rsid w:val="002A2780"/>
    <w:rsid w:val="002A282D"/>
    <w:rsid w:val="002A28FD"/>
    <w:rsid w:val="002A2940"/>
    <w:rsid w:val="002A2AA4"/>
    <w:rsid w:val="002A2CD3"/>
    <w:rsid w:val="002A2D0C"/>
    <w:rsid w:val="002A2ED6"/>
    <w:rsid w:val="002A32D0"/>
    <w:rsid w:val="002A3473"/>
    <w:rsid w:val="002A35A0"/>
    <w:rsid w:val="002A3601"/>
    <w:rsid w:val="002A3666"/>
    <w:rsid w:val="002A37D5"/>
    <w:rsid w:val="002A3895"/>
    <w:rsid w:val="002A3D2C"/>
    <w:rsid w:val="002A420D"/>
    <w:rsid w:val="002A4234"/>
    <w:rsid w:val="002A4309"/>
    <w:rsid w:val="002A432C"/>
    <w:rsid w:val="002A440F"/>
    <w:rsid w:val="002A46EC"/>
    <w:rsid w:val="002A49C3"/>
    <w:rsid w:val="002A4AA6"/>
    <w:rsid w:val="002A4E0E"/>
    <w:rsid w:val="002A4E6E"/>
    <w:rsid w:val="002A5231"/>
    <w:rsid w:val="002A5364"/>
    <w:rsid w:val="002A5945"/>
    <w:rsid w:val="002A59FA"/>
    <w:rsid w:val="002A5D23"/>
    <w:rsid w:val="002A60B0"/>
    <w:rsid w:val="002A6173"/>
    <w:rsid w:val="002A6398"/>
    <w:rsid w:val="002A64C3"/>
    <w:rsid w:val="002A6553"/>
    <w:rsid w:val="002A657A"/>
    <w:rsid w:val="002A67D7"/>
    <w:rsid w:val="002A692D"/>
    <w:rsid w:val="002A6AF0"/>
    <w:rsid w:val="002A6D54"/>
    <w:rsid w:val="002A7A57"/>
    <w:rsid w:val="002A7ADD"/>
    <w:rsid w:val="002A7BA3"/>
    <w:rsid w:val="002A7BC7"/>
    <w:rsid w:val="002A7FFB"/>
    <w:rsid w:val="002B02D7"/>
    <w:rsid w:val="002B04F6"/>
    <w:rsid w:val="002B059A"/>
    <w:rsid w:val="002B0A2B"/>
    <w:rsid w:val="002B0AF5"/>
    <w:rsid w:val="002B0BF9"/>
    <w:rsid w:val="002B0C02"/>
    <w:rsid w:val="002B0D5F"/>
    <w:rsid w:val="002B0DFB"/>
    <w:rsid w:val="002B0E0F"/>
    <w:rsid w:val="002B1052"/>
    <w:rsid w:val="002B129C"/>
    <w:rsid w:val="002B1354"/>
    <w:rsid w:val="002B13B6"/>
    <w:rsid w:val="002B16D3"/>
    <w:rsid w:val="002B180D"/>
    <w:rsid w:val="002B19ED"/>
    <w:rsid w:val="002B1CD1"/>
    <w:rsid w:val="002B1DDC"/>
    <w:rsid w:val="002B20F4"/>
    <w:rsid w:val="002B23CA"/>
    <w:rsid w:val="002B2764"/>
    <w:rsid w:val="002B27DA"/>
    <w:rsid w:val="002B2801"/>
    <w:rsid w:val="002B2BA6"/>
    <w:rsid w:val="002B2E70"/>
    <w:rsid w:val="002B2EE8"/>
    <w:rsid w:val="002B3277"/>
    <w:rsid w:val="002B32BA"/>
    <w:rsid w:val="002B32F8"/>
    <w:rsid w:val="002B34A4"/>
    <w:rsid w:val="002B3576"/>
    <w:rsid w:val="002B386B"/>
    <w:rsid w:val="002B38B4"/>
    <w:rsid w:val="002B40A3"/>
    <w:rsid w:val="002B46FA"/>
    <w:rsid w:val="002B4A3F"/>
    <w:rsid w:val="002B4DD9"/>
    <w:rsid w:val="002B4FDF"/>
    <w:rsid w:val="002B5019"/>
    <w:rsid w:val="002B5174"/>
    <w:rsid w:val="002B52A7"/>
    <w:rsid w:val="002B538C"/>
    <w:rsid w:val="002B53E2"/>
    <w:rsid w:val="002B5546"/>
    <w:rsid w:val="002B56FB"/>
    <w:rsid w:val="002B5857"/>
    <w:rsid w:val="002B5B0A"/>
    <w:rsid w:val="002B5C6B"/>
    <w:rsid w:val="002B5E58"/>
    <w:rsid w:val="002B5E94"/>
    <w:rsid w:val="002B6080"/>
    <w:rsid w:val="002B65D6"/>
    <w:rsid w:val="002B66E9"/>
    <w:rsid w:val="002B678F"/>
    <w:rsid w:val="002B6859"/>
    <w:rsid w:val="002B68D5"/>
    <w:rsid w:val="002B6A52"/>
    <w:rsid w:val="002B6B8E"/>
    <w:rsid w:val="002B6B8F"/>
    <w:rsid w:val="002B6BAC"/>
    <w:rsid w:val="002B6FFF"/>
    <w:rsid w:val="002B7006"/>
    <w:rsid w:val="002B7155"/>
    <w:rsid w:val="002B7196"/>
    <w:rsid w:val="002B7272"/>
    <w:rsid w:val="002B7314"/>
    <w:rsid w:val="002B7551"/>
    <w:rsid w:val="002B7590"/>
    <w:rsid w:val="002B7607"/>
    <w:rsid w:val="002B7898"/>
    <w:rsid w:val="002B7CA3"/>
    <w:rsid w:val="002B7CB1"/>
    <w:rsid w:val="002B7D61"/>
    <w:rsid w:val="002B7E07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EA"/>
    <w:rsid w:val="002C1241"/>
    <w:rsid w:val="002C1858"/>
    <w:rsid w:val="002C1899"/>
    <w:rsid w:val="002C18CC"/>
    <w:rsid w:val="002C1AC4"/>
    <w:rsid w:val="002C1D5E"/>
    <w:rsid w:val="002C1DE2"/>
    <w:rsid w:val="002C20F6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E14"/>
    <w:rsid w:val="002C2F85"/>
    <w:rsid w:val="002C317E"/>
    <w:rsid w:val="002C31D1"/>
    <w:rsid w:val="002C34FF"/>
    <w:rsid w:val="002C36A1"/>
    <w:rsid w:val="002C3839"/>
    <w:rsid w:val="002C3A73"/>
    <w:rsid w:val="002C3AB6"/>
    <w:rsid w:val="002C413F"/>
    <w:rsid w:val="002C416C"/>
    <w:rsid w:val="002C4361"/>
    <w:rsid w:val="002C43E6"/>
    <w:rsid w:val="002C44B4"/>
    <w:rsid w:val="002C4518"/>
    <w:rsid w:val="002C47E2"/>
    <w:rsid w:val="002C4918"/>
    <w:rsid w:val="002C4B24"/>
    <w:rsid w:val="002C4B8E"/>
    <w:rsid w:val="002C4DB8"/>
    <w:rsid w:val="002C50E1"/>
    <w:rsid w:val="002C51EE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14F"/>
    <w:rsid w:val="002C64BF"/>
    <w:rsid w:val="002C677E"/>
    <w:rsid w:val="002C692B"/>
    <w:rsid w:val="002C6CD8"/>
    <w:rsid w:val="002C6CEB"/>
    <w:rsid w:val="002C6D38"/>
    <w:rsid w:val="002C702E"/>
    <w:rsid w:val="002C7186"/>
    <w:rsid w:val="002C7301"/>
    <w:rsid w:val="002C745C"/>
    <w:rsid w:val="002C7529"/>
    <w:rsid w:val="002C7A67"/>
    <w:rsid w:val="002C7B83"/>
    <w:rsid w:val="002C7E76"/>
    <w:rsid w:val="002C7ECC"/>
    <w:rsid w:val="002D008F"/>
    <w:rsid w:val="002D01ED"/>
    <w:rsid w:val="002D02AD"/>
    <w:rsid w:val="002D0560"/>
    <w:rsid w:val="002D05FD"/>
    <w:rsid w:val="002D0DD6"/>
    <w:rsid w:val="002D0EAA"/>
    <w:rsid w:val="002D0F16"/>
    <w:rsid w:val="002D12B4"/>
    <w:rsid w:val="002D1581"/>
    <w:rsid w:val="002D181E"/>
    <w:rsid w:val="002D19A8"/>
    <w:rsid w:val="002D1AEA"/>
    <w:rsid w:val="002D1C73"/>
    <w:rsid w:val="002D1D5E"/>
    <w:rsid w:val="002D20FC"/>
    <w:rsid w:val="002D2646"/>
    <w:rsid w:val="002D2739"/>
    <w:rsid w:val="002D28CD"/>
    <w:rsid w:val="002D2D64"/>
    <w:rsid w:val="002D2ECB"/>
    <w:rsid w:val="002D32DF"/>
    <w:rsid w:val="002D3379"/>
    <w:rsid w:val="002D3512"/>
    <w:rsid w:val="002D37B5"/>
    <w:rsid w:val="002D3B18"/>
    <w:rsid w:val="002D3E70"/>
    <w:rsid w:val="002D3E71"/>
    <w:rsid w:val="002D3EBC"/>
    <w:rsid w:val="002D3F6E"/>
    <w:rsid w:val="002D3FAF"/>
    <w:rsid w:val="002D46EA"/>
    <w:rsid w:val="002D4DB0"/>
    <w:rsid w:val="002D4FFA"/>
    <w:rsid w:val="002D5043"/>
    <w:rsid w:val="002D50D7"/>
    <w:rsid w:val="002D53E7"/>
    <w:rsid w:val="002D5433"/>
    <w:rsid w:val="002D547D"/>
    <w:rsid w:val="002D5622"/>
    <w:rsid w:val="002D5695"/>
    <w:rsid w:val="002D57AE"/>
    <w:rsid w:val="002D5904"/>
    <w:rsid w:val="002D5B40"/>
    <w:rsid w:val="002D5BF4"/>
    <w:rsid w:val="002D608D"/>
    <w:rsid w:val="002D60C0"/>
    <w:rsid w:val="002D622B"/>
    <w:rsid w:val="002D6297"/>
    <w:rsid w:val="002D6360"/>
    <w:rsid w:val="002D645E"/>
    <w:rsid w:val="002D67B5"/>
    <w:rsid w:val="002D688F"/>
    <w:rsid w:val="002D6BB8"/>
    <w:rsid w:val="002D6C3B"/>
    <w:rsid w:val="002D6C56"/>
    <w:rsid w:val="002D6DAF"/>
    <w:rsid w:val="002D6EDD"/>
    <w:rsid w:val="002D6FC7"/>
    <w:rsid w:val="002D7706"/>
    <w:rsid w:val="002D78F4"/>
    <w:rsid w:val="002D7C08"/>
    <w:rsid w:val="002E0072"/>
    <w:rsid w:val="002E01A9"/>
    <w:rsid w:val="002E07C4"/>
    <w:rsid w:val="002E09D0"/>
    <w:rsid w:val="002E0B90"/>
    <w:rsid w:val="002E0CD1"/>
    <w:rsid w:val="002E0D01"/>
    <w:rsid w:val="002E0EA3"/>
    <w:rsid w:val="002E1635"/>
    <w:rsid w:val="002E1970"/>
    <w:rsid w:val="002E1D42"/>
    <w:rsid w:val="002E1D60"/>
    <w:rsid w:val="002E1F64"/>
    <w:rsid w:val="002E2866"/>
    <w:rsid w:val="002E2971"/>
    <w:rsid w:val="002E2983"/>
    <w:rsid w:val="002E2B8C"/>
    <w:rsid w:val="002E2DB1"/>
    <w:rsid w:val="002E2E0E"/>
    <w:rsid w:val="002E2F19"/>
    <w:rsid w:val="002E2F9C"/>
    <w:rsid w:val="002E3149"/>
    <w:rsid w:val="002E31D2"/>
    <w:rsid w:val="002E3316"/>
    <w:rsid w:val="002E3353"/>
    <w:rsid w:val="002E35B7"/>
    <w:rsid w:val="002E3832"/>
    <w:rsid w:val="002E3AA4"/>
    <w:rsid w:val="002E3C1D"/>
    <w:rsid w:val="002E3C6B"/>
    <w:rsid w:val="002E3C98"/>
    <w:rsid w:val="002E3D2F"/>
    <w:rsid w:val="002E42C6"/>
    <w:rsid w:val="002E432C"/>
    <w:rsid w:val="002E4461"/>
    <w:rsid w:val="002E4A84"/>
    <w:rsid w:val="002E4C02"/>
    <w:rsid w:val="002E5157"/>
    <w:rsid w:val="002E5180"/>
    <w:rsid w:val="002E518C"/>
    <w:rsid w:val="002E5390"/>
    <w:rsid w:val="002E569B"/>
    <w:rsid w:val="002E5D44"/>
    <w:rsid w:val="002E5DD7"/>
    <w:rsid w:val="002E608C"/>
    <w:rsid w:val="002E6175"/>
    <w:rsid w:val="002E622D"/>
    <w:rsid w:val="002E6260"/>
    <w:rsid w:val="002E6867"/>
    <w:rsid w:val="002E698C"/>
    <w:rsid w:val="002E6C19"/>
    <w:rsid w:val="002E6CA0"/>
    <w:rsid w:val="002E6D9D"/>
    <w:rsid w:val="002E6DA0"/>
    <w:rsid w:val="002E6F9A"/>
    <w:rsid w:val="002E7091"/>
    <w:rsid w:val="002E71E9"/>
    <w:rsid w:val="002E75FA"/>
    <w:rsid w:val="002E7716"/>
    <w:rsid w:val="002E7732"/>
    <w:rsid w:val="002E7739"/>
    <w:rsid w:val="002E77D8"/>
    <w:rsid w:val="002E7827"/>
    <w:rsid w:val="002E79DD"/>
    <w:rsid w:val="002F0242"/>
    <w:rsid w:val="002F024E"/>
    <w:rsid w:val="002F0AD2"/>
    <w:rsid w:val="002F0D22"/>
    <w:rsid w:val="002F0FFF"/>
    <w:rsid w:val="002F10D2"/>
    <w:rsid w:val="002F1390"/>
    <w:rsid w:val="002F1509"/>
    <w:rsid w:val="002F1712"/>
    <w:rsid w:val="002F1836"/>
    <w:rsid w:val="002F183B"/>
    <w:rsid w:val="002F188C"/>
    <w:rsid w:val="002F18EB"/>
    <w:rsid w:val="002F1974"/>
    <w:rsid w:val="002F19CF"/>
    <w:rsid w:val="002F1B0D"/>
    <w:rsid w:val="002F1ECF"/>
    <w:rsid w:val="002F1F19"/>
    <w:rsid w:val="002F1F75"/>
    <w:rsid w:val="002F1FC6"/>
    <w:rsid w:val="002F20BB"/>
    <w:rsid w:val="002F23C8"/>
    <w:rsid w:val="002F24BC"/>
    <w:rsid w:val="002F2AA7"/>
    <w:rsid w:val="002F2DBA"/>
    <w:rsid w:val="002F2F82"/>
    <w:rsid w:val="002F2FA4"/>
    <w:rsid w:val="002F2FBA"/>
    <w:rsid w:val="002F30C1"/>
    <w:rsid w:val="002F30DD"/>
    <w:rsid w:val="002F3650"/>
    <w:rsid w:val="002F368B"/>
    <w:rsid w:val="002F3726"/>
    <w:rsid w:val="002F3949"/>
    <w:rsid w:val="002F3A6A"/>
    <w:rsid w:val="002F3AB9"/>
    <w:rsid w:val="002F3AD8"/>
    <w:rsid w:val="002F3B00"/>
    <w:rsid w:val="002F3BAA"/>
    <w:rsid w:val="002F3D8B"/>
    <w:rsid w:val="002F42FB"/>
    <w:rsid w:val="002F4797"/>
    <w:rsid w:val="002F497F"/>
    <w:rsid w:val="002F4EE7"/>
    <w:rsid w:val="002F4F9F"/>
    <w:rsid w:val="002F5249"/>
    <w:rsid w:val="002F5266"/>
    <w:rsid w:val="002F5599"/>
    <w:rsid w:val="002F5681"/>
    <w:rsid w:val="002F5B43"/>
    <w:rsid w:val="002F5BBB"/>
    <w:rsid w:val="002F5C82"/>
    <w:rsid w:val="002F5C98"/>
    <w:rsid w:val="002F5D96"/>
    <w:rsid w:val="002F6131"/>
    <w:rsid w:val="002F6189"/>
    <w:rsid w:val="002F660D"/>
    <w:rsid w:val="002F674E"/>
    <w:rsid w:val="002F67B8"/>
    <w:rsid w:val="002F6F81"/>
    <w:rsid w:val="002F7286"/>
    <w:rsid w:val="002F72A0"/>
    <w:rsid w:val="002F74B4"/>
    <w:rsid w:val="002F776F"/>
    <w:rsid w:val="002F7888"/>
    <w:rsid w:val="002F7D9E"/>
    <w:rsid w:val="002F7E1E"/>
    <w:rsid w:val="00300116"/>
    <w:rsid w:val="003001BF"/>
    <w:rsid w:val="00300295"/>
    <w:rsid w:val="0030033C"/>
    <w:rsid w:val="00300400"/>
    <w:rsid w:val="00300696"/>
    <w:rsid w:val="0030087A"/>
    <w:rsid w:val="00300C43"/>
    <w:rsid w:val="00300CC4"/>
    <w:rsid w:val="00300F7A"/>
    <w:rsid w:val="003013B9"/>
    <w:rsid w:val="0030140F"/>
    <w:rsid w:val="003014F4"/>
    <w:rsid w:val="0030152F"/>
    <w:rsid w:val="00301753"/>
    <w:rsid w:val="00301A55"/>
    <w:rsid w:val="00301B1B"/>
    <w:rsid w:val="00301EEE"/>
    <w:rsid w:val="00301FD5"/>
    <w:rsid w:val="00301FDD"/>
    <w:rsid w:val="00302098"/>
    <w:rsid w:val="003022A9"/>
    <w:rsid w:val="003022D7"/>
    <w:rsid w:val="003026DC"/>
    <w:rsid w:val="003026E6"/>
    <w:rsid w:val="0030295A"/>
    <w:rsid w:val="00302B40"/>
    <w:rsid w:val="00302C23"/>
    <w:rsid w:val="00302D49"/>
    <w:rsid w:val="003030AB"/>
    <w:rsid w:val="003031C5"/>
    <w:rsid w:val="003031DC"/>
    <w:rsid w:val="00303272"/>
    <w:rsid w:val="003032CD"/>
    <w:rsid w:val="00303430"/>
    <w:rsid w:val="00303626"/>
    <w:rsid w:val="00303A1A"/>
    <w:rsid w:val="00303AFE"/>
    <w:rsid w:val="00303D9D"/>
    <w:rsid w:val="0030436C"/>
    <w:rsid w:val="00304377"/>
    <w:rsid w:val="003046EE"/>
    <w:rsid w:val="0030477F"/>
    <w:rsid w:val="00304896"/>
    <w:rsid w:val="0030497C"/>
    <w:rsid w:val="00304F9A"/>
    <w:rsid w:val="003051D1"/>
    <w:rsid w:val="00305241"/>
    <w:rsid w:val="003052EF"/>
    <w:rsid w:val="00305554"/>
    <w:rsid w:val="00305560"/>
    <w:rsid w:val="003055A8"/>
    <w:rsid w:val="00305633"/>
    <w:rsid w:val="00305960"/>
    <w:rsid w:val="00305A56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6B"/>
    <w:rsid w:val="003071D8"/>
    <w:rsid w:val="00307222"/>
    <w:rsid w:val="00307249"/>
    <w:rsid w:val="003072B3"/>
    <w:rsid w:val="00307301"/>
    <w:rsid w:val="003073C3"/>
    <w:rsid w:val="003073D3"/>
    <w:rsid w:val="00307990"/>
    <w:rsid w:val="003079A9"/>
    <w:rsid w:val="00307A01"/>
    <w:rsid w:val="00307A0B"/>
    <w:rsid w:val="00307B1B"/>
    <w:rsid w:val="00307C9B"/>
    <w:rsid w:val="00307E6A"/>
    <w:rsid w:val="00310156"/>
    <w:rsid w:val="0031031B"/>
    <w:rsid w:val="00310440"/>
    <w:rsid w:val="003104B4"/>
    <w:rsid w:val="0031067F"/>
    <w:rsid w:val="00310785"/>
    <w:rsid w:val="00310878"/>
    <w:rsid w:val="003108DD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5B7"/>
    <w:rsid w:val="0031274D"/>
    <w:rsid w:val="003128B5"/>
    <w:rsid w:val="003129BB"/>
    <w:rsid w:val="00312B35"/>
    <w:rsid w:val="003134FF"/>
    <w:rsid w:val="003135DA"/>
    <w:rsid w:val="003139BD"/>
    <w:rsid w:val="00313B3F"/>
    <w:rsid w:val="00313CB7"/>
    <w:rsid w:val="00313F42"/>
    <w:rsid w:val="003141FB"/>
    <w:rsid w:val="003147B9"/>
    <w:rsid w:val="003147F9"/>
    <w:rsid w:val="003149E2"/>
    <w:rsid w:val="00314A66"/>
    <w:rsid w:val="00314D98"/>
    <w:rsid w:val="00314D9C"/>
    <w:rsid w:val="00315110"/>
    <w:rsid w:val="003155D8"/>
    <w:rsid w:val="003155F5"/>
    <w:rsid w:val="0031592B"/>
    <w:rsid w:val="00315BF2"/>
    <w:rsid w:val="00315C01"/>
    <w:rsid w:val="00315D68"/>
    <w:rsid w:val="00315E11"/>
    <w:rsid w:val="00315F63"/>
    <w:rsid w:val="00316064"/>
    <w:rsid w:val="0031607C"/>
    <w:rsid w:val="003160F6"/>
    <w:rsid w:val="0031621F"/>
    <w:rsid w:val="00316635"/>
    <w:rsid w:val="003168AD"/>
    <w:rsid w:val="003168B8"/>
    <w:rsid w:val="003168BF"/>
    <w:rsid w:val="00316A97"/>
    <w:rsid w:val="0031705E"/>
    <w:rsid w:val="00317088"/>
    <w:rsid w:val="003170DE"/>
    <w:rsid w:val="00317193"/>
    <w:rsid w:val="0031723D"/>
    <w:rsid w:val="00317418"/>
    <w:rsid w:val="003177C3"/>
    <w:rsid w:val="0031787C"/>
    <w:rsid w:val="00317A15"/>
    <w:rsid w:val="00317B12"/>
    <w:rsid w:val="00320311"/>
    <w:rsid w:val="003203BD"/>
    <w:rsid w:val="00320422"/>
    <w:rsid w:val="0032047F"/>
    <w:rsid w:val="00320542"/>
    <w:rsid w:val="00320568"/>
    <w:rsid w:val="00320725"/>
    <w:rsid w:val="003208F7"/>
    <w:rsid w:val="00320A04"/>
    <w:rsid w:val="00320EA4"/>
    <w:rsid w:val="00320F26"/>
    <w:rsid w:val="0032130A"/>
    <w:rsid w:val="003214EE"/>
    <w:rsid w:val="0032157E"/>
    <w:rsid w:val="003215C9"/>
    <w:rsid w:val="003215D6"/>
    <w:rsid w:val="003216EC"/>
    <w:rsid w:val="00321A58"/>
    <w:rsid w:val="00321AF9"/>
    <w:rsid w:val="00321BC7"/>
    <w:rsid w:val="00321D16"/>
    <w:rsid w:val="0032241E"/>
    <w:rsid w:val="003225E1"/>
    <w:rsid w:val="003225FC"/>
    <w:rsid w:val="003226E5"/>
    <w:rsid w:val="00322739"/>
    <w:rsid w:val="00323140"/>
    <w:rsid w:val="003231A1"/>
    <w:rsid w:val="003233D2"/>
    <w:rsid w:val="0032357A"/>
    <w:rsid w:val="00323693"/>
    <w:rsid w:val="00323999"/>
    <w:rsid w:val="00323C36"/>
    <w:rsid w:val="00323C61"/>
    <w:rsid w:val="0032449A"/>
    <w:rsid w:val="0032467B"/>
    <w:rsid w:val="003248DC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636"/>
    <w:rsid w:val="00325754"/>
    <w:rsid w:val="003258B4"/>
    <w:rsid w:val="00325AD6"/>
    <w:rsid w:val="00325BDB"/>
    <w:rsid w:val="00325FB1"/>
    <w:rsid w:val="0032601C"/>
    <w:rsid w:val="003261C2"/>
    <w:rsid w:val="003261EC"/>
    <w:rsid w:val="003263DE"/>
    <w:rsid w:val="0032645B"/>
    <w:rsid w:val="00326473"/>
    <w:rsid w:val="003265F8"/>
    <w:rsid w:val="00326608"/>
    <w:rsid w:val="003268EA"/>
    <w:rsid w:val="00326913"/>
    <w:rsid w:val="00326A47"/>
    <w:rsid w:val="00326AD1"/>
    <w:rsid w:val="00326ECD"/>
    <w:rsid w:val="003271AF"/>
    <w:rsid w:val="00327226"/>
    <w:rsid w:val="00327363"/>
    <w:rsid w:val="0032738E"/>
    <w:rsid w:val="0032779A"/>
    <w:rsid w:val="0032785B"/>
    <w:rsid w:val="00327BD0"/>
    <w:rsid w:val="00327CFD"/>
    <w:rsid w:val="00327ED6"/>
    <w:rsid w:val="003300C7"/>
    <w:rsid w:val="00330226"/>
    <w:rsid w:val="0033028F"/>
    <w:rsid w:val="00330492"/>
    <w:rsid w:val="00330B15"/>
    <w:rsid w:val="00330F25"/>
    <w:rsid w:val="00331133"/>
    <w:rsid w:val="0033122B"/>
    <w:rsid w:val="003313FC"/>
    <w:rsid w:val="003316AE"/>
    <w:rsid w:val="003317BC"/>
    <w:rsid w:val="00332087"/>
    <w:rsid w:val="00332123"/>
    <w:rsid w:val="0033218C"/>
    <w:rsid w:val="003322E5"/>
    <w:rsid w:val="0033235B"/>
    <w:rsid w:val="003327F9"/>
    <w:rsid w:val="00332AD5"/>
    <w:rsid w:val="00332E26"/>
    <w:rsid w:val="00332E41"/>
    <w:rsid w:val="00332E6A"/>
    <w:rsid w:val="00332F85"/>
    <w:rsid w:val="0033307C"/>
    <w:rsid w:val="00333104"/>
    <w:rsid w:val="003331F3"/>
    <w:rsid w:val="003332ED"/>
    <w:rsid w:val="003335B1"/>
    <w:rsid w:val="0033361B"/>
    <w:rsid w:val="00333642"/>
    <w:rsid w:val="0033377D"/>
    <w:rsid w:val="003338EE"/>
    <w:rsid w:val="00333CC6"/>
    <w:rsid w:val="00333D2E"/>
    <w:rsid w:val="00333EA6"/>
    <w:rsid w:val="0033443A"/>
    <w:rsid w:val="003344DC"/>
    <w:rsid w:val="003344F5"/>
    <w:rsid w:val="003347C0"/>
    <w:rsid w:val="003348F4"/>
    <w:rsid w:val="0033490E"/>
    <w:rsid w:val="00334990"/>
    <w:rsid w:val="003349E1"/>
    <w:rsid w:val="00334BED"/>
    <w:rsid w:val="00334D90"/>
    <w:rsid w:val="00334F8D"/>
    <w:rsid w:val="00335355"/>
    <w:rsid w:val="0033542A"/>
    <w:rsid w:val="00335724"/>
    <w:rsid w:val="00335916"/>
    <w:rsid w:val="00335AE5"/>
    <w:rsid w:val="00335BEE"/>
    <w:rsid w:val="00335C38"/>
    <w:rsid w:val="00335C67"/>
    <w:rsid w:val="00335D42"/>
    <w:rsid w:val="00335E63"/>
    <w:rsid w:val="00336128"/>
    <w:rsid w:val="00336218"/>
    <w:rsid w:val="0033638F"/>
    <w:rsid w:val="00336390"/>
    <w:rsid w:val="003367BD"/>
    <w:rsid w:val="00336A0F"/>
    <w:rsid w:val="003370B1"/>
    <w:rsid w:val="003370C7"/>
    <w:rsid w:val="00337510"/>
    <w:rsid w:val="00337624"/>
    <w:rsid w:val="00337916"/>
    <w:rsid w:val="00337B3C"/>
    <w:rsid w:val="00337E01"/>
    <w:rsid w:val="0034015B"/>
    <w:rsid w:val="00340204"/>
    <w:rsid w:val="00340642"/>
    <w:rsid w:val="0034065E"/>
    <w:rsid w:val="00340792"/>
    <w:rsid w:val="00340D0A"/>
    <w:rsid w:val="00340DA7"/>
    <w:rsid w:val="00340E03"/>
    <w:rsid w:val="00340E68"/>
    <w:rsid w:val="003415D7"/>
    <w:rsid w:val="0034171D"/>
    <w:rsid w:val="00341752"/>
    <w:rsid w:val="003419C3"/>
    <w:rsid w:val="00341A3C"/>
    <w:rsid w:val="00341CA6"/>
    <w:rsid w:val="00341DBC"/>
    <w:rsid w:val="00341E13"/>
    <w:rsid w:val="00341ED1"/>
    <w:rsid w:val="00342247"/>
    <w:rsid w:val="00342421"/>
    <w:rsid w:val="0034269A"/>
    <w:rsid w:val="0034290F"/>
    <w:rsid w:val="0034295C"/>
    <w:rsid w:val="00342E20"/>
    <w:rsid w:val="00342E24"/>
    <w:rsid w:val="00343058"/>
    <w:rsid w:val="00343108"/>
    <w:rsid w:val="00343431"/>
    <w:rsid w:val="00343579"/>
    <w:rsid w:val="0034359D"/>
    <w:rsid w:val="003435B4"/>
    <w:rsid w:val="0034391E"/>
    <w:rsid w:val="00343B4D"/>
    <w:rsid w:val="00343BC2"/>
    <w:rsid w:val="00343D44"/>
    <w:rsid w:val="00343ECE"/>
    <w:rsid w:val="0034402C"/>
    <w:rsid w:val="003440BD"/>
    <w:rsid w:val="003440D4"/>
    <w:rsid w:val="0034414A"/>
    <w:rsid w:val="00344166"/>
    <w:rsid w:val="00344187"/>
    <w:rsid w:val="003449D6"/>
    <w:rsid w:val="00344F59"/>
    <w:rsid w:val="003451BA"/>
    <w:rsid w:val="0034534B"/>
    <w:rsid w:val="003453E9"/>
    <w:rsid w:val="003453FA"/>
    <w:rsid w:val="003454A5"/>
    <w:rsid w:val="0034551E"/>
    <w:rsid w:val="003455F0"/>
    <w:rsid w:val="0034581C"/>
    <w:rsid w:val="00345847"/>
    <w:rsid w:val="00345B23"/>
    <w:rsid w:val="00345C35"/>
    <w:rsid w:val="00345DA2"/>
    <w:rsid w:val="00345FF9"/>
    <w:rsid w:val="003461BE"/>
    <w:rsid w:val="00346255"/>
    <w:rsid w:val="003464CA"/>
    <w:rsid w:val="00346513"/>
    <w:rsid w:val="00346B01"/>
    <w:rsid w:val="00346C64"/>
    <w:rsid w:val="00346E97"/>
    <w:rsid w:val="003470E9"/>
    <w:rsid w:val="0034713E"/>
    <w:rsid w:val="003471D6"/>
    <w:rsid w:val="00347343"/>
    <w:rsid w:val="0034738B"/>
    <w:rsid w:val="00347410"/>
    <w:rsid w:val="003474F5"/>
    <w:rsid w:val="0034768B"/>
    <w:rsid w:val="003479C6"/>
    <w:rsid w:val="00347A90"/>
    <w:rsid w:val="00347BA5"/>
    <w:rsid w:val="00347DC0"/>
    <w:rsid w:val="00347EA4"/>
    <w:rsid w:val="00347F3A"/>
    <w:rsid w:val="00350087"/>
    <w:rsid w:val="00350224"/>
    <w:rsid w:val="0035043D"/>
    <w:rsid w:val="0035046D"/>
    <w:rsid w:val="003505DB"/>
    <w:rsid w:val="00350746"/>
    <w:rsid w:val="003508B4"/>
    <w:rsid w:val="003509C5"/>
    <w:rsid w:val="00350B3B"/>
    <w:rsid w:val="00350C2B"/>
    <w:rsid w:val="00350C39"/>
    <w:rsid w:val="00350CE9"/>
    <w:rsid w:val="00350E41"/>
    <w:rsid w:val="00350ECF"/>
    <w:rsid w:val="00350F4E"/>
    <w:rsid w:val="00351442"/>
    <w:rsid w:val="003514A4"/>
    <w:rsid w:val="00351503"/>
    <w:rsid w:val="0035151A"/>
    <w:rsid w:val="003515AD"/>
    <w:rsid w:val="003519D6"/>
    <w:rsid w:val="00351B83"/>
    <w:rsid w:val="00351E0F"/>
    <w:rsid w:val="00351EB5"/>
    <w:rsid w:val="0035219B"/>
    <w:rsid w:val="003526D5"/>
    <w:rsid w:val="00352C7C"/>
    <w:rsid w:val="00352E8B"/>
    <w:rsid w:val="00352EB7"/>
    <w:rsid w:val="00352EBE"/>
    <w:rsid w:val="003530DA"/>
    <w:rsid w:val="00353102"/>
    <w:rsid w:val="003533B6"/>
    <w:rsid w:val="0035342D"/>
    <w:rsid w:val="00353468"/>
    <w:rsid w:val="003537F0"/>
    <w:rsid w:val="00353913"/>
    <w:rsid w:val="00353C0B"/>
    <w:rsid w:val="00353D36"/>
    <w:rsid w:val="00353FD5"/>
    <w:rsid w:val="003540C3"/>
    <w:rsid w:val="00354533"/>
    <w:rsid w:val="00354603"/>
    <w:rsid w:val="00354643"/>
    <w:rsid w:val="003547C1"/>
    <w:rsid w:val="00354A34"/>
    <w:rsid w:val="00354B5B"/>
    <w:rsid w:val="003550F7"/>
    <w:rsid w:val="0035522C"/>
    <w:rsid w:val="00355269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38F"/>
    <w:rsid w:val="00356436"/>
    <w:rsid w:val="003565CD"/>
    <w:rsid w:val="00356777"/>
    <w:rsid w:val="0035699B"/>
    <w:rsid w:val="00356D2F"/>
    <w:rsid w:val="0035716D"/>
    <w:rsid w:val="0035730C"/>
    <w:rsid w:val="003574E8"/>
    <w:rsid w:val="003575AF"/>
    <w:rsid w:val="0035774E"/>
    <w:rsid w:val="0035799A"/>
    <w:rsid w:val="00357AE7"/>
    <w:rsid w:val="00357B6C"/>
    <w:rsid w:val="00357BD4"/>
    <w:rsid w:val="00360407"/>
    <w:rsid w:val="003604E8"/>
    <w:rsid w:val="00360525"/>
    <w:rsid w:val="00360DD7"/>
    <w:rsid w:val="003610B4"/>
    <w:rsid w:val="003610E3"/>
    <w:rsid w:val="00361208"/>
    <w:rsid w:val="00361722"/>
    <w:rsid w:val="00361759"/>
    <w:rsid w:val="0036185A"/>
    <w:rsid w:val="00361AB2"/>
    <w:rsid w:val="00361E00"/>
    <w:rsid w:val="00362032"/>
    <w:rsid w:val="003620E7"/>
    <w:rsid w:val="003624C2"/>
    <w:rsid w:val="00362851"/>
    <w:rsid w:val="00362DA5"/>
    <w:rsid w:val="0036314A"/>
    <w:rsid w:val="003631E6"/>
    <w:rsid w:val="00363304"/>
    <w:rsid w:val="003635BB"/>
    <w:rsid w:val="00363653"/>
    <w:rsid w:val="0036373B"/>
    <w:rsid w:val="00363A48"/>
    <w:rsid w:val="003640DC"/>
    <w:rsid w:val="003641AF"/>
    <w:rsid w:val="0036423C"/>
    <w:rsid w:val="00364309"/>
    <w:rsid w:val="0036441F"/>
    <w:rsid w:val="003645DD"/>
    <w:rsid w:val="003649B9"/>
    <w:rsid w:val="00364A03"/>
    <w:rsid w:val="00364AF6"/>
    <w:rsid w:val="00364B62"/>
    <w:rsid w:val="00364BC5"/>
    <w:rsid w:val="00364DB7"/>
    <w:rsid w:val="00365232"/>
    <w:rsid w:val="0036523D"/>
    <w:rsid w:val="00365485"/>
    <w:rsid w:val="00365930"/>
    <w:rsid w:val="00365A3B"/>
    <w:rsid w:val="00365AFE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3E"/>
    <w:rsid w:val="00366581"/>
    <w:rsid w:val="003667DD"/>
    <w:rsid w:val="00366888"/>
    <w:rsid w:val="00366962"/>
    <w:rsid w:val="00366A44"/>
    <w:rsid w:val="00366AAF"/>
    <w:rsid w:val="00366EEF"/>
    <w:rsid w:val="00366FD5"/>
    <w:rsid w:val="0036700A"/>
    <w:rsid w:val="00367027"/>
    <w:rsid w:val="00367369"/>
    <w:rsid w:val="00367450"/>
    <w:rsid w:val="00367526"/>
    <w:rsid w:val="003675CE"/>
    <w:rsid w:val="00367912"/>
    <w:rsid w:val="00367EE9"/>
    <w:rsid w:val="00367FC1"/>
    <w:rsid w:val="00370041"/>
    <w:rsid w:val="00370082"/>
    <w:rsid w:val="003700E7"/>
    <w:rsid w:val="003706DA"/>
    <w:rsid w:val="003709D0"/>
    <w:rsid w:val="003709D3"/>
    <w:rsid w:val="00370C91"/>
    <w:rsid w:val="00370D0C"/>
    <w:rsid w:val="00370DE0"/>
    <w:rsid w:val="00370EBC"/>
    <w:rsid w:val="00371110"/>
    <w:rsid w:val="00371201"/>
    <w:rsid w:val="0037160F"/>
    <w:rsid w:val="003716A8"/>
    <w:rsid w:val="00371879"/>
    <w:rsid w:val="00371907"/>
    <w:rsid w:val="00371ED2"/>
    <w:rsid w:val="00371F77"/>
    <w:rsid w:val="00371F87"/>
    <w:rsid w:val="00372096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20"/>
    <w:rsid w:val="00372CDD"/>
    <w:rsid w:val="00372D62"/>
    <w:rsid w:val="00372E46"/>
    <w:rsid w:val="0037323C"/>
    <w:rsid w:val="003732BF"/>
    <w:rsid w:val="003732FE"/>
    <w:rsid w:val="00373A33"/>
    <w:rsid w:val="00373B03"/>
    <w:rsid w:val="00373D19"/>
    <w:rsid w:val="00373D35"/>
    <w:rsid w:val="00373D5F"/>
    <w:rsid w:val="00373ECE"/>
    <w:rsid w:val="00373ECF"/>
    <w:rsid w:val="00373EF3"/>
    <w:rsid w:val="00374335"/>
    <w:rsid w:val="00374583"/>
    <w:rsid w:val="003745AB"/>
    <w:rsid w:val="003748F4"/>
    <w:rsid w:val="00374A24"/>
    <w:rsid w:val="00374C1E"/>
    <w:rsid w:val="00374E8A"/>
    <w:rsid w:val="0037538F"/>
    <w:rsid w:val="0037548E"/>
    <w:rsid w:val="00375564"/>
    <w:rsid w:val="0037567F"/>
    <w:rsid w:val="00375A7B"/>
    <w:rsid w:val="00375B63"/>
    <w:rsid w:val="00375F10"/>
    <w:rsid w:val="003762A0"/>
    <w:rsid w:val="003763CC"/>
    <w:rsid w:val="003767C7"/>
    <w:rsid w:val="00376899"/>
    <w:rsid w:val="003768C8"/>
    <w:rsid w:val="00376B85"/>
    <w:rsid w:val="00376FF7"/>
    <w:rsid w:val="00377030"/>
    <w:rsid w:val="003770C4"/>
    <w:rsid w:val="0037721C"/>
    <w:rsid w:val="0037733A"/>
    <w:rsid w:val="00377425"/>
    <w:rsid w:val="00377433"/>
    <w:rsid w:val="003774B7"/>
    <w:rsid w:val="0037762B"/>
    <w:rsid w:val="00377660"/>
    <w:rsid w:val="00377A91"/>
    <w:rsid w:val="00377D26"/>
    <w:rsid w:val="00377E8A"/>
    <w:rsid w:val="00380250"/>
    <w:rsid w:val="00380445"/>
    <w:rsid w:val="00380471"/>
    <w:rsid w:val="003804AE"/>
    <w:rsid w:val="003804B5"/>
    <w:rsid w:val="00380589"/>
    <w:rsid w:val="00380836"/>
    <w:rsid w:val="00380A36"/>
    <w:rsid w:val="00380D4B"/>
    <w:rsid w:val="00380DF8"/>
    <w:rsid w:val="003810EE"/>
    <w:rsid w:val="003814E7"/>
    <w:rsid w:val="00381564"/>
    <w:rsid w:val="0038168F"/>
    <w:rsid w:val="00381871"/>
    <w:rsid w:val="0038196F"/>
    <w:rsid w:val="00381988"/>
    <w:rsid w:val="00381CB9"/>
    <w:rsid w:val="00381E44"/>
    <w:rsid w:val="00381EAF"/>
    <w:rsid w:val="00382017"/>
    <w:rsid w:val="003820C3"/>
    <w:rsid w:val="0038220E"/>
    <w:rsid w:val="00382A11"/>
    <w:rsid w:val="00382A2B"/>
    <w:rsid w:val="00383567"/>
    <w:rsid w:val="003836C4"/>
    <w:rsid w:val="00383D88"/>
    <w:rsid w:val="00383ECD"/>
    <w:rsid w:val="00383FA1"/>
    <w:rsid w:val="003844FD"/>
    <w:rsid w:val="00384613"/>
    <w:rsid w:val="003847C8"/>
    <w:rsid w:val="00384876"/>
    <w:rsid w:val="003848E5"/>
    <w:rsid w:val="00384AAD"/>
    <w:rsid w:val="00384D16"/>
    <w:rsid w:val="00384D88"/>
    <w:rsid w:val="00384E04"/>
    <w:rsid w:val="0038508F"/>
    <w:rsid w:val="003854C1"/>
    <w:rsid w:val="003855CF"/>
    <w:rsid w:val="003857ED"/>
    <w:rsid w:val="0038587A"/>
    <w:rsid w:val="0038596B"/>
    <w:rsid w:val="003859B2"/>
    <w:rsid w:val="00385EF8"/>
    <w:rsid w:val="00385FAE"/>
    <w:rsid w:val="003862D8"/>
    <w:rsid w:val="00386430"/>
    <w:rsid w:val="00386630"/>
    <w:rsid w:val="00386780"/>
    <w:rsid w:val="0038685B"/>
    <w:rsid w:val="00386919"/>
    <w:rsid w:val="00386C15"/>
    <w:rsid w:val="00386ED2"/>
    <w:rsid w:val="00387017"/>
    <w:rsid w:val="0038704C"/>
    <w:rsid w:val="003870E3"/>
    <w:rsid w:val="00387225"/>
    <w:rsid w:val="00387280"/>
    <w:rsid w:val="0038778D"/>
    <w:rsid w:val="0038786F"/>
    <w:rsid w:val="00387956"/>
    <w:rsid w:val="00387C2E"/>
    <w:rsid w:val="00387E76"/>
    <w:rsid w:val="00387F52"/>
    <w:rsid w:val="0039004D"/>
    <w:rsid w:val="003901AA"/>
    <w:rsid w:val="003901F9"/>
    <w:rsid w:val="0039029A"/>
    <w:rsid w:val="003905A3"/>
    <w:rsid w:val="00390909"/>
    <w:rsid w:val="00390D91"/>
    <w:rsid w:val="00390E89"/>
    <w:rsid w:val="00390F13"/>
    <w:rsid w:val="003912F2"/>
    <w:rsid w:val="00391475"/>
    <w:rsid w:val="003916F0"/>
    <w:rsid w:val="0039180D"/>
    <w:rsid w:val="0039189A"/>
    <w:rsid w:val="00392122"/>
    <w:rsid w:val="0039218A"/>
    <w:rsid w:val="003921B5"/>
    <w:rsid w:val="00392221"/>
    <w:rsid w:val="00392874"/>
    <w:rsid w:val="00392BF2"/>
    <w:rsid w:val="00392BFE"/>
    <w:rsid w:val="00393031"/>
    <w:rsid w:val="00393660"/>
    <w:rsid w:val="00393847"/>
    <w:rsid w:val="00393C5D"/>
    <w:rsid w:val="00393DFC"/>
    <w:rsid w:val="00393DFF"/>
    <w:rsid w:val="00393E78"/>
    <w:rsid w:val="00393F90"/>
    <w:rsid w:val="00393FF6"/>
    <w:rsid w:val="00394130"/>
    <w:rsid w:val="00394252"/>
    <w:rsid w:val="00394288"/>
    <w:rsid w:val="003942E7"/>
    <w:rsid w:val="00394358"/>
    <w:rsid w:val="0039463A"/>
    <w:rsid w:val="0039470D"/>
    <w:rsid w:val="00394811"/>
    <w:rsid w:val="00394EE7"/>
    <w:rsid w:val="0039598E"/>
    <w:rsid w:val="00395A93"/>
    <w:rsid w:val="00395B28"/>
    <w:rsid w:val="00395BEC"/>
    <w:rsid w:val="00395F2F"/>
    <w:rsid w:val="003962EA"/>
    <w:rsid w:val="003962ED"/>
    <w:rsid w:val="003962EE"/>
    <w:rsid w:val="0039637E"/>
    <w:rsid w:val="0039649A"/>
    <w:rsid w:val="003964B2"/>
    <w:rsid w:val="003964D4"/>
    <w:rsid w:val="00396649"/>
    <w:rsid w:val="0039666B"/>
    <w:rsid w:val="00396A29"/>
    <w:rsid w:val="00396BDF"/>
    <w:rsid w:val="00396F26"/>
    <w:rsid w:val="003971DF"/>
    <w:rsid w:val="0039738B"/>
    <w:rsid w:val="00397460"/>
    <w:rsid w:val="0039753A"/>
    <w:rsid w:val="00397598"/>
    <w:rsid w:val="003977E3"/>
    <w:rsid w:val="00397E78"/>
    <w:rsid w:val="003A02C4"/>
    <w:rsid w:val="003A0408"/>
    <w:rsid w:val="003A0735"/>
    <w:rsid w:val="003A08E2"/>
    <w:rsid w:val="003A092C"/>
    <w:rsid w:val="003A09C0"/>
    <w:rsid w:val="003A09E4"/>
    <w:rsid w:val="003A0BB9"/>
    <w:rsid w:val="003A0DDF"/>
    <w:rsid w:val="003A0F11"/>
    <w:rsid w:val="003A0FA8"/>
    <w:rsid w:val="003A11D5"/>
    <w:rsid w:val="003A1331"/>
    <w:rsid w:val="003A13F5"/>
    <w:rsid w:val="003A1711"/>
    <w:rsid w:val="003A17AB"/>
    <w:rsid w:val="003A17E0"/>
    <w:rsid w:val="003A17F0"/>
    <w:rsid w:val="003A183F"/>
    <w:rsid w:val="003A1866"/>
    <w:rsid w:val="003A18F3"/>
    <w:rsid w:val="003A1ACD"/>
    <w:rsid w:val="003A1B5D"/>
    <w:rsid w:val="003A1C9A"/>
    <w:rsid w:val="003A1D8E"/>
    <w:rsid w:val="003A1F27"/>
    <w:rsid w:val="003A1F86"/>
    <w:rsid w:val="003A22E2"/>
    <w:rsid w:val="003A2450"/>
    <w:rsid w:val="003A2571"/>
    <w:rsid w:val="003A257D"/>
    <w:rsid w:val="003A25C8"/>
    <w:rsid w:val="003A26B8"/>
    <w:rsid w:val="003A2852"/>
    <w:rsid w:val="003A2DBF"/>
    <w:rsid w:val="003A330B"/>
    <w:rsid w:val="003A34BC"/>
    <w:rsid w:val="003A3747"/>
    <w:rsid w:val="003A384B"/>
    <w:rsid w:val="003A3883"/>
    <w:rsid w:val="003A3C08"/>
    <w:rsid w:val="003A3CA2"/>
    <w:rsid w:val="003A3F2C"/>
    <w:rsid w:val="003A4616"/>
    <w:rsid w:val="003A497F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863"/>
    <w:rsid w:val="003A6B5B"/>
    <w:rsid w:val="003A6D0A"/>
    <w:rsid w:val="003A6E69"/>
    <w:rsid w:val="003A6F2E"/>
    <w:rsid w:val="003A7189"/>
    <w:rsid w:val="003A761A"/>
    <w:rsid w:val="003A7BA5"/>
    <w:rsid w:val="003A7D5F"/>
    <w:rsid w:val="003A7F1B"/>
    <w:rsid w:val="003A7F8A"/>
    <w:rsid w:val="003B0126"/>
    <w:rsid w:val="003B020D"/>
    <w:rsid w:val="003B0260"/>
    <w:rsid w:val="003B06B9"/>
    <w:rsid w:val="003B0A6A"/>
    <w:rsid w:val="003B0ADD"/>
    <w:rsid w:val="003B0CAF"/>
    <w:rsid w:val="003B0EA1"/>
    <w:rsid w:val="003B0EB2"/>
    <w:rsid w:val="003B14AB"/>
    <w:rsid w:val="003B17BC"/>
    <w:rsid w:val="003B17E0"/>
    <w:rsid w:val="003B1940"/>
    <w:rsid w:val="003B1CFE"/>
    <w:rsid w:val="003B2390"/>
    <w:rsid w:val="003B24E4"/>
    <w:rsid w:val="003B26FB"/>
    <w:rsid w:val="003B27E1"/>
    <w:rsid w:val="003B2986"/>
    <w:rsid w:val="003B2A1D"/>
    <w:rsid w:val="003B2BD6"/>
    <w:rsid w:val="003B2C0D"/>
    <w:rsid w:val="003B2CE5"/>
    <w:rsid w:val="003B2D56"/>
    <w:rsid w:val="003B2E81"/>
    <w:rsid w:val="003B3012"/>
    <w:rsid w:val="003B3102"/>
    <w:rsid w:val="003B34E2"/>
    <w:rsid w:val="003B389B"/>
    <w:rsid w:val="003B3F02"/>
    <w:rsid w:val="003B40AB"/>
    <w:rsid w:val="003B4174"/>
    <w:rsid w:val="003B41C6"/>
    <w:rsid w:val="003B4235"/>
    <w:rsid w:val="003B4432"/>
    <w:rsid w:val="003B47AB"/>
    <w:rsid w:val="003B4A4E"/>
    <w:rsid w:val="003B4C6F"/>
    <w:rsid w:val="003B4CC3"/>
    <w:rsid w:val="003B4D20"/>
    <w:rsid w:val="003B4D30"/>
    <w:rsid w:val="003B5055"/>
    <w:rsid w:val="003B52BD"/>
    <w:rsid w:val="003B5537"/>
    <w:rsid w:val="003B5573"/>
    <w:rsid w:val="003B5598"/>
    <w:rsid w:val="003B5735"/>
    <w:rsid w:val="003B5CF9"/>
    <w:rsid w:val="003B5FBC"/>
    <w:rsid w:val="003B6287"/>
    <w:rsid w:val="003B62C0"/>
    <w:rsid w:val="003B6472"/>
    <w:rsid w:val="003B69CF"/>
    <w:rsid w:val="003B6A75"/>
    <w:rsid w:val="003B6AF6"/>
    <w:rsid w:val="003B6C34"/>
    <w:rsid w:val="003B6C72"/>
    <w:rsid w:val="003B6CAE"/>
    <w:rsid w:val="003B6CBD"/>
    <w:rsid w:val="003B6CEF"/>
    <w:rsid w:val="003B6E09"/>
    <w:rsid w:val="003B711A"/>
    <w:rsid w:val="003B746E"/>
    <w:rsid w:val="003B7550"/>
    <w:rsid w:val="003B7C0E"/>
    <w:rsid w:val="003B7D02"/>
    <w:rsid w:val="003C0057"/>
    <w:rsid w:val="003C00C3"/>
    <w:rsid w:val="003C01A1"/>
    <w:rsid w:val="003C0218"/>
    <w:rsid w:val="003C025D"/>
    <w:rsid w:val="003C0389"/>
    <w:rsid w:val="003C05BD"/>
    <w:rsid w:val="003C0624"/>
    <w:rsid w:val="003C064A"/>
    <w:rsid w:val="003C0874"/>
    <w:rsid w:val="003C0DB3"/>
    <w:rsid w:val="003C0E60"/>
    <w:rsid w:val="003C12D6"/>
    <w:rsid w:val="003C15B0"/>
    <w:rsid w:val="003C1613"/>
    <w:rsid w:val="003C1AAF"/>
    <w:rsid w:val="003C1AB6"/>
    <w:rsid w:val="003C1D4E"/>
    <w:rsid w:val="003C1E96"/>
    <w:rsid w:val="003C1FCB"/>
    <w:rsid w:val="003C22E3"/>
    <w:rsid w:val="003C23C3"/>
    <w:rsid w:val="003C2738"/>
    <w:rsid w:val="003C2946"/>
    <w:rsid w:val="003C2AE5"/>
    <w:rsid w:val="003C2AE6"/>
    <w:rsid w:val="003C2C35"/>
    <w:rsid w:val="003C2C50"/>
    <w:rsid w:val="003C2D66"/>
    <w:rsid w:val="003C2F99"/>
    <w:rsid w:val="003C30AD"/>
    <w:rsid w:val="003C3990"/>
    <w:rsid w:val="003C3DCE"/>
    <w:rsid w:val="003C4377"/>
    <w:rsid w:val="003C4460"/>
    <w:rsid w:val="003C4498"/>
    <w:rsid w:val="003C45AC"/>
    <w:rsid w:val="003C45BC"/>
    <w:rsid w:val="003C4AAE"/>
    <w:rsid w:val="003C4BC7"/>
    <w:rsid w:val="003C4DF5"/>
    <w:rsid w:val="003C53F6"/>
    <w:rsid w:val="003C54E3"/>
    <w:rsid w:val="003C5567"/>
    <w:rsid w:val="003C576E"/>
    <w:rsid w:val="003C57E4"/>
    <w:rsid w:val="003C599F"/>
    <w:rsid w:val="003C59E4"/>
    <w:rsid w:val="003C5B27"/>
    <w:rsid w:val="003C5BC1"/>
    <w:rsid w:val="003C5BC2"/>
    <w:rsid w:val="003C5BFB"/>
    <w:rsid w:val="003C5C3B"/>
    <w:rsid w:val="003C5CFD"/>
    <w:rsid w:val="003C5DA9"/>
    <w:rsid w:val="003C5E42"/>
    <w:rsid w:val="003C5EB4"/>
    <w:rsid w:val="003C5EE1"/>
    <w:rsid w:val="003C622C"/>
    <w:rsid w:val="003C62AA"/>
    <w:rsid w:val="003C63AB"/>
    <w:rsid w:val="003C69A8"/>
    <w:rsid w:val="003C78B5"/>
    <w:rsid w:val="003C78EA"/>
    <w:rsid w:val="003C7AD2"/>
    <w:rsid w:val="003C7AE1"/>
    <w:rsid w:val="003C7B37"/>
    <w:rsid w:val="003D0044"/>
    <w:rsid w:val="003D0070"/>
    <w:rsid w:val="003D050D"/>
    <w:rsid w:val="003D0757"/>
    <w:rsid w:val="003D0884"/>
    <w:rsid w:val="003D08B8"/>
    <w:rsid w:val="003D08DE"/>
    <w:rsid w:val="003D0946"/>
    <w:rsid w:val="003D0951"/>
    <w:rsid w:val="003D0D8C"/>
    <w:rsid w:val="003D1258"/>
    <w:rsid w:val="003D1352"/>
    <w:rsid w:val="003D1392"/>
    <w:rsid w:val="003D1418"/>
    <w:rsid w:val="003D1860"/>
    <w:rsid w:val="003D19C5"/>
    <w:rsid w:val="003D1B66"/>
    <w:rsid w:val="003D1C5A"/>
    <w:rsid w:val="003D1E70"/>
    <w:rsid w:val="003D1F1F"/>
    <w:rsid w:val="003D1F44"/>
    <w:rsid w:val="003D20BD"/>
    <w:rsid w:val="003D2462"/>
    <w:rsid w:val="003D24C5"/>
    <w:rsid w:val="003D2681"/>
    <w:rsid w:val="003D2A80"/>
    <w:rsid w:val="003D2CF8"/>
    <w:rsid w:val="003D2E2E"/>
    <w:rsid w:val="003D30C7"/>
    <w:rsid w:val="003D3293"/>
    <w:rsid w:val="003D330C"/>
    <w:rsid w:val="003D335B"/>
    <w:rsid w:val="003D3544"/>
    <w:rsid w:val="003D3612"/>
    <w:rsid w:val="003D370E"/>
    <w:rsid w:val="003D3A31"/>
    <w:rsid w:val="003D3A8C"/>
    <w:rsid w:val="003D3C72"/>
    <w:rsid w:val="003D3D6F"/>
    <w:rsid w:val="003D3FD6"/>
    <w:rsid w:val="003D408C"/>
    <w:rsid w:val="003D40A3"/>
    <w:rsid w:val="003D40F7"/>
    <w:rsid w:val="003D4163"/>
    <w:rsid w:val="003D43F8"/>
    <w:rsid w:val="003D49BA"/>
    <w:rsid w:val="003D4AF6"/>
    <w:rsid w:val="003D4B6E"/>
    <w:rsid w:val="003D4C75"/>
    <w:rsid w:val="003D4F23"/>
    <w:rsid w:val="003D4F58"/>
    <w:rsid w:val="003D504A"/>
    <w:rsid w:val="003D5176"/>
    <w:rsid w:val="003D51CC"/>
    <w:rsid w:val="003D5257"/>
    <w:rsid w:val="003D52A8"/>
    <w:rsid w:val="003D559B"/>
    <w:rsid w:val="003D5839"/>
    <w:rsid w:val="003D5A38"/>
    <w:rsid w:val="003D5CFC"/>
    <w:rsid w:val="003D5DEB"/>
    <w:rsid w:val="003D5ED4"/>
    <w:rsid w:val="003D62E5"/>
    <w:rsid w:val="003D632D"/>
    <w:rsid w:val="003D66F9"/>
    <w:rsid w:val="003D6F39"/>
    <w:rsid w:val="003D6F74"/>
    <w:rsid w:val="003D6F7C"/>
    <w:rsid w:val="003D72E3"/>
    <w:rsid w:val="003D73EB"/>
    <w:rsid w:val="003D787C"/>
    <w:rsid w:val="003D794B"/>
    <w:rsid w:val="003D7A41"/>
    <w:rsid w:val="003D7BA4"/>
    <w:rsid w:val="003D7CC6"/>
    <w:rsid w:val="003D7D40"/>
    <w:rsid w:val="003D7DBC"/>
    <w:rsid w:val="003D7FFD"/>
    <w:rsid w:val="003E017D"/>
    <w:rsid w:val="003E034B"/>
    <w:rsid w:val="003E03A6"/>
    <w:rsid w:val="003E05AD"/>
    <w:rsid w:val="003E05B5"/>
    <w:rsid w:val="003E0926"/>
    <w:rsid w:val="003E09B9"/>
    <w:rsid w:val="003E0D06"/>
    <w:rsid w:val="003E0E53"/>
    <w:rsid w:val="003E0EAC"/>
    <w:rsid w:val="003E10DF"/>
    <w:rsid w:val="003E110E"/>
    <w:rsid w:val="003E13B2"/>
    <w:rsid w:val="003E167F"/>
    <w:rsid w:val="003E1775"/>
    <w:rsid w:val="003E190E"/>
    <w:rsid w:val="003E1940"/>
    <w:rsid w:val="003E1A69"/>
    <w:rsid w:val="003E1D12"/>
    <w:rsid w:val="003E1D2B"/>
    <w:rsid w:val="003E1D2D"/>
    <w:rsid w:val="003E2132"/>
    <w:rsid w:val="003E23B0"/>
    <w:rsid w:val="003E2591"/>
    <w:rsid w:val="003E2795"/>
    <w:rsid w:val="003E28A2"/>
    <w:rsid w:val="003E2DB9"/>
    <w:rsid w:val="003E2DCA"/>
    <w:rsid w:val="003E2DFE"/>
    <w:rsid w:val="003E3013"/>
    <w:rsid w:val="003E3072"/>
    <w:rsid w:val="003E33AC"/>
    <w:rsid w:val="003E33F2"/>
    <w:rsid w:val="003E3555"/>
    <w:rsid w:val="003E3659"/>
    <w:rsid w:val="003E3B12"/>
    <w:rsid w:val="003E409C"/>
    <w:rsid w:val="003E4130"/>
    <w:rsid w:val="003E44FA"/>
    <w:rsid w:val="003E4517"/>
    <w:rsid w:val="003E4619"/>
    <w:rsid w:val="003E46CE"/>
    <w:rsid w:val="003E46D3"/>
    <w:rsid w:val="003E487F"/>
    <w:rsid w:val="003E4C9B"/>
    <w:rsid w:val="003E4CA3"/>
    <w:rsid w:val="003E4F7D"/>
    <w:rsid w:val="003E500F"/>
    <w:rsid w:val="003E56BA"/>
    <w:rsid w:val="003E5708"/>
    <w:rsid w:val="003E5A05"/>
    <w:rsid w:val="003E5EEA"/>
    <w:rsid w:val="003E61E5"/>
    <w:rsid w:val="003E655D"/>
    <w:rsid w:val="003E661C"/>
    <w:rsid w:val="003E6691"/>
    <w:rsid w:val="003E67F4"/>
    <w:rsid w:val="003E6860"/>
    <w:rsid w:val="003E68FC"/>
    <w:rsid w:val="003E6A82"/>
    <w:rsid w:val="003E6B6A"/>
    <w:rsid w:val="003E6CB8"/>
    <w:rsid w:val="003E6F89"/>
    <w:rsid w:val="003E7071"/>
    <w:rsid w:val="003E713A"/>
    <w:rsid w:val="003E71E1"/>
    <w:rsid w:val="003E721D"/>
    <w:rsid w:val="003E72A9"/>
    <w:rsid w:val="003E72F3"/>
    <w:rsid w:val="003E7419"/>
    <w:rsid w:val="003E76A4"/>
    <w:rsid w:val="003E774A"/>
    <w:rsid w:val="003E77D5"/>
    <w:rsid w:val="003E77EB"/>
    <w:rsid w:val="003E7939"/>
    <w:rsid w:val="003E7CF7"/>
    <w:rsid w:val="003E7E37"/>
    <w:rsid w:val="003E7ECF"/>
    <w:rsid w:val="003F006F"/>
    <w:rsid w:val="003F013D"/>
    <w:rsid w:val="003F0425"/>
    <w:rsid w:val="003F0450"/>
    <w:rsid w:val="003F047F"/>
    <w:rsid w:val="003F0511"/>
    <w:rsid w:val="003F08B4"/>
    <w:rsid w:val="003F0959"/>
    <w:rsid w:val="003F0E0F"/>
    <w:rsid w:val="003F0ECF"/>
    <w:rsid w:val="003F105F"/>
    <w:rsid w:val="003F12EE"/>
    <w:rsid w:val="003F14D3"/>
    <w:rsid w:val="003F1526"/>
    <w:rsid w:val="003F1596"/>
    <w:rsid w:val="003F1A44"/>
    <w:rsid w:val="003F1AD4"/>
    <w:rsid w:val="003F1EC6"/>
    <w:rsid w:val="003F1F8A"/>
    <w:rsid w:val="003F2001"/>
    <w:rsid w:val="003F205F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2F3A"/>
    <w:rsid w:val="003F317B"/>
    <w:rsid w:val="003F31C9"/>
    <w:rsid w:val="003F3353"/>
    <w:rsid w:val="003F33A0"/>
    <w:rsid w:val="003F34B9"/>
    <w:rsid w:val="003F3895"/>
    <w:rsid w:val="003F3B22"/>
    <w:rsid w:val="003F3BFD"/>
    <w:rsid w:val="003F3C67"/>
    <w:rsid w:val="003F4102"/>
    <w:rsid w:val="003F4461"/>
    <w:rsid w:val="003F4740"/>
    <w:rsid w:val="003F4AEE"/>
    <w:rsid w:val="003F4C12"/>
    <w:rsid w:val="003F4FA4"/>
    <w:rsid w:val="003F5156"/>
    <w:rsid w:val="003F5239"/>
    <w:rsid w:val="003F5604"/>
    <w:rsid w:val="003F585D"/>
    <w:rsid w:val="003F5899"/>
    <w:rsid w:val="003F589B"/>
    <w:rsid w:val="003F5C6D"/>
    <w:rsid w:val="003F5DB4"/>
    <w:rsid w:val="003F5DCD"/>
    <w:rsid w:val="003F5E49"/>
    <w:rsid w:val="003F62B7"/>
    <w:rsid w:val="003F6389"/>
    <w:rsid w:val="003F656B"/>
    <w:rsid w:val="003F6756"/>
    <w:rsid w:val="003F67B6"/>
    <w:rsid w:val="003F6882"/>
    <w:rsid w:val="003F69AF"/>
    <w:rsid w:val="003F6A44"/>
    <w:rsid w:val="003F6D36"/>
    <w:rsid w:val="003F6E6C"/>
    <w:rsid w:val="003F6F6F"/>
    <w:rsid w:val="003F70AE"/>
    <w:rsid w:val="003F75D8"/>
    <w:rsid w:val="003F78C6"/>
    <w:rsid w:val="003F7A06"/>
    <w:rsid w:val="003F7A4A"/>
    <w:rsid w:val="0040014D"/>
    <w:rsid w:val="0040036E"/>
    <w:rsid w:val="004003E2"/>
    <w:rsid w:val="0040083D"/>
    <w:rsid w:val="00400884"/>
    <w:rsid w:val="004009F5"/>
    <w:rsid w:val="00400B13"/>
    <w:rsid w:val="004011B7"/>
    <w:rsid w:val="004011FA"/>
    <w:rsid w:val="00401246"/>
    <w:rsid w:val="00401486"/>
    <w:rsid w:val="004015C9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6A6"/>
    <w:rsid w:val="00402890"/>
    <w:rsid w:val="0040290B"/>
    <w:rsid w:val="00402B86"/>
    <w:rsid w:val="00402B9E"/>
    <w:rsid w:val="00402C01"/>
    <w:rsid w:val="00402C64"/>
    <w:rsid w:val="00402D06"/>
    <w:rsid w:val="00402E78"/>
    <w:rsid w:val="00402F0D"/>
    <w:rsid w:val="00402F69"/>
    <w:rsid w:val="0040306E"/>
    <w:rsid w:val="004031BD"/>
    <w:rsid w:val="00403225"/>
    <w:rsid w:val="0040364D"/>
    <w:rsid w:val="00403C3C"/>
    <w:rsid w:val="00403DE5"/>
    <w:rsid w:val="00403E11"/>
    <w:rsid w:val="00403E9D"/>
    <w:rsid w:val="00403F01"/>
    <w:rsid w:val="00403FB7"/>
    <w:rsid w:val="004043C0"/>
    <w:rsid w:val="00404462"/>
    <w:rsid w:val="004045A0"/>
    <w:rsid w:val="0040468F"/>
    <w:rsid w:val="00405258"/>
    <w:rsid w:val="00405493"/>
    <w:rsid w:val="00405541"/>
    <w:rsid w:val="004055D9"/>
    <w:rsid w:val="0040576C"/>
    <w:rsid w:val="00405A5C"/>
    <w:rsid w:val="00405C2F"/>
    <w:rsid w:val="00405E0F"/>
    <w:rsid w:val="00405FC4"/>
    <w:rsid w:val="0040626B"/>
    <w:rsid w:val="00406672"/>
    <w:rsid w:val="00406799"/>
    <w:rsid w:val="00406892"/>
    <w:rsid w:val="004069DD"/>
    <w:rsid w:val="00406BEE"/>
    <w:rsid w:val="004071E7"/>
    <w:rsid w:val="00407463"/>
    <w:rsid w:val="004075F8"/>
    <w:rsid w:val="00407748"/>
    <w:rsid w:val="00407749"/>
    <w:rsid w:val="004078EB"/>
    <w:rsid w:val="00407921"/>
    <w:rsid w:val="00407ED5"/>
    <w:rsid w:val="00407F4E"/>
    <w:rsid w:val="00407F72"/>
    <w:rsid w:val="00410417"/>
    <w:rsid w:val="0041077C"/>
    <w:rsid w:val="00410982"/>
    <w:rsid w:val="004109AB"/>
    <w:rsid w:val="00410B45"/>
    <w:rsid w:val="00410B76"/>
    <w:rsid w:val="00410CED"/>
    <w:rsid w:val="00410D95"/>
    <w:rsid w:val="00410DE3"/>
    <w:rsid w:val="00410FFC"/>
    <w:rsid w:val="00411154"/>
    <w:rsid w:val="0041116C"/>
    <w:rsid w:val="004115A9"/>
    <w:rsid w:val="004118B6"/>
    <w:rsid w:val="004120AF"/>
    <w:rsid w:val="0041215E"/>
    <w:rsid w:val="004121FE"/>
    <w:rsid w:val="0041241A"/>
    <w:rsid w:val="004124D4"/>
    <w:rsid w:val="004124FC"/>
    <w:rsid w:val="0041273D"/>
    <w:rsid w:val="00412763"/>
    <w:rsid w:val="00412777"/>
    <w:rsid w:val="00412AB5"/>
    <w:rsid w:val="00412C87"/>
    <w:rsid w:val="00412C98"/>
    <w:rsid w:val="00412CB1"/>
    <w:rsid w:val="00412D69"/>
    <w:rsid w:val="00412DF3"/>
    <w:rsid w:val="00412F2C"/>
    <w:rsid w:val="00412F7F"/>
    <w:rsid w:val="0041323A"/>
    <w:rsid w:val="0041324A"/>
    <w:rsid w:val="004136C9"/>
    <w:rsid w:val="004136FF"/>
    <w:rsid w:val="0041375E"/>
    <w:rsid w:val="004137CC"/>
    <w:rsid w:val="004138B6"/>
    <w:rsid w:val="00414051"/>
    <w:rsid w:val="004143E1"/>
    <w:rsid w:val="004148D0"/>
    <w:rsid w:val="00414F2A"/>
    <w:rsid w:val="004151C5"/>
    <w:rsid w:val="00415225"/>
    <w:rsid w:val="004152BF"/>
    <w:rsid w:val="0041544F"/>
    <w:rsid w:val="00415495"/>
    <w:rsid w:val="00415527"/>
    <w:rsid w:val="00415712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806"/>
    <w:rsid w:val="00416B55"/>
    <w:rsid w:val="00416C7F"/>
    <w:rsid w:val="00416EE2"/>
    <w:rsid w:val="00416F4B"/>
    <w:rsid w:val="00416F6A"/>
    <w:rsid w:val="00417078"/>
    <w:rsid w:val="0041711B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BE"/>
    <w:rsid w:val="004206A8"/>
    <w:rsid w:val="004206BB"/>
    <w:rsid w:val="00420733"/>
    <w:rsid w:val="00420A14"/>
    <w:rsid w:val="00420F97"/>
    <w:rsid w:val="00421592"/>
    <w:rsid w:val="004215F5"/>
    <w:rsid w:val="004216CF"/>
    <w:rsid w:val="004218EE"/>
    <w:rsid w:val="00421AA0"/>
    <w:rsid w:val="00421AA9"/>
    <w:rsid w:val="00421B73"/>
    <w:rsid w:val="00421BD3"/>
    <w:rsid w:val="00421C11"/>
    <w:rsid w:val="00421D6D"/>
    <w:rsid w:val="00422309"/>
    <w:rsid w:val="00422578"/>
    <w:rsid w:val="004225A2"/>
    <w:rsid w:val="00422789"/>
    <w:rsid w:val="00422992"/>
    <w:rsid w:val="00422C22"/>
    <w:rsid w:val="00422CDF"/>
    <w:rsid w:val="00422D89"/>
    <w:rsid w:val="00422DBD"/>
    <w:rsid w:val="00422EDB"/>
    <w:rsid w:val="00423044"/>
    <w:rsid w:val="004232A7"/>
    <w:rsid w:val="00423301"/>
    <w:rsid w:val="00423499"/>
    <w:rsid w:val="0042360D"/>
    <w:rsid w:val="00423711"/>
    <w:rsid w:val="0042392A"/>
    <w:rsid w:val="00423A25"/>
    <w:rsid w:val="00423A57"/>
    <w:rsid w:val="00423C4D"/>
    <w:rsid w:val="00423F5B"/>
    <w:rsid w:val="00424007"/>
    <w:rsid w:val="00424018"/>
    <w:rsid w:val="004241C5"/>
    <w:rsid w:val="00424258"/>
    <w:rsid w:val="00424606"/>
    <w:rsid w:val="00424745"/>
    <w:rsid w:val="004248E0"/>
    <w:rsid w:val="00424932"/>
    <w:rsid w:val="00424F0E"/>
    <w:rsid w:val="00425195"/>
    <w:rsid w:val="004251F1"/>
    <w:rsid w:val="004253AF"/>
    <w:rsid w:val="004255AA"/>
    <w:rsid w:val="004256ED"/>
    <w:rsid w:val="00425768"/>
    <w:rsid w:val="004257D5"/>
    <w:rsid w:val="00425898"/>
    <w:rsid w:val="00425980"/>
    <w:rsid w:val="004259B1"/>
    <w:rsid w:val="00425D49"/>
    <w:rsid w:val="00425E3B"/>
    <w:rsid w:val="00425FA7"/>
    <w:rsid w:val="004260EB"/>
    <w:rsid w:val="004262D8"/>
    <w:rsid w:val="004263EC"/>
    <w:rsid w:val="00426803"/>
    <w:rsid w:val="00426A54"/>
    <w:rsid w:val="00426A8C"/>
    <w:rsid w:val="00426C36"/>
    <w:rsid w:val="00426F65"/>
    <w:rsid w:val="0042712F"/>
    <w:rsid w:val="004273F1"/>
    <w:rsid w:val="0042759E"/>
    <w:rsid w:val="004275CC"/>
    <w:rsid w:val="00427924"/>
    <w:rsid w:val="0042798B"/>
    <w:rsid w:val="00427C4E"/>
    <w:rsid w:val="00427D3F"/>
    <w:rsid w:val="00427F77"/>
    <w:rsid w:val="0043000D"/>
    <w:rsid w:val="004301B5"/>
    <w:rsid w:val="004304BE"/>
    <w:rsid w:val="004304C4"/>
    <w:rsid w:val="00430605"/>
    <w:rsid w:val="00430707"/>
    <w:rsid w:val="0043073F"/>
    <w:rsid w:val="004307C7"/>
    <w:rsid w:val="004308BB"/>
    <w:rsid w:val="00430A6A"/>
    <w:rsid w:val="00430A81"/>
    <w:rsid w:val="00430B55"/>
    <w:rsid w:val="00430B89"/>
    <w:rsid w:val="00430E2C"/>
    <w:rsid w:val="00431002"/>
    <w:rsid w:val="0043117D"/>
    <w:rsid w:val="00431246"/>
    <w:rsid w:val="004315DC"/>
    <w:rsid w:val="0043184C"/>
    <w:rsid w:val="00431875"/>
    <w:rsid w:val="004319D4"/>
    <w:rsid w:val="00431C6D"/>
    <w:rsid w:val="00431CB4"/>
    <w:rsid w:val="00431D3F"/>
    <w:rsid w:val="00431F81"/>
    <w:rsid w:val="0043207A"/>
    <w:rsid w:val="004320A5"/>
    <w:rsid w:val="00432220"/>
    <w:rsid w:val="004324FF"/>
    <w:rsid w:val="004328D8"/>
    <w:rsid w:val="00432939"/>
    <w:rsid w:val="00432B61"/>
    <w:rsid w:val="00432D61"/>
    <w:rsid w:val="00432DE5"/>
    <w:rsid w:val="00432EBE"/>
    <w:rsid w:val="00432F2A"/>
    <w:rsid w:val="00433136"/>
    <w:rsid w:val="00433188"/>
    <w:rsid w:val="004331BA"/>
    <w:rsid w:val="004334F6"/>
    <w:rsid w:val="00433645"/>
    <w:rsid w:val="00433925"/>
    <w:rsid w:val="004339F8"/>
    <w:rsid w:val="00433A05"/>
    <w:rsid w:val="00433A1F"/>
    <w:rsid w:val="004341CC"/>
    <w:rsid w:val="00434297"/>
    <w:rsid w:val="00434357"/>
    <w:rsid w:val="00434500"/>
    <w:rsid w:val="00434507"/>
    <w:rsid w:val="004345AC"/>
    <w:rsid w:val="00434869"/>
    <w:rsid w:val="00434A74"/>
    <w:rsid w:val="00434ACB"/>
    <w:rsid w:val="00434CAC"/>
    <w:rsid w:val="00434CAF"/>
    <w:rsid w:val="00434E0E"/>
    <w:rsid w:val="004350E2"/>
    <w:rsid w:val="0043518A"/>
    <w:rsid w:val="004355DD"/>
    <w:rsid w:val="00435627"/>
    <w:rsid w:val="004356AB"/>
    <w:rsid w:val="004358BA"/>
    <w:rsid w:val="00435A9F"/>
    <w:rsid w:val="00435DF2"/>
    <w:rsid w:val="00435EAA"/>
    <w:rsid w:val="0043620A"/>
    <w:rsid w:val="00436396"/>
    <w:rsid w:val="0043644A"/>
    <w:rsid w:val="00436624"/>
    <w:rsid w:val="0043662C"/>
    <w:rsid w:val="00436747"/>
    <w:rsid w:val="004368F4"/>
    <w:rsid w:val="00436B3B"/>
    <w:rsid w:val="00436B8F"/>
    <w:rsid w:val="00436CE2"/>
    <w:rsid w:val="004373CE"/>
    <w:rsid w:val="004375BE"/>
    <w:rsid w:val="004378F1"/>
    <w:rsid w:val="004379A3"/>
    <w:rsid w:val="00437EA1"/>
    <w:rsid w:val="0044007E"/>
    <w:rsid w:val="004402D4"/>
    <w:rsid w:val="0044034D"/>
    <w:rsid w:val="00440425"/>
    <w:rsid w:val="0044051F"/>
    <w:rsid w:val="00440689"/>
    <w:rsid w:val="004406AB"/>
    <w:rsid w:val="00440936"/>
    <w:rsid w:val="00440975"/>
    <w:rsid w:val="0044098C"/>
    <w:rsid w:val="00440CCE"/>
    <w:rsid w:val="00440F01"/>
    <w:rsid w:val="0044102A"/>
    <w:rsid w:val="00441155"/>
    <w:rsid w:val="004415F9"/>
    <w:rsid w:val="0044162B"/>
    <w:rsid w:val="004416FF"/>
    <w:rsid w:val="00441AA9"/>
    <w:rsid w:val="00441ABB"/>
    <w:rsid w:val="00441BB9"/>
    <w:rsid w:val="00441E5F"/>
    <w:rsid w:val="00441FCD"/>
    <w:rsid w:val="00441FF6"/>
    <w:rsid w:val="0044219C"/>
    <w:rsid w:val="0044238B"/>
    <w:rsid w:val="00442616"/>
    <w:rsid w:val="004427E6"/>
    <w:rsid w:val="00442AE9"/>
    <w:rsid w:val="00442CBD"/>
    <w:rsid w:val="00442E9F"/>
    <w:rsid w:val="00442F40"/>
    <w:rsid w:val="00442FC5"/>
    <w:rsid w:val="00443057"/>
    <w:rsid w:val="004430EB"/>
    <w:rsid w:val="0044337B"/>
    <w:rsid w:val="004433D1"/>
    <w:rsid w:val="0044379F"/>
    <w:rsid w:val="004437AA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E6B"/>
    <w:rsid w:val="00444E8A"/>
    <w:rsid w:val="00444F0C"/>
    <w:rsid w:val="004452FE"/>
    <w:rsid w:val="00445847"/>
    <w:rsid w:val="004458F2"/>
    <w:rsid w:val="004459D6"/>
    <w:rsid w:val="00445D74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BC4"/>
    <w:rsid w:val="00446D12"/>
    <w:rsid w:val="00446D72"/>
    <w:rsid w:val="00446F3B"/>
    <w:rsid w:val="00447096"/>
    <w:rsid w:val="00447248"/>
    <w:rsid w:val="00447258"/>
    <w:rsid w:val="004473C7"/>
    <w:rsid w:val="004475F5"/>
    <w:rsid w:val="004476B2"/>
    <w:rsid w:val="004477DD"/>
    <w:rsid w:val="004479AF"/>
    <w:rsid w:val="004479EE"/>
    <w:rsid w:val="00447CF9"/>
    <w:rsid w:val="00447F8C"/>
    <w:rsid w:val="004500CD"/>
    <w:rsid w:val="00450340"/>
    <w:rsid w:val="0045064B"/>
    <w:rsid w:val="004508DE"/>
    <w:rsid w:val="00450948"/>
    <w:rsid w:val="004509C4"/>
    <w:rsid w:val="004509F7"/>
    <w:rsid w:val="00450B91"/>
    <w:rsid w:val="00450C3A"/>
    <w:rsid w:val="00450CA3"/>
    <w:rsid w:val="00450E0B"/>
    <w:rsid w:val="00450EB1"/>
    <w:rsid w:val="00450FA8"/>
    <w:rsid w:val="00451344"/>
    <w:rsid w:val="0045156F"/>
    <w:rsid w:val="00451A4C"/>
    <w:rsid w:val="00451C4E"/>
    <w:rsid w:val="00451F2C"/>
    <w:rsid w:val="00452517"/>
    <w:rsid w:val="004527E3"/>
    <w:rsid w:val="00452838"/>
    <w:rsid w:val="00452850"/>
    <w:rsid w:val="00452956"/>
    <w:rsid w:val="004529BB"/>
    <w:rsid w:val="004529F8"/>
    <w:rsid w:val="00452A22"/>
    <w:rsid w:val="00452AA5"/>
    <w:rsid w:val="00452BBD"/>
    <w:rsid w:val="00452C1F"/>
    <w:rsid w:val="00452EB0"/>
    <w:rsid w:val="00453032"/>
    <w:rsid w:val="00453696"/>
    <w:rsid w:val="004536C4"/>
    <w:rsid w:val="004538AC"/>
    <w:rsid w:val="00453AF0"/>
    <w:rsid w:val="00453C68"/>
    <w:rsid w:val="00453DC2"/>
    <w:rsid w:val="00453E82"/>
    <w:rsid w:val="00453F4C"/>
    <w:rsid w:val="00453F52"/>
    <w:rsid w:val="0045448F"/>
    <w:rsid w:val="0045452E"/>
    <w:rsid w:val="00454535"/>
    <w:rsid w:val="004545F0"/>
    <w:rsid w:val="00454619"/>
    <w:rsid w:val="00454637"/>
    <w:rsid w:val="00454A62"/>
    <w:rsid w:val="00454CBF"/>
    <w:rsid w:val="00454D46"/>
    <w:rsid w:val="00454DBD"/>
    <w:rsid w:val="00454F96"/>
    <w:rsid w:val="00455246"/>
    <w:rsid w:val="0045528D"/>
    <w:rsid w:val="0045555E"/>
    <w:rsid w:val="004558CD"/>
    <w:rsid w:val="0045593A"/>
    <w:rsid w:val="00455C2C"/>
    <w:rsid w:val="00455CE0"/>
    <w:rsid w:val="00455E01"/>
    <w:rsid w:val="00455E7B"/>
    <w:rsid w:val="00456183"/>
    <w:rsid w:val="00456583"/>
    <w:rsid w:val="004566CB"/>
    <w:rsid w:val="004567A6"/>
    <w:rsid w:val="00456859"/>
    <w:rsid w:val="00456A1F"/>
    <w:rsid w:val="00456DF8"/>
    <w:rsid w:val="00457064"/>
    <w:rsid w:val="0045711F"/>
    <w:rsid w:val="0045777C"/>
    <w:rsid w:val="00457BB1"/>
    <w:rsid w:val="00457DE9"/>
    <w:rsid w:val="00457F5E"/>
    <w:rsid w:val="00457F99"/>
    <w:rsid w:val="0046049E"/>
    <w:rsid w:val="00460660"/>
    <w:rsid w:val="0046074E"/>
    <w:rsid w:val="00460750"/>
    <w:rsid w:val="00460B68"/>
    <w:rsid w:val="00460B9C"/>
    <w:rsid w:val="00460D2E"/>
    <w:rsid w:val="00460EC1"/>
    <w:rsid w:val="00461218"/>
    <w:rsid w:val="00461478"/>
    <w:rsid w:val="00461693"/>
    <w:rsid w:val="0046184E"/>
    <w:rsid w:val="00461C01"/>
    <w:rsid w:val="00461C07"/>
    <w:rsid w:val="00461C91"/>
    <w:rsid w:val="00461CB4"/>
    <w:rsid w:val="00461DF0"/>
    <w:rsid w:val="00461EE9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65C"/>
    <w:rsid w:val="004637F4"/>
    <w:rsid w:val="004639C2"/>
    <w:rsid w:val="00463C27"/>
    <w:rsid w:val="00463DD4"/>
    <w:rsid w:val="00463E61"/>
    <w:rsid w:val="00464115"/>
    <w:rsid w:val="004646BC"/>
    <w:rsid w:val="00464739"/>
    <w:rsid w:val="004648DC"/>
    <w:rsid w:val="00464936"/>
    <w:rsid w:val="0046528A"/>
    <w:rsid w:val="004653F5"/>
    <w:rsid w:val="004654DE"/>
    <w:rsid w:val="00465607"/>
    <w:rsid w:val="00465641"/>
    <w:rsid w:val="00465914"/>
    <w:rsid w:val="0046592B"/>
    <w:rsid w:val="00465BE1"/>
    <w:rsid w:val="00465EEB"/>
    <w:rsid w:val="00465F95"/>
    <w:rsid w:val="004660D8"/>
    <w:rsid w:val="004660E5"/>
    <w:rsid w:val="0046623A"/>
    <w:rsid w:val="004662BB"/>
    <w:rsid w:val="00466460"/>
    <w:rsid w:val="00466747"/>
    <w:rsid w:val="0046674C"/>
    <w:rsid w:val="00466874"/>
    <w:rsid w:val="00466880"/>
    <w:rsid w:val="00466A70"/>
    <w:rsid w:val="00466CF5"/>
    <w:rsid w:val="00466D83"/>
    <w:rsid w:val="00466F45"/>
    <w:rsid w:val="00466F6F"/>
    <w:rsid w:val="00466FCC"/>
    <w:rsid w:val="00467107"/>
    <w:rsid w:val="00467357"/>
    <w:rsid w:val="00467D14"/>
    <w:rsid w:val="00467DBD"/>
    <w:rsid w:val="00467E1D"/>
    <w:rsid w:val="00470062"/>
    <w:rsid w:val="00470369"/>
    <w:rsid w:val="00470611"/>
    <w:rsid w:val="00470659"/>
    <w:rsid w:val="00470773"/>
    <w:rsid w:val="004707F3"/>
    <w:rsid w:val="00470EA3"/>
    <w:rsid w:val="004715F7"/>
    <w:rsid w:val="00471825"/>
    <w:rsid w:val="0047184D"/>
    <w:rsid w:val="004718E9"/>
    <w:rsid w:val="00471B09"/>
    <w:rsid w:val="00471BA6"/>
    <w:rsid w:val="00471D44"/>
    <w:rsid w:val="00471E57"/>
    <w:rsid w:val="00471E62"/>
    <w:rsid w:val="00472240"/>
    <w:rsid w:val="00472249"/>
    <w:rsid w:val="0047226C"/>
    <w:rsid w:val="004723A6"/>
    <w:rsid w:val="00472523"/>
    <w:rsid w:val="00472591"/>
    <w:rsid w:val="004725D6"/>
    <w:rsid w:val="0047266D"/>
    <w:rsid w:val="0047270E"/>
    <w:rsid w:val="00472784"/>
    <w:rsid w:val="004727CB"/>
    <w:rsid w:val="00472DB9"/>
    <w:rsid w:val="00473229"/>
    <w:rsid w:val="004733F2"/>
    <w:rsid w:val="004733FB"/>
    <w:rsid w:val="0047340D"/>
    <w:rsid w:val="00473749"/>
    <w:rsid w:val="004738CD"/>
    <w:rsid w:val="00473963"/>
    <w:rsid w:val="00473A58"/>
    <w:rsid w:val="00473B0C"/>
    <w:rsid w:val="004741D6"/>
    <w:rsid w:val="004742A2"/>
    <w:rsid w:val="00474564"/>
    <w:rsid w:val="00474694"/>
    <w:rsid w:val="0047479F"/>
    <w:rsid w:val="004747F5"/>
    <w:rsid w:val="004749C9"/>
    <w:rsid w:val="00474AAE"/>
    <w:rsid w:val="00474B7D"/>
    <w:rsid w:val="00474C65"/>
    <w:rsid w:val="00474DF4"/>
    <w:rsid w:val="00474E1C"/>
    <w:rsid w:val="00474EFB"/>
    <w:rsid w:val="00474F18"/>
    <w:rsid w:val="00474F9C"/>
    <w:rsid w:val="00475362"/>
    <w:rsid w:val="00475368"/>
    <w:rsid w:val="0047544B"/>
    <w:rsid w:val="00475565"/>
    <w:rsid w:val="0047571C"/>
    <w:rsid w:val="00475736"/>
    <w:rsid w:val="004759E6"/>
    <w:rsid w:val="00475CB4"/>
    <w:rsid w:val="00475D1F"/>
    <w:rsid w:val="00475DD1"/>
    <w:rsid w:val="004760C1"/>
    <w:rsid w:val="004761E4"/>
    <w:rsid w:val="00476347"/>
    <w:rsid w:val="00476B21"/>
    <w:rsid w:val="00476C21"/>
    <w:rsid w:val="00476E56"/>
    <w:rsid w:val="00476FEC"/>
    <w:rsid w:val="00477328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F59"/>
    <w:rsid w:val="004800A9"/>
    <w:rsid w:val="00480207"/>
    <w:rsid w:val="00480418"/>
    <w:rsid w:val="00480573"/>
    <w:rsid w:val="004806BA"/>
    <w:rsid w:val="00480779"/>
    <w:rsid w:val="004807E9"/>
    <w:rsid w:val="00480A89"/>
    <w:rsid w:val="00480C1B"/>
    <w:rsid w:val="004811DE"/>
    <w:rsid w:val="0048132E"/>
    <w:rsid w:val="00481869"/>
    <w:rsid w:val="00481948"/>
    <w:rsid w:val="00481C62"/>
    <w:rsid w:val="00481E9A"/>
    <w:rsid w:val="004821AE"/>
    <w:rsid w:val="00482353"/>
    <w:rsid w:val="00482484"/>
    <w:rsid w:val="00482853"/>
    <w:rsid w:val="00482877"/>
    <w:rsid w:val="00482DEF"/>
    <w:rsid w:val="00482EEF"/>
    <w:rsid w:val="00482F28"/>
    <w:rsid w:val="004830C4"/>
    <w:rsid w:val="004830D0"/>
    <w:rsid w:val="00483A6E"/>
    <w:rsid w:val="00483C52"/>
    <w:rsid w:val="00483EF8"/>
    <w:rsid w:val="00483F85"/>
    <w:rsid w:val="004840DB"/>
    <w:rsid w:val="00484209"/>
    <w:rsid w:val="00484254"/>
    <w:rsid w:val="004844B4"/>
    <w:rsid w:val="00484631"/>
    <w:rsid w:val="00484678"/>
    <w:rsid w:val="00484872"/>
    <w:rsid w:val="004848C3"/>
    <w:rsid w:val="00484CB5"/>
    <w:rsid w:val="00484DD8"/>
    <w:rsid w:val="00484EE2"/>
    <w:rsid w:val="00485147"/>
    <w:rsid w:val="0048579B"/>
    <w:rsid w:val="00485B3B"/>
    <w:rsid w:val="00486098"/>
    <w:rsid w:val="004860B0"/>
    <w:rsid w:val="00486307"/>
    <w:rsid w:val="004868D5"/>
    <w:rsid w:val="00486ADB"/>
    <w:rsid w:val="00486C50"/>
    <w:rsid w:val="00486D7B"/>
    <w:rsid w:val="00486EB6"/>
    <w:rsid w:val="00486EE8"/>
    <w:rsid w:val="00486F2D"/>
    <w:rsid w:val="0048719B"/>
    <w:rsid w:val="0048757A"/>
    <w:rsid w:val="004876ED"/>
    <w:rsid w:val="00487BE4"/>
    <w:rsid w:val="00487C04"/>
    <w:rsid w:val="00487D46"/>
    <w:rsid w:val="004900F4"/>
    <w:rsid w:val="00490274"/>
    <w:rsid w:val="004902DB"/>
    <w:rsid w:val="004908A3"/>
    <w:rsid w:val="00490DD8"/>
    <w:rsid w:val="00490E4E"/>
    <w:rsid w:val="00490F25"/>
    <w:rsid w:val="0049153D"/>
    <w:rsid w:val="00491680"/>
    <w:rsid w:val="00491746"/>
    <w:rsid w:val="004917AA"/>
    <w:rsid w:val="00491B80"/>
    <w:rsid w:val="00491BF0"/>
    <w:rsid w:val="00491C57"/>
    <w:rsid w:val="00491FA1"/>
    <w:rsid w:val="00491FF1"/>
    <w:rsid w:val="00492152"/>
    <w:rsid w:val="0049266F"/>
    <w:rsid w:val="00492720"/>
    <w:rsid w:val="00492AC2"/>
    <w:rsid w:val="00492CC2"/>
    <w:rsid w:val="00492DEA"/>
    <w:rsid w:val="00492F43"/>
    <w:rsid w:val="00492F5B"/>
    <w:rsid w:val="00493010"/>
    <w:rsid w:val="00493102"/>
    <w:rsid w:val="004932AA"/>
    <w:rsid w:val="00493367"/>
    <w:rsid w:val="004935C8"/>
    <w:rsid w:val="00493627"/>
    <w:rsid w:val="00493750"/>
    <w:rsid w:val="004937D7"/>
    <w:rsid w:val="00493866"/>
    <w:rsid w:val="004938B3"/>
    <w:rsid w:val="004938C1"/>
    <w:rsid w:val="00493E09"/>
    <w:rsid w:val="00493EC5"/>
    <w:rsid w:val="00493FE6"/>
    <w:rsid w:val="0049406D"/>
    <w:rsid w:val="004940F5"/>
    <w:rsid w:val="00494167"/>
    <w:rsid w:val="004944D8"/>
    <w:rsid w:val="00494A38"/>
    <w:rsid w:val="00494B92"/>
    <w:rsid w:val="00494C8A"/>
    <w:rsid w:val="00494E13"/>
    <w:rsid w:val="00494E79"/>
    <w:rsid w:val="00494F1A"/>
    <w:rsid w:val="00495192"/>
    <w:rsid w:val="00495358"/>
    <w:rsid w:val="0049549A"/>
    <w:rsid w:val="004955F5"/>
    <w:rsid w:val="0049573B"/>
    <w:rsid w:val="00495D40"/>
    <w:rsid w:val="004960AE"/>
    <w:rsid w:val="0049632F"/>
    <w:rsid w:val="00496383"/>
    <w:rsid w:val="0049638E"/>
    <w:rsid w:val="004963CD"/>
    <w:rsid w:val="004964AE"/>
    <w:rsid w:val="0049652A"/>
    <w:rsid w:val="004966BB"/>
    <w:rsid w:val="00496768"/>
    <w:rsid w:val="00496824"/>
    <w:rsid w:val="0049695D"/>
    <w:rsid w:val="00496A5F"/>
    <w:rsid w:val="00496B51"/>
    <w:rsid w:val="00496BB9"/>
    <w:rsid w:val="00496C05"/>
    <w:rsid w:val="00496CF4"/>
    <w:rsid w:val="00496F8E"/>
    <w:rsid w:val="004970D3"/>
    <w:rsid w:val="0049726F"/>
    <w:rsid w:val="0049760D"/>
    <w:rsid w:val="00497808"/>
    <w:rsid w:val="00497A7C"/>
    <w:rsid w:val="00497E54"/>
    <w:rsid w:val="004A014D"/>
    <w:rsid w:val="004A02CD"/>
    <w:rsid w:val="004A03A7"/>
    <w:rsid w:val="004A0417"/>
    <w:rsid w:val="004A0616"/>
    <w:rsid w:val="004A0BAF"/>
    <w:rsid w:val="004A0D20"/>
    <w:rsid w:val="004A102B"/>
    <w:rsid w:val="004A1054"/>
    <w:rsid w:val="004A110C"/>
    <w:rsid w:val="004A12F0"/>
    <w:rsid w:val="004A12F9"/>
    <w:rsid w:val="004A13A3"/>
    <w:rsid w:val="004A13D2"/>
    <w:rsid w:val="004A1682"/>
    <w:rsid w:val="004A19F8"/>
    <w:rsid w:val="004A1A57"/>
    <w:rsid w:val="004A1F9E"/>
    <w:rsid w:val="004A1FEC"/>
    <w:rsid w:val="004A2287"/>
    <w:rsid w:val="004A27C1"/>
    <w:rsid w:val="004A2804"/>
    <w:rsid w:val="004A28D3"/>
    <w:rsid w:val="004A2910"/>
    <w:rsid w:val="004A2B89"/>
    <w:rsid w:val="004A2B96"/>
    <w:rsid w:val="004A2CAF"/>
    <w:rsid w:val="004A2D08"/>
    <w:rsid w:val="004A2E34"/>
    <w:rsid w:val="004A2F06"/>
    <w:rsid w:val="004A313B"/>
    <w:rsid w:val="004A3257"/>
    <w:rsid w:val="004A325E"/>
    <w:rsid w:val="004A3960"/>
    <w:rsid w:val="004A3984"/>
    <w:rsid w:val="004A39A9"/>
    <w:rsid w:val="004A3DA9"/>
    <w:rsid w:val="004A3E5B"/>
    <w:rsid w:val="004A4039"/>
    <w:rsid w:val="004A417D"/>
    <w:rsid w:val="004A4290"/>
    <w:rsid w:val="004A4414"/>
    <w:rsid w:val="004A45FC"/>
    <w:rsid w:val="004A46A0"/>
    <w:rsid w:val="004A4AE3"/>
    <w:rsid w:val="004A4AF6"/>
    <w:rsid w:val="004A4B6B"/>
    <w:rsid w:val="004A5030"/>
    <w:rsid w:val="004A520B"/>
    <w:rsid w:val="004A5A40"/>
    <w:rsid w:val="004A5B1B"/>
    <w:rsid w:val="004A5DC1"/>
    <w:rsid w:val="004A5E3D"/>
    <w:rsid w:val="004A5EA3"/>
    <w:rsid w:val="004A6196"/>
    <w:rsid w:val="004A61EA"/>
    <w:rsid w:val="004A6564"/>
    <w:rsid w:val="004A66B0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B01FD"/>
    <w:rsid w:val="004B0245"/>
    <w:rsid w:val="004B0333"/>
    <w:rsid w:val="004B04BA"/>
    <w:rsid w:val="004B0509"/>
    <w:rsid w:val="004B0555"/>
    <w:rsid w:val="004B055E"/>
    <w:rsid w:val="004B07DD"/>
    <w:rsid w:val="004B0C71"/>
    <w:rsid w:val="004B0D5B"/>
    <w:rsid w:val="004B0FEB"/>
    <w:rsid w:val="004B139D"/>
    <w:rsid w:val="004B15AE"/>
    <w:rsid w:val="004B15C8"/>
    <w:rsid w:val="004B16E7"/>
    <w:rsid w:val="004B17D7"/>
    <w:rsid w:val="004B1B11"/>
    <w:rsid w:val="004B1EBE"/>
    <w:rsid w:val="004B1F16"/>
    <w:rsid w:val="004B2264"/>
    <w:rsid w:val="004B25DF"/>
    <w:rsid w:val="004B269B"/>
    <w:rsid w:val="004B27E7"/>
    <w:rsid w:val="004B2C0A"/>
    <w:rsid w:val="004B30F2"/>
    <w:rsid w:val="004B33B8"/>
    <w:rsid w:val="004B36A3"/>
    <w:rsid w:val="004B39B9"/>
    <w:rsid w:val="004B3B97"/>
    <w:rsid w:val="004B3C46"/>
    <w:rsid w:val="004B3CC6"/>
    <w:rsid w:val="004B408A"/>
    <w:rsid w:val="004B411B"/>
    <w:rsid w:val="004B41BC"/>
    <w:rsid w:val="004B4268"/>
    <w:rsid w:val="004B42D9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4E64"/>
    <w:rsid w:val="004B5044"/>
    <w:rsid w:val="004B509A"/>
    <w:rsid w:val="004B509B"/>
    <w:rsid w:val="004B50E9"/>
    <w:rsid w:val="004B50EA"/>
    <w:rsid w:val="004B52B1"/>
    <w:rsid w:val="004B5326"/>
    <w:rsid w:val="004B5889"/>
    <w:rsid w:val="004B5945"/>
    <w:rsid w:val="004B5992"/>
    <w:rsid w:val="004B5FF9"/>
    <w:rsid w:val="004B6088"/>
    <w:rsid w:val="004B6460"/>
    <w:rsid w:val="004B64FB"/>
    <w:rsid w:val="004B6519"/>
    <w:rsid w:val="004B65A4"/>
    <w:rsid w:val="004B67E9"/>
    <w:rsid w:val="004B69DA"/>
    <w:rsid w:val="004B6AFE"/>
    <w:rsid w:val="004B6CAA"/>
    <w:rsid w:val="004B6CB5"/>
    <w:rsid w:val="004B6D4F"/>
    <w:rsid w:val="004B6EF7"/>
    <w:rsid w:val="004B70D0"/>
    <w:rsid w:val="004B722C"/>
    <w:rsid w:val="004B774D"/>
    <w:rsid w:val="004B77A1"/>
    <w:rsid w:val="004B79BB"/>
    <w:rsid w:val="004B7ABE"/>
    <w:rsid w:val="004B7BF8"/>
    <w:rsid w:val="004B7D0F"/>
    <w:rsid w:val="004B7EAD"/>
    <w:rsid w:val="004B7EC1"/>
    <w:rsid w:val="004B7EFE"/>
    <w:rsid w:val="004B7F3F"/>
    <w:rsid w:val="004B7F47"/>
    <w:rsid w:val="004C02DE"/>
    <w:rsid w:val="004C08F2"/>
    <w:rsid w:val="004C0931"/>
    <w:rsid w:val="004C0CEA"/>
    <w:rsid w:val="004C0D99"/>
    <w:rsid w:val="004C0F01"/>
    <w:rsid w:val="004C0F6B"/>
    <w:rsid w:val="004C1046"/>
    <w:rsid w:val="004C1248"/>
    <w:rsid w:val="004C1326"/>
    <w:rsid w:val="004C13AC"/>
    <w:rsid w:val="004C1467"/>
    <w:rsid w:val="004C19A9"/>
    <w:rsid w:val="004C1A95"/>
    <w:rsid w:val="004C1DFE"/>
    <w:rsid w:val="004C1F03"/>
    <w:rsid w:val="004C1F65"/>
    <w:rsid w:val="004C2498"/>
    <w:rsid w:val="004C24F5"/>
    <w:rsid w:val="004C26CE"/>
    <w:rsid w:val="004C26CF"/>
    <w:rsid w:val="004C27CA"/>
    <w:rsid w:val="004C28CF"/>
    <w:rsid w:val="004C2A3C"/>
    <w:rsid w:val="004C2AC8"/>
    <w:rsid w:val="004C2BC6"/>
    <w:rsid w:val="004C2D85"/>
    <w:rsid w:val="004C2E0E"/>
    <w:rsid w:val="004C2E48"/>
    <w:rsid w:val="004C2E8F"/>
    <w:rsid w:val="004C2F9B"/>
    <w:rsid w:val="004C33DC"/>
    <w:rsid w:val="004C343C"/>
    <w:rsid w:val="004C35B6"/>
    <w:rsid w:val="004C35BF"/>
    <w:rsid w:val="004C3687"/>
    <w:rsid w:val="004C378D"/>
    <w:rsid w:val="004C37FB"/>
    <w:rsid w:val="004C3980"/>
    <w:rsid w:val="004C3992"/>
    <w:rsid w:val="004C3BE6"/>
    <w:rsid w:val="004C3C70"/>
    <w:rsid w:val="004C3D9F"/>
    <w:rsid w:val="004C3DC6"/>
    <w:rsid w:val="004C3E68"/>
    <w:rsid w:val="004C3EF9"/>
    <w:rsid w:val="004C41A3"/>
    <w:rsid w:val="004C41FC"/>
    <w:rsid w:val="004C45A3"/>
    <w:rsid w:val="004C45D6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C78"/>
    <w:rsid w:val="004C6D6B"/>
    <w:rsid w:val="004C6E5C"/>
    <w:rsid w:val="004C744C"/>
    <w:rsid w:val="004C745F"/>
    <w:rsid w:val="004C7561"/>
    <w:rsid w:val="004C75B9"/>
    <w:rsid w:val="004C7619"/>
    <w:rsid w:val="004C770F"/>
    <w:rsid w:val="004C78F0"/>
    <w:rsid w:val="004C7B9F"/>
    <w:rsid w:val="004C7BAE"/>
    <w:rsid w:val="004C7BD0"/>
    <w:rsid w:val="004C7D8D"/>
    <w:rsid w:val="004C7D9A"/>
    <w:rsid w:val="004C7EDA"/>
    <w:rsid w:val="004C7EFE"/>
    <w:rsid w:val="004D01AD"/>
    <w:rsid w:val="004D0499"/>
    <w:rsid w:val="004D0877"/>
    <w:rsid w:val="004D1249"/>
    <w:rsid w:val="004D140F"/>
    <w:rsid w:val="004D1681"/>
    <w:rsid w:val="004D184C"/>
    <w:rsid w:val="004D1977"/>
    <w:rsid w:val="004D1C5F"/>
    <w:rsid w:val="004D1CF4"/>
    <w:rsid w:val="004D1DE6"/>
    <w:rsid w:val="004D1F72"/>
    <w:rsid w:val="004D1FE6"/>
    <w:rsid w:val="004D2278"/>
    <w:rsid w:val="004D2300"/>
    <w:rsid w:val="004D2890"/>
    <w:rsid w:val="004D28B6"/>
    <w:rsid w:val="004D29AE"/>
    <w:rsid w:val="004D2B1A"/>
    <w:rsid w:val="004D2E96"/>
    <w:rsid w:val="004D2F41"/>
    <w:rsid w:val="004D302C"/>
    <w:rsid w:val="004D30EC"/>
    <w:rsid w:val="004D322B"/>
    <w:rsid w:val="004D32C4"/>
    <w:rsid w:val="004D3589"/>
    <w:rsid w:val="004D37A2"/>
    <w:rsid w:val="004D39B4"/>
    <w:rsid w:val="004D3AC5"/>
    <w:rsid w:val="004D4163"/>
    <w:rsid w:val="004D42F9"/>
    <w:rsid w:val="004D438E"/>
    <w:rsid w:val="004D4656"/>
    <w:rsid w:val="004D49D1"/>
    <w:rsid w:val="004D4B23"/>
    <w:rsid w:val="004D4BF8"/>
    <w:rsid w:val="004D4ED7"/>
    <w:rsid w:val="004D5166"/>
    <w:rsid w:val="004D53D9"/>
    <w:rsid w:val="004D54C6"/>
    <w:rsid w:val="004D56A1"/>
    <w:rsid w:val="004D56C3"/>
    <w:rsid w:val="004D56C9"/>
    <w:rsid w:val="004D5929"/>
    <w:rsid w:val="004D5ACC"/>
    <w:rsid w:val="004D5D95"/>
    <w:rsid w:val="004D5E1D"/>
    <w:rsid w:val="004D5EF4"/>
    <w:rsid w:val="004D5F90"/>
    <w:rsid w:val="004D638F"/>
    <w:rsid w:val="004D63B6"/>
    <w:rsid w:val="004D646F"/>
    <w:rsid w:val="004D6553"/>
    <w:rsid w:val="004D689D"/>
    <w:rsid w:val="004D6AA5"/>
    <w:rsid w:val="004D6AC4"/>
    <w:rsid w:val="004D6D87"/>
    <w:rsid w:val="004D6E8D"/>
    <w:rsid w:val="004D6ED3"/>
    <w:rsid w:val="004D7051"/>
    <w:rsid w:val="004D7060"/>
    <w:rsid w:val="004D71E5"/>
    <w:rsid w:val="004D73A6"/>
    <w:rsid w:val="004D778C"/>
    <w:rsid w:val="004D7876"/>
    <w:rsid w:val="004D7C68"/>
    <w:rsid w:val="004D7FF1"/>
    <w:rsid w:val="004E01E1"/>
    <w:rsid w:val="004E07C1"/>
    <w:rsid w:val="004E0DD1"/>
    <w:rsid w:val="004E0F1A"/>
    <w:rsid w:val="004E138A"/>
    <w:rsid w:val="004E13AA"/>
    <w:rsid w:val="004E152D"/>
    <w:rsid w:val="004E16EB"/>
    <w:rsid w:val="004E1781"/>
    <w:rsid w:val="004E187F"/>
    <w:rsid w:val="004E1CE3"/>
    <w:rsid w:val="004E1DF5"/>
    <w:rsid w:val="004E21F5"/>
    <w:rsid w:val="004E2428"/>
    <w:rsid w:val="004E27F0"/>
    <w:rsid w:val="004E29DE"/>
    <w:rsid w:val="004E2B8A"/>
    <w:rsid w:val="004E2CE2"/>
    <w:rsid w:val="004E2D42"/>
    <w:rsid w:val="004E2F6F"/>
    <w:rsid w:val="004E3021"/>
    <w:rsid w:val="004E330B"/>
    <w:rsid w:val="004E3940"/>
    <w:rsid w:val="004E3A4F"/>
    <w:rsid w:val="004E3BAA"/>
    <w:rsid w:val="004E3C0A"/>
    <w:rsid w:val="004E3CF8"/>
    <w:rsid w:val="004E3EF8"/>
    <w:rsid w:val="004E4098"/>
    <w:rsid w:val="004E4205"/>
    <w:rsid w:val="004E447B"/>
    <w:rsid w:val="004E46D6"/>
    <w:rsid w:val="004E4905"/>
    <w:rsid w:val="004E49F1"/>
    <w:rsid w:val="004E4C39"/>
    <w:rsid w:val="004E4CA9"/>
    <w:rsid w:val="004E4EF4"/>
    <w:rsid w:val="004E52DC"/>
    <w:rsid w:val="004E54D1"/>
    <w:rsid w:val="004E5575"/>
    <w:rsid w:val="004E55C6"/>
    <w:rsid w:val="004E5662"/>
    <w:rsid w:val="004E56C5"/>
    <w:rsid w:val="004E5998"/>
    <w:rsid w:val="004E5B91"/>
    <w:rsid w:val="004E5E62"/>
    <w:rsid w:val="004E6011"/>
    <w:rsid w:val="004E61ED"/>
    <w:rsid w:val="004E62F2"/>
    <w:rsid w:val="004E65A7"/>
    <w:rsid w:val="004E67C5"/>
    <w:rsid w:val="004E67F3"/>
    <w:rsid w:val="004E6830"/>
    <w:rsid w:val="004E6A9D"/>
    <w:rsid w:val="004E6C16"/>
    <w:rsid w:val="004E6D44"/>
    <w:rsid w:val="004E6DE3"/>
    <w:rsid w:val="004E6DF8"/>
    <w:rsid w:val="004E6FDF"/>
    <w:rsid w:val="004E7001"/>
    <w:rsid w:val="004E7262"/>
    <w:rsid w:val="004E731E"/>
    <w:rsid w:val="004E769D"/>
    <w:rsid w:val="004E76B0"/>
    <w:rsid w:val="004E79CA"/>
    <w:rsid w:val="004E79D5"/>
    <w:rsid w:val="004F001F"/>
    <w:rsid w:val="004F00EC"/>
    <w:rsid w:val="004F0359"/>
    <w:rsid w:val="004F0387"/>
    <w:rsid w:val="004F0503"/>
    <w:rsid w:val="004F057D"/>
    <w:rsid w:val="004F0620"/>
    <w:rsid w:val="004F0BD5"/>
    <w:rsid w:val="004F0CF5"/>
    <w:rsid w:val="004F0D91"/>
    <w:rsid w:val="004F0F36"/>
    <w:rsid w:val="004F100D"/>
    <w:rsid w:val="004F10A9"/>
    <w:rsid w:val="004F10F9"/>
    <w:rsid w:val="004F1141"/>
    <w:rsid w:val="004F1235"/>
    <w:rsid w:val="004F1467"/>
    <w:rsid w:val="004F1803"/>
    <w:rsid w:val="004F181E"/>
    <w:rsid w:val="004F1AE7"/>
    <w:rsid w:val="004F1BAE"/>
    <w:rsid w:val="004F1CC5"/>
    <w:rsid w:val="004F1DDB"/>
    <w:rsid w:val="004F2021"/>
    <w:rsid w:val="004F2376"/>
    <w:rsid w:val="004F23E9"/>
    <w:rsid w:val="004F2738"/>
    <w:rsid w:val="004F2749"/>
    <w:rsid w:val="004F289E"/>
    <w:rsid w:val="004F2B06"/>
    <w:rsid w:val="004F2B12"/>
    <w:rsid w:val="004F2E45"/>
    <w:rsid w:val="004F3004"/>
    <w:rsid w:val="004F30E5"/>
    <w:rsid w:val="004F310F"/>
    <w:rsid w:val="004F3356"/>
    <w:rsid w:val="004F370F"/>
    <w:rsid w:val="004F37A1"/>
    <w:rsid w:val="004F39C0"/>
    <w:rsid w:val="004F3AC5"/>
    <w:rsid w:val="004F3E34"/>
    <w:rsid w:val="004F3F31"/>
    <w:rsid w:val="004F4262"/>
    <w:rsid w:val="004F42EC"/>
    <w:rsid w:val="004F45B4"/>
    <w:rsid w:val="004F466B"/>
    <w:rsid w:val="004F49E0"/>
    <w:rsid w:val="004F4A73"/>
    <w:rsid w:val="004F4BBD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605"/>
    <w:rsid w:val="004F67AA"/>
    <w:rsid w:val="004F6ABE"/>
    <w:rsid w:val="004F6D62"/>
    <w:rsid w:val="004F6EFB"/>
    <w:rsid w:val="004F7057"/>
    <w:rsid w:val="004F7265"/>
    <w:rsid w:val="004F7547"/>
    <w:rsid w:val="004F7809"/>
    <w:rsid w:val="004F7AA7"/>
    <w:rsid w:val="004F7AAD"/>
    <w:rsid w:val="004F7B61"/>
    <w:rsid w:val="004F7D57"/>
    <w:rsid w:val="004F7FF8"/>
    <w:rsid w:val="0050039D"/>
    <w:rsid w:val="00500488"/>
    <w:rsid w:val="00500531"/>
    <w:rsid w:val="0050058C"/>
    <w:rsid w:val="00500E2C"/>
    <w:rsid w:val="0050105E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125"/>
    <w:rsid w:val="00502352"/>
    <w:rsid w:val="005024B1"/>
    <w:rsid w:val="005024CC"/>
    <w:rsid w:val="005025ED"/>
    <w:rsid w:val="005027BE"/>
    <w:rsid w:val="00502993"/>
    <w:rsid w:val="00502B2C"/>
    <w:rsid w:val="00502B46"/>
    <w:rsid w:val="00502F56"/>
    <w:rsid w:val="005033FF"/>
    <w:rsid w:val="0050353B"/>
    <w:rsid w:val="0050372E"/>
    <w:rsid w:val="00503827"/>
    <w:rsid w:val="00503952"/>
    <w:rsid w:val="00503CD5"/>
    <w:rsid w:val="00503CF2"/>
    <w:rsid w:val="00503D21"/>
    <w:rsid w:val="00503EB1"/>
    <w:rsid w:val="005040D2"/>
    <w:rsid w:val="00504103"/>
    <w:rsid w:val="0050430D"/>
    <w:rsid w:val="005044AB"/>
    <w:rsid w:val="005044E0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D9F"/>
    <w:rsid w:val="00505E22"/>
    <w:rsid w:val="0050608F"/>
    <w:rsid w:val="005060BD"/>
    <w:rsid w:val="005061D8"/>
    <w:rsid w:val="00506384"/>
    <w:rsid w:val="0050658B"/>
    <w:rsid w:val="00506977"/>
    <w:rsid w:val="00506A8F"/>
    <w:rsid w:val="00506B5B"/>
    <w:rsid w:val="00506C61"/>
    <w:rsid w:val="00506DB7"/>
    <w:rsid w:val="00506EAB"/>
    <w:rsid w:val="00506F00"/>
    <w:rsid w:val="00507041"/>
    <w:rsid w:val="00507610"/>
    <w:rsid w:val="0050782B"/>
    <w:rsid w:val="0050785E"/>
    <w:rsid w:val="005078A4"/>
    <w:rsid w:val="005079FC"/>
    <w:rsid w:val="00507A80"/>
    <w:rsid w:val="00507AF9"/>
    <w:rsid w:val="00507D45"/>
    <w:rsid w:val="00507F4F"/>
    <w:rsid w:val="00510004"/>
    <w:rsid w:val="0051017A"/>
    <w:rsid w:val="005101B5"/>
    <w:rsid w:val="005102D5"/>
    <w:rsid w:val="00510336"/>
    <w:rsid w:val="00510593"/>
    <w:rsid w:val="00510627"/>
    <w:rsid w:val="00510794"/>
    <w:rsid w:val="00510873"/>
    <w:rsid w:val="005108C7"/>
    <w:rsid w:val="005108D7"/>
    <w:rsid w:val="00510920"/>
    <w:rsid w:val="00510B14"/>
    <w:rsid w:val="00510DE8"/>
    <w:rsid w:val="00511042"/>
    <w:rsid w:val="0051105C"/>
    <w:rsid w:val="00511467"/>
    <w:rsid w:val="005115E7"/>
    <w:rsid w:val="0051163D"/>
    <w:rsid w:val="0051180B"/>
    <w:rsid w:val="00511A3A"/>
    <w:rsid w:val="00511BFF"/>
    <w:rsid w:val="00511CDB"/>
    <w:rsid w:val="00511E95"/>
    <w:rsid w:val="00511FAF"/>
    <w:rsid w:val="00511FDB"/>
    <w:rsid w:val="00512208"/>
    <w:rsid w:val="00512544"/>
    <w:rsid w:val="00512599"/>
    <w:rsid w:val="005126D0"/>
    <w:rsid w:val="005126F7"/>
    <w:rsid w:val="00512855"/>
    <w:rsid w:val="0051291C"/>
    <w:rsid w:val="005129FC"/>
    <w:rsid w:val="00512A5A"/>
    <w:rsid w:val="00512BA9"/>
    <w:rsid w:val="00512DA6"/>
    <w:rsid w:val="00512ED8"/>
    <w:rsid w:val="005130CB"/>
    <w:rsid w:val="005131B1"/>
    <w:rsid w:val="00513210"/>
    <w:rsid w:val="00513451"/>
    <w:rsid w:val="0051372F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E50"/>
    <w:rsid w:val="005150F6"/>
    <w:rsid w:val="0051524F"/>
    <w:rsid w:val="00515277"/>
    <w:rsid w:val="00515669"/>
    <w:rsid w:val="005158CA"/>
    <w:rsid w:val="005158FC"/>
    <w:rsid w:val="00515AE2"/>
    <w:rsid w:val="00515C45"/>
    <w:rsid w:val="00515DB4"/>
    <w:rsid w:val="00515FF9"/>
    <w:rsid w:val="00516440"/>
    <w:rsid w:val="00516484"/>
    <w:rsid w:val="0051660E"/>
    <w:rsid w:val="00516CB0"/>
    <w:rsid w:val="00516FD9"/>
    <w:rsid w:val="00517103"/>
    <w:rsid w:val="00517104"/>
    <w:rsid w:val="0051754E"/>
    <w:rsid w:val="00517778"/>
    <w:rsid w:val="0051785E"/>
    <w:rsid w:val="00517912"/>
    <w:rsid w:val="005179DC"/>
    <w:rsid w:val="00517AA2"/>
    <w:rsid w:val="00517BB2"/>
    <w:rsid w:val="00517DFE"/>
    <w:rsid w:val="00517EA1"/>
    <w:rsid w:val="0052005E"/>
    <w:rsid w:val="00520192"/>
    <w:rsid w:val="00520199"/>
    <w:rsid w:val="005203AC"/>
    <w:rsid w:val="0052046C"/>
    <w:rsid w:val="0052070A"/>
    <w:rsid w:val="005207CC"/>
    <w:rsid w:val="005207D5"/>
    <w:rsid w:val="00520818"/>
    <w:rsid w:val="00520857"/>
    <w:rsid w:val="00520BF2"/>
    <w:rsid w:val="0052125D"/>
    <w:rsid w:val="00521412"/>
    <w:rsid w:val="00521650"/>
    <w:rsid w:val="00521779"/>
    <w:rsid w:val="005219B3"/>
    <w:rsid w:val="005219EA"/>
    <w:rsid w:val="00521C97"/>
    <w:rsid w:val="00521D80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3C"/>
    <w:rsid w:val="00523176"/>
    <w:rsid w:val="005232FF"/>
    <w:rsid w:val="00523419"/>
    <w:rsid w:val="00523599"/>
    <w:rsid w:val="00523D00"/>
    <w:rsid w:val="00523EE1"/>
    <w:rsid w:val="00524095"/>
    <w:rsid w:val="00524316"/>
    <w:rsid w:val="0052444B"/>
    <w:rsid w:val="005244A1"/>
    <w:rsid w:val="005244BD"/>
    <w:rsid w:val="0052450B"/>
    <w:rsid w:val="00524551"/>
    <w:rsid w:val="00524758"/>
    <w:rsid w:val="00524792"/>
    <w:rsid w:val="00524854"/>
    <w:rsid w:val="00524AED"/>
    <w:rsid w:val="00524C8E"/>
    <w:rsid w:val="00524DDC"/>
    <w:rsid w:val="0052540F"/>
    <w:rsid w:val="005254B8"/>
    <w:rsid w:val="0052564D"/>
    <w:rsid w:val="00525857"/>
    <w:rsid w:val="00525C98"/>
    <w:rsid w:val="00525CD7"/>
    <w:rsid w:val="00525E94"/>
    <w:rsid w:val="005260CE"/>
    <w:rsid w:val="005260D5"/>
    <w:rsid w:val="00526628"/>
    <w:rsid w:val="00526700"/>
    <w:rsid w:val="005269E0"/>
    <w:rsid w:val="005269F8"/>
    <w:rsid w:val="00526BAA"/>
    <w:rsid w:val="00526E8A"/>
    <w:rsid w:val="00526EF2"/>
    <w:rsid w:val="005272C6"/>
    <w:rsid w:val="0052764F"/>
    <w:rsid w:val="00527721"/>
    <w:rsid w:val="00527862"/>
    <w:rsid w:val="0052799A"/>
    <w:rsid w:val="00527A11"/>
    <w:rsid w:val="00527A7A"/>
    <w:rsid w:val="00527AB0"/>
    <w:rsid w:val="00527C6D"/>
    <w:rsid w:val="00527E93"/>
    <w:rsid w:val="00527F73"/>
    <w:rsid w:val="00527FC6"/>
    <w:rsid w:val="00530117"/>
    <w:rsid w:val="0053038D"/>
    <w:rsid w:val="005308B3"/>
    <w:rsid w:val="00530B6F"/>
    <w:rsid w:val="00530C66"/>
    <w:rsid w:val="00531491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65B"/>
    <w:rsid w:val="0053281D"/>
    <w:rsid w:val="00532880"/>
    <w:rsid w:val="00532B87"/>
    <w:rsid w:val="00532EB3"/>
    <w:rsid w:val="00532EF2"/>
    <w:rsid w:val="0053308C"/>
    <w:rsid w:val="00533745"/>
    <w:rsid w:val="005339F0"/>
    <w:rsid w:val="00533AAA"/>
    <w:rsid w:val="00533EC8"/>
    <w:rsid w:val="00533ED9"/>
    <w:rsid w:val="00533FDB"/>
    <w:rsid w:val="00533FEB"/>
    <w:rsid w:val="005341F3"/>
    <w:rsid w:val="00534207"/>
    <w:rsid w:val="0053431C"/>
    <w:rsid w:val="00534663"/>
    <w:rsid w:val="00534AA9"/>
    <w:rsid w:val="00534CA7"/>
    <w:rsid w:val="00534E0D"/>
    <w:rsid w:val="00534F4A"/>
    <w:rsid w:val="00535288"/>
    <w:rsid w:val="0053562B"/>
    <w:rsid w:val="0053571C"/>
    <w:rsid w:val="005358B7"/>
    <w:rsid w:val="00535909"/>
    <w:rsid w:val="0053590C"/>
    <w:rsid w:val="0053598C"/>
    <w:rsid w:val="005359CE"/>
    <w:rsid w:val="00535D83"/>
    <w:rsid w:val="005361F3"/>
    <w:rsid w:val="00536244"/>
    <w:rsid w:val="0053625E"/>
    <w:rsid w:val="005362C3"/>
    <w:rsid w:val="0053634A"/>
    <w:rsid w:val="0053687F"/>
    <w:rsid w:val="00536DDC"/>
    <w:rsid w:val="005371CF"/>
    <w:rsid w:val="005375F0"/>
    <w:rsid w:val="005376EC"/>
    <w:rsid w:val="005377F8"/>
    <w:rsid w:val="00537811"/>
    <w:rsid w:val="00537973"/>
    <w:rsid w:val="00537ADC"/>
    <w:rsid w:val="00537C93"/>
    <w:rsid w:val="00537CE9"/>
    <w:rsid w:val="00537D13"/>
    <w:rsid w:val="00540016"/>
    <w:rsid w:val="00540172"/>
    <w:rsid w:val="0054025A"/>
    <w:rsid w:val="0054026E"/>
    <w:rsid w:val="00540359"/>
    <w:rsid w:val="00540881"/>
    <w:rsid w:val="00540AE5"/>
    <w:rsid w:val="00540C58"/>
    <w:rsid w:val="00540C5B"/>
    <w:rsid w:val="00540F62"/>
    <w:rsid w:val="005410BF"/>
    <w:rsid w:val="005410D4"/>
    <w:rsid w:val="005411A5"/>
    <w:rsid w:val="005412A5"/>
    <w:rsid w:val="00541395"/>
    <w:rsid w:val="005413E2"/>
    <w:rsid w:val="00541679"/>
    <w:rsid w:val="0054179F"/>
    <w:rsid w:val="005418BE"/>
    <w:rsid w:val="0054196D"/>
    <w:rsid w:val="0054197D"/>
    <w:rsid w:val="00541A02"/>
    <w:rsid w:val="00541A72"/>
    <w:rsid w:val="00541D0C"/>
    <w:rsid w:val="00541ECB"/>
    <w:rsid w:val="00541ED7"/>
    <w:rsid w:val="00541FA6"/>
    <w:rsid w:val="005421FB"/>
    <w:rsid w:val="0054244B"/>
    <w:rsid w:val="0054249E"/>
    <w:rsid w:val="005424E6"/>
    <w:rsid w:val="00542546"/>
    <w:rsid w:val="00542839"/>
    <w:rsid w:val="00542A40"/>
    <w:rsid w:val="00542BAF"/>
    <w:rsid w:val="00542E96"/>
    <w:rsid w:val="00543340"/>
    <w:rsid w:val="00543365"/>
    <w:rsid w:val="005433E6"/>
    <w:rsid w:val="005434D3"/>
    <w:rsid w:val="00543CD7"/>
    <w:rsid w:val="00543EC3"/>
    <w:rsid w:val="00543FFC"/>
    <w:rsid w:val="0054424B"/>
    <w:rsid w:val="005442EB"/>
    <w:rsid w:val="0054499A"/>
    <w:rsid w:val="00544A8D"/>
    <w:rsid w:val="00544AB5"/>
    <w:rsid w:val="00544C8A"/>
    <w:rsid w:val="00544CCD"/>
    <w:rsid w:val="00544F4C"/>
    <w:rsid w:val="0054507E"/>
    <w:rsid w:val="0054511D"/>
    <w:rsid w:val="005452EF"/>
    <w:rsid w:val="005453B2"/>
    <w:rsid w:val="005453C1"/>
    <w:rsid w:val="005457E1"/>
    <w:rsid w:val="00545850"/>
    <w:rsid w:val="00545CAA"/>
    <w:rsid w:val="00545FE6"/>
    <w:rsid w:val="00546061"/>
    <w:rsid w:val="0054650C"/>
    <w:rsid w:val="005465AA"/>
    <w:rsid w:val="005466C6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B49"/>
    <w:rsid w:val="00547BE6"/>
    <w:rsid w:val="00550054"/>
    <w:rsid w:val="0055015B"/>
    <w:rsid w:val="005501A5"/>
    <w:rsid w:val="005502CD"/>
    <w:rsid w:val="00550398"/>
    <w:rsid w:val="00550568"/>
    <w:rsid w:val="00550809"/>
    <w:rsid w:val="00550821"/>
    <w:rsid w:val="00550A11"/>
    <w:rsid w:val="00550A41"/>
    <w:rsid w:val="00550B79"/>
    <w:rsid w:val="005512A4"/>
    <w:rsid w:val="00551454"/>
    <w:rsid w:val="0055150D"/>
    <w:rsid w:val="0055181E"/>
    <w:rsid w:val="00551851"/>
    <w:rsid w:val="00551AA8"/>
    <w:rsid w:val="00551FC8"/>
    <w:rsid w:val="005525EF"/>
    <w:rsid w:val="005525F0"/>
    <w:rsid w:val="00552A46"/>
    <w:rsid w:val="00552B61"/>
    <w:rsid w:val="00553146"/>
    <w:rsid w:val="0055314F"/>
    <w:rsid w:val="00553371"/>
    <w:rsid w:val="00553389"/>
    <w:rsid w:val="005533FE"/>
    <w:rsid w:val="005536BD"/>
    <w:rsid w:val="005539FD"/>
    <w:rsid w:val="00553B5E"/>
    <w:rsid w:val="00553B73"/>
    <w:rsid w:val="00553C81"/>
    <w:rsid w:val="00553DC1"/>
    <w:rsid w:val="00553E9B"/>
    <w:rsid w:val="00553EA9"/>
    <w:rsid w:val="0055409E"/>
    <w:rsid w:val="00554135"/>
    <w:rsid w:val="00554329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D9E"/>
    <w:rsid w:val="00555DA3"/>
    <w:rsid w:val="00555E38"/>
    <w:rsid w:val="00555F9B"/>
    <w:rsid w:val="00556017"/>
    <w:rsid w:val="00556081"/>
    <w:rsid w:val="00556328"/>
    <w:rsid w:val="005565C8"/>
    <w:rsid w:val="00556927"/>
    <w:rsid w:val="00556A58"/>
    <w:rsid w:val="00556D29"/>
    <w:rsid w:val="00556DAF"/>
    <w:rsid w:val="005571C6"/>
    <w:rsid w:val="005574F7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D7"/>
    <w:rsid w:val="005619F8"/>
    <w:rsid w:val="00561C41"/>
    <w:rsid w:val="00561D61"/>
    <w:rsid w:val="00562242"/>
    <w:rsid w:val="00562338"/>
    <w:rsid w:val="00562355"/>
    <w:rsid w:val="00562396"/>
    <w:rsid w:val="00562473"/>
    <w:rsid w:val="00562666"/>
    <w:rsid w:val="005628F0"/>
    <w:rsid w:val="00562946"/>
    <w:rsid w:val="00562F15"/>
    <w:rsid w:val="00562FC4"/>
    <w:rsid w:val="005631AE"/>
    <w:rsid w:val="00563374"/>
    <w:rsid w:val="00563978"/>
    <w:rsid w:val="00563C17"/>
    <w:rsid w:val="00563F29"/>
    <w:rsid w:val="005640A1"/>
    <w:rsid w:val="00564347"/>
    <w:rsid w:val="0056441A"/>
    <w:rsid w:val="00564601"/>
    <w:rsid w:val="00564A17"/>
    <w:rsid w:val="00564B93"/>
    <w:rsid w:val="00564CA5"/>
    <w:rsid w:val="00564CB4"/>
    <w:rsid w:val="00564CF7"/>
    <w:rsid w:val="00564D9C"/>
    <w:rsid w:val="00564EBE"/>
    <w:rsid w:val="00564FD0"/>
    <w:rsid w:val="005651EA"/>
    <w:rsid w:val="005654F3"/>
    <w:rsid w:val="005655A4"/>
    <w:rsid w:val="00565708"/>
    <w:rsid w:val="00565771"/>
    <w:rsid w:val="00565798"/>
    <w:rsid w:val="00565D53"/>
    <w:rsid w:val="00565EAD"/>
    <w:rsid w:val="00565EDD"/>
    <w:rsid w:val="005660C0"/>
    <w:rsid w:val="005662C6"/>
    <w:rsid w:val="00566315"/>
    <w:rsid w:val="00566774"/>
    <w:rsid w:val="0056682D"/>
    <w:rsid w:val="00566A79"/>
    <w:rsid w:val="00566F60"/>
    <w:rsid w:val="005671F2"/>
    <w:rsid w:val="00567266"/>
    <w:rsid w:val="00567313"/>
    <w:rsid w:val="0056779E"/>
    <w:rsid w:val="005677A0"/>
    <w:rsid w:val="00567853"/>
    <w:rsid w:val="0056792A"/>
    <w:rsid w:val="005679FA"/>
    <w:rsid w:val="00567D04"/>
    <w:rsid w:val="00570282"/>
    <w:rsid w:val="00570515"/>
    <w:rsid w:val="005705B8"/>
    <w:rsid w:val="00570893"/>
    <w:rsid w:val="005709CA"/>
    <w:rsid w:val="00570A08"/>
    <w:rsid w:val="00570A2A"/>
    <w:rsid w:val="00570E39"/>
    <w:rsid w:val="005710F6"/>
    <w:rsid w:val="0057123A"/>
    <w:rsid w:val="00571574"/>
    <w:rsid w:val="0057174E"/>
    <w:rsid w:val="00571BF7"/>
    <w:rsid w:val="00571EBD"/>
    <w:rsid w:val="005727A5"/>
    <w:rsid w:val="00572967"/>
    <w:rsid w:val="00572A4B"/>
    <w:rsid w:val="00572C4F"/>
    <w:rsid w:val="00572CEA"/>
    <w:rsid w:val="005731E3"/>
    <w:rsid w:val="00573360"/>
    <w:rsid w:val="0057374F"/>
    <w:rsid w:val="0057375F"/>
    <w:rsid w:val="00573858"/>
    <w:rsid w:val="005739F6"/>
    <w:rsid w:val="00573A2B"/>
    <w:rsid w:val="00573CF9"/>
    <w:rsid w:val="00573EA2"/>
    <w:rsid w:val="00573EF8"/>
    <w:rsid w:val="00573F22"/>
    <w:rsid w:val="00574070"/>
    <w:rsid w:val="00574236"/>
    <w:rsid w:val="0057426C"/>
    <w:rsid w:val="005745A9"/>
    <w:rsid w:val="005747B2"/>
    <w:rsid w:val="00574DE0"/>
    <w:rsid w:val="00574EAB"/>
    <w:rsid w:val="00574EE5"/>
    <w:rsid w:val="00574F93"/>
    <w:rsid w:val="005754F9"/>
    <w:rsid w:val="005756DD"/>
    <w:rsid w:val="00575801"/>
    <w:rsid w:val="00575BD0"/>
    <w:rsid w:val="00575C4C"/>
    <w:rsid w:val="00575F6A"/>
    <w:rsid w:val="005761DA"/>
    <w:rsid w:val="0057658A"/>
    <w:rsid w:val="005765CD"/>
    <w:rsid w:val="00576B97"/>
    <w:rsid w:val="00576C52"/>
    <w:rsid w:val="00576D55"/>
    <w:rsid w:val="00576F2F"/>
    <w:rsid w:val="0057728D"/>
    <w:rsid w:val="00577328"/>
    <w:rsid w:val="005773F2"/>
    <w:rsid w:val="0057772A"/>
    <w:rsid w:val="0057787C"/>
    <w:rsid w:val="00577BE8"/>
    <w:rsid w:val="00577E6A"/>
    <w:rsid w:val="00577F77"/>
    <w:rsid w:val="00580266"/>
    <w:rsid w:val="005802C5"/>
    <w:rsid w:val="00580345"/>
    <w:rsid w:val="005804DF"/>
    <w:rsid w:val="00580999"/>
    <w:rsid w:val="005809B6"/>
    <w:rsid w:val="00580B92"/>
    <w:rsid w:val="00580C14"/>
    <w:rsid w:val="00580C59"/>
    <w:rsid w:val="00580CC6"/>
    <w:rsid w:val="00580DE5"/>
    <w:rsid w:val="00581386"/>
    <w:rsid w:val="005813CA"/>
    <w:rsid w:val="005814FD"/>
    <w:rsid w:val="005815B3"/>
    <w:rsid w:val="00581601"/>
    <w:rsid w:val="005817B1"/>
    <w:rsid w:val="005817F3"/>
    <w:rsid w:val="005818FA"/>
    <w:rsid w:val="00581E1D"/>
    <w:rsid w:val="005821D1"/>
    <w:rsid w:val="005828EC"/>
    <w:rsid w:val="00582977"/>
    <w:rsid w:val="00582D7F"/>
    <w:rsid w:val="00582E1B"/>
    <w:rsid w:val="00582E40"/>
    <w:rsid w:val="00582F32"/>
    <w:rsid w:val="0058329C"/>
    <w:rsid w:val="005838D9"/>
    <w:rsid w:val="005838E9"/>
    <w:rsid w:val="0058399B"/>
    <w:rsid w:val="00583A76"/>
    <w:rsid w:val="00583A9D"/>
    <w:rsid w:val="00583BE6"/>
    <w:rsid w:val="00583F4F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500A"/>
    <w:rsid w:val="00585406"/>
    <w:rsid w:val="00585579"/>
    <w:rsid w:val="005855EE"/>
    <w:rsid w:val="00585695"/>
    <w:rsid w:val="00585969"/>
    <w:rsid w:val="00585EEA"/>
    <w:rsid w:val="005861D3"/>
    <w:rsid w:val="005864C1"/>
    <w:rsid w:val="00586612"/>
    <w:rsid w:val="005867C2"/>
    <w:rsid w:val="00586C17"/>
    <w:rsid w:val="00586C7A"/>
    <w:rsid w:val="00586CF2"/>
    <w:rsid w:val="00586E9B"/>
    <w:rsid w:val="00586FA9"/>
    <w:rsid w:val="00587004"/>
    <w:rsid w:val="0058759D"/>
    <w:rsid w:val="0058765E"/>
    <w:rsid w:val="0058767F"/>
    <w:rsid w:val="00587C13"/>
    <w:rsid w:val="00587D39"/>
    <w:rsid w:val="005902AE"/>
    <w:rsid w:val="005903E2"/>
    <w:rsid w:val="00590474"/>
    <w:rsid w:val="0059065B"/>
    <w:rsid w:val="0059077C"/>
    <w:rsid w:val="005907E1"/>
    <w:rsid w:val="00590EDA"/>
    <w:rsid w:val="0059101C"/>
    <w:rsid w:val="00591178"/>
    <w:rsid w:val="0059137C"/>
    <w:rsid w:val="005914A8"/>
    <w:rsid w:val="0059161D"/>
    <w:rsid w:val="0059165F"/>
    <w:rsid w:val="00591714"/>
    <w:rsid w:val="005917FB"/>
    <w:rsid w:val="005918FA"/>
    <w:rsid w:val="00591AAB"/>
    <w:rsid w:val="00591DC8"/>
    <w:rsid w:val="005920E7"/>
    <w:rsid w:val="005922EA"/>
    <w:rsid w:val="005924C9"/>
    <w:rsid w:val="00592726"/>
    <w:rsid w:val="0059275C"/>
    <w:rsid w:val="00592F5E"/>
    <w:rsid w:val="00592F89"/>
    <w:rsid w:val="005933DC"/>
    <w:rsid w:val="0059341D"/>
    <w:rsid w:val="00593865"/>
    <w:rsid w:val="00593932"/>
    <w:rsid w:val="00593A31"/>
    <w:rsid w:val="00593F43"/>
    <w:rsid w:val="0059411D"/>
    <w:rsid w:val="00594684"/>
    <w:rsid w:val="00594DBD"/>
    <w:rsid w:val="00594F47"/>
    <w:rsid w:val="00594F72"/>
    <w:rsid w:val="005953BE"/>
    <w:rsid w:val="005954A4"/>
    <w:rsid w:val="00595525"/>
    <w:rsid w:val="00595784"/>
    <w:rsid w:val="0059587D"/>
    <w:rsid w:val="00595FE5"/>
    <w:rsid w:val="00596093"/>
    <w:rsid w:val="005960E8"/>
    <w:rsid w:val="0059620B"/>
    <w:rsid w:val="00596391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A7F"/>
    <w:rsid w:val="00597C1D"/>
    <w:rsid w:val="00597DE2"/>
    <w:rsid w:val="005A000F"/>
    <w:rsid w:val="005A00B0"/>
    <w:rsid w:val="005A00DB"/>
    <w:rsid w:val="005A0178"/>
    <w:rsid w:val="005A021E"/>
    <w:rsid w:val="005A0259"/>
    <w:rsid w:val="005A03F8"/>
    <w:rsid w:val="005A054A"/>
    <w:rsid w:val="005A0735"/>
    <w:rsid w:val="005A07B7"/>
    <w:rsid w:val="005A0802"/>
    <w:rsid w:val="005A085C"/>
    <w:rsid w:val="005A087D"/>
    <w:rsid w:val="005A096C"/>
    <w:rsid w:val="005A0C13"/>
    <w:rsid w:val="005A10D7"/>
    <w:rsid w:val="005A10E2"/>
    <w:rsid w:val="005A11D5"/>
    <w:rsid w:val="005A1231"/>
    <w:rsid w:val="005A16AB"/>
    <w:rsid w:val="005A198B"/>
    <w:rsid w:val="005A1BD7"/>
    <w:rsid w:val="005A208E"/>
    <w:rsid w:val="005A229B"/>
    <w:rsid w:val="005A283E"/>
    <w:rsid w:val="005A28D7"/>
    <w:rsid w:val="005A2A51"/>
    <w:rsid w:val="005A2B66"/>
    <w:rsid w:val="005A2B9D"/>
    <w:rsid w:val="005A2BBF"/>
    <w:rsid w:val="005A2C17"/>
    <w:rsid w:val="005A2DD0"/>
    <w:rsid w:val="005A2E4E"/>
    <w:rsid w:val="005A2E6D"/>
    <w:rsid w:val="005A2E75"/>
    <w:rsid w:val="005A2EBA"/>
    <w:rsid w:val="005A2F10"/>
    <w:rsid w:val="005A2F4D"/>
    <w:rsid w:val="005A2FB1"/>
    <w:rsid w:val="005A2FC2"/>
    <w:rsid w:val="005A3273"/>
    <w:rsid w:val="005A33ED"/>
    <w:rsid w:val="005A344F"/>
    <w:rsid w:val="005A39B3"/>
    <w:rsid w:val="005A3CF8"/>
    <w:rsid w:val="005A3DEC"/>
    <w:rsid w:val="005A42D1"/>
    <w:rsid w:val="005A44BB"/>
    <w:rsid w:val="005A4964"/>
    <w:rsid w:val="005A4AA7"/>
    <w:rsid w:val="005A4BE2"/>
    <w:rsid w:val="005A4D60"/>
    <w:rsid w:val="005A5139"/>
    <w:rsid w:val="005A51E8"/>
    <w:rsid w:val="005A5258"/>
    <w:rsid w:val="005A5401"/>
    <w:rsid w:val="005A5555"/>
    <w:rsid w:val="005A5582"/>
    <w:rsid w:val="005A6181"/>
    <w:rsid w:val="005A6209"/>
    <w:rsid w:val="005A6234"/>
    <w:rsid w:val="005A62FB"/>
    <w:rsid w:val="005A6334"/>
    <w:rsid w:val="005A644C"/>
    <w:rsid w:val="005A6569"/>
    <w:rsid w:val="005A66F9"/>
    <w:rsid w:val="005A687C"/>
    <w:rsid w:val="005A68AD"/>
    <w:rsid w:val="005A6993"/>
    <w:rsid w:val="005A7010"/>
    <w:rsid w:val="005A7152"/>
    <w:rsid w:val="005A729B"/>
    <w:rsid w:val="005A7826"/>
    <w:rsid w:val="005A78D9"/>
    <w:rsid w:val="005A796F"/>
    <w:rsid w:val="005A7A28"/>
    <w:rsid w:val="005A7B4A"/>
    <w:rsid w:val="005A7F6F"/>
    <w:rsid w:val="005A7FB5"/>
    <w:rsid w:val="005B0098"/>
    <w:rsid w:val="005B0104"/>
    <w:rsid w:val="005B039F"/>
    <w:rsid w:val="005B045C"/>
    <w:rsid w:val="005B0516"/>
    <w:rsid w:val="005B0540"/>
    <w:rsid w:val="005B070F"/>
    <w:rsid w:val="005B07E5"/>
    <w:rsid w:val="005B0861"/>
    <w:rsid w:val="005B0BCF"/>
    <w:rsid w:val="005B0D7F"/>
    <w:rsid w:val="005B0E5F"/>
    <w:rsid w:val="005B0EB6"/>
    <w:rsid w:val="005B141F"/>
    <w:rsid w:val="005B159D"/>
    <w:rsid w:val="005B16A8"/>
    <w:rsid w:val="005B175D"/>
    <w:rsid w:val="005B1763"/>
    <w:rsid w:val="005B19B2"/>
    <w:rsid w:val="005B2488"/>
    <w:rsid w:val="005B26B4"/>
    <w:rsid w:val="005B2817"/>
    <w:rsid w:val="005B2841"/>
    <w:rsid w:val="005B2AAA"/>
    <w:rsid w:val="005B2B13"/>
    <w:rsid w:val="005B2C80"/>
    <w:rsid w:val="005B2D11"/>
    <w:rsid w:val="005B2FB4"/>
    <w:rsid w:val="005B3032"/>
    <w:rsid w:val="005B32D6"/>
    <w:rsid w:val="005B349D"/>
    <w:rsid w:val="005B3A28"/>
    <w:rsid w:val="005B3A5A"/>
    <w:rsid w:val="005B3AAB"/>
    <w:rsid w:val="005B3DF8"/>
    <w:rsid w:val="005B3F34"/>
    <w:rsid w:val="005B426C"/>
    <w:rsid w:val="005B4489"/>
    <w:rsid w:val="005B44BB"/>
    <w:rsid w:val="005B461E"/>
    <w:rsid w:val="005B484F"/>
    <w:rsid w:val="005B4CBC"/>
    <w:rsid w:val="005B4F5D"/>
    <w:rsid w:val="005B5018"/>
    <w:rsid w:val="005B5348"/>
    <w:rsid w:val="005B5470"/>
    <w:rsid w:val="005B57AD"/>
    <w:rsid w:val="005B597D"/>
    <w:rsid w:val="005B5CE0"/>
    <w:rsid w:val="005B5D57"/>
    <w:rsid w:val="005B5E34"/>
    <w:rsid w:val="005B5F15"/>
    <w:rsid w:val="005B61ED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4B"/>
    <w:rsid w:val="005B72EA"/>
    <w:rsid w:val="005B74F4"/>
    <w:rsid w:val="005B7520"/>
    <w:rsid w:val="005B7543"/>
    <w:rsid w:val="005B769A"/>
    <w:rsid w:val="005B7B0B"/>
    <w:rsid w:val="005B7C99"/>
    <w:rsid w:val="005B7D97"/>
    <w:rsid w:val="005C0106"/>
    <w:rsid w:val="005C0282"/>
    <w:rsid w:val="005C0515"/>
    <w:rsid w:val="005C0789"/>
    <w:rsid w:val="005C0A4A"/>
    <w:rsid w:val="005C0CE3"/>
    <w:rsid w:val="005C0D41"/>
    <w:rsid w:val="005C0FA9"/>
    <w:rsid w:val="005C102A"/>
    <w:rsid w:val="005C1117"/>
    <w:rsid w:val="005C136E"/>
    <w:rsid w:val="005C1384"/>
    <w:rsid w:val="005C1AFA"/>
    <w:rsid w:val="005C1B2A"/>
    <w:rsid w:val="005C1D4E"/>
    <w:rsid w:val="005C1DDD"/>
    <w:rsid w:val="005C1DFE"/>
    <w:rsid w:val="005C1F38"/>
    <w:rsid w:val="005C2034"/>
    <w:rsid w:val="005C23EC"/>
    <w:rsid w:val="005C243A"/>
    <w:rsid w:val="005C2778"/>
    <w:rsid w:val="005C2A17"/>
    <w:rsid w:val="005C2ABE"/>
    <w:rsid w:val="005C2D09"/>
    <w:rsid w:val="005C2DD3"/>
    <w:rsid w:val="005C2EB8"/>
    <w:rsid w:val="005C3599"/>
    <w:rsid w:val="005C36EE"/>
    <w:rsid w:val="005C3780"/>
    <w:rsid w:val="005C39BD"/>
    <w:rsid w:val="005C3B06"/>
    <w:rsid w:val="005C3BC2"/>
    <w:rsid w:val="005C438B"/>
    <w:rsid w:val="005C4408"/>
    <w:rsid w:val="005C4727"/>
    <w:rsid w:val="005C4835"/>
    <w:rsid w:val="005C5069"/>
    <w:rsid w:val="005C557D"/>
    <w:rsid w:val="005C563F"/>
    <w:rsid w:val="005C581B"/>
    <w:rsid w:val="005C5872"/>
    <w:rsid w:val="005C5A26"/>
    <w:rsid w:val="005C5A52"/>
    <w:rsid w:val="005C5A93"/>
    <w:rsid w:val="005C5BD0"/>
    <w:rsid w:val="005C5C57"/>
    <w:rsid w:val="005C6092"/>
    <w:rsid w:val="005C632D"/>
    <w:rsid w:val="005C65A0"/>
    <w:rsid w:val="005C6A9B"/>
    <w:rsid w:val="005C6B8C"/>
    <w:rsid w:val="005C6F85"/>
    <w:rsid w:val="005C6FB5"/>
    <w:rsid w:val="005C7082"/>
    <w:rsid w:val="005C7140"/>
    <w:rsid w:val="005C75A4"/>
    <w:rsid w:val="005C75F0"/>
    <w:rsid w:val="005C768B"/>
    <w:rsid w:val="005C7986"/>
    <w:rsid w:val="005C7B84"/>
    <w:rsid w:val="005C7BBE"/>
    <w:rsid w:val="005C7D0F"/>
    <w:rsid w:val="005D000D"/>
    <w:rsid w:val="005D04A7"/>
    <w:rsid w:val="005D0986"/>
    <w:rsid w:val="005D0D0A"/>
    <w:rsid w:val="005D0D7C"/>
    <w:rsid w:val="005D0E29"/>
    <w:rsid w:val="005D11B3"/>
    <w:rsid w:val="005D1262"/>
    <w:rsid w:val="005D12EF"/>
    <w:rsid w:val="005D131F"/>
    <w:rsid w:val="005D1465"/>
    <w:rsid w:val="005D1930"/>
    <w:rsid w:val="005D19C9"/>
    <w:rsid w:val="005D19F5"/>
    <w:rsid w:val="005D1A5E"/>
    <w:rsid w:val="005D1B26"/>
    <w:rsid w:val="005D1CD6"/>
    <w:rsid w:val="005D1DC7"/>
    <w:rsid w:val="005D1E1D"/>
    <w:rsid w:val="005D1FE0"/>
    <w:rsid w:val="005D23E0"/>
    <w:rsid w:val="005D2572"/>
    <w:rsid w:val="005D26B8"/>
    <w:rsid w:val="005D2826"/>
    <w:rsid w:val="005D28BA"/>
    <w:rsid w:val="005D2905"/>
    <w:rsid w:val="005D2920"/>
    <w:rsid w:val="005D292F"/>
    <w:rsid w:val="005D2985"/>
    <w:rsid w:val="005D2D8C"/>
    <w:rsid w:val="005D2E60"/>
    <w:rsid w:val="005D2EEE"/>
    <w:rsid w:val="005D304A"/>
    <w:rsid w:val="005D3317"/>
    <w:rsid w:val="005D3667"/>
    <w:rsid w:val="005D38C7"/>
    <w:rsid w:val="005D3908"/>
    <w:rsid w:val="005D3BC8"/>
    <w:rsid w:val="005D3F6F"/>
    <w:rsid w:val="005D3F7E"/>
    <w:rsid w:val="005D4619"/>
    <w:rsid w:val="005D4A7D"/>
    <w:rsid w:val="005D4E64"/>
    <w:rsid w:val="005D529C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2D"/>
    <w:rsid w:val="005D6A6F"/>
    <w:rsid w:val="005D6AE0"/>
    <w:rsid w:val="005D6C4C"/>
    <w:rsid w:val="005D70B6"/>
    <w:rsid w:val="005D70DA"/>
    <w:rsid w:val="005D7196"/>
    <w:rsid w:val="005D71E2"/>
    <w:rsid w:val="005D730C"/>
    <w:rsid w:val="005D764B"/>
    <w:rsid w:val="005D7698"/>
    <w:rsid w:val="005D77BB"/>
    <w:rsid w:val="005D78B4"/>
    <w:rsid w:val="005D7BED"/>
    <w:rsid w:val="005D7DFB"/>
    <w:rsid w:val="005E04DB"/>
    <w:rsid w:val="005E062F"/>
    <w:rsid w:val="005E0636"/>
    <w:rsid w:val="005E065E"/>
    <w:rsid w:val="005E0C2D"/>
    <w:rsid w:val="005E0ED7"/>
    <w:rsid w:val="005E1076"/>
    <w:rsid w:val="005E10E0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C1A"/>
    <w:rsid w:val="005E2D5F"/>
    <w:rsid w:val="005E2F33"/>
    <w:rsid w:val="005E327A"/>
    <w:rsid w:val="005E33F0"/>
    <w:rsid w:val="005E38AD"/>
    <w:rsid w:val="005E38CE"/>
    <w:rsid w:val="005E390F"/>
    <w:rsid w:val="005E395B"/>
    <w:rsid w:val="005E3CAD"/>
    <w:rsid w:val="005E3E3F"/>
    <w:rsid w:val="005E3F4D"/>
    <w:rsid w:val="005E3F8D"/>
    <w:rsid w:val="005E4003"/>
    <w:rsid w:val="005E40A8"/>
    <w:rsid w:val="005E40C9"/>
    <w:rsid w:val="005E41C0"/>
    <w:rsid w:val="005E4208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361"/>
    <w:rsid w:val="005E53D6"/>
    <w:rsid w:val="005E5496"/>
    <w:rsid w:val="005E5520"/>
    <w:rsid w:val="005E5689"/>
    <w:rsid w:val="005E57A2"/>
    <w:rsid w:val="005E58E5"/>
    <w:rsid w:val="005E594E"/>
    <w:rsid w:val="005E5AD2"/>
    <w:rsid w:val="005E5C2E"/>
    <w:rsid w:val="005E5C37"/>
    <w:rsid w:val="005E5DC9"/>
    <w:rsid w:val="005E5DD6"/>
    <w:rsid w:val="005E6725"/>
    <w:rsid w:val="005E69DB"/>
    <w:rsid w:val="005E6DF6"/>
    <w:rsid w:val="005E725D"/>
    <w:rsid w:val="005E7989"/>
    <w:rsid w:val="005E7AAA"/>
    <w:rsid w:val="005E7B80"/>
    <w:rsid w:val="005E7BA7"/>
    <w:rsid w:val="005E7BD6"/>
    <w:rsid w:val="005E7C0B"/>
    <w:rsid w:val="005E7D31"/>
    <w:rsid w:val="005E7E7D"/>
    <w:rsid w:val="005E7EFF"/>
    <w:rsid w:val="005F002C"/>
    <w:rsid w:val="005F0149"/>
    <w:rsid w:val="005F03DA"/>
    <w:rsid w:val="005F04A6"/>
    <w:rsid w:val="005F05EF"/>
    <w:rsid w:val="005F073C"/>
    <w:rsid w:val="005F0865"/>
    <w:rsid w:val="005F09A0"/>
    <w:rsid w:val="005F09EB"/>
    <w:rsid w:val="005F0CA5"/>
    <w:rsid w:val="005F0D49"/>
    <w:rsid w:val="005F0E70"/>
    <w:rsid w:val="005F0F65"/>
    <w:rsid w:val="005F112F"/>
    <w:rsid w:val="005F165A"/>
    <w:rsid w:val="005F1B32"/>
    <w:rsid w:val="005F1FF7"/>
    <w:rsid w:val="005F21FC"/>
    <w:rsid w:val="005F22E0"/>
    <w:rsid w:val="005F2410"/>
    <w:rsid w:val="005F2588"/>
    <w:rsid w:val="005F2A64"/>
    <w:rsid w:val="005F2C09"/>
    <w:rsid w:val="005F2DA4"/>
    <w:rsid w:val="005F30CA"/>
    <w:rsid w:val="005F33A8"/>
    <w:rsid w:val="005F33D3"/>
    <w:rsid w:val="005F3479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4CF1"/>
    <w:rsid w:val="005F5062"/>
    <w:rsid w:val="005F54A1"/>
    <w:rsid w:val="005F54A3"/>
    <w:rsid w:val="005F568F"/>
    <w:rsid w:val="005F5762"/>
    <w:rsid w:val="005F5879"/>
    <w:rsid w:val="005F6111"/>
    <w:rsid w:val="005F61BD"/>
    <w:rsid w:val="005F61D7"/>
    <w:rsid w:val="005F6340"/>
    <w:rsid w:val="005F63B2"/>
    <w:rsid w:val="005F6527"/>
    <w:rsid w:val="005F6626"/>
    <w:rsid w:val="005F67B4"/>
    <w:rsid w:val="005F6C77"/>
    <w:rsid w:val="005F6D74"/>
    <w:rsid w:val="005F6F35"/>
    <w:rsid w:val="005F6F43"/>
    <w:rsid w:val="005F7092"/>
    <w:rsid w:val="005F7165"/>
    <w:rsid w:val="005F7396"/>
    <w:rsid w:val="005F740C"/>
    <w:rsid w:val="005F7561"/>
    <w:rsid w:val="005F7BF6"/>
    <w:rsid w:val="005F7CA6"/>
    <w:rsid w:val="005F7DEB"/>
    <w:rsid w:val="005F7DEC"/>
    <w:rsid w:val="005F7E9E"/>
    <w:rsid w:val="005F7EFF"/>
    <w:rsid w:val="00600126"/>
    <w:rsid w:val="006002F8"/>
    <w:rsid w:val="006004EA"/>
    <w:rsid w:val="006007C2"/>
    <w:rsid w:val="0060089D"/>
    <w:rsid w:val="00600AF0"/>
    <w:rsid w:val="00600C18"/>
    <w:rsid w:val="006015A6"/>
    <w:rsid w:val="006016E8"/>
    <w:rsid w:val="006017F7"/>
    <w:rsid w:val="00601EFF"/>
    <w:rsid w:val="00601FA9"/>
    <w:rsid w:val="006021E9"/>
    <w:rsid w:val="00602290"/>
    <w:rsid w:val="006026F1"/>
    <w:rsid w:val="0060284A"/>
    <w:rsid w:val="006028D0"/>
    <w:rsid w:val="0060290B"/>
    <w:rsid w:val="00602AFF"/>
    <w:rsid w:val="00602C9F"/>
    <w:rsid w:val="00602DFC"/>
    <w:rsid w:val="00602FAD"/>
    <w:rsid w:val="00603042"/>
    <w:rsid w:val="00603156"/>
    <w:rsid w:val="0060354B"/>
    <w:rsid w:val="0060360D"/>
    <w:rsid w:val="00603737"/>
    <w:rsid w:val="0060397B"/>
    <w:rsid w:val="006039F8"/>
    <w:rsid w:val="00603ADC"/>
    <w:rsid w:val="00603B06"/>
    <w:rsid w:val="00603D5B"/>
    <w:rsid w:val="00603EE3"/>
    <w:rsid w:val="0060401C"/>
    <w:rsid w:val="00604079"/>
    <w:rsid w:val="006041C2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2D6"/>
    <w:rsid w:val="006064BA"/>
    <w:rsid w:val="006067B5"/>
    <w:rsid w:val="0060692A"/>
    <w:rsid w:val="00606950"/>
    <w:rsid w:val="00606A5A"/>
    <w:rsid w:val="00606BD2"/>
    <w:rsid w:val="00606EE0"/>
    <w:rsid w:val="00606FD5"/>
    <w:rsid w:val="00607296"/>
    <w:rsid w:val="006072A3"/>
    <w:rsid w:val="0060759B"/>
    <w:rsid w:val="0060771E"/>
    <w:rsid w:val="00607838"/>
    <w:rsid w:val="0060788D"/>
    <w:rsid w:val="00607B93"/>
    <w:rsid w:val="00607D33"/>
    <w:rsid w:val="00607D3B"/>
    <w:rsid w:val="00607DC4"/>
    <w:rsid w:val="00607E81"/>
    <w:rsid w:val="00607F25"/>
    <w:rsid w:val="006100A7"/>
    <w:rsid w:val="00610402"/>
    <w:rsid w:val="00610722"/>
    <w:rsid w:val="0061097A"/>
    <w:rsid w:val="006109DE"/>
    <w:rsid w:val="00610B31"/>
    <w:rsid w:val="00610D40"/>
    <w:rsid w:val="00610E89"/>
    <w:rsid w:val="006111B7"/>
    <w:rsid w:val="006113B4"/>
    <w:rsid w:val="0061184F"/>
    <w:rsid w:val="006119EA"/>
    <w:rsid w:val="00611D11"/>
    <w:rsid w:val="00611F9A"/>
    <w:rsid w:val="00612258"/>
    <w:rsid w:val="006122B1"/>
    <w:rsid w:val="00612537"/>
    <w:rsid w:val="0061289A"/>
    <w:rsid w:val="006128DD"/>
    <w:rsid w:val="00612920"/>
    <w:rsid w:val="00612A7A"/>
    <w:rsid w:val="00612AC8"/>
    <w:rsid w:val="00612C92"/>
    <w:rsid w:val="00612EF3"/>
    <w:rsid w:val="00612FC4"/>
    <w:rsid w:val="00613216"/>
    <w:rsid w:val="006132B5"/>
    <w:rsid w:val="00613357"/>
    <w:rsid w:val="00613378"/>
    <w:rsid w:val="00613681"/>
    <w:rsid w:val="006136D3"/>
    <w:rsid w:val="00613820"/>
    <w:rsid w:val="00613906"/>
    <w:rsid w:val="00613BD4"/>
    <w:rsid w:val="00613C12"/>
    <w:rsid w:val="00613D2D"/>
    <w:rsid w:val="00613DD3"/>
    <w:rsid w:val="00613ED5"/>
    <w:rsid w:val="00613FBF"/>
    <w:rsid w:val="006140A8"/>
    <w:rsid w:val="006140CB"/>
    <w:rsid w:val="00614320"/>
    <w:rsid w:val="006148DE"/>
    <w:rsid w:val="00614BBF"/>
    <w:rsid w:val="00614CC1"/>
    <w:rsid w:val="00615008"/>
    <w:rsid w:val="006150D2"/>
    <w:rsid w:val="006151C3"/>
    <w:rsid w:val="006151CF"/>
    <w:rsid w:val="00615653"/>
    <w:rsid w:val="00615665"/>
    <w:rsid w:val="006156B8"/>
    <w:rsid w:val="00615ADC"/>
    <w:rsid w:val="00615D43"/>
    <w:rsid w:val="00615D77"/>
    <w:rsid w:val="00615DEA"/>
    <w:rsid w:val="00615E2E"/>
    <w:rsid w:val="00615F66"/>
    <w:rsid w:val="006161EB"/>
    <w:rsid w:val="00616650"/>
    <w:rsid w:val="00616681"/>
    <w:rsid w:val="006168B5"/>
    <w:rsid w:val="00616B5C"/>
    <w:rsid w:val="00616BDD"/>
    <w:rsid w:val="00616EF5"/>
    <w:rsid w:val="00617333"/>
    <w:rsid w:val="00617414"/>
    <w:rsid w:val="006174B3"/>
    <w:rsid w:val="00617506"/>
    <w:rsid w:val="00617653"/>
    <w:rsid w:val="006176C6"/>
    <w:rsid w:val="00617723"/>
    <w:rsid w:val="00617932"/>
    <w:rsid w:val="00617DCA"/>
    <w:rsid w:val="0062022C"/>
    <w:rsid w:val="00620285"/>
    <w:rsid w:val="00620331"/>
    <w:rsid w:val="0062045F"/>
    <w:rsid w:val="0062048E"/>
    <w:rsid w:val="00620617"/>
    <w:rsid w:val="00620823"/>
    <w:rsid w:val="00620955"/>
    <w:rsid w:val="00620B0E"/>
    <w:rsid w:val="00620BCB"/>
    <w:rsid w:val="00620D4A"/>
    <w:rsid w:val="00620D88"/>
    <w:rsid w:val="0062111C"/>
    <w:rsid w:val="006212D0"/>
    <w:rsid w:val="0062135A"/>
    <w:rsid w:val="006214EE"/>
    <w:rsid w:val="00621711"/>
    <w:rsid w:val="00621989"/>
    <w:rsid w:val="00621AC9"/>
    <w:rsid w:val="00621B94"/>
    <w:rsid w:val="00621C6F"/>
    <w:rsid w:val="00621E52"/>
    <w:rsid w:val="00621F90"/>
    <w:rsid w:val="0062263C"/>
    <w:rsid w:val="006226EB"/>
    <w:rsid w:val="006226F9"/>
    <w:rsid w:val="00622860"/>
    <w:rsid w:val="0062289C"/>
    <w:rsid w:val="00622954"/>
    <w:rsid w:val="0062295B"/>
    <w:rsid w:val="00622BEA"/>
    <w:rsid w:val="00622C0D"/>
    <w:rsid w:val="00622C26"/>
    <w:rsid w:val="00622D7A"/>
    <w:rsid w:val="00622DF4"/>
    <w:rsid w:val="00622E5C"/>
    <w:rsid w:val="00622F4C"/>
    <w:rsid w:val="0062315B"/>
    <w:rsid w:val="00623223"/>
    <w:rsid w:val="0062326E"/>
    <w:rsid w:val="00623853"/>
    <w:rsid w:val="00623AA1"/>
    <w:rsid w:val="00623F66"/>
    <w:rsid w:val="00624020"/>
    <w:rsid w:val="00624038"/>
    <w:rsid w:val="0062405C"/>
    <w:rsid w:val="00624072"/>
    <w:rsid w:val="0062409D"/>
    <w:rsid w:val="0062421E"/>
    <w:rsid w:val="00624581"/>
    <w:rsid w:val="006248A6"/>
    <w:rsid w:val="006248DF"/>
    <w:rsid w:val="0062497F"/>
    <w:rsid w:val="00624D36"/>
    <w:rsid w:val="00624F09"/>
    <w:rsid w:val="00624F40"/>
    <w:rsid w:val="00625004"/>
    <w:rsid w:val="006255FF"/>
    <w:rsid w:val="00625680"/>
    <w:rsid w:val="006256C8"/>
    <w:rsid w:val="00625706"/>
    <w:rsid w:val="006258CF"/>
    <w:rsid w:val="006259BF"/>
    <w:rsid w:val="00625D83"/>
    <w:rsid w:val="00625FE5"/>
    <w:rsid w:val="006260F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2FD"/>
    <w:rsid w:val="0062742A"/>
    <w:rsid w:val="0062760D"/>
    <w:rsid w:val="006277DD"/>
    <w:rsid w:val="0062786B"/>
    <w:rsid w:val="00627CB3"/>
    <w:rsid w:val="00627E86"/>
    <w:rsid w:val="0063060F"/>
    <w:rsid w:val="00630739"/>
    <w:rsid w:val="0063078E"/>
    <w:rsid w:val="00630885"/>
    <w:rsid w:val="006309B3"/>
    <w:rsid w:val="00630CDF"/>
    <w:rsid w:val="00630E26"/>
    <w:rsid w:val="00630F7E"/>
    <w:rsid w:val="006311BF"/>
    <w:rsid w:val="006311FD"/>
    <w:rsid w:val="0063124B"/>
    <w:rsid w:val="006314EB"/>
    <w:rsid w:val="0063168D"/>
    <w:rsid w:val="00631729"/>
    <w:rsid w:val="0063195B"/>
    <w:rsid w:val="00631BC9"/>
    <w:rsid w:val="00631DCC"/>
    <w:rsid w:val="00631EDF"/>
    <w:rsid w:val="00631F81"/>
    <w:rsid w:val="00631F8B"/>
    <w:rsid w:val="0063205E"/>
    <w:rsid w:val="006320FA"/>
    <w:rsid w:val="00632233"/>
    <w:rsid w:val="006325B0"/>
    <w:rsid w:val="00632A37"/>
    <w:rsid w:val="00632C55"/>
    <w:rsid w:val="006331E0"/>
    <w:rsid w:val="006331E6"/>
    <w:rsid w:val="006331F7"/>
    <w:rsid w:val="0063323A"/>
    <w:rsid w:val="006332DB"/>
    <w:rsid w:val="00633382"/>
    <w:rsid w:val="0063345F"/>
    <w:rsid w:val="00633624"/>
    <w:rsid w:val="00633632"/>
    <w:rsid w:val="0063378E"/>
    <w:rsid w:val="006337CD"/>
    <w:rsid w:val="0063388A"/>
    <w:rsid w:val="006338A2"/>
    <w:rsid w:val="006339C4"/>
    <w:rsid w:val="00633BD1"/>
    <w:rsid w:val="006342D8"/>
    <w:rsid w:val="00634331"/>
    <w:rsid w:val="00634405"/>
    <w:rsid w:val="0063444C"/>
    <w:rsid w:val="0063450A"/>
    <w:rsid w:val="0063485F"/>
    <w:rsid w:val="00634870"/>
    <w:rsid w:val="00634896"/>
    <w:rsid w:val="00634B3C"/>
    <w:rsid w:val="00634BFF"/>
    <w:rsid w:val="00634C6B"/>
    <w:rsid w:val="00634D87"/>
    <w:rsid w:val="00634E0A"/>
    <w:rsid w:val="00634F15"/>
    <w:rsid w:val="00635208"/>
    <w:rsid w:val="00635343"/>
    <w:rsid w:val="006353FE"/>
    <w:rsid w:val="00635660"/>
    <w:rsid w:val="0063588C"/>
    <w:rsid w:val="00635C83"/>
    <w:rsid w:val="00635CCD"/>
    <w:rsid w:val="00635E47"/>
    <w:rsid w:val="0063648A"/>
    <w:rsid w:val="00636492"/>
    <w:rsid w:val="0063649B"/>
    <w:rsid w:val="006364B0"/>
    <w:rsid w:val="00636500"/>
    <w:rsid w:val="00636509"/>
    <w:rsid w:val="00636527"/>
    <w:rsid w:val="00636754"/>
    <w:rsid w:val="006367B6"/>
    <w:rsid w:val="00636910"/>
    <w:rsid w:val="00636A10"/>
    <w:rsid w:val="00636A9D"/>
    <w:rsid w:val="00636C3A"/>
    <w:rsid w:val="00636D38"/>
    <w:rsid w:val="00636E7D"/>
    <w:rsid w:val="006370A3"/>
    <w:rsid w:val="006370E1"/>
    <w:rsid w:val="0063735E"/>
    <w:rsid w:val="00637781"/>
    <w:rsid w:val="00637868"/>
    <w:rsid w:val="006378F2"/>
    <w:rsid w:val="00637B86"/>
    <w:rsid w:val="00637D5C"/>
    <w:rsid w:val="006401C4"/>
    <w:rsid w:val="00640463"/>
    <w:rsid w:val="00640471"/>
    <w:rsid w:val="00640AB4"/>
    <w:rsid w:val="00640C92"/>
    <w:rsid w:val="00640F0D"/>
    <w:rsid w:val="00641009"/>
    <w:rsid w:val="00641D27"/>
    <w:rsid w:val="00641EEF"/>
    <w:rsid w:val="006425C4"/>
    <w:rsid w:val="00642C02"/>
    <w:rsid w:val="00642F83"/>
    <w:rsid w:val="006436B7"/>
    <w:rsid w:val="006438B1"/>
    <w:rsid w:val="00643916"/>
    <w:rsid w:val="00643ADF"/>
    <w:rsid w:val="00643B40"/>
    <w:rsid w:val="00643EFB"/>
    <w:rsid w:val="0064415A"/>
    <w:rsid w:val="006441D0"/>
    <w:rsid w:val="006446E4"/>
    <w:rsid w:val="006447FB"/>
    <w:rsid w:val="00644817"/>
    <w:rsid w:val="0064489B"/>
    <w:rsid w:val="00644F74"/>
    <w:rsid w:val="00645085"/>
    <w:rsid w:val="00645147"/>
    <w:rsid w:val="00645226"/>
    <w:rsid w:val="006454D0"/>
    <w:rsid w:val="00645829"/>
    <w:rsid w:val="00645969"/>
    <w:rsid w:val="00645B88"/>
    <w:rsid w:val="0064608E"/>
    <w:rsid w:val="00646173"/>
    <w:rsid w:val="00646217"/>
    <w:rsid w:val="0064643C"/>
    <w:rsid w:val="00646537"/>
    <w:rsid w:val="006465C4"/>
    <w:rsid w:val="0064677C"/>
    <w:rsid w:val="00646D17"/>
    <w:rsid w:val="00646E04"/>
    <w:rsid w:val="0064712B"/>
    <w:rsid w:val="00647164"/>
    <w:rsid w:val="006471CF"/>
    <w:rsid w:val="0064773B"/>
    <w:rsid w:val="006477FA"/>
    <w:rsid w:val="00647863"/>
    <w:rsid w:val="0064799F"/>
    <w:rsid w:val="00647A18"/>
    <w:rsid w:val="00647A98"/>
    <w:rsid w:val="00647BB5"/>
    <w:rsid w:val="00650079"/>
    <w:rsid w:val="0065078B"/>
    <w:rsid w:val="006507D1"/>
    <w:rsid w:val="00650851"/>
    <w:rsid w:val="00650907"/>
    <w:rsid w:val="00650A4F"/>
    <w:rsid w:val="00650C1B"/>
    <w:rsid w:val="00650C57"/>
    <w:rsid w:val="0065114E"/>
    <w:rsid w:val="0065129E"/>
    <w:rsid w:val="006512E7"/>
    <w:rsid w:val="006513DA"/>
    <w:rsid w:val="006516EA"/>
    <w:rsid w:val="006516F4"/>
    <w:rsid w:val="00651732"/>
    <w:rsid w:val="00651DCE"/>
    <w:rsid w:val="00651ED4"/>
    <w:rsid w:val="00651F13"/>
    <w:rsid w:val="00651FD3"/>
    <w:rsid w:val="0065205B"/>
    <w:rsid w:val="0065208E"/>
    <w:rsid w:val="006520A8"/>
    <w:rsid w:val="006520D7"/>
    <w:rsid w:val="006525A3"/>
    <w:rsid w:val="006526CF"/>
    <w:rsid w:val="006526DA"/>
    <w:rsid w:val="00652771"/>
    <w:rsid w:val="0065292A"/>
    <w:rsid w:val="00652C0A"/>
    <w:rsid w:val="00652D68"/>
    <w:rsid w:val="00652DA7"/>
    <w:rsid w:val="00652F0E"/>
    <w:rsid w:val="006530B2"/>
    <w:rsid w:val="006532AB"/>
    <w:rsid w:val="006535AF"/>
    <w:rsid w:val="00653613"/>
    <w:rsid w:val="0065378E"/>
    <w:rsid w:val="006537ED"/>
    <w:rsid w:val="0065397D"/>
    <w:rsid w:val="00653C48"/>
    <w:rsid w:val="00653E5B"/>
    <w:rsid w:val="00653EA0"/>
    <w:rsid w:val="00654108"/>
    <w:rsid w:val="00654275"/>
    <w:rsid w:val="00654289"/>
    <w:rsid w:val="00654743"/>
    <w:rsid w:val="00654C46"/>
    <w:rsid w:val="006552C9"/>
    <w:rsid w:val="00655561"/>
    <w:rsid w:val="006555C9"/>
    <w:rsid w:val="00655927"/>
    <w:rsid w:val="00655A43"/>
    <w:rsid w:val="00655A7F"/>
    <w:rsid w:val="00655F61"/>
    <w:rsid w:val="006560D9"/>
    <w:rsid w:val="00656183"/>
    <w:rsid w:val="00656264"/>
    <w:rsid w:val="00656377"/>
    <w:rsid w:val="00656494"/>
    <w:rsid w:val="00656639"/>
    <w:rsid w:val="006567A9"/>
    <w:rsid w:val="0065682A"/>
    <w:rsid w:val="0065682B"/>
    <w:rsid w:val="00656909"/>
    <w:rsid w:val="00657065"/>
    <w:rsid w:val="006570BB"/>
    <w:rsid w:val="006571B8"/>
    <w:rsid w:val="0065723F"/>
    <w:rsid w:val="0065730E"/>
    <w:rsid w:val="006573D6"/>
    <w:rsid w:val="006574DB"/>
    <w:rsid w:val="0065758E"/>
    <w:rsid w:val="0065762B"/>
    <w:rsid w:val="006578F9"/>
    <w:rsid w:val="00657B95"/>
    <w:rsid w:val="00657C2F"/>
    <w:rsid w:val="00657CE6"/>
    <w:rsid w:val="00657D87"/>
    <w:rsid w:val="00657DDD"/>
    <w:rsid w:val="00657F4E"/>
    <w:rsid w:val="00660092"/>
    <w:rsid w:val="00660204"/>
    <w:rsid w:val="006603C8"/>
    <w:rsid w:val="006604CF"/>
    <w:rsid w:val="00660576"/>
    <w:rsid w:val="00660ACE"/>
    <w:rsid w:val="00660D92"/>
    <w:rsid w:val="00660EA3"/>
    <w:rsid w:val="006610AB"/>
    <w:rsid w:val="00661280"/>
    <w:rsid w:val="006613BF"/>
    <w:rsid w:val="0066148E"/>
    <w:rsid w:val="00661537"/>
    <w:rsid w:val="006616F4"/>
    <w:rsid w:val="00661B84"/>
    <w:rsid w:val="00661C17"/>
    <w:rsid w:val="00661D87"/>
    <w:rsid w:val="006624BE"/>
    <w:rsid w:val="00662795"/>
    <w:rsid w:val="006628E8"/>
    <w:rsid w:val="00662B25"/>
    <w:rsid w:val="00662C73"/>
    <w:rsid w:val="00662DD5"/>
    <w:rsid w:val="00662FC3"/>
    <w:rsid w:val="00663314"/>
    <w:rsid w:val="006633EC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EC"/>
    <w:rsid w:val="00665378"/>
    <w:rsid w:val="00665C01"/>
    <w:rsid w:val="00665C8E"/>
    <w:rsid w:val="00665CCA"/>
    <w:rsid w:val="00665F95"/>
    <w:rsid w:val="00666066"/>
    <w:rsid w:val="006663B9"/>
    <w:rsid w:val="00666469"/>
    <w:rsid w:val="00666511"/>
    <w:rsid w:val="006665A9"/>
    <w:rsid w:val="00666BF4"/>
    <w:rsid w:val="00666DD8"/>
    <w:rsid w:val="00666E1D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114"/>
    <w:rsid w:val="006704AA"/>
    <w:rsid w:val="006706CE"/>
    <w:rsid w:val="006709ED"/>
    <w:rsid w:val="00670EE8"/>
    <w:rsid w:val="00670F36"/>
    <w:rsid w:val="00670FDD"/>
    <w:rsid w:val="00671190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2099"/>
    <w:rsid w:val="006720C0"/>
    <w:rsid w:val="0067217B"/>
    <w:rsid w:val="0067218E"/>
    <w:rsid w:val="00672445"/>
    <w:rsid w:val="00672845"/>
    <w:rsid w:val="0067298D"/>
    <w:rsid w:val="00672C8D"/>
    <w:rsid w:val="00672D61"/>
    <w:rsid w:val="00672F1B"/>
    <w:rsid w:val="006730F2"/>
    <w:rsid w:val="00673525"/>
    <w:rsid w:val="00673679"/>
    <w:rsid w:val="006739F7"/>
    <w:rsid w:val="00673A37"/>
    <w:rsid w:val="00673A4F"/>
    <w:rsid w:val="00673C62"/>
    <w:rsid w:val="00673D75"/>
    <w:rsid w:val="00673E20"/>
    <w:rsid w:val="00673E2A"/>
    <w:rsid w:val="00673FEE"/>
    <w:rsid w:val="0067405E"/>
    <w:rsid w:val="0067407C"/>
    <w:rsid w:val="0067429E"/>
    <w:rsid w:val="006742E0"/>
    <w:rsid w:val="0067437D"/>
    <w:rsid w:val="006743CF"/>
    <w:rsid w:val="0067447D"/>
    <w:rsid w:val="00674525"/>
    <w:rsid w:val="00674611"/>
    <w:rsid w:val="0067462E"/>
    <w:rsid w:val="00674756"/>
    <w:rsid w:val="00674A7C"/>
    <w:rsid w:val="00674B35"/>
    <w:rsid w:val="00674B40"/>
    <w:rsid w:val="00674CE0"/>
    <w:rsid w:val="00674D89"/>
    <w:rsid w:val="00674E12"/>
    <w:rsid w:val="00674EC7"/>
    <w:rsid w:val="00674F4F"/>
    <w:rsid w:val="00674FF9"/>
    <w:rsid w:val="006750DE"/>
    <w:rsid w:val="00675109"/>
    <w:rsid w:val="00675186"/>
    <w:rsid w:val="006754AF"/>
    <w:rsid w:val="00675E12"/>
    <w:rsid w:val="0067600B"/>
    <w:rsid w:val="0067628E"/>
    <w:rsid w:val="0067664A"/>
    <w:rsid w:val="00676BB3"/>
    <w:rsid w:val="00676BD3"/>
    <w:rsid w:val="00676F20"/>
    <w:rsid w:val="006771CD"/>
    <w:rsid w:val="006771E6"/>
    <w:rsid w:val="0067757F"/>
    <w:rsid w:val="006775C3"/>
    <w:rsid w:val="00677A75"/>
    <w:rsid w:val="00677C0D"/>
    <w:rsid w:val="00677FD0"/>
    <w:rsid w:val="0068046F"/>
    <w:rsid w:val="006806A9"/>
    <w:rsid w:val="006806D0"/>
    <w:rsid w:val="00680757"/>
    <w:rsid w:val="006808B8"/>
    <w:rsid w:val="00680961"/>
    <w:rsid w:val="00680A5C"/>
    <w:rsid w:val="00680EE8"/>
    <w:rsid w:val="0068101C"/>
    <w:rsid w:val="006810D1"/>
    <w:rsid w:val="00681170"/>
    <w:rsid w:val="00681311"/>
    <w:rsid w:val="00681488"/>
    <w:rsid w:val="006817EE"/>
    <w:rsid w:val="00681847"/>
    <w:rsid w:val="00681873"/>
    <w:rsid w:val="0068187B"/>
    <w:rsid w:val="006819CB"/>
    <w:rsid w:val="00681A13"/>
    <w:rsid w:val="00681A5F"/>
    <w:rsid w:val="00681B0A"/>
    <w:rsid w:val="00681B92"/>
    <w:rsid w:val="006820AC"/>
    <w:rsid w:val="0068218E"/>
    <w:rsid w:val="00682702"/>
    <w:rsid w:val="006828E9"/>
    <w:rsid w:val="00682DF7"/>
    <w:rsid w:val="00682EB4"/>
    <w:rsid w:val="00682FE7"/>
    <w:rsid w:val="00683145"/>
    <w:rsid w:val="006831C1"/>
    <w:rsid w:val="0068349A"/>
    <w:rsid w:val="00683523"/>
    <w:rsid w:val="0068352B"/>
    <w:rsid w:val="006837F8"/>
    <w:rsid w:val="006839C5"/>
    <w:rsid w:val="00683DE6"/>
    <w:rsid w:val="00683E2E"/>
    <w:rsid w:val="00683F3C"/>
    <w:rsid w:val="006843DA"/>
    <w:rsid w:val="00684971"/>
    <w:rsid w:val="00684A1F"/>
    <w:rsid w:val="00684C4F"/>
    <w:rsid w:val="00684D52"/>
    <w:rsid w:val="00684EAA"/>
    <w:rsid w:val="0068506B"/>
    <w:rsid w:val="006851B0"/>
    <w:rsid w:val="006851DF"/>
    <w:rsid w:val="00685269"/>
    <w:rsid w:val="006853B0"/>
    <w:rsid w:val="0068553B"/>
    <w:rsid w:val="00685605"/>
    <w:rsid w:val="00685759"/>
    <w:rsid w:val="006857B0"/>
    <w:rsid w:val="00685F15"/>
    <w:rsid w:val="0068609F"/>
    <w:rsid w:val="006860B7"/>
    <w:rsid w:val="006863CA"/>
    <w:rsid w:val="00686401"/>
    <w:rsid w:val="006866E3"/>
    <w:rsid w:val="0068696B"/>
    <w:rsid w:val="00686A4F"/>
    <w:rsid w:val="00686A50"/>
    <w:rsid w:val="00686AD7"/>
    <w:rsid w:val="00686B85"/>
    <w:rsid w:val="00686C22"/>
    <w:rsid w:val="00686DD3"/>
    <w:rsid w:val="00686FE8"/>
    <w:rsid w:val="00687160"/>
    <w:rsid w:val="006871BA"/>
    <w:rsid w:val="006872BB"/>
    <w:rsid w:val="006873CA"/>
    <w:rsid w:val="00687480"/>
    <w:rsid w:val="00687485"/>
    <w:rsid w:val="006877F3"/>
    <w:rsid w:val="00687854"/>
    <w:rsid w:val="0068795D"/>
    <w:rsid w:val="00687B16"/>
    <w:rsid w:val="00687C5F"/>
    <w:rsid w:val="00687FF3"/>
    <w:rsid w:val="006902E4"/>
    <w:rsid w:val="00690459"/>
    <w:rsid w:val="006909B3"/>
    <w:rsid w:val="006909E8"/>
    <w:rsid w:val="00690A56"/>
    <w:rsid w:val="00690A6B"/>
    <w:rsid w:val="00690EE6"/>
    <w:rsid w:val="006911B2"/>
    <w:rsid w:val="0069132D"/>
    <w:rsid w:val="00691A69"/>
    <w:rsid w:val="00691AC8"/>
    <w:rsid w:val="00691B95"/>
    <w:rsid w:val="00691C7C"/>
    <w:rsid w:val="00691DC6"/>
    <w:rsid w:val="00691DD6"/>
    <w:rsid w:val="006920DB"/>
    <w:rsid w:val="006920F4"/>
    <w:rsid w:val="00692226"/>
    <w:rsid w:val="006922B8"/>
    <w:rsid w:val="00692358"/>
    <w:rsid w:val="00692513"/>
    <w:rsid w:val="00692540"/>
    <w:rsid w:val="0069295A"/>
    <w:rsid w:val="00692B83"/>
    <w:rsid w:val="00692BA1"/>
    <w:rsid w:val="00692E56"/>
    <w:rsid w:val="006930FE"/>
    <w:rsid w:val="006931A9"/>
    <w:rsid w:val="00693301"/>
    <w:rsid w:val="0069347F"/>
    <w:rsid w:val="00693722"/>
    <w:rsid w:val="00693905"/>
    <w:rsid w:val="00693D43"/>
    <w:rsid w:val="00693DF1"/>
    <w:rsid w:val="00693F7E"/>
    <w:rsid w:val="006940D0"/>
    <w:rsid w:val="00694212"/>
    <w:rsid w:val="006943EA"/>
    <w:rsid w:val="00694566"/>
    <w:rsid w:val="006945EE"/>
    <w:rsid w:val="006946CD"/>
    <w:rsid w:val="00694774"/>
    <w:rsid w:val="006947D7"/>
    <w:rsid w:val="00694876"/>
    <w:rsid w:val="0069488D"/>
    <w:rsid w:val="00694AFA"/>
    <w:rsid w:val="00694CD9"/>
    <w:rsid w:val="006950F2"/>
    <w:rsid w:val="00695152"/>
    <w:rsid w:val="006954CB"/>
    <w:rsid w:val="006954FA"/>
    <w:rsid w:val="0069557B"/>
    <w:rsid w:val="00695664"/>
    <w:rsid w:val="006956B7"/>
    <w:rsid w:val="0069592F"/>
    <w:rsid w:val="006959F3"/>
    <w:rsid w:val="00695D52"/>
    <w:rsid w:val="00696142"/>
    <w:rsid w:val="00696246"/>
    <w:rsid w:val="0069632C"/>
    <w:rsid w:val="0069644D"/>
    <w:rsid w:val="006966FB"/>
    <w:rsid w:val="00696970"/>
    <w:rsid w:val="00696973"/>
    <w:rsid w:val="006969DA"/>
    <w:rsid w:val="00696A6D"/>
    <w:rsid w:val="00696BA2"/>
    <w:rsid w:val="00697200"/>
    <w:rsid w:val="00697506"/>
    <w:rsid w:val="00697568"/>
    <w:rsid w:val="0069769F"/>
    <w:rsid w:val="006977EA"/>
    <w:rsid w:val="006979A9"/>
    <w:rsid w:val="00697A0A"/>
    <w:rsid w:val="00697EEB"/>
    <w:rsid w:val="006A02D6"/>
    <w:rsid w:val="006A0387"/>
    <w:rsid w:val="006A0696"/>
    <w:rsid w:val="006A0A8B"/>
    <w:rsid w:val="006A0B85"/>
    <w:rsid w:val="006A0D47"/>
    <w:rsid w:val="006A0E11"/>
    <w:rsid w:val="006A1204"/>
    <w:rsid w:val="006A147A"/>
    <w:rsid w:val="006A1579"/>
    <w:rsid w:val="006A197C"/>
    <w:rsid w:val="006A1999"/>
    <w:rsid w:val="006A1B46"/>
    <w:rsid w:val="006A1D79"/>
    <w:rsid w:val="006A1D85"/>
    <w:rsid w:val="006A20B4"/>
    <w:rsid w:val="006A2127"/>
    <w:rsid w:val="006A2338"/>
    <w:rsid w:val="006A25F8"/>
    <w:rsid w:val="006A2668"/>
    <w:rsid w:val="006A27AF"/>
    <w:rsid w:val="006A27C4"/>
    <w:rsid w:val="006A282E"/>
    <w:rsid w:val="006A288D"/>
    <w:rsid w:val="006A2CA3"/>
    <w:rsid w:val="006A2EE6"/>
    <w:rsid w:val="006A2F88"/>
    <w:rsid w:val="006A3071"/>
    <w:rsid w:val="006A3311"/>
    <w:rsid w:val="006A346E"/>
    <w:rsid w:val="006A3973"/>
    <w:rsid w:val="006A3A77"/>
    <w:rsid w:val="006A3A99"/>
    <w:rsid w:val="006A3BB0"/>
    <w:rsid w:val="006A418F"/>
    <w:rsid w:val="006A422E"/>
    <w:rsid w:val="006A423F"/>
    <w:rsid w:val="006A4283"/>
    <w:rsid w:val="006A437D"/>
    <w:rsid w:val="006A4535"/>
    <w:rsid w:val="006A455F"/>
    <w:rsid w:val="006A48B4"/>
    <w:rsid w:val="006A4A42"/>
    <w:rsid w:val="006A51D2"/>
    <w:rsid w:val="006A52E5"/>
    <w:rsid w:val="006A550E"/>
    <w:rsid w:val="006A592E"/>
    <w:rsid w:val="006A59A3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795"/>
    <w:rsid w:val="006A68D0"/>
    <w:rsid w:val="006A6C38"/>
    <w:rsid w:val="006A6D82"/>
    <w:rsid w:val="006A6DED"/>
    <w:rsid w:val="006A724F"/>
    <w:rsid w:val="006A774A"/>
    <w:rsid w:val="006A7804"/>
    <w:rsid w:val="006A79B5"/>
    <w:rsid w:val="006A7CEE"/>
    <w:rsid w:val="006B020A"/>
    <w:rsid w:val="006B03CF"/>
    <w:rsid w:val="006B0442"/>
    <w:rsid w:val="006B04C1"/>
    <w:rsid w:val="006B085C"/>
    <w:rsid w:val="006B08EF"/>
    <w:rsid w:val="006B0988"/>
    <w:rsid w:val="006B0AE5"/>
    <w:rsid w:val="006B0C52"/>
    <w:rsid w:val="006B0CEA"/>
    <w:rsid w:val="006B0E54"/>
    <w:rsid w:val="006B1425"/>
    <w:rsid w:val="006B14D7"/>
    <w:rsid w:val="006B180B"/>
    <w:rsid w:val="006B18E8"/>
    <w:rsid w:val="006B194A"/>
    <w:rsid w:val="006B198A"/>
    <w:rsid w:val="006B1A93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172"/>
    <w:rsid w:val="006B3223"/>
    <w:rsid w:val="006B3415"/>
    <w:rsid w:val="006B3510"/>
    <w:rsid w:val="006B36D4"/>
    <w:rsid w:val="006B382F"/>
    <w:rsid w:val="006B388F"/>
    <w:rsid w:val="006B398D"/>
    <w:rsid w:val="006B3DE6"/>
    <w:rsid w:val="006B411C"/>
    <w:rsid w:val="006B420E"/>
    <w:rsid w:val="006B4477"/>
    <w:rsid w:val="006B44DD"/>
    <w:rsid w:val="006B46AE"/>
    <w:rsid w:val="006B46EA"/>
    <w:rsid w:val="006B480C"/>
    <w:rsid w:val="006B48BE"/>
    <w:rsid w:val="006B4E1C"/>
    <w:rsid w:val="006B4E8F"/>
    <w:rsid w:val="006B513F"/>
    <w:rsid w:val="006B516E"/>
    <w:rsid w:val="006B5926"/>
    <w:rsid w:val="006B6002"/>
    <w:rsid w:val="006B603F"/>
    <w:rsid w:val="006B6289"/>
    <w:rsid w:val="006B62FD"/>
    <w:rsid w:val="006B63B8"/>
    <w:rsid w:val="006B65EF"/>
    <w:rsid w:val="006B67D7"/>
    <w:rsid w:val="006B68B2"/>
    <w:rsid w:val="006B6AB4"/>
    <w:rsid w:val="006B6D17"/>
    <w:rsid w:val="006B706F"/>
    <w:rsid w:val="006B7092"/>
    <w:rsid w:val="006B711A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CE6"/>
    <w:rsid w:val="006B7D4D"/>
    <w:rsid w:val="006C001E"/>
    <w:rsid w:val="006C03E5"/>
    <w:rsid w:val="006C0672"/>
    <w:rsid w:val="006C089E"/>
    <w:rsid w:val="006C0A6B"/>
    <w:rsid w:val="006C0C30"/>
    <w:rsid w:val="006C0FF3"/>
    <w:rsid w:val="006C104B"/>
    <w:rsid w:val="006C1239"/>
    <w:rsid w:val="006C138E"/>
    <w:rsid w:val="006C14DE"/>
    <w:rsid w:val="006C1514"/>
    <w:rsid w:val="006C15FA"/>
    <w:rsid w:val="006C166E"/>
    <w:rsid w:val="006C17CD"/>
    <w:rsid w:val="006C1924"/>
    <w:rsid w:val="006C19BA"/>
    <w:rsid w:val="006C1B57"/>
    <w:rsid w:val="006C1CC6"/>
    <w:rsid w:val="006C211D"/>
    <w:rsid w:val="006C22BE"/>
    <w:rsid w:val="006C286F"/>
    <w:rsid w:val="006C2A1D"/>
    <w:rsid w:val="006C2AC1"/>
    <w:rsid w:val="006C306C"/>
    <w:rsid w:val="006C31A5"/>
    <w:rsid w:val="006C32A4"/>
    <w:rsid w:val="006C32F0"/>
    <w:rsid w:val="006C3576"/>
    <w:rsid w:val="006C369C"/>
    <w:rsid w:val="006C369F"/>
    <w:rsid w:val="006C381D"/>
    <w:rsid w:val="006C3AAB"/>
    <w:rsid w:val="006C3AC0"/>
    <w:rsid w:val="006C3B17"/>
    <w:rsid w:val="006C3D4C"/>
    <w:rsid w:val="006C3DE2"/>
    <w:rsid w:val="006C40C0"/>
    <w:rsid w:val="006C41EC"/>
    <w:rsid w:val="006C4223"/>
    <w:rsid w:val="006C4441"/>
    <w:rsid w:val="006C483A"/>
    <w:rsid w:val="006C4864"/>
    <w:rsid w:val="006C4CD0"/>
    <w:rsid w:val="006C4E4F"/>
    <w:rsid w:val="006C5021"/>
    <w:rsid w:val="006C5063"/>
    <w:rsid w:val="006C53BB"/>
    <w:rsid w:val="006C53FD"/>
    <w:rsid w:val="006C5430"/>
    <w:rsid w:val="006C5A49"/>
    <w:rsid w:val="006C5B22"/>
    <w:rsid w:val="006C5BF2"/>
    <w:rsid w:val="006C5C07"/>
    <w:rsid w:val="006C5D14"/>
    <w:rsid w:val="006C5E2C"/>
    <w:rsid w:val="006C5EC9"/>
    <w:rsid w:val="006C60EF"/>
    <w:rsid w:val="006C62EF"/>
    <w:rsid w:val="006C684F"/>
    <w:rsid w:val="006C686C"/>
    <w:rsid w:val="006C695E"/>
    <w:rsid w:val="006C6AD1"/>
    <w:rsid w:val="006C6C36"/>
    <w:rsid w:val="006C6C63"/>
    <w:rsid w:val="006C6C82"/>
    <w:rsid w:val="006C6E22"/>
    <w:rsid w:val="006C6E2B"/>
    <w:rsid w:val="006C7303"/>
    <w:rsid w:val="006C7544"/>
    <w:rsid w:val="006C7556"/>
    <w:rsid w:val="006C76F0"/>
    <w:rsid w:val="006C7770"/>
    <w:rsid w:val="006C7C94"/>
    <w:rsid w:val="006C7EF9"/>
    <w:rsid w:val="006D00B1"/>
    <w:rsid w:val="006D01AB"/>
    <w:rsid w:val="006D03A8"/>
    <w:rsid w:val="006D03EB"/>
    <w:rsid w:val="006D0645"/>
    <w:rsid w:val="006D069C"/>
    <w:rsid w:val="006D08C9"/>
    <w:rsid w:val="006D09B9"/>
    <w:rsid w:val="006D0ACA"/>
    <w:rsid w:val="006D0D2B"/>
    <w:rsid w:val="006D0E01"/>
    <w:rsid w:val="006D1084"/>
    <w:rsid w:val="006D1219"/>
    <w:rsid w:val="006D16FC"/>
    <w:rsid w:val="006D18A5"/>
    <w:rsid w:val="006D1ACE"/>
    <w:rsid w:val="006D1CF4"/>
    <w:rsid w:val="006D1FCD"/>
    <w:rsid w:val="006D2134"/>
    <w:rsid w:val="006D2236"/>
    <w:rsid w:val="006D24A1"/>
    <w:rsid w:val="006D25D3"/>
    <w:rsid w:val="006D25EB"/>
    <w:rsid w:val="006D2A6E"/>
    <w:rsid w:val="006D2AE5"/>
    <w:rsid w:val="006D2BDD"/>
    <w:rsid w:val="006D3165"/>
    <w:rsid w:val="006D31B7"/>
    <w:rsid w:val="006D3608"/>
    <w:rsid w:val="006D37B0"/>
    <w:rsid w:val="006D37D6"/>
    <w:rsid w:val="006D3B40"/>
    <w:rsid w:val="006D40BD"/>
    <w:rsid w:val="006D4479"/>
    <w:rsid w:val="006D4765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74D"/>
    <w:rsid w:val="006D576D"/>
    <w:rsid w:val="006D5809"/>
    <w:rsid w:val="006D5D03"/>
    <w:rsid w:val="006D5E64"/>
    <w:rsid w:val="006D5F21"/>
    <w:rsid w:val="006D5F75"/>
    <w:rsid w:val="006D6092"/>
    <w:rsid w:val="006D635A"/>
    <w:rsid w:val="006D642F"/>
    <w:rsid w:val="006D643C"/>
    <w:rsid w:val="006D6773"/>
    <w:rsid w:val="006D68AD"/>
    <w:rsid w:val="006D69B7"/>
    <w:rsid w:val="006D6AC6"/>
    <w:rsid w:val="006D6F5E"/>
    <w:rsid w:val="006D7189"/>
    <w:rsid w:val="006D762D"/>
    <w:rsid w:val="006D7656"/>
    <w:rsid w:val="006D7A92"/>
    <w:rsid w:val="006D7B10"/>
    <w:rsid w:val="006D7BCF"/>
    <w:rsid w:val="006D7C95"/>
    <w:rsid w:val="006D7E1F"/>
    <w:rsid w:val="006D7E8A"/>
    <w:rsid w:val="006E004B"/>
    <w:rsid w:val="006E00F8"/>
    <w:rsid w:val="006E0349"/>
    <w:rsid w:val="006E04A7"/>
    <w:rsid w:val="006E04FE"/>
    <w:rsid w:val="006E0A49"/>
    <w:rsid w:val="006E0BBE"/>
    <w:rsid w:val="006E0F77"/>
    <w:rsid w:val="006E11FA"/>
    <w:rsid w:val="006E124D"/>
    <w:rsid w:val="006E12A3"/>
    <w:rsid w:val="006E1362"/>
    <w:rsid w:val="006E15CB"/>
    <w:rsid w:val="006E1CBC"/>
    <w:rsid w:val="006E1CDD"/>
    <w:rsid w:val="006E1D90"/>
    <w:rsid w:val="006E1EC3"/>
    <w:rsid w:val="006E2214"/>
    <w:rsid w:val="006E22C3"/>
    <w:rsid w:val="006E2350"/>
    <w:rsid w:val="006E23DC"/>
    <w:rsid w:val="006E2522"/>
    <w:rsid w:val="006E266E"/>
    <w:rsid w:val="006E2934"/>
    <w:rsid w:val="006E29C4"/>
    <w:rsid w:val="006E2B26"/>
    <w:rsid w:val="006E2B7E"/>
    <w:rsid w:val="006E2CB0"/>
    <w:rsid w:val="006E2CCB"/>
    <w:rsid w:val="006E2E2D"/>
    <w:rsid w:val="006E2F28"/>
    <w:rsid w:val="006E32CB"/>
    <w:rsid w:val="006E3464"/>
    <w:rsid w:val="006E3615"/>
    <w:rsid w:val="006E3813"/>
    <w:rsid w:val="006E3A34"/>
    <w:rsid w:val="006E3FFC"/>
    <w:rsid w:val="006E4321"/>
    <w:rsid w:val="006E4405"/>
    <w:rsid w:val="006E4477"/>
    <w:rsid w:val="006E464D"/>
    <w:rsid w:val="006E4793"/>
    <w:rsid w:val="006E4955"/>
    <w:rsid w:val="006E4ABB"/>
    <w:rsid w:val="006E4B2B"/>
    <w:rsid w:val="006E4B3A"/>
    <w:rsid w:val="006E5104"/>
    <w:rsid w:val="006E5185"/>
    <w:rsid w:val="006E5284"/>
    <w:rsid w:val="006E5317"/>
    <w:rsid w:val="006E5591"/>
    <w:rsid w:val="006E56AC"/>
    <w:rsid w:val="006E5932"/>
    <w:rsid w:val="006E596A"/>
    <w:rsid w:val="006E5B64"/>
    <w:rsid w:val="006E5ECC"/>
    <w:rsid w:val="006E5FF6"/>
    <w:rsid w:val="006E60A6"/>
    <w:rsid w:val="006E618B"/>
    <w:rsid w:val="006E6207"/>
    <w:rsid w:val="006E63DB"/>
    <w:rsid w:val="006E6841"/>
    <w:rsid w:val="006E6DB6"/>
    <w:rsid w:val="006E6DC6"/>
    <w:rsid w:val="006E6E43"/>
    <w:rsid w:val="006E7823"/>
    <w:rsid w:val="006E7BEE"/>
    <w:rsid w:val="006E7C49"/>
    <w:rsid w:val="006E7C9D"/>
    <w:rsid w:val="006F0030"/>
    <w:rsid w:val="006F0441"/>
    <w:rsid w:val="006F0666"/>
    <w:rsid w:val="006F06CB"/>
    <w:rsid w:val="006F07D8"/>
    <w:rsid w:val="006F08C8"/>
    <w:rsid w:val="006F0AF5"/>
    <w:rsid w:val="006F0DBD"/>
    <w:rsid w:val="006F0F2E"/>
    <w:rsid w:val="006F1292"/>
    <w:rsid w:val="006F1475"/>
    <w:rsid w:val="006F1846"/>
    <w:rsid w:val="006F1AD7"/>
    <w:rsid w:val="006F1AE0"/>
    <w:rsid w:val="006F1DF7"/>
    <w:rsid w:val="006F21C9"/>
    <w:rsid w:val="006F23E8"/>
    <w:rsid w:val="006F24D9"/>
    <w:rsid w:val="006F24E5"/>
    <w:rsid w:val="006F2AD8"/>
    <w:rsid w:val="006F2E81"/>
    <w:rsid w:val="006F2FE4"/>
    <w:rsid w:val="006F3198"/>
    <w:rsid w:val="006F33D2"/>
    <w:rsid w:val="006F350E"/>
    <w:rsid w:val="006F41D6"/>
    <w:rsid w:val="006F41FB"/>
    <w:rsid w:val="006F4235"/>
    <w:rsid w:val="006F442D"/>
    <w:rsid w:val="006F472B"/>
    <w:rsid w:val="006F4870"/>
    <w:rsid w:val="006F4939"/>
    <w:rsid w:val="006F494B"/>
    <w:rsid w:val="006F507D"/>
    <w:rsid w:val="006F5131"/>
    <w:rsid w:val="006F51DA"/>
    <w:rsid w:val="006F51E4"/>
    <w:rsid w:val="006F5297"/>
    <w:rsid w:val="006F52D2"/>
    <w:rsid w:val="006F5463"/>
    <w:rsid w:val="006F56BA"/>
    <w:rsid w:val="006F572B"/>
    <w:rsid w:val="006F577E"/>
    <w:rsid w:val="006F5882"/>
    <w:rsid w:val="006F5985"/>
    <w:rsid w:val="006F5AED"/>
    <w:rsid w:val="006F5AF0"/>
    <w:rsid w:val="006F5D25"/>
    <w:rsid w:val="006F5FC2"/>
    <w:rsid w:val="006F6122"/>
    <w:rsid w:val="006F6567"/>
    <w:rsid w:val="006F6B21"/>
    <w:rsid w:val="006F6B6A"/>
    <w:rsid w:val="006F6CBA"/>
    <w:rsid w:val="006F70BD"/>
    <w:rsid w:val="006F71E0"/>
    <w:rsid w:val="006F740B"/>
    <w:rsid w:val="006F7508"/>
    <w:rsid w:val="006F7532"/>
    <w:rsid w:val="006F76C3"/>
    <w:rsid w:val="006F7705"/>
    <w:rsid w:val="006F7936"/>
    <w:rsid w:val="006F7ACD"/>
    <w:rsid w:val="0070015B"/>
    <w:rsid w:val="007001DC"/>
    <w:rsid w:val="00700251"/>
    <w:rsid w:val="00700612"/>
    <w:rsid w:val="00700617"/>
    <w:rsid w:val="0070073A"/>
    <w:rsid w:val="007007B3"/>
    <w:rsid w:val="0070092D"/>
    <w:rsid w:val="00700BED"/>
    <w:rsid w:val="00700C22"/>
    <w:rsid w:val="00700D49"/>
    <w:rsid w:val="00700E9A"/>
    <w:rsid w:val="00700F1B"/>
    <w:rsid w:val="00701105"/>
    <w:rsid w:val="00701198"/>
    <w:rsid w:val="00701339"/>
    <w:rsid w:val="00701352"/>
    <w:rsid w:val="007014E7"/>
    <w:rsid w:val="00701974"/>
    <w:rsid w:val="007019DC"/>
    <w:rsid w:val="00701A6A"/>
    <w:rsid w:val="00701AF3"/>
    <w:rsid w:val="0070248A"/>
    <w:rsid w:val="0070254F"/>
    <w:rsid w:val="00702734"/>
    <w:rsid w:val="00702843"/>
    <w:rsid w:val="00702A45"/>
    <w:rsid w:val="00702ACA"/>
    <w:rsid w:val="00702C36"/>
    <w:rsid w:val="00702CB2"/>
    <w:rsid w:val="00702DCD"/>
    <w:rsid w:val="0070307C"/>
    <w:rsid w:val="00703578"/>
    <w:rsid w:val="007035FB"/>
    <w:rsid w:val="0070364A"/>
    <w:rsid w:val="007036CB"/>
    <w:rsid w:val="007037C5"/>
    <w:rsid w:val="00703809"/>
    <w:rsid w:val="0070389E"/>
    <w:rsid w:val="00703A35"/>
    <w:rsid w:val="00703E5D"/>
    <w:rsid w:val="00704209"/>
    <w:rsid w:val="0070447B"/>
    <w:rsid w:val="007044A1"/>
    <w:rsid w:val="007045D9"/>
    <w:rsid w:val="00704609"/>
    <w:rsid w:val="007047D5"/>
    <w:rsid w:val="0070483B"/>
    <w:rsid w:val="00704A4A"/>
    <w:rsid w:val="00704AE8"/>
    <w:rsid w:val="00704B78"/>
    <w:rsid w:val="00704CA0"/>
    <w:rsid w:val="00704D1E"/>
    <w:rsid w:val="00704D90"/>
    <w:rsid w:val="00705109"/>
    <w:rsid w:val="00705223"/>
    <w:rsid w:val="00705262"/>
    <w:rsid w:val="007055CF"/>
    <w:rsid w:val="0070584C"/>
    <w:rsid w:val="0070585E"/>
    <w:rsid w:val="00705884"/>
    <w:rsid w:val="00705A96"/>
    <w:rsid w:val="00705ACB"/>
    <w:rsid w:val="00705CDF"/>
    <w:rsid w:val="00705CF2"/>
    <w:rsid w:val="00705D31"/>
    <w:rsid w:val="00705DF2"/>
    <w:rsid w:val="00705E74"/>
    <w:rsid w:val="00705E8E"/>
    <w:rsid w:val="007062FD"/>
    <w:rsid w:val="00706374"/>
    <w:rsid w:val="00706473"/>
    <w:rsid w:val="00706628"/>
    <w:rsid w:val="00706B1B"/>
    <w:rsid w:val="00706EC5"/>
    <w:rsid w:val="00706EEB"/>
    <w:rsid w:val="007070FE"/>
    <w:rsid w:val="007071C0"/>
    <w:rsid w:val="00707763"/>
    <w:rsid w:val="00707C01"/>
    <w:rsid w:val="00707C5F"/>
    <w:rsid w:val="0071116D"/>
    <w:rsid w:val="0071124C"/>
    <w:rsid w:val="007112CF"/>
    <w:rsid w:val="00711485"/>
    <w:rsid w:val="0071148F"/>
    <w:rsid w:val="007114A0"/>
    <w:rsid w:val="007114B3"/>
    <w:rsid w:val="00711705"/>
    <w:rsid w:val="00711772"/>
    <w:rsid w:val="00711B6D"/>
    <w:rsid w:val="00711DE0"/>
    <w:rsid w:val="00711EE7"/>
    <w:rsid w:val="00712112"/>
    <w:rsid w:val="00712145"/>
    <w:rsid w:val="0071243F"/>
    <w:rsid w:val="007124E7"/>
    <w:rsid w:val="0071250E"/>
    <w:rsid w:val="00712748"/>
    <w:rsid w:val="00712A1D"/>
    <w:rsid w:val="00712F8E"/>
    <w:rsid w:val="00712FFE"/>
    <w:rsid w:val="0071314E"/>
    <w:rsid w:val="0071317B"/>
    <w:rsid w:val="007131D2"/>
    <w:rsid w:val="007138A6"/>
    <w:rsid w:val="007138FF"/>
    <w:rsid w:val="007139AB"/>
    <w:rsid w:val="00713BA4"/>
    <w:rsid w:val="00713E20"/>
    <w:rsid w:val="00713FD8"/>
    <w:rsid w:val="00713FF8"/>
    <w:rsid w:val="00714052"/>
    <w:rsid w:val="007147AC"/>
    <w:rsid w:val="00714B06"/>
    <w:rsid w:val="00714CB9"/>
    <w:rsid w:val="00714D8B"/>
    <w:rsid w:val="00714FDD"/>
    <w:rsid w:val="0071550F"/>
    <w:rsid w:val="00715531"/>
    <w:rsid w:val="007155CF"/>
    <w:rsid w:val="0071561E"/>
    <w:rsid w:val="00715828"/>
    <w:rsid w:val="0071596F"/>
    <w:rsid w:val="00715D24"/>
    <w:rsid w:val="00715D28"/>
    <w:rsid w:val="00715F36"/>
    <w:rsid w:val="007161FC"/>
    <w:rsid w:val="00716289"/>
    <w:rsid w:val="00716324"/>
    <w:rsid w:val="0071636A"/>
    <w:rsid w:val="00716526"/>
    <w:rsid w:val="007168CE"/>
    <w:rsid w:val="007168F0"/>
    <w:rsid w:val="00716A1A"/>
    <w:rsid w:val="00716B7C"/>
    <w:rsid w:val="00716DBD"/>
    <w:rsid w:val="00716E6D"/>
    <w:rsid w:val="00716FC0"/>
    <w:rsid w:val="00717147"/>
    <w:rsid w:val="00717495"/>
    <w:rsid w:val="0071755F"/>
    <w:rsid w:val="00717963"/>
    <w:rsid w:val="0071796A"/>
    <w:rsid w:val="00717A1D"/>
    <w:rsid w:val="00717B7D"/>
    <w:rsid w:val="00717BC6"/>
    <w:rsid w:val="00720075"/>
    <w:rsid w:val="00720500"/>
    <w:rsid w:val="00720653"/>
    <w:rsid w:val="0072087B"/>
    <w:rsid w:val="00720B8B"/>
    <w:rsid w:val="0072167A"/>
    <w:rsid w:val="00721926"/>
    <w:rsid w:val="00721B39"/>
    <w:rsid w:val="00721D05"/>
    <w:rsid w:val="0072210F"/>
    <w:rsid w:val="00722313"/>
    <w:rsid w:val="00722362"/>
    <w:rsid w:val="007225A8"/>
    <w:rsid w:val="00722941"/>
    <w:rsid w:val="00722BA3"/>
    <w:rsid w:val="007230AA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44B0"/>
    <w:rsid w:val="00724687"/>
    <w:rsid w:val="0072475D"/>
    <w:rsid w:val="00724833"/>
    <w:rsid w:val="00724F52"/>
    <w:rsid w:val="00724F6E"/>
    <w:rsid w:val="00725746"/>
    <w:rsid w:val="00725980"/>
    <w:rsid w:val="00725A46"/>
    <w:rsid w:val="00725DAA"/>
    <w:rsid w:val="00725DF8"/>
    <w:rsid w:val="007260E0"/>
    <w:rsid w:val="0072625B"/>
    <w:rsid w:val="0072668F"/>
    <w:rsid w:val="007266F0"/>
    <w:rsid w:val="00726818"/>
    <w:rsid w:val="00726843"/>
    <w:rsid w:val="0072686A"/>
    <w:rsid w:val="0072688D"/>
    <w:rsid w:val="00726AFE"/>
    <w:rsid w:val="00726C23"/>
    <w:rsid w:val="00726C26"/>
    <w:rsid w:val="00726CE3"/>
    <w:rsid w:val="00726F36"/>
    <w:rsid w:val="00727422"/>
    <w:rsid w:val="0072755B"/>
    <w:rsid w:val="007275FF"/>
    <w:rsid w:val="00727851"/>
    <w:rsid w:val="00727A75"/>
    <w:rsid w:val="00727B06"/>
    <w:rsid w:val="00727B2B"/>
    <w:rsid w:val="00727DB5"/>
    <w:rsid w:val="0073012B"/>
    <w:rsid w:val="00730581"/>
    <w:rsid w:val="0073061E"/>
    <w:rsid w:val="0073066B"/>
    <w:rsid w:val="00730E56"/>
    <w:rsid w:val="00730F0A"/>
    <w:rsid w:val="007311EE"/>
    <w:rsid w:val="00731576"/>
    <w:rsid w:val="00731ABC"/>
    <w:rsid w:val="00731B2E"/>
    <w:rsid w:val="00731D7C"/>
    <w:rsid w:val="00731DD0"/>
    <w:rsid w:val="00732366"/>
    <w:rsid w:val="00732818"/>
    <w:rsid w:val="007328CE"/>
    <w:rsid w:val="00732F5E"/>
    <w:rsid w:val="0073370E"/>
    <w:rsid w:val="00733849"/>
    <w:rsid w:val="00733943"/>
    <w:rsid w:val="007339E3"/>
    <w:rsid w:val="007339E7"/>
    <w:rsid w:val="00733A44"/>
    <w:rsid w:val="00733AAC"/>
    <w:rsid w:val="00733B15"/>
    <w:rsid w:val="00733E18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78A"/>
    <w:rsid w:val="0073588C"/>
    <w:rsid w:val="00735962"/>
    <w:rsid w:val="00735A5D"/>
    <w:rsid w:val="00735CFA"/>
    <w:rsid w:val="00735D70"/>
    <w:rsid w:val="00735DB9"/>
    <w:rsid w:val="007362F1"/>
    <w:rsid w:val="007364BA"/>
    <w:rsid w:val="007367C6"/>
    <w:rsid w:val="007368D8"/>
    <w:rsid w:val="00736A5F"/>
    <w:rsid w:val="00736B19"/>
    <w:rsid w:val="00736B35"/>
    <w:rsid w:val="00736B61"/>
    <w:rsid w:val="00736E1E"/>
    <w:rsid w:val="00737135"/>
    <w:rsid w:val="00737354"/>
    <w:rsid w:val="007376CC"/>
    <w:rsid w:val="007377D3"/>
    <w:rsid w:val="00737B32"/>
    <w:rsid w:val="00737D48"/>
    <w:rsid w:val="00740001"/>
    <w:rsid w:val="007401DB"/>
    <w:rsid w:val="007404AE"/>
    <w:rsid w:val="00740529"/>
    <w:rsid w:val="00740625"/>
    <w:rsid w:val="00740654"/>
    <w:rsid w:val="00740A32"/>
    <w:rsid w:val="00740AB1"/>
    <w:rsid w:val="0074134D"/>
    <w:rsid w:val="007413FB"/>
    <w:rsid w:val="007414B1"/>
    <w:rsid w:val="0074150F"/>
    <w:rsid w:val="0074157C"/>
    <w:rsid w:val="00741679"/>
    <w:rsid w:val="00741A9D"/>
    <w:rsid w:val="00741BAA"/>
    <w:rsid w:val="00741C77"/>
    <w:rsid w:val="00741C81"/>
    <w:rsid w:val="00741EC5"/>
    <w:rsid w:val="00741F71"/>
    <w:rsid w:val="00741F9C"/>
    <w:rsid w:val="00742086"/>
    <w:rsid w:val="007421BF"/>
    <w:rsid w:val="00742442"/>
    <w:rsid w:val="007426B9"/>
    <w:rsid w:val="0074272E"/>
    <w:rsid w:val="00742865"/>
    <w:rsid w:val="00742980"/>
    <w:rsid w:val="00742B5C"/>
    <w:rsid w:val="00742BFA"/>
    <w:rsid w:val="00742FB8"/>
    <w:rsid w:val="0074332A"/>
    <w:rsid w:val="0074332E"/>
    <w:rsid w:val="0074358F"/>
    <w:rsid w:val="0074396F"/>
    <w:rsid w:val="00743A00"/>
    <w:rsid w:val="00743E22"/>
    <w:rsid w:val="007441A5"/>
    <w:rsid w:val="00744202"/>
    <w:rsid w:val="007442FB"/>
    <w:rsid w:val="00744481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574"/>
    <w:rsid w:val="00745695"/>
    <w:rsid w:val="00745971"/>
    <w:rsid w:val="00745ECB"/>
    <w:rsid w:val="0074626E"/>
    <w:rsid w:val="00746301"/>
    <w:rsid w:val="007465D7"/>
    <w:rsid w:val="00746671"/>
    <w:rsid w:val="00746742"/>
    <w:rsid w:val="00746940"/>
    <w:rsid w:val="00746A5B"/>
    <w:rsid w:val="00746AB6"/>
    <w:rsid w:val="00746B1E"/>
    <w:rsid w:val="00746B32"/>
    <w:rsid w:val="00746BE9"/>
    <w:rsid w:val="00746E22"/>
    <w:rsid w:val="00747085"/>
    <w:rsid w:val="0074714A"/>
    <w:rsid w:val="0074763B"/>
    <w:rsid w:val="007478D3"/>
    <w:rsid w:val="0074798D"/>
    <w:rsid w:val="00747AB9"/>
    <w:rsid w:val="00747C38"/>
    <w:rsid w:val="00747FF5"/>
    <w:rsid w:val="00750044"/>
    <w:rsid w:val="00750079"/>
    <w:rsid w:val="0075038E"/>
    <w:rsid w:val="007503B1"/>
    <w:rsid w:val="0075051F"/>
    <w:rsid w:val="00750557"/>
    <w:rsid w:val="0075061F"/>
    <w:rsid w:val="007506CE"/>
    <w:rsid w:val="00750CD4"/>
    <w:rsid w:val="00750EEA"/>
    <w:rsid w:val="007514D6"/>
    <w:rsid w:val="007516D0"/>
    <w:rsid w:val="0075172E"/>
    <w:rsid w:val="007518F3"/>
    <w:rsid w:val="007519D4"/>
    <w:rsid w:val="00751E88"/>
    <w:rsid w:val="007522B0"/>
    <w:rsid w:val="007523FC"/>
    <w:rsid w:val="007528AD"/>
    <w:rsid w:val="007528B3"/>
    <w:rsid w:val="00752BC5"/>
    <w:rsid w:val="00752F67"/>
    <w:rsid w:val="00752FE4"/>
    <w:rsid w:val="00753102"/>
    <w:rsid w:val="0075312D"/>
    <w:rsid w:val="007531B2"/>
    <w:rsid w:val="0075332E"/>
    <w:rsid w:val="00753431"/>
    <w:rsid w:val="00753899"/>
    <w:rsid w:val="00753D9B"/>
    <w:rsid w:val="00754172"/>
    <w:rsid w:val="0075453D"/>
    <w:rsid w:val="0075474E"/>
    <w:rsid w:val="00754969"/>
    <w:rsid w:val="007550AC"/>
    <w:rsid w:val="00755185"/>
    <w:rsid w:val="007551D7"/>
    <w:rsid w:val="0075528F"/>
    <w:rsid w:val="00755302"/>
    <w:rsid w:val="00755475"/>
    <w:rsid w:val="00755487"/>
    <w:rsid w:val="00755550"/>
    <w:rsid w:val="007555C8"/>
    <w:rsid w:val="007556A5"/>
    <w:rsid w:val="00755A2E"/>
    <w:rsid w:val="00755E43"/>
    <w:rsid w:val="00755F6B"/>
    <w:rsid w:val="007560A9"/>
    <w:rsid w:val="007561D5"/>
    <w:rsid w:val="00756268"/>
    <w:rsid w:val="007563C8"/>
    <w:rsid w:val="0075644A"/>
    <w:rsid w:val="007565A2"/>
    <w:rsid w:val="00756AFF"/>
    <w:rsid w:val="00756B9A"/>
    <w:rsid w:val="00756CE3"/>
    <w:rsid w:val="007572C8"/>
    <w:rsid w:val="007575E3"/>
    <w:rsid w:val="00757760"/>
    <w:rsid w:val="00757769"/>
    <w:rsid w:val="007578F7"/>
    <w:rsid w:val="00757949"/>
    <w:rsid w:val="00757A0E"/>
    <w:rsid w:val="00757AA7"/>
    <w:rsid w:val="00757B83"/>
    <w:rsid w:val="00757E63"/>
    <w:rsid w:val="00757F5C"/>
    <w:rsid w:val="0076017D"/>
    <w:rsid w:val="007602FA"/>
    <w:rsid w:val="0076030A"/>
    <w:rsid w:val="00760376"/>
    <w:rsid w:val="007603F8"/>
    <w:rsid w:val="007604AA"/>
    <w:rsid w:val="00760752"/>
    <w:rsid w:val="00760793"/>
    <w:rsid w:val="00760946"/>
    <w:rsid w:val="00760AB5"/>
    <w:rsid w:val="00760B5D"/>
    <w:rsid w:val="00760D27"/>
    <w:rsid w:val="007611F0"/>
    <w:rsid w:val="00761404"/>
    <w:rsid w:val="00761701"/>
    <w:rsid w:val="007617C3"/>
    <w:rsid w:val="00761988"/>
    <w:rsid w:val="00761D64"/>
    <w:rsid w:val="00761DD3"/>
    <w:rsid w:val="00761E83"/>
    <w:rsid w:val="0076208A"/>
    <w:rsid w:val="007620AB"/>
    <w:rsid w:val="007623B0"/>
    <w:rsid w:val="007623E2"/>
    <w:rsid w:val="007623F5"/>
    <w:rsid w:val="00762600"/>
    <w:rsid w:val="00762C16"/>
    <w:rsid w:val="00762CB2"/>
    <w:rsid w:val="00763091"/>
    <w:rsid w:val="00763258"/>
    <w:rsid w:val="00763463"/>
    <w:rsid w:val="007634EC"/>
    <w:rsid w:val="00763508"/>
    <w:rsid w:val="007635DF"/>
    <w:rsid w:val="0076389C"/>
    <w:rsid w:val="00763B50"/>
    <w:rsid w:val="0076411E"/>
    <w:rsid w:val="00764160"/>
    <w:rsid w:val="007644DE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EF"/>
    <w:rsid w:val="00764D79"/>
    <w:rsid w:val="007652D6"/>
    <w:rsid w:val="007652E0"/>
    <w:rsid w:val="0076561D"/>
    <w:rsid w:val="00765621"/>
    <w:rsid w:val="007657B9"/>
    <w:rsid w:val="00765A7B"/>
    <w:rsid w:val="00765D25"/>
    <w:rsid w:val="00766114"/>
    <w:rsid w:val="007661AE"/>
    <w:rsid w:val="007661F4"/>
    <w:rsid w:val="00766266"/>
    <w:rsid w:val="007663A1"/>
    <w:rsid w:val="00766573"/>
    <w:rsid w:val="007665B0"/>
    <w:rsid w:val="00766627"/>
    <w:rsid w:val="0076664B"/>
    <w:rsid w:val="00766B54"/>
    <w:rsid w:val="00766B8D"/>
    <w:rsid w:val="00766CC9"/>
    <w:rsid w:val="00766F52"/>
    <w:rsid w:val="007672AA"/>
    <w:rsid w:val="0076746E"/>
    <w:rsid w:val="0076763B"/>
    <w:rsid w:val="007677C0"/>
    <w:rsid w:val="00767B94"/>
    <w:rsid w:val="00767C25"/>
    <w:rsid w:val="00767F8E"/>
    <w:rsid w:val="00767FCB"/>
    <w:rsid w:val="0077022D"/>
    <w:rsid w:val="0077057D"/>
    <w:rsid w:val="00770590"/>
    <w:rsid w:val="00770719"/>
    <w:rsid w:val="00770AE8"/>
    <w:rsid w:val="00770DCE"/>
    <w:rsid w:val="00770FD4"/>
    <w:rsid w:val="007710CC"/>
    <w:rsid w:val="007710D5"/>
    <w:rsid w:val="0077139A"/>
    <w:rsid w:val="00771C15"/>
    <w:rsid w:val="00771C1C"/>
    <w:rsid w:val="00771E3A"/>
    <w:rsid w:val="00771E61"/>
    <w:rsid w:val="00771F63"/>
    <w:rsid w:val="00771FA3"/>
    <w:rsid w:val="0077215E"/>
    <w:rsid w:val="007725C8"/>
    <w:rsid w:val="007727D3"/>
    <w:rsid w:val="00772851"/>
    <w:rsid w:val="007728B3"/>
    <w:rsid w:val="00772B61"/>
    <w:rsid w:val="00772C4F"/>
    <w:rsid w:val="00772F28"/>
    <w:rsid w:val="00772F5E"/>
    <w:rsid w:val="007737D7"/>
    <w:rsid w:val="007737E2"/>
    <w:rsid w:val="00773810"/>
    <w:rsid w:val="00773826"/>
    <w:rsid w:val="00773BBE"/>
    <w:rsid w:val="00773BD1"/>
    <w:rsid w:val="00773E7F"/>
    <w:rsid w:val="00773EF3"/>
    <w:rsid w:val="0077439E"/>
    <w:rsid w:val="00774538"/>
    <w:rsid w:val="00774757"/>
    <w:rsid w:val="00774D81"/>
    <w:rsid w:val="00774DEA"/>
    <w:rsid w:val="00774F66"/>
    <w:rsid w:val="00775174"/>
    <w:rsid w:val="00775249"/>
    <w:rsid w:val="007757A1"/>
    <w:rsid w:val="007758EC"/>
    <w:rsid w:val="00775A35"/>
    <w:rsid w:val="00775A66"/>
    <w:rsid w:val="00775CBA"/>
    <w:rsid w:val="00775FF1"/>
    <w:rsid w:val="00776074"/>
    <w:rsid w:val="007761D5"/>
    <w:rsid w:val="00776251"/>
    <w:rsid w:val="0077629E"/>
    <w:rsid w:val="00776501"/>
    <w:rsid w:val="00776510"/>
    <w:rsid w:val="00776883"/>
    <w:rsid w:val="00776AD4"/>
    <w:rsid w:val="00776D9D"/>
    <w:rsid w:val="00776EB7"/>
    <w:rsid w:val="00777014"/>
    <w:rsid w:val="0077707D"/>
    <w:rsid w:val="00777555"/>
    <w:rsid w:val="0077766B"/>
    <w:rsid w:val="007777C6"/>
    <w:rsid w:val="007778C9"/>
    <w:rsid w:val="00777B05"/>
    <w:rsid w:val="00777B34"/>
    <w:rsid w:val="00777CC7"/>
    <w:rsid w:val="00777DEA"/>
    <w:rsid w:val="00777F46"/>
    <w:rsid w:val="00777FD0"/>
    <w:rsid w:val="0078027E"/>
    <w:rsid w:val="007803CF"/>
    <w:rsid w:val="007803D6"/>
    <w:rsid w:val="00780492"/>
    <w:rsid w:val="00780523"/>
    <w:rsid w:val="00780587"/>
    <w:rsid w:val="0078064D"/>
    <w:rsid w:val="00780673"/>
    <w:rsid w:val="007807E5"/>
    <w:rsid w:val="00780A08"/>
    <w:rsid w:val="00780D17"/>
    <w:rsid w:val="00780D71"/>
    <w:rsid w:val="007810A0"/>
    <w:rsid w:val="007814EC"/>
    <w:rsid w:val="007817AB"/>
    <w:rsid w:val="00781A5A"/>
    <w:rsid w:val="00781A7F"/>
    <w:rsid w:val="00781C6D"/>
    <w:rsid w:val="007820A7"/>
    <w:rsid w:val="0078214F"/>
    <w:rsid w:val="0078219C"/>
    <w:rsid w:val="00782259"/>
    <w:rsid w:val="007824C3"/>
    <w:rsid w:val="0078260B"/>
    <w:rsid w:val="00782B4A"/>
    <w:rsid w:val="00782DF5"/>
    <w:rsid w:val="00782F8B"/>
    <w:rsid w:val="00782FFF"/>
    <w:rsid w:val="007831C0"/>
    <w:rsid w:val="00783207"/>
    <w:rsid w:val="00783249"/>
    <w:rsid w:val="0078356E"/>
    <w:rsid w:val="00783664"/>
    <w:rsid w:val="00783A80"/>
    <w:rsid w:val="00783E76"/>
    <w:rsid w:val="00784116"/>
    <w:rsid w:val="0078422E"/>
    <w:rsid w:val="007842FB"/>
    <w:rsid w:val="007843A6"/>
    <w:rsid w:val="00784574"/>
    <w:rsid w:val="007845AB"/>
    <w:rsid w:val="007847ED"/>
    <w:rsid w:val="00784941"/>
    <w:rsid w:val="00784BD7"/>
    <w:rsid w:val="00784E4D"/>
    <w:rsid w:val="00784E80"/>
    <w:rsid w:val="00784EBF"/>
    <w:rsid w:val="007853E5"/>
    <w:rsid w:val="00785811"/>
    <w:rsid w:val="00785EAD"/>
    <w:rsid w:val="00785EDC"/>
    <w:rsid w:val="007861BF"/>
    <w:rsid w:val="0078623A"/>
    <w:rsid w:val="0078669F"/>
    <w:rsid w:val="00786B19"/>
    <w:rsid w:val="00786B92"/>
    <w:rsid w:val="00786C0D"/>
    <w:rsid w:val="00786E3C"/>
    <w:rsid w:val="00786E49"/>
    <w:rsid w:val="00786E9C"/>
    <w:rsid w:val="00787133"/>
    <w:rsid w:val="007872B3"/>
    <w:rsid w:val="0078752D"/>
    <w:rsid w:val="007876D9"/>
    <w:rsid w:val="00787C3E"/>
    <w:rsid w:val="00787CC2"/>
    <w:rsid w:val="00787D22"/>
    <w:rsid w:val="00787F29"/>
    <w:rsid w:val="0079009D"/>
    <w:rsid w:val="00790141"/>
    <w:rsid w:val="00790357"/>
    <w:rsid w:val="007906C7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2E"/>
    <w:rsid w:val="007928F7"/>
    <w:rsid w:val="0079295C"/>
    <w:rsid w:val="00792A1D"/>
    <w:rsid w:val="00792BFB"/>
    <w:rsid w:val="00792D9F"/>
    <w:rsid w:val="00792F64"/>
    <w:rsid w:val="007930D1"/>
    <w:rsid w:val="00793237"/>
    <w:rsid w:val="00793341"/>
    <w:rsid w:val="0079358F"/>
    <w:rsid w:val="0079359E"/>
    <w:rsid w:val="0079362E"/>
    <w:rsid w:val="007937E7"/>
    <w:rsid w:val="00793E3A"/>
    <w:rsid w:val="00793E8A"/>
    <w:rsid w:val="007940AA"/>
    <w:rsid w:val="007941DE"/>
    <w:rsid w:val="007942AE"/>
    <w:rsid w:val="0079436F"/>
    <w:rsid w:val="00794555"/>
    <w:rsid w:val="0079481B"/>
    <w:rsid w:val="00794A62"/>
    <w:rsid w:val="00794CEF"/>
    <w:rsid w:val="00794FA2"/>
    <w:rsid w:val="0079522E"/>
    <w:rsid w:val="00795264"/>
    <w:rsid w:val="00795698"/>
    <w:rsid w:val="00795827"/>
    <w:rsid w:val="0079583C"/>
    <w:rsid w:val="007959D3"/>
    <w:rsid w:val="00795A3A"/>
    <w:rsid w:val="00796004"/>
    <w:rsid w:val="0079648E"/>
    <w:rsid w:val="007968C2"/>
    <w:rsid w:val="00796B47"/>
    <w:rsid w:val="00796BC2"/>
    <w:rsid w:val="00796D15"/>
    <w:rsid w:val="00796D9B"/>
    <w:rsid w:val="00796DC3"/>
    <w:rsid w:val="00796E88"/>
    <w:rsid w:val="00796EFC"/>
    <w:rsid w:val="00797189"/>
    <w:rsid w:val="00797518"/>
    <w:rsid w:val="007976BF"/>
    <w:rsid w:val="00797BF2"/>
    <w:rsid w:val="00797D0D"/>
    <w:rsid w:val="00797D3A"/>
    <w:rsid w:val="00797D8C"/>
    <w:rsid w:val="00797E62"/>
    <w:rsid w:val="007A00A8"/>
    <w:rsid w:val="007A01B9"/>
    <w:rsid w:val="007A025A"/>
    <w:rsid w:val="007A026D"/>
    <w:rsid w:val="007A02C1"/>
    <w:rsid w:val="007A092F"/>
    <w:rsid w:val="007A09FF"/>
    <w:rsid w:val="007A0BB0"/>
    <w:rsid w:val="007A0C72"/>
    <w:rsid w:val="007A0DCD"/>
    <w:rsid w:val="007A0F6D"/>
    <w:rsid w:val="007A119B"/>
    <w:rsid w:val="007A12F6"/>
    <w:rsid w:val="007A140A"/>
    <w:rsid w:val="007A1513"/>
    <w:rsid w:val="007A16F0"/>
    <w:rsid w:val="007A16F1"/>
    <w:rsid w:val="007A1B0D"/>
    <w:rsid w:val="007A1C5C"/>
    <w:rsid w:val="007A1FC1"/>
    <w:rsid w:val="007A2101"/>
    <w:rsid w:val="007A2161"/>
    <w:rsid w:val="007A2215"/>
    <w:rsid w:val="007A2469"/>
    <w:rsid w:val="007A2633"/>
    <w:rsid w:val="007A273B"/>
    <w:rsid w:val="007A27FC"/>
    <w:rsid w:val="007A2A12"/>
    <w:rsid w:val="007A2DA5"/>
    <w:rsid w:val="007A3402"/>
    <w:rsid w:val="007A353B"/>
    <w:rsid w:val="007A36C7"/>
    <w:rsid w:val="007A3883"/>
    <w:rsid w:val="007A3894"/>
    <w:rsid w:val="007A3B30"/>
    <w:rsid w:val="007A3BFE"/>
    <w:rsid w:val="007A3E4F"/>
    <w:rsid w:val="007A3ECC"/>
    <w:rsid w:val="007A3F82"/>
    <w:rsid w:val="007A413D"/>
    <w:rsid w:val="007A41CE"/>
    <w:rsid w:val="007A4408"/>
    <w:rsid w:val="007A4494"/>
    <w:rsid w:val="007A4537"/>
    <w:rsid w:val="007A4948"/>
    <w:rsid w:val="007A4C99"/>
    <w:rsid w:val="007A4D4A"/>
    <w:rsid w:val="007A4DE1"/>
    <w:rsid w:val="007A4F2F"/>
    <w:rsid w:val="007A50FA"/>
    <w:rsid w:val="007A5129"/>
    <w:rsid w:val="007A5146"/>
    <w:rsid w:val="007A52E5"/>
    <w:rsid w:val="007A5437"/>
    <w:rsid w:val="007A5446"/>
    <w:rsid w:val="007A54A6"/>
    <w:rsid w:val="007A571D"/>
    <w:rsid w:val="007A57C5"/>
    <w:rsid w:val="007A5B62"/>
    <w:rsid w:val="007A5D1D"/>
    <w:rsid w:val="007A5D39"/>
    <w:rsid w:val="007A5D83"/>
    <w:rsid w:val="007A5DA2"/>
    <w:rsid w:val="007A5DC7"/>
    <w:rsid w:val="007A6038"/>
    <w:rsid w:val="007A613E"/>
    <w:rsid w:val="007A61EF"/>
    <w:rsid w:val="007A6307"/>
    <w:rsid w:val="007A651A"/>
    <w:rsid w:val="007A65CA"/>
    <w:rsid w:val="007A677F"/>
    <w:rsid w:val="007A6800"/>
    <w:rsid w:val="007A68E8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B0128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38D"/>
    <w:rsid w:val="007B17C0"/>
    <w:rsid w:val="007B1ACC"/>
    <w:rsid w:val="007B1F81"/>
    <w:rsid w:val="007B1F8C"/>
    <w:rsid w:val="007B22F6"/>
    <w:rsid w:val="007B252A"/>
    <w:rsid w:val="007B2629"/>
    <w:rsid w:val="007B27D4"/>
    <w:rsid w:val="007B28A9"/>
    <w:rsid w:val="007B2B9E"/>
    <w:rsid w:val="007B3194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99C"/>
    <w:rsid w:val="007B59EB"/>
    <w:rsid w:val="007B5A8D"/>
    <w:rsid w:val="007B5C6C"/>
    <w:rsid w:val="007B5C84"/>
    <w:rsid w:val="007B5EBC"/>
    <w:rsid w:val="007B6444"/>
    <w:rsid w:val="007B675E"/>
    <w:rsid w:val="007B6A8D"/>
    <w:rsid w:val="007B719C"/>
    <w:rsid w:val="007B71B6"/>
    <w:rsid w:val="007B7480"/>
    <w:rsid w:val="007B76CA"/>
    <w:rsid w:val="007B782F"/>
    <w:rsid w:val="007B7A60"/>
    <w:rsid w:val="007B7A63"/>
    <w:rsid w:val="007B7F8F"/>
    <w:rsid w:val="007B7FFE"/>
    <w:rsid w:val="007C028E"/>
    <w:rsid w:val="007C0530"/>
    <w:rsid w:val="007C09DD"/>
    <w:rsid w:val="007C0DA6"/>
    <w:rsid w:val="007C0E11"/>
    <w:rsid w:val="007C0F5B"/>
    <w:rsid w:val="007C1167"/>
    <w:rsid w:val="007C1243"/>
    <w:rsid w:val="007C180F"/>
    <w:rsid w:val="007C1AC1"/>
    <w:rsid w:val="007C1D7C"/>
    <w:rsid w:val="007C1EE0"/>
    <w:rsid w:val="007C2113"/>
    <w:rsid w:val="007C2186"/>
    <w:rsid w:val="007C23E4"/>
    <w:rsid w:val="007C24A0"/>
    <w:rsid w:val="007C2543"/>
    <w:rsid w:val="007C27EF"/>
    <w:rsid w:val="007C284B"/>
    <w:rsid w:val="007C289D"/>
    <w:rsid w:val="007C2C0A"/>
    <w:rsid w:val="007C2C74"/>
    <w:rsid w:val="007C2CBC"/>
    <w:rsid w:val="007C2DD8"/>
    <w:rsid w:val="007C30FF"/>
    <w:rsid w:val="007C34EB"/>
    <w:rsid w:val="007C368F"/>
    <w:rsid w:val="007C39C1"/>
    <w:rsid w:val="007C39C8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1D6"/>
    <w:rsid w:val="007C5546"/>
    <w:rsid w:val="007C565B"/>
    <w:rsid w:val="007C58A4"/>
    <w:rsid w:val="007C5A37"/>
    <w:rsid w:val="007C5B8B"/>
    <w:rsid w:val="007C5BC4"/>
    <w:rsid w:val="007C5CBD"/>
    <w:rsid w:val="007C5EAD"/>
    <w:rsid w:val="007C635E"/>
    <w:rsid w:val="007C6397"/>
    <w:rsid w:val="007C63EB"/>
    <w:rsid w:val="007C6706"/>
    <w:rsid w:val="007C68D3"/>
    <w:rsid w:val="007C6CCF"/>
    <w:rsid w:val="007C6E94"/>
    <w:rsid w:val="007C6EAF"/>
    <w:rsid w:val="007C7074"/>
    <w:rsid w:val="007C7076"/>
    <w:rsid w:val="007C763D"/>
    <w:rsid w:val="007C79DE"/>
    <w:rsid w:val="007C7A3C"/>
    <w:rsid w:val="007C7A64"/>
    <w:rsid w:val="007C7A6F"/>
    <w:rsid w:val="007C7B32"/>
    <w:rsid w:val="007C7D00"/>
    <w:rsid w:val="007C7E3A"/>
    <w:rsid w:val="007C7E98"/>
    <w:rsid w:val="007D00A1"/>
    <w:rsid w:val="007D00A6"/>
    <w:rsid w:val="007D0124"/>
    <w:rsid w:val="007D048B"/>
    <w:rsid w:val="007D051A"/>
    <w:rsid w:val="007D075A"/>
    <w:rsid w:val="007D07F7"/>
    <w:rsid w:val="007D0E9A"/>
    <w:rsid w:val="007D0F8C"/>
    <w:rsid w:val="007D1362"/>
    <w:rsid w:val="007D13AD"/>
    <w:rsid w:val="007D16BC"/>
    <w:rsid w:val="007D1AE1"/>
    <w:rsid w:val="007D1D35"/>
    <w:rsid w:val="007D1DAE"/>
    <w:rsid w:val="007D1F0F"/>
    <w:rsid w:val="007D21A3"/>
    <w:rsid w:val="007D21BE"/>
    <w:rsid w:val="007D2551"/>
    <w:rsid w:val="007D27F0"/>
    <w:rsid w:val="007D2842"/>
    <w:rsid w:val="007D2927"/>
    <w:rsid w:val="007D2AD8"/>
    <w:rsid w:val="007D2C0A"/>
    <w:rsid w:val="007D2D10"/>
    <w:rsid w:val="007D2DA1"/>
    <w:rsid w:val="007D2F1E"/>
    <w:rsid w:val="007D3079"/>
    <w:rsid w:val="007D309A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61"/>
    <w:rsid w:val="007D3B78"/>
    <w:rsid w:val="007D3F2D"/>
    <w:rsid w:val="007D40E6"/>
    <w:rsid w:val="007D40F9"/>
    <w:rsid w:val="007D424A"/>
    <w:rsid w:val="007D425B"/>
    <w:rsid w:val="007D4265"/>
    <w:rsid w:val="007D42E0"/>
    <w:rsid w:val="007D465D"/>
    <w:rsid w:val="007D468F"/>
    <w:rsid w:val="007D4748"/>
    <w:rsid w:val="007D4906"/>
    <w:rsid w:val="007D498B"/>
    <w:rsid w:val="007D4B63"/>
    <w:rsid w:val="007D4C4B"/>
    <w:rsid w:val="007D4F10"/>
    <w:rsid w:val="007D50FD"/>
    <w:rsid w:val="007D527C"/>
    <w:rsid w:val="007D56C8"/>
    <w:rsid w:val="007D5942"/>
    <w:rsid w:val="007D5A11"/>
    <w:rsid w:val="007D5A48"/>
    <w:rsid w:val="007D5B12"/>
    <w:rsid w:val="007D5B36"/>
    <w:rsid w:val="007D5DCB"/>
    <w:rsid w:val="007D655F"/>
    <w:rsid w:val="007D6731"/>
    <w:rsid w:val="007D6997"/>
    <w:rsid w:val="007D69CB"/>
    <w:rsid w:val="007D69E9"/>
    <w:rsid w:val="007D6E52"/>
    <w:rsid w:val="007D6EE8"/>
    <w:rsid w:val="007D721C"/>
    <w:rsid w:val="007D737D"/>
    <w:rsid w:val="007D749C"/>
    <w:rsid w:val="007D765E"/>
    <w:rsid w:val="007D77E5"/>
    <w:rsid w:val="007D79F4"/>
    <w:rsid w:val="007D7AB5"/>
    <w:rsid w:val="007D7B32"/>
    <w:rsid w:val="007D7C93"/>
    <w:rsid w:val="007D7D06"/>
    <w:rsid w:val="007D7DCE"/>
    <w:rsid w:val="007D7EEE"/>
    <w:rsid w:val="007E01C6"/>
    <w:rsid w:val="007E0261"/>
    <w:rsid w:val="007E058E"/>
    <w:rsid w:val="007E0650"/>
    <w:rsid w:val="007E07FB"/>
    <w:rsid w:val="007E0E53"/>
    <w:rsid w:val="007E1020"/>
    <w:rsid w:val="007E1081"/>
    <w:rsid w:val="007E176F"/>
    <w:rsid w:val="007E1A07"/>
    <w:rsid w:val="007E1AA2"/>
    <w:rsid w:val="007E20AC"/>
    <w:rsid w:val="007E21B0"/>
    <w:rsid w:val="007E221C"/>
    <w:rsid w:val="007E2486"/>
    <w:rsid w:val="007E25C8"/>
    <w:rsid w:val="007E2853"/>
    <w:rsid w:val="007E2C87"/>
    <w:rsid w:val="007E2CD2"/>
    <w:rsid w:val="007E2DE3"/>
    <w:rsid w:val="007E2DEA"/>
    <w:rsid w:val="007E3635"/>
    <w:rsid w:val="007E37DD"/>
    <w:rsid w:val="007E3C5F"/>
    <w:rsid w:val="007E3D76"/>
    <w:rsid w:val="007E3DA7"/>
    <w:rsid w:val="007E3E05"/>
    <w:rsid w:val="007E411B"/>
    <w:rsid w:val="007E43F2"/>
    <w:rsid w:val="007E459D"/>
    <w:rsid w:val="007E4765"/>
    <w:rsid w:val="007E53AA"/>
    <w:rsid w:val="007E5536"/>
    <w:rsid w:val="007E55AE"/>
    <w:rsid w:val="007E560D"/>
    <w:rsid w:val="007E563F"/>
    <w:rsid w:val="007E5A54"/>
    <w:rsid w:val="007E5B52"/>
    <w:rsid w:val="007E5E50"/>
    <w:rsid w:val="007E5E83"/>
    <w:rsid w:val="007E5F06"/>
    <w:rsid w:val="007E5F78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542"/>
    <w:rsid w:val="007E763A"/>
    <w:rsid w:val="007E787E"/>
    <w:rsid w:val="007E78BE"/>
    <w:rsid w:val="007E7C1A"/>
    <w:rsid w:val="007E7C46"/>
    <w:rsid w:val="007E7E62"/>
    <w:rsid w:val="007E7F9A"/>
    <w:rsid w:val="007F00E3"/>
    <w:rsid w:val="007F02DB"/>
    <w:rsid w:val="007F0494"/>
    <w:rsid w:val="007F085B"/>
    <w:rsid w:val="007F0892"/>
    <w:rsid w:val="007F0ABF"/>
    <w:rsid w:val="007F0FE1"/>
    <w:rsid w:val="007F1767"/>
    <w:rsid w:val="007F18F4"/>
    <w:rsid w:val="007F1B5A"/>
    <w:rsid w:val="007F1DFD"/>
    <w:rsid w:val="007F1FB9"/>
    <w:rsid w:val="007F20AF"/>
    <w:rsid w:val="007F219C"/>
    <w:rsid w:val="007F24BB"/>
    <w:rsid w:val="007F250A"/>
    <w:rsid w:val="007F2639"/>
    <w:rsid w:val="007F2888"/>
    <w:rsid w:val="007F28AA"/>
    <w:rsid w:val="007F2948"/>
    <w:rsid w:val="007F2962"/>
    <w:rsid w:val="007F2B15"/>
    <w:rsid w:val="007F2B50"/>
    <w:rsid w:val="007F2BDF"/>
    <w:rsid w:val="007F2E47"/>
    <w:rsid w:val="007F2FBA"/>
    <w:rsid w:val="007F3670"/>
    <w:rsid w:val="007F3726"/>
    <w:rsid w:val="007F39BE"/>
    <w:rsid w:val="007F3A09"/>
    <w:rsid w:val="007F3AD6"/>
    <w:rsid w:val="007F3D6E"/>
    <w:rsid w:val="007F3F6D"/>
    <w:rsid w:val="007F407B"/>
    <w:rsid w:val="007F4170"/>
    <w:rsid w:val="007F42C4"/>
    <w:rsid w:val="007F436E"/>
    <w:rsid w:val="007F43C9"/>
    <w:rsid w:val="007F44E9"/>
    <w:rsid w:val="007F4785"/>
    <w:rsid w:val="007F486E"/>
    <w:rsid w:val="007F4C84"/>
    <w:rsid w:val="007F4CD4"/>
    <w:rsid w:val="007F4D14"/>
    <w:rsid w:val="007F5223"/>
    <w:rsid w:val="007F57F2"/>
    <w:rsid w:val="007F58FF"/>
    <w:rsid w:val="007F5923"/>
    <w:rsid w:val="007F5D2A"/>
    <w:rsid w:val="007F5E18"/>
    <w:rsid w:val="007F5E31"/>
    <w:rsid w:val="007F62B8"/>
    <w:rsid w:val="007F62DB"/>
    <w:rsid w:val="007F643C"/>
    <w:rsid w:val="007F64ED"/>
    <w:rsid w:val="007F6694"/>
    <w:rsid w:val="007F672D"/>
    <w:rsid w:val="007F680D"/>
    <w:rsid w:val="007F68B6"/>
    <w:rsid w:val="007F696B"/>
    <w:rsid w:val="007F6A8C"/>
    <w:rsid w:val="007F6AA8"/>
    <w:rsid w:val="007F6D25"/>
    <w:rsid w:val="007F72D9"/>
    <w:rsid w:val="007F73BD"/>
    <w:rsid w:val="007F74F6"/>
    <w:rsid w:val="007F76F8"/>
    <w:rsid w:val="007F7706"/>
    <w:rsid w:val="007F77D1"/>
    <w:rsid w:val="007F77E2"/>
    <w:rsid w:val="007F7829"/>
    <w:rsid w:val="007F7834"/>
    <w:rsid w:val="007F7933"/>
    <w:rsid w:val="007F79F9"/>
    <w:rsid w:val="007F7CEC"/>
    <w:rsid w:val="007F7D22"/>
    <w:rsid w:val="008000EC"/>
    <w:rsid w:val="00800503"/>
    <w:rsid w:val="0080076B"/>
    <w:rsid w:val="0080087C"/>
    <w:rsid w:val="00800E0E"/>
    <w:rsid w:val="008010FF"/>
    <w:rsid w:val="008014A8"/>
    <w:rsid w:val="008015F9"/>
    <w:rsid w:val="00801661"/>
    <w:rsid w:val="00801A02"/>
    <w:rsid w:val="00801A06"/>
    <w:rsid w:val="00801A52"/>
    <w:rsid w:val="00801B8E"/>
    <w:rsid w:val="00801F4A"/>
    <w:rsid w:val="008020E6"/>
    <w:rsid w:val="0080210B"/>
    <w:rsid w:val="008021BA"/>
    <w:rsid w:val="00802258"/>
    <w:rsid w:val="00802542"/>
    <w:rsid w:val="0080262C"/>
    <w:rsid w:val="00802818"/>
    <w:rsid w:val="008029A1"/>
    <w:rsid w:val="00802ADD"/>
    <w:rsid w:val="00802D95"/>
    <w:rsid w:val="00803157"/>
    <w:rsid w:val="008031CB"/>
    <w:rsid w:val="00803251"/>
    <w:rsid w:val="0080328E"/>
    <w:rsid w:val="008039F7"/>
    <w:rsid w:val="00803BEA"/>
    <w:rsid w:val="00803E29"/>
    <w:rsid w:val="00803EC8"/>
    <w:rsid w:val="00803FB7"/>
    <w:rsid w:val="00804105"/>
    <w:rsid w:val="0080413B"/>
    <w:rsid w:val="0080416F"/>
    <w:rsid w:val="00804511"/>
    <w:rsid w:val="0080456D"/>
    <w:rsid w:val="00804618"/>
    <w:rsid w:val="00804AEF"/>
    <w:rsid w:val="00804C80"/>
    <w:rsid w:val="00804D38"/>
    <w:rsid w:val="00804D8A"/>
    <w:rsid w:val="00804F26"/>
    <w:rsid w:val="00804F4D"/>
    <w:rsid w:val="00805099"/>
    <w:rsid w:val="008052DB"/>
    <w:rsid w:val="008054D0"/>
    <w:rsid w:val="008054D1"/>
    <w:rsid w:val="00805552"/>
    <w:rsid w:val="008058E8"/>
    <w:rsid w:val="00805AFE"/>
    <w:rsid w:val="00805CD0"/>
    <w:rsid w:val="00805CFC"/>
    <w:rsid w:val="00805E44"/>
    <w:rsid w:val="00805F1C"/>
    <w:rsid w:val="00805F8D"/>
    <w:rsid w:val="00806089"/>
    <w:rsid w:val="0080631D"/>
    <w:rsid w:val="0080643E"/>
    <w:rsid w:val="00806B91"/>
    <w:rsid w:val="00806C40"/>
    <w:rsid w:val="00806D5B"/>
    <w:rsid w:val="00806DC4"/>
    <w:rsid w:val="0080723C"/>
    <w:rsid w:val="0080724E"/>
    <w:rsid w:val="008072D0"/>
    <w:rsid w:val="0080771A"/>
    <w:rsid w:val="00807730"/>
    <w:rsid w:val="00807A46"/>
    <w:rsid w:val="00807A58"/>
    <w:rsid w:val="00807A88"/>
    <w:rsid w:val="00807BC0"/>
    <w:rsid w:val="00807BE6"/>
    <w:rsid w:val="00807C3A"/>
    <w:rsid w:val="00807C63"/>
    <w:rsid w:val="00807CF6"/>
    <w:rsid w:val="00807D3B"/>
    <w:rsid w:val="00807D77"/>
    <w:rsid w:val="00807E3B"/>
    <w:rsid w:val="00807EAE"/>
    <w:rsid w:val="0081058B"/>
    <w:rsid w:val="0081077D"/>
    <w:rsid w:val="008108DE"/>
    <w:rsid w:val="008109AA"/>
    <w:rsid w:val="00810A1F"/>
    <w:rsid w:val="00810A5B"/>
    <w:rsid w:val="00810B87"/>
    <w:rsid w:val="00810C43"/>
    <w:rsid w:val="00810DB3"/>
    <w:rsid w:val="00811A45"/>
    <w:rsid w:val="00811BA2"/>
    <w:rsid w:val="00811C0C"/>
    <w:rsid w:val="00811CAA"/>
    <w:rsid w:val="00811D24"/>
    <w:rsid w:val="00811F2A"/>
    <w:rsid w:val="0081205A"/>
    <w:rsid w:val="00812293"/>
    <w:rsid w:val="0081230E"/>
    <w:rsid w:val="0081257F"/>
    <w:rsid w:val="0081297B"/>
    <w:rsid w:val="00812B10"/>
    <w:rsid w:val="00812B4D"/>
    <w:rsid w:val="00812CAF"/>
    <w:rsid w:val="00813392"/>
    <w:rsid w:val="008137F6"/>
    <w:rsid w:val="008137FF"/>
    <w:rsid w:val="0081390A"/>
    <w:rsid w:val="00813B31"/>
    <w:rsid w:val="00813D40"/>
    <w:rsid w:val="00814350"/>
    <w:rsid w:val="008144F5"/>
    <w:rsid w:val="0081450B"/>
    <w:rsid w:val="008145B6"/>
    <w:rsid w:val="00814646"/>
    <w:rsid w:val="00814767"/>
    <w:rsid w:val="0081480C"/>
    <w:rsid w:val="00814AB7"/>
    <w:rsid w:val="00815030"/>
    <w:rsid w:val="00815161"/>
    <w:rsid w:val="00815286"/>
    <w:rsid w:val="008155B2"/>
    <w:rsid w:val="00815668"/>
    <w:rsid w:val="00815A4F"/>
    <w:rsid w:val="00815A69"/>
    <w:rsid w:val="00815B97"/>
    <w:rsid w:val="00815C39"/>
    <w:rsid w:val="00815E96"/>
    <w:rsid w:val="008161B6"/>
    <w:rsid w:val="0081653D"/>
    <w:rsid w:val="00816627"/>
    <w:rsid w:val="0081667B"/>
    <w:rsid w:val="0081693E"/>
    <w:rsid w:val="00816C24"/>
    <w:rsid w:val="00816C36"/>
    <w:rsid w:val="00816F3B"/>
    <w:rsid w:val="00816FE5"/>
    <w:rsid w:val="00817152"/>
    <w:rsid w:val="00817178"/>
    <w:rsid w:val="0081718E"/>
    <w:rsid w:val="0081753D"/>
    <w:rsid w:val="008176E6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6AC"/>
    <w:rsid w:val="00820720"/>
    <w:rsid w:val="00820739"/>
    <w:rsid w:val="00820A56"/>
    <w:rsid w:val="00820DD2"/>
    <w:rsid w:val="00820DDD"/>
    <w:rsid w:val="0082183A"/>
    <w:rsid w:val="00821BE9"/>
    <w:rsid w:val="00821E30"/>
    <w:rsid w:val="00821FC4"/>
    <w:rsid w:val="008220C5"/>
    <w:rsid w:val="008221CB"/>
    <w:rsid w:val="0082221D"/>
    <w:rsid w:val="008223BF"/>
    <w:rsid w:val="008225A5"/>
    <w:rsid w:val="008225A8"/>
    <w:rsid w:val="00822680"/>
    <w:rsid w:val="00822CFF"/>
    <w:rsid w:val="00822FB0"/>
    <w:rsid w:val="00823151"/>
    <w:rsid w:val="008231BC"/>
    <w:rsid w:val="0082332A"/>
    <w:rsid w:val="008236DA"/>
    <w:rsid w:val="00823737"/>
    <w:rsid w:val="00823BA9"/>
    <w:rsid w:val="00823CCB"/>
    <w:rsid w:val="0082414A"/>
    <w:rsid w:val="008242F7"/>
    <w:rsid w:val="008244C2"/>
    <w:rsid w:val="0082484E"/>
    <w:rsid w:val="008249AE"/>
    <w:rsid w:val="00824B03"/>
    <w:rsid w:val="00824FB7"/>
    <w:rsid w:val="00825070"/>
    <w:rsid w:val="00825186"/>
    <w:rsid w:val="008251CC"/>
    <w:rsid w:val="008252EF"/>
    <w:rsid w:val="0082548F"/>
    <w:rsid w:val="00825502"/>
    <w:rsid w:val="008255E4"/>
    <w:rsid w:val="00825742"/>
    <w:rsid w:val="008258C4"/>
    <w:rsid w:val="00825931"/>
    <w:rsid w:val="00825973"/>
    <w:rsid w:val="00825C0F"/>
    <w:rsid w:val="00825C62"/>
    <w:rsid w:val="00825EF5"/>
    <w:rsid w:val="008260FD"/>
    <w:rsid w:val="008262B2"/>
    <w:rsid w:val="008263A6"/>
    <w:rsid w:val="008263FC"/>
    <w:rsid w:val="00826413"/>
    <w:rsid w:val="00826471"/>
    <w:rsid w:val="008266B9"/>
    <w:rsid w:val="008266E7"/>
    <w:rsid w:val="00826966"/>
    <w:rsid w:val="00826983"/>
    <w:rsid w:val="00826E54"/>
    <w:rsid w:val="00826FC8"/>
    <w:rsid w:val="0082707F"/>
    <w:rsid w:val="008270B1"/>
    <w:rsid w:val="00827128"/>
    <w:rsid w:val="008275B6"/>
    <w:rsid w:val="00827620"/>
    <w:rsid w:val="00827891"/>
    <w:rsid w:val="00827C27"/>
    <w:rsid w:val="00827E2D"/>
    <w:rsid w:val="00827E89"/>
    <w:rsid w:val="00827EB3"/>
    <w:rsid w:val="00830098"/>
    <w:rsid w:val="008301BB"/>
    <w:rsid w:val="008302C7"/>
    <w:rsid w:val="00830563"/>
    <w:rsid w:val="008305C2"/>
    <w:rsid w:val="008309C0"/>
    <w:rsid w:val="00830A01"/>
    <w:rsid w:val="00830C6C"/>
    <w:rsid w:val="00830D95"/>
    <w:rsid w:val="00830DAB"/>
    <w:rsid w:val="00830E22"/>
    <w:rsid w:val="00831169"/>
    <w:rsid w:val="00831191"/>
    <w:rsid w:val="0083129D"/>
    <w:rsid w:val="0083133F"/>
    <w:rsid w:val="008314E7"/>
    <w:rsid w:val="008316EE"/>
    <w:rsid w:val="00831C94"/>
    <w:rsid w:val="00831D5C"/>
    <w:rsid w:val="00831EF2"/>
    <w:rsid w:val="00832074"/>
    <w:rsid w:val="008320F2"/>
    <w:rsid w:val="0083223F"/>
    <w:rsid w:val="00832356"/>
    <w:rsid w:val="00832696"/>
    <w:rsid w:val="0083289A"/>
    <w:rsid w:val="00832B57"/>
    <w:rsid w:val="00832BEC"/>
    <w:rsid w:val="00832F97"/>
    <w:rsid w:val="00832FF2"/>
    <w:rsid w:val="00833140"/>
    <w:rsid w:val="0083339F"/>
    <w:rsid w:val="00833421"/>
    <w:rsid w:val="00833644"/>
    <w:rsid w:val="00833A34"/>
    <w:rsid w:val="00833A97"/>
    <w:rsid w:val="00833BE8"/>
    <w:rsid w:val="00833EDF"/>
    <w:rsid w:val="00833F99"/>
    <w:rsid w:val="00834246"/>
    <w:rsid w:val="00834268"/>
    <w:rsid w:val="00834400"/>
    <w:rsid w:val="00834603"/>
    <w:rsid w:val="0083469A"/>
    <w:rsid w:val="00834846"/>
    <w:rsid w:val="008348B8"/>
    <w:rsid w:val="00834995"/>
    <w:rsid w:val="00834B57"/>
    <w:rsid w:val="00834B73"/>
    <w:rsid w:val="008352BF"/>
    <w:rsid w:val="00835421"/>
    <w:rsid w:val="00835471"/>
    <w:rsid w:val="00835DE5"/>
    <w:rsid w:val="00836097"/>
    <w:rsid w:val="00836431"/>
    <w:rsid w:val="00836662"/>
    <w:rsid w:val="00837476"/>
    <w:rsid w:val="008374DF"/>
    <w:rsid w:val="008377AD"/>
    <w:rsid w:val="00837985"/>
    <w:rsid w:val="00837A08"/>
    <w:rsid w:val="00837ACA"/>
    <w:rsid w:val="00837B49"/>
    <w:rsid w:val="00837DD3"/>
    <w:rsid w:val="00837ECA"/>
    <w:rsid w:val="0084021D"/>
    <w:rsid w:val="008402B7"/>
    <w:rsid w:val="008402EA"/>
    <w:rsid w:val="0084030C"/>
    <w:rsid w:val="008403FC"/>
    <w:rsid w:val="00840772"/>
    <w:rsid w:val="008408AA"/>
    <w:rsid w:val="008408F6"/>
    <w:rsid w:val="00840A07"/>
    <w:rsid w:val="00840A82"/>
    <w:rsid w:val="00840AB1"/>
    <w:rsid w:val="00840B03"/>
    <w:rsid w:val="00840E70"/>
    <w:rsid w:val="00841260"/>
    <w:rsid w:val="00841397"/>
    <w:rsid w:val="00841718"/>
    <w:rsid w:val="0084176A"/>
    <w:rsid w:val="0084198D"/>
    <w:rsid w:val="00841B1D"/>
    <w:rsid w:val="00841C49"/>
    <w:rsid w:val="00841E05"/>
    <w:rsid w:val="008421B9"/>
    <w:rsid w:val="00842433"/>
    <w:rsid w:val="00842459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2FD4"/>
    <w:rsid w:val="0084305F"/>
    <w:rsid w:val="00843211"/>
    <w:rsid w:val="00843238"/>
    <w:rsid w:val="00843585"/>
    <w:rsid w:val="008435A1"/>
    <w:rsid w:val="008437AD"/>
    <w:rsid w:val="008439C9"/>
    <w:rsid w:val="00843A6E"/>
    <w:rsid w:val="00843A9C"/>
    <w:rsid w:val="00843B16"/>
    <w:rsid w:val="00843BEC"/>
    <w:rsid w:val="00843F34"/>
    <w:rsid w:val="00844122"/>
    <w:rsid w:val="008441FB"/>
    <w:rsid w:val="0084426E"/>
    <w:rsid w:val="00844881"/>
    <w:rsid w:val="00844BCC"/>
    <w:rsid w:val="00844DF6"/>
    <w:rsid w:val="00844E04"/>
    <w:rsid w:val="00844E8B"/>
    <w:rsid w:val="0084524D"/>
    <w:rsid w:val="008453DA"/>
    <w:rsid w:val="008456DD"/>
    <w:rsid w:val="008456F4"/>
    <w:rsid w:val="00845853"/>
    <w:rsid w:val="00845BCD"/>
    <w:rsid w:val="00845D77"/>
    <w:rsid w:val="00845E1A"/>
    <w:rsid w:val="00846037"/>
    <w:rsid w:val="00846384"/>
    <w:rsid w:val="0084673A"/>
    <w:rsid w:val="00846CD2"/>
    <w:rsid w:val="00846F14"/>
    <w:rsid w:val="0084701E"/>
    <w:rsid w:val="008473BA"/>
    <w:rsid w:val="00847400"/>
    <w:rsid w:val="00847429"/>
    <w:rsid w:val="008475E4"/>
    <w:rsid w:val="0084781B"/>
    <w:rsid w:val="008479D1"/>
    <w:rsid w:val="00847C27"/>
    <w:rsid w:val="00847DC6"/>
    <w:rsid w:val="00847E3D"/>
    <w:rsid w:val="00847E76"/>
    <w:rsid w:val="0085064A"/>
    <w:rsid w:val="0085087A"/>
    <w:rsid w:val="0085087E"/>
    <w:rsid w:val="008508E1"/>
    <w:rsid w:val="00850F88"/>
    <w:rsid w:val="008518AF"/>
    <w:rsid w:val="00851973"/>
    <w:rsid w:val="00851C2C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8B8"/>
    <w:rsid w:val="008538EE"/>
    <w:rsid w:val="00853A5A"/>
    <w:rsid w:val="00853C99"/>
    <w:rsid w:val="00853D85"/>
    <w:rsid w:val="00853DDD"/>
    <w:rsid w:val="00853FAE"/>
    <w:rsid w:val="0085413B"/>
    <w:rsid w:val="00854335"/>
    <w:rsid w:val="0085445A"/>
    <w:rsid w:val="0085447F"/>
    <w:rsid w:val="008544D3"/>
    <w:rsid w:val="008549D7"/>
    <w:rsid w:val="0085515B"/>
    <w:rsid w:val="0085590A"/>
    <w:rsid w:val="00855B58"/>
    <w:rsid w:val="00855B79"/>
    <w:rsid w:val="00855EC7"/>
    <w:rsid w:val="00856001"/>
    <w:rsid w:val="00856342"/>
    <w:rsid w:val="00856694"/>
    <w:rsid w:val="008566FD"/>
    <w:rsid w:val="0085672F"/>
    <w:rsid w:val="00856D76"/>
    <w:rsid w:val="00856DB9"/>
    <w:rsid w:val="00856E3E"/>
    <w:rsid w:val="00857663"/>
    <w:rsid w:val="00857781"/>
    <w:rsid w:val="008578AC"/>
    <w:rsid w:val="008579F4"/>
    <w:rsid w:val="00857DB5"/>
    <w:rsid w:val="00860074"/>
    <w:rsid w:val="0086007A"/>
    <w:rsid w:val="008602F1"/>
    <w:rsid w:val="008604DB"/>
    <w:rsid w:val="00860CD6"/>
    <w:rsid w:val="00860D43"/>
    <w:rsid w:val="00860E98"/>
    <w:rsid w:val="00860EF7"/>
    <w:rsid w:val="00860F90"/>
    <w:rsid w:val="00861219"/>
    <w:rsid w:val="0086134D"/>
    <w:rsid w:val="008614B9"/>
    <w:rsid w:val="008618EB"/>
    <w:rsid w:val="00861903"/>
    <w:rsid w:val="0086199C"/>
    <w:rsid w:val="008619EE"/>
    <w:rsid w:val="00861ACC"/>
    <w:rsid w:val="00861E2A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9A"/>
    <w:rsid w:val="00862FAD"/>
    <w:rsid w:val="008633C0"/>
    <w:rsid w:val="00863625"/>
    <w:rsid w:val="0086381A"/>
    <w:rsid w:val="0086388C"/>
    <w:rsid w:val="00863C19"/>
    <w:rsid w:val="00863CCE"/>
    <w:rsid w:val="008640D7"/>
    <w:rsid w:val="00864327"/>
    <w:rsid w:val="008644F0"/>
    <w:rsid w:val="0086454C"/>
    <w:rsid w:val="008645A5"/>
    <w:rsid w:val="00864758"/>
    <w:rsid w:val="00864866"/>
    <w:rsid w:val="008649EB"/>
    <w:rsid w:val="00864BEA"/>
    <w:rsid w:val="00864CFF"/>
    <w:rsid w:val="00864D03"/>
    <w:rsid w:val="00864E9F"/>
    <w:rsid w:val="00864FAD"/>
    <w:rsid w:val="008651CF"/>
    <w:rsid w:val="00865396"/>
    <w:rsid w:val="00865CDB"/>
    <w:rsid w:val="00865DB8"/>
    <w:rsid w:val="00865F8B"/>
    <w:rsid w:val="00866163"/>
    <w:rsid w:val="0086639B"/>
    <w:rsid w:val="00866735"/>
    <w:rsid w:val="00866925"/>
    <w:rsid w:val="00866AC4"/>
    <w:rsid w:val="00866AFE"/>
    <w:rsid w:val="00866C8D"/>
    <w:rsid w:val="00866D02"/>
    <w:rsid w:val="00866F0A"/>
    <w:rsid w:val="00867246"/>
    <w:rsid w:val="008675F4"/>
    <w:rsid w:val="008675FA"/>
    <w:rsid w:val="00867807"/>
    <w:rsid w:val="0086795B"/>
    <w:rsid w:val="00867A81"/>
    <w:rsid w:val="00867AB1"/>
    <w:rsid w:val="00867CDD"/>
    <w:rsid w:val="00867D38"/>
    <w:rsid w:val="00867D74"/>
    <w:rsid w:val="00867E27"/>
    <w:rsid w:val="00867FAC"/>
    <w:rsid w:val="00867FB3"/>
    <w:rsid w:val="00870220"/>
    <w:rsid w:val="0087024E"/>
    <w:rsid w:val="008707BD"/>
    <w:rsid w:val="008707D9"/>
    <w:rsid w:val="0087099F"/>
    <w:rsid w:val="00870A0D"/>
    <w:rsid w:val="00870CAD"/>
    <w:rsid w:val="00870E3F"/>
    <w:rsid w:val="00870E7C"/>
    <w:rsid w:val="00870F40"/>
    <w:rsid w:val="00870FC7"/>
    <w:rsid w:val="008717AF"/>
    <w:rsid w:val="0087181F"/>
    <w:rsid w:val="008718BD"/>
    <w:rsid w:val="008718C4"/>
    <w:rsid w:val="0087199F"/>
    <w:rsid w:val="00871DB9"/>
    <w:rsid w:val="00871E08"/>
    <w:rsid w:val="00872285"/>
    <w:rsid w:val="0087238B"/>
    <w:rsid w:val="0087245A"/>
    <w:rsid w:val="0087253B"/>
    <w:rsid w:val="00872772"/>
    <w:rsid w:val="008729A0"/>
    <w:rsid w:val="008729D6"/>
    <w:rsid w:val="00872ABC"/>
    <w:rsid w:val="00872D0B"/>
    <w:rsid w:val="00872D61"/>
    <w:rsid w:val="00873139"/>
    <w:rsid w:val="008731A9"/>
    <w:rsid w:val="008732A3"/>
    <w:rsid w:val="00873326"/>
    <w:rsid w:val="0087364C"/>
    <w:rsid w:val="00873B49"/>
    <w:rsid w:val="00873BFD"/>
    <w:rsid w:val="00873CEE"/>
    <w:rsid w:val="00873E0F"/>
    <w:rsid w:val="00873E83"/>
    <w:rsid w:val="00873EFD"/>
    <w:rsid w:val="00873F8B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38F"/>
    <w:rsid w:val="0087553B"/>
    <w:rsid w:val="008756BD"/>
    <w:rsid w:val="0087593B"/>
    <w:rsid w:val="00875997"/>
    <w:rsid w:val="00875A8E"/>
    <w:rsid w:val="00875B4E"/>
    <w:rsid w:val="00875C84"/>
    <w:rsid w:val="00876090"/>
    <w:rsid w:val="00876411"/>
    <w:rsid w:val="0087657A"/>
    <w:rsid w:val="00876595"/>
    <w:rsid w:val="00876669"/>
    <w:rsid w:val="008767A7"/>
    <w:rsid w:val="00876D13"/>
    <w:rsid w:val="00876F00"/>
    <w:rsid w:val="0087702E"/>
    <w:rsid w:val="00877085"/>
    <w:rsid w:val="0087712D"/>
    <w:rsid w:val="00877233"/>
    <w:rsid w:val="0087768F"/>
    <w:rsid w:val="0087782D"/>
    <w:rsid w:val="0087786B"/>
    <w:rsid w:val="0087799D"/>
    <w:rsid w:val="00877BAA"/>
    <w:rsid w:val="00877CE0"/>
    <w:rsid w:val="00877F57"/>
    <w:rsid w:val="0088014D"/>
    <w:rsid w:val="008802A8"/>
    <w:rsid w:val="008802EF"/>
    <w:rsid w:val="0088041F"/>
    <w:rsid w:val="008806DE"/>
    <w:rsid w:val="00880849"/>
    <w:rsid w:val="0088090D"/>
    <w:rsid w:val="0088093A"/>
    <w:rsid w:val="00880A14"/>
    <w:rsid w:val="00880A59"/>
    <w:rsid w:val="00880BCF"/>
    <w:rsid w:val="00880CA1"/>
    <w:rsid w:val="00880F8D"/>
    <w:rsid w:val="0088127A"/>
    <w:rsid w:val="008812C9"/>
    <w:rsid w:val="00881478"/>
    <w:rsid w:val="00881848"/>
    <w:rsid w:val="0088185C"/>
    <w:rsid w:val="00881895"/>
    <w:rsid w:val="00881C96"/>
    <w:rsid w:val="0088207C"/>
    <w:rsid w:val="008820E2"/>
    <w:rsid w:val="008821B3"/>
    <w:rsid w:val="00882841"/>
    <w:rsid w:val="00882979"/>
    <w:rsid w:val="00882A7B"/>
    <w:rsid w:val="00882D41"/>
    <w:rsid w:val="00882F1A"/>
    <w:rsid w:val="00883340"/>
    <w:rsid w:val="00883469"/>
    <w:rsid w:val="008835D1"/>
    <w:rsid w:val="008836FD"/>
    <w:rsid w:val="00883908"/>
    <w:rsid w:val="00883977"/>
    <w:rsid w:val="008839FD"/>
    <w:rsid w:val="00883B7B"/>
    <w:rsid w:val="00883C17"/>
    <w:rsid w:val="00883D0B"/>
    <w:rsid w:val="00883DF0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5028"/>
    <w:rsid w:val="008852EB"/>
    <w:rsid w:val="008856D3"/>
    <w:rsid w:val="00885DFE"/>
    <w:rsid w:val="00885EAA"/>
    <w:rsid w:val="00886120"/>
    <w:rsid w:val="0088645C"/>
    <w:rsid w:val="00886460"/>
    <w:rsid w:val="0088660E"/>
    <w:rsid w:val="008866A5"/>
    <w:rsid w:val="00886CCE"/>
    <w:rsid w:val="00887001"/>
    <w:rsid w:val="00887008"/>
    <w:rsid w:val="008870EA"/>
    <w:rsid w:val="0088718E"/>
    <w:rsid w:val="00887320"/>
    <w:rsid w:val="00887400"/>
    <w:rsid w:val="00887670"/>
    <w:rsid w:val="008876DE"/>
    <w:rsid w:val="00887E80"/>
    <w:rsid w:val="00887FB9"/>
    <w:rsid w:val="008901D3"/>
    <w:rsid w:val="008904AD"/>
    <w:rsid w:val="00890A91"/>
    <w:rsid w:val="00890B57"/>
    <w:rsid w:val="00890D3B"/>
    <w:rsid w:val="00891019"/>
    <w:rsid w:val="00891050"/>
    <w:rsid w:val="008910A4"/>
    <w:rsid w:val="00891292"/>
    <w:rsid w:val="00891AC3"/>
    <w:rsid w:val="00891B78"/>
    <w:rsid w:val="00891C1A"/>
    <w:rsid w:val="00891C25"/>
    <w:rsid w:val="00891C55"/>
    <w:rsid w:val="00891DAD"/>
    <w:rsid w:val="00891EF3"/>
    <w:rsid w:val="00891F7F"/>
    <w:rsid w:val="008920DA"/>
    <w:rsid w:val="00892216"/>
    <w:rsid w:val="0089228D"/>
    <w:rsid w:val="00892348"/>
    <w:rsid w:val="0089241D"/>
    <w:rsid w:val="0089264D"/>
    <w:rsid w:val="008927AD"/>
    <w:rsid w:val="00892A13"/>
    <w:rsid w:val="00892B87"/>
    <w:rsid w:val="00892BFA"/>
    <w:rsid w:val="00892DEF"/>
    <w:rsid w:val="00892F8F"/>
    <w:rsid w:val="00892FD2"/>
    <w:rsid w:val="00893153"/>
    <w:rsid w:val="00893A1D"/>
    <w:rsid w:val="00893AED"/>
    <w:rsid w:val="00893CBC"/>
    <w:rsid w:val="00893E2F"/>
    <w:rsid w:val="008940E6"/>
    <w:rsid w:val="008942D6"/>
    <w:rsid w:val="00894402"/>
    <w:rsid w:val="0089442B"/>
    <w:rsid w:val="008944F9"/>
    <w:rsid w:val="0089476D"/>
    <w:rsid w:val="00894A2E"/>
    <w:rsid w:val="00894C6D"/>
    <w:rsid w:val="00894F07"/>
    <w:rsid w:val="00895199"/>
    <w:rsid w:val="00895885"/>
    <w:rsid w:val="00895F14"/>
    <w:rsid w:val="008966F9"/>
    <w:rsid w:val="008967C0"/>
    <w:rsid w:val="00896988"/>
    <w:rsid w:val="00896A8C"/>
    <w:rsid w:val="00896BB8"/>
    <w:rsid w:val="00896C81"/>
    <w:rsid w:val="008970B4"/>
    <w:rsid w:val="008971CA"/>
    <w:rsid w:val="008971F9"/>
    <w:rsid w:val="00897336"/>
    <w:rsid w:val="008973C9"/>
    <w:rsid w:val="008974A4"/>
    <w:rsid w:val="008976FD"/>
    <w:rsid w:val="008977F1"/>
    <w:rsid w:val="00897937"/>
    <w:rsid w:val="008979AB"/>
    <w:rsid w:val="00897C77"/>
    <w:rsid w:val="00897DF7"/>
    <w:rsid w:val="008A0175"/>
    <w:rsid w:val="008A027D"/>
    <w:rsid w:val="008A04EB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C0"/>
    <w:rsid w:val="008A1CFD"/>
    <w:rsid w:val="008A1EA2"/>
    <w:rsid w:val="008A201F"/>
    <w:rsid w:val="008A202D"/>
    <w:rsid w:val="008A20B5"/>
    <w:rsid w:val="008A22C5"/>
    <w:rsid w:val="008A22EF"/>
    <w:rsid w:val="008A23F0"/>
    <w:rsid w:val="008A276B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100"/>
    <w:rsid w:val="008A41B0"/>
    <w:rsid w:val="008A442B"/>
    <w:rsid w:val="008A44A2"/>
    <w:rsid w:val="008A4917"/>
    <w:rsid w:val="008A4A16"/>
    <w:rsid w:val="008A4E33"/>
    <w:rsid w:val="008A4EDA"/>
    <w:rsid w:val="008A4EE2"/>
    <w:rsid w:val="008A5390"/>
    <w:rsid w:val="008A54A7"/>
    <w:rsid w:val="008A56C6"/>
    <w:rsid w:val="008A5812"/>
    <w:rsid w:val="008A5855"/>
    <w:rsid w:val="008A58C8"/>
    <w:rsid w:val="008A5A30"/>
    <w:rsid w:val="008A5CB5"/>
    <w:rsid w:val="008A5CF6"/>
    <w:rsid w:val="008A64EE"/>
    <w:rsid w:val="008A65D6"/>
    <w:rsid w:val="008A661C"/>
    <w:rsid w:val="008A6871"/>
    <w:rsid w:val="008A6919"/>
    <w:rsid w:val="008A6BE6"/>
    <w:rsid w:val="008A6C40"/>
    <w:rsid w:val="008A6FDC"/>
    <w:rsid w:val="008A6FF2"/>
    <w:rsid w:val="008A7307"/>
    <w:rsid w:val="008A74B1"/>
    <w:rsid w:val="008A7581"/>
    <w:rsid w:val="008A784B"/>
    <w:rsid w:val="008A7BEF"/>
    <w:rsid w:val="008A7D95"/>
    <w:rsid w:val="008A7DD4"/>
    <w:rsid w:val="008A7EC0"/>
    <w:rsid w:val="008A7F99"/>
    <w:rsid w:val="008A7FC9"/>
    <w:rsid w:val="008B066A"/>
    <w:rsid w:val="008B09A9"/>
    <w:rsid w:val="008B0B74"/>
    <w:rsid w:val="008B0FE1"/>
    <w:rsid w:val="008B126F"/>
    <w:rsid w:val="008B13C0"/>
    <w:rsid w:val="008B13F9"/>
    <w:rsid w:val="008B145E"/>
    <w:rsid w:val="008B1668"/>
    <w:rsid w:val="008B193E"/>
    <w:rsid w:val="008B1DAB"/>
    <w:rsid w:val="008B1FEF"/>
    <w:rsid w:val="008B251E"/>
    <w:rsid w:val="008B26EC"/>
    <w:rsid w:val="008B2977"/>
    <w:rsid w:val="008B2BC6"/>
    <w:rsid w:val="008B2C2D"/>
    <w:rsid w:val="008B2E0A"/>
    <w:rsid w:val="008B2E32"/>
    <w:rsid w:val="008B2F8F"/>
    <w:rsid w:val="008B31F2"/>
    <w:rsid w:val="008B38AC"/>
    <w:rsid w:val="008B3910"/>
    <w:rsid w:val="008B3FE8"/>
    <w:rsid w:val="008B4271"/>
    <w:rsid w:val="008B4424"/>
    <w:rsid w:val="008B49F5"/>
    <w:rsid w:val="008B4AA0"/>
    <w:rsid w:val="008B4BB3"/>
    <w:rsid w:val="008B4C3A"/>
    <w:rsid w:val="008B4CFA"/>
    <w:rsid w:val="008B4DA6"/>
    <w:rsid w:val="008B4E75"/>
    <w:rsid w:val="008B4EEE"/>
    <w:rsid w:val="008B500A"/>
    <w:rsid w:val="008B50AF"/>
    <w:rsid w:val="008B50B8"/>
    <w:rsid w:val="008B52CE"/>
    <w:rsid w:val="008B5362"/>
    <w:rsid w:val="008B549A"/>
    <w:rsid w:val="008B5588"/>
    <w:rsid w:val="008B56E0"/>
    <w:rsid w:val="008B5BE0"/>
    <w:rsid w:val="008B5D15"/>
    <w:rsid w:val="008B5D79"/>
    <w:rsid w:val="008B5DF3"/>
    <w:rsid w:val="008B5EAB"/>
    <w:rsid w:val="008B5F4C"/>
    <w:rsid w:val="008B60CA"/>
    <w:rsid w:val="008B61B1"/>
    <w:rsid w:val="008B626C"/>
    <w:rsid w:val="008B62F4"/>
    <w:rsid w:val="008B6340"/>
    <w:rsid w:val="008B6426"/>
    <w:rsid w:val="008B6581"/>
    <w:rsid w:val="008B6B27"/>
    <w:rsid w:val="008B6C6C"/>
    <w:rsid w:val="008B6DE2"/>
    <w:rsid w:val="008B6EE6"/>
    <w:rsid w:val="008B6F92"/>
    <w:rsid w:val="008B72F5"/>
    <w:rsid w:val="008B77AB"/>
    <w:rsid w:val="008B79BA"/>
    <w:rsid w:val="008B7F9F"/>
    <w:rsid w:val="008C013F"/>
    <w:rsid w:val="008C01B4"/>
    <w:rsid w:val="008C0236"/>
    <w:rsid w:val="008C04D0"/>
    <w:rsid w:val="008C0613"/>
    <w:rsid w:val="008C08CF"/>
    <w:rsid w:val="008C0A54"/>
    <w:rsid w:val="008C0B26"/>
    <w:rsid w:val="008C0C48"/>
    <w:rsid w:val="008C0C71"/>
    <w:rsid w:val="008C0EDD"/>
    <w:rsid w:val="008C107A"/>
    <w:rsid w:val="008C10EF"/>
    <w:rsid w:val="008C112D"/>
    <w:rsid w:val="008C14D6"/>
    <w:rsid w:val="008C152A"/>
    <w:rsid w:val="008C157E"/>
    <w:rsid w:val="008C15B3"/>
    <w:rsid w:val="008C15B5"/>
    <w:rsid w:val="008C1726"/>
    <w:rsid w:val="008C1808"/>
    <w:rsid w:val="008C1885"/>
    <w:rsid w:val="008C1D93"/>
    <w:rsid w:val="008C1E98"/>
    <w:rsid w:val="008C1EE2"/>
    <w:rsid w:val="008C1F0E"/>
    <w:rsid w:val="008C231B"/>
    <w:rsid w:val="008C2326"/>
    <w:rsid w:val="008C28CB"/>
    <w:rsid w:val="008C29ED"/>
    <w:rsid w:val="008C2DEF"/>
    <w:rsid w:val="008C35E4"/>
    <w:rsid w:val="008C35F9"/>
    <w:rsid w:val="008C3DC4"/>
    <w:rsid w:val="008C3EAE"/>
    <w:rsid w:val="008C3EFB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52C6"/>
    <w:rsid w:val="008C54AC"/>
    <w:rsid w:val="008C55D7"/>
    <w:rsid w:val="008C5CDA"/>
    <w:rsid w:val="008C5D59"/>
    <w:rsid w:val="008C612D"/>
    <w:rsid w:val="008C6145"/>
    <w:rsid w:val="008C623A"/>
    <w:rsid w:val="008C6567"/>
    <w:rsid w:val="008C689F"/>
    <w:rsid w:val="008C68D9"/>
    <w:rsid w:val="008C69E2"/>
    <w:rsid w:val="008C69F4"/>
    <w:rsid w:val="008C7127"/>
    <w:rsid w:val="008C7149"/>
    <w:rsid w:val="008C72BE"/>
    <w:rsid w:val="008C7609"/>
    <w:rsid w:val="008C76C7"/>
    <w:rsid w:val="008C7721"/>
    <w:rsid w:val="008C7989"/>
    <w:rsid w:val="008C7A24"/>
    <w:rsid w:val="008C7C47"/>
    <w:rsid w:val="008C7EDF"/>
    <w:rsid w:val="008C7F1C"/>
    <w:rsid w:val="008D0052"/>
    <w:rsid w:val="008D0207"/>
    <w:rsid w:val="008D0261"/>
    <w:rsid w:val="008D03AC"/>
    <w:rsid w:val="008D048D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9B7"/>
    <w:rsid w:val="008D2BD9"/>
    <w:rsid w:val="008D2C98"/>
    <w:rsid w:val="008D2EE2"/>
    <w:rsid w:val="008D2FEB"/>
    <w:rsid w:val="008D308F"/>
    <w:rsid w:val="008D3752"/>
    <w:rsid w:val="008D37E1"/>
    <w:rsid w:val="008D384F"/>
    <w:rsid w:val="008D38FC"/>
    <w:rsid w:val="008D3A02"/>
    <w:rsid w:val="008D3BB6"/>
    <w:rsid w:val="008D3BD4"/>
    <w:rsid w:val="008D3E14"/>
    <w:rsid w:val="008D3F98"/>
    <w:rsid w:val="008D425E"/>
    <w:rsid w:val="008D43F7"/>
    <w:rsid w:val="008D461C"/>
    <w:rsid w:val="008D4756"/>
    <w:rsid w:val="008D4A91"/>
    <w:rsid w:val="008D4C1D"/>
    <w:rsid w:val="008D52EC"/>
    <w:rsid w:val="008D552A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60BF"/>
    <w:rsid w:val="008D62B5"/>
    <w:rsid w:val="008D6373"/>
    <w:rsid w:val="008D6498"/>
    <w:rsid w:val="008D666D"/>
    <w:rsid w:val="008D66EB"/>
    <w:rsid w:val="008D6AC6"/>
    <w:rsid w:val="008D6DCC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E00E0"/>
    <w:rsid w:val="008E0AE0"/>
    <w:rsid w:val="008E0EAB"/>
    <w:rsid w:val="008E0F78"/>
    <w:rsid w:val="008E10A7"/>
    <w:rsid w:val="008E1329"/>
    <w:rsid w:val="008E1376"/>
    <w:rsid w:val="008E1624"/>
    <w:rsid w:val="008E16E6"/>
    <w:rsid w:val="008E1748"/>
    <w:rsid w:val="008E182F"/>
    <w:rsid w:val="008E19C3"/>
    <w:rsid w:val="008E1A17"/>
    <w:rsid w:val="008E1AB1"/>
    <w:rsid w:val="008E1B84"/>
    <w:rsid w:val="008E1F0F"/>
    <w:rsid w:val="008E1FCF"/>
    <w:rsid w:val="008E2061"/>
    <w:rsid w:val="008E206B"/>
    <w:rsid w:val="008E2078"/>
    <w:rsid w:val="008E20AB"/>
    <w:rsid w:val="008E23A9"/>
    <w:rsid w:val="008E2759"/>
    <w:rsid w:val="008E2897"/>
    <w:rsid w:val="008E327E"/>
    <w:rsid w:val="008E3338"/>
    <w:rsid w:val="008E33CD"/>
    <w:rsid w:val="008E3510"/>
    <w:rsid w:val="008E36D0"/>
    <w:rsid w:val="008E3717"/>
    <w:rsid w:val="008E381E"/>
    <w:rsid w:val="008E3830"/>
    <w:rsid w:val="008E3DEF"/>
    <w:rsid w:val="008E3EBC"/>
    <w:rsid w:val="008E3EBD"/>
    <w:rsid w:val="008E3FA9"/>
    <w:rsid w:val="008E41F0"/>
    <w:rsid w:val="008E42EA"/>
    <w:rsid w:val="008E4338"/>
    <w:rsid w:val="008E4C43"/>
    <w:rsid w:val="008E4D99"/>
    <w:rsid w:val="008E5954"/>
    <w:rsid w:val="008E596C"/>
    <w:rsid w:val="008E5A57"/>
    <w:rsid w:val="008E5AE0"/>
    <w:rsid w:val="008E61D0"/>
    <w:rsid w:val="008E64BD"/>
    <w:rsid w:val="008E661A"/>
    <w:rsid w:val="008E67F3"/>
    <w:rsid w:val="008E684E"/>
    <w:rsid w:val="008E68C5"/>
    <w:rsid w:val="008E6C09"/>
    <w:rsid w:val="008E6C43"/>
    <w:rsid w:val="008E7068"/>
    <w:rsid w:val="008E719F"/>
    <w:rsid w:val="008E72AE"/>
    <w:rsid w:val="008E72DD"/>
    <w:rsid w:val="008E7411"/>
    <w:rsid w:val="008E754B"/>
    <w:rsid w:val="008E7C07"/>
    <w:rsid w:val="008E7C13"/>
    <w:rsid w:val="008F0152"/>
    <w:rsid w:val="008F028C"/>
    <w:rsid w:val="008F033D"/>
    <w:rsid w:val="008F0374"/>
    <w:rsid w:val="008F0513"/>
    <w:rsid w:val="008F0569"/>
    <w:rsid w:val="008F058D"/>
    <w:rsid w:val="008F05A0"/>
    <w:rsid w:val="008F08CF"/>
    <w:rsid w:val="008F09B6"/>
    <w:rsid w:val="008F0B60"/>
    <w:rsid w:val="008F0EA4"/>
    <w:rsid w:val="008F0F5C"/>
    <w:rsid w:val="008F0F86"/>
    <w:rsid w:val="008F1289"/>
    <w:rsid w:val="008F1389"/>
    <w:rsid w:val="008F19AC"/>
    <w:rsid w:val="008F1A3C"/>
    <w:rsid w:val="008F1B7B"/>
    <w:rsid w:val="008F1BB5"/>
    <w:rsid w:val="008F2583"/>
    <w:rsid w:val="008F2587"/>
    <w:rsid w:val="008F2763"/>
    <w:rsid w:val="008F29F3"/>
    <w:rsid w:val="008F2AC9"/>
    <w:rsid w:val="008F2ACA"/>
    <w:rsid w:val="008F2BC7"/>
    <w:rsid w:val="008F2E0F"/>
    <w:rsid w:val="008F2E4B"/>
    <w:rsid w:val="008F3117"/>
    <w:rsid w:val="008F33F4"/>
    <w:rsid w:val="008F37B0"/>
    <w:rsid w:val="008F37FB"/>
    <w:rsid w:val="008F3B77"/>
    <w:rsid w:val="008F3DB4"/>
    <w:rsid w:val="008F4225"/>
    <w:rsid w:val="008F433E"/>
    <w:rsid w:val="008F4462"/>
    <w:rsid w:val="008F4633"/>
    <w:rsid w:val="008F4793"/>
    <w:rsid w:val="008F48A5"/>
    <w:rsid w:val="008F4AA2"/>
    <w:rsid w:val="008F4C4A"/>
    <w:rsid w:val="008F4E39"/>
    <w:rsid w:val="008F4F25"/>
    <w:rsid w:val="008F4F58"/>
    <w:rsid w:val="008F5103"/>
    <w:rsid w:val="008F5242"/>
    <w:rsid w:val="008F53BB"/>
    <w:rsid w:val="008F54F7"/>
    <w:rsid w:val="008F5943"/>
    <w:rsid w:val="008F5DF8"/>
    <w:rsid w:val="008F5E05"/>
    <w:rsid w:val="008F5F8A"/>
    <w:rsid w:val="008F5FCD"/>
    <w:rsid w:val="008F60C6"/>
    <w:rsid w:val="008F6189"/>
    <w:rsid w:val="008F6351"/>
    <w:rsid w:val="008F6408"/>
    <w:rsid w:val="008F64CE"/>
    <w:rsid w:val="008F68CB"/>
    <w:rsid w:val="008F6AEE"/>
    <w:rsid w:val="008F6AF6"/>
    <w:rsid w:val="008F6D2D"/>
    <w:rsid w:val="008F70C5"/>
    <w:rsid w:val="008F71EA"/>
    <w:rsid w:val="008F72A8"/>
    <w:rsid w:val="008F72FB"/>
    <w:rsid w:val="008F73B7"/>
    <w:rsid w:val="008F752A"/>
    <w:rsid w:val="008F7C1A"/>
    <w:rsid w:val="008F7D58"/>
    <w:rsid w:val="008F7E9D"/>
    <w:rsid w:val="008F7ED9"/>
    <w:rsid w:val="00900395"/>
    <w:rsid w:val="00900882"/>
    <w:rsid w:val="00900B1A"/>
    <w:rsid w:val="00900FC5"/>
    <w:rsid w:val="0090114F"/>
    <w:rsid w:val="00901530"/>
    <w:rsid w:val="009016E8"/>
    <w:rsid w:val="00901708"/>
    <w:rsid w:val="00901751"/>
    <w:rsid w:val="009018BA"/>
    <w:rsid w:val="00901A5A"/>
    <w:rsid w:val="00901B6C"/>
    <w:rsid w:val="00901CBC"/>
    <w:rsid w:val="00901CFA"/>
    <w:rsid w:val="00901E51"/>
    <w:rsid w:val="00901FFB"/>
    <w:rsid w:val="009022EB"/>
    <w:rsid w:val="009024FF"/>
    <w:rsid w:val="0090295B"/>
    <w:rsid w:val="00902A1B"/>
    <w:rsid w:val="00902E08"/>
    <w:rsid w:val="00902F45"/>
    <w:rsid w:val="00902F8E"/>
    <w:rsid w:val="00902FEA"/>
    <w:rsid w:val="009030F7"/>
    <w:rsid w:val="009031AB"/>
    <w:rsid w:val="00903422"/>
    <w:rsid w:val="00903948"/>
    <w:rsid w:val="00903992"/>
    <w:rsid w:val="00903AE9"/>
    <w:rsid w:val="00903B63"/>
    <w:rsid w:val="00903C5B"/>
    <w:rsid w:val="00903D72"/>
    <w:rsid w:val="00903DEB"/>
    <w:rsid w:val="00904317"/>
    <w:rsid w:val="00904602"/>
    <w:rsid w:val="00904845"/>
    <w:rsid w:val="00904D5F"/>
    <w:rsid w:val="00904DB6"/>
    <w:rsid w:val="00904E5B"/>
    <w:rsid w:val="00904FF2"/>
    <w:rsid w:val="009052EF"/>
    <w:rsid w:val="00905392"/>
    <w:rsid w:val="009054F3"/>
    <w:rsid w:val="00905535"/>
    <w:rsid w:val="009056AE"/>
    <w:rsid w:val="009056E4"/>
    <w:rsid w:val="009057A7"/>
    <w:rsid w:val="00905AA7"/>
    <w:rsid w:val="00905AB0"/>
    <w:rsid w:val="00905DF4"/>
    <w:rsid w:val="00905DFA"/>
    <w:rsid w:val="00905E94"/>
    <w:rsid w:val="00905F30"/>
    <w:rsid w:val="0090626F"/>
    <w:rsid w:val="009063C0"/>
    <w:rsid w:val="0090673E"/>
    <w:rsid w:val="009068C6"/>
    <w:rsid w:val="009068C9"/>
    <w:rsid w:val="00906CA0"/>
    <w:rsid w:val="00906CEE"/>
    <w:rsid w:val="00906E88"/>
    <w:rsid w:val="00906F54"/>
    <w:rsid w:val="009071FA"/>
    <w:rsid w:val="00907410"/>
    <w:rsid w:val="0090743B"/>
    <w:rsid w:val="009074B6"/>
    <w:rsid w:val="009078CB"/>
    <w:rsid w:val="00907B5F"/>
    <w:rsid w:val="00907BA9"/>
    <w:rsid w:val="00907E97"/>
    <w:rsid w:val="00907F47"/>
    <w:rsid w:val="00907F57"/>
    <w:rsid w:val="009100F0"/>
    <w:rsid w:val="00910272"/>
    <w:rsid w:val="009108D8"/>
    <w:rsid w:val="0091097C"/>
    <w:rsid w:val="00910B5B"/>
    <w:rsid w:val="00910BA1"/>
    <w:rsid w:val="00910BD7"/>
    <w:rsid w:val="00910D70"/>
    <w:rsid w:val="009115BA"/>
    <w:rsid w:val="009119D9"/>
    <w:rsid w:val="00911E0D"/>
    <w:rsid w:val="0091294B"/>
    <w:rsid w:val="0091295C"/>
    <w:rsid w:val="009129F0"/>
    <w:rsid w:val="00912B44"/>
    <w:rsid w:val="00912E17"/>
    <w:rsid w:val="00912E44"/>
    <w:rsid w:val="009131A5"/>
    <w:rsid w:val="0091358E"/>
    <w:rsid w:val="00913610"/>
    <w:rsid w:val="00913636"/>
    <w:rsid w:val="00913785"/>
    <w:rsid w:val="00913825"/>
    <w:rsid w:val="00913828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8"/>
    <w:rsid w:val="009149DE"/>
    <w:rsid w:val="00914A2D"/>
    <w:rsid w:val="00914C90"/>
    <w:rsid w:val="00914E5A"/>
    <w:rsid w:val="00914FDB"/>
    <w:rsid w:val="009150B8"/>
    <w:rsid w:val="00915226"/>
    <w:rsid w:val="0091548B"/>
    <w:rsid w:val="009156F4"/>
    <w:rsid w:val="009157FF"/>
    <w:rsid w:val="00915B31"/>
    <w:rsid w:val="00915E5B"/>
    <w:rsid w:val="009160CB"/>
    <w:rsid w:val="009161DF"/>
    <w:rsid w:val="0091644F"/>
    <w:rsid w:val="0091655A"/>
    <w:rsid w:val="0091668A"/>
    <w:rsid w:val="00916750"/>
    <w:rsid w:val="0091692E"/>
    <w:rsid w:val="00916A4B"/>
    <w:rsid w:val="00916B70"/>
    <w:rsid w:val="00916B9D"/>
    <w:rsid w:val="00916E03"/>
    <w:rsid w:val="00917080"/>
    <w:rsid w:val="0091722A"/>
    <w:rsid w:val="009172C3"/>
    <w:rsid w:val="009172D6"/>
    <w:rsid w:val="00917841"/>
    <w:rsid w:val="00917926"/>
    <w:rsid w:val="009179E9"/>
    <w:rsid w:val="00917D23"/>
    <w:rsid w:val="00917E8B"/>
    <w:rsid w:val="00917EE7"/>
    <w:rsid w:val="00917F31"/>
    <w:rsid w:val="00917F82"/>
    <w:rsid w:val="00917FB4"/>
    <w:rsid w:val="00920222"/>
    <w:rsid w:val="00920532"/>
    <w:rsid w:val="0092073D"/>
    <w:rsid w:val="00920776"/>
    <w:rsid w:val="00920960"/>
    <w:rsid w:val="00920B54"/>
    <w:rsid w:val="00920F62"/>
    <w:rsid w:val="00921096"/>
    <w:rsid w:val="009210A7"/>
    <w:rsid w:val="00921256"/>
    <w:rsid w:val="009213FD"/>
    <w:rsid w:val="0092142C"/>
    <w:rsid w:val="00921561"/>
    <w:rsid w:val="009216AE"/>
    <w:rsid w:val="009216D8"/>
    <w:rsid w:val="0092171F"/>
    <w:rsid w:val="009217C7"/>
    <w:rsid w:val="00921868"/>
    <w:rsid w:val="0092187C"/>
    <w:rsid w:val="00921886"/>
    <w:rsid w:val="009218E3"/>
    <w:rsid w:val="009219A9"/>
    <w:rsid w:val="00921A39"/>
    <w:rsid w:val="00921BDE"/>
    <w:rsid w:val="00921D50"/>
    <w:rsid w:val="00921DB2"/>
    <w:rsid w:val="00922014"/>
    <w:rsid w:val="009225B7"/>
    <w:rsid w:val="00922992"/>
    <w:rsid w:val="00922F81"/>
    <w:rsid w:val="00922FB8"/>
    <w:rsid w:val="0092308C"/>
    <w:rsid w:val="009230C8"/>
    <w:rsid w:val="00923160"/>
    <w:rsid w:val="00923442"/>
    <w:rsid w:val="009239E0"/>
    <w:rsid w:val="0092412E"/>
    <w:rsid w:val="00924593"/>
    <w:rsid w:val="009248C4"/>
    <w:rsid w:val="0092492C"/>
    <w:rsid w:val="00924D93"/>
    <w:rsid w:val="00924E65"/>
    <w:rsid w:val="00924F4B"/>
    <w:rsid w:val="00924F60"/>
    <w:rsid w:val="00925089"/>
    <w:rsid w:val="009253EF"/>
    <w:rsid w:val="009254B5"/>
    <w:rsid w:val="0092553C"/>
    <w:rsid w:val="00925597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5F50"/>
    <w:rsid w:val="00926120"/>
    <w:rsid w:val="00926139"/>
    <w:rsid w:val="009262FD"/>
    <w:rsid w:val="00926552"/>
    <w:rsid w:val="009265E2"/>
    <w:rsid w:val="00926800"/>
    <w:rsid w:val="009268BA"/>
    <w:rsid w:val="00926AD5"/>
    <w:rsid w:val="00926B23"/>
    <w:rsid w:val="00926D0B"/>
    <w:rsid w:val="00926DD6"/>
    <w:rsid w:val="009272B9"/>
    <w:rsid w:val="009274B8"/>
    <w:rsid w:val="00927649"/>
    <w:rsid w:val="00927685"/>
    <w:rsid w:val="00927D9C"/>
    <w:rsid w:val="00927F68"/>
    <w:rsid w:val="00927F6F"/>
    <w:rsid w:val="009300D3"/>
    <w:rsid w:val="009301EA"/>
    <w:rsid w:val="009302BD"/>
    <w:rsid w:val="009306D9"/>
    <w:rsid w:val="0093088D"/>
    <w:rsid w:val="00930A57"/>
    <w:rsid w:val="00930DEA"/>
    <w:rsid w:val="00930E54"/>
    <w:rsid w:val="00930F22"/>
    <w:rsid w:val="009311CA"/>
    <w:rsid w:val="009312A7"/>
    <w:rsid w:val="009312E1"/>
    <w:rsid w:val="00931993"/>
    <w:rsid w:val="00931F1B"/>
    <w:rsid w:val="00931FBE"/>
    <w:rsid w:val="009322AA"/>
    <w:rsid w:val="009322CF"/>
    <w:rsid w:val="0093268A"/>
    <w:rsid w:val="009326A4"/>
    <w:rsid w:val="00932830"/>
    <w:rsid w:val="00932A36"/>
    <w:rsid w:val="00932C20"/>
    <w:rsid w:val="00932F77"/>
    <w:rsid w:val="009330AB"/>
    <w:rsid w:val="009331C6"/>
    <w:rsid w:val="00933324"/>
    <w:rsid w:val="00933561"/>
    <w:rsid w:val="00933702"/>
    <w:rsid w:val="00933A5A"/>
    <w:rsid w:val="00933BED"/>
    <w:rsid w:val="00933D8A"/>
    <w:rsid w:val="00933E5F"/>
    <w:rsid w:val="00933F7E"/>
    <w:rsid w:val="00933F91"/>
    <w:rsid w:val="00933FC4"/>
    <w:rsid w:val="00933FF7"/>
    <w:rsid w:val="009340C0"/>
    <w:rsid w:val="0093443A"/>
    <w:rsid w:val="009345D3"/>
    <w:rsid w:val="00934761"/>
    <w:rsid w:val="00934C60"/>
    <w:rsid w:val="00934DD7"/>
    <w:rsid w:val="00935015"/>
    <w:rsid w:val="0093516E"/>
    <w:rsid w:val="009354BC"/>
    <w:rsid w:val="009356EA"/>
    <w:rsid w:val="0093614D"/>
    <w:rsid w:val="0093649D"/>
    <w:rsid w:val="0093673C"/>
    <w:rsid w:val="00936858"/>
    <w:rsid w:val="009369CE"/>
    <w:rsid w:val="00936AF5"/>
    <w:rsid w:val="00936BC0"/>
    <w:rsid w:val="00936D1C"/>
    <w:rsid w:val="00936F4C"/>
    <w:rsid w:val="00937144"/>
    <w:rsid w:val="0093732A"/>
    <w:rsid w:val="0093734E"/>
    <w:rsid w:val="009376CD"/>
    <w:rsid w:val="00937A04"/>
    <w:rsid w:val="00937AC8"/>
    <w:rsid w:val="00937D13"/>
    <w:rsid w:val="00937E3A"/>
    <w:rsid w:val="00940385"/>
    <w:rsid w:val="00940BCA"/>
    <w:rsid w:val="00940C7A"/>
    <w:rsid w:val="00940CAB"/>
    <w:rsid w:val="00940DD8"/>
    <w:rsid w:val="00940E87"/>
    <w:rsid w:val="00940EBE"/>
    <w:rsid w:val="0094110D"/>
    <w:rsid w:val="009412AE"/>
    <w:rsid w:val="00941334"/>
    <w:rsid w:val="00941521"/>
    <w:rsid w:val="009418EE"/>
    <w:rsid w:val="00941ABA"/>
    <w:rsid w:val="00941B50"/>
    <w:rsid w:val="00941D81"/>
    <w:rsid w:val="00941E74"/>
    <w:rsid w:val="0094210E"/>
    <w:rsid w:val="0094240C"/>
    <w:rsid w:val="00942759"/>
    <w:rsid w:val="0094277A"/>
    <w:rsid w:val="00942E22"/>
    <w:rsid w:val="00942ED5"/>
    <w:rsid w:val="00943682"/>
    <w:rsid w:val="00943717"/>
    <w:rsid w:val="00943795"/>
    <w:rsid w:val="00943822"/>
    <w:rsid w:val="00943A7D"/>
    <w:rsid w:val="00943B31"/>
    <w:rsid w:val="00943B38"/>
    <w:rsid w:val="00943C48"/>
    <w:rsid w:val="00943E20"/>
    <w:rsid w:val="00943F29"/>
    <w:rsid w:val="009441B6"/>
    <w:rsid w:val="009442AE"/>
    <w:rsid w:val="0094445C"/>
    <w:rsid w:val="00944571"/>
    <w:rsid w:val="009446B8"/>
    <w:rsid w:val="009447D0"/>
    <w:rsid w:val="009448AD"/>
    <w:rsid w:val="00944ACA"/>
    <w:rsid w:val="00944B15"/>
    <w:rsid w:val="00944CFD"/>
    <w:rsid w:val="00944D21"/>
    <w:rsid w:val="00944F27"/>
    <w:rsid w:val="00944F8E"/>
    <w:rsid w:val="00944FCF"/>
    <w:rsid w:val="009450A8"/>
    <w:rsid w:val="009450AE"/>
    <w:rsid w:val="009450B8"/>
    <w:rsid w:val="00945232"/>
    <w:rsid w:val="009453BA"/>
    <w:rsid w:val="00945859"/>
    <w:rsid w:val="00945898"/>
    <w:rsid w:val="009459A0"/>
    <w:rsid w:val="00945AB5"/>
    <w:rsid w:val="00945ADD"/>
    <w:rsid w:val="00945B24"/>
    <w:rsid w:val="00945C7A"/>
    <w:rsid w:val="00945DB0"/>
    <w:rsid w:val="00945EA2"/>
    <w:rsid w:val="00945EE0"/>
    <w:rsid w:val="00946370"/>
    <w:rsid w:val="009466D7"/>
    <w:rsid w:val="009466F7"/>
    <w:rsid w:val="0094670A"/>
    <w:rsid w:val="0094670B"/>
    <w:rsid w:val="00946C59"/>
    <w:rsid w:val="00946DC7"/>
    <w:rsid w:val="00946ED7"/>
    <w:rsid w:val="00946EFE"/>
    <w:rsid w:val="00946FDC"/>
    <w:rsid w:val="009471E2"/>
    <w:rsid w:val="00947361"/>
    <w:rsid w:val="009475B5"/>
    <w:rsid w:val="00947A33"/>
    <w:rsid w:val="00947AD7"/>
    <w:rsid w:val="00947B43"/>
    <w:rsid w:val="00947BB0"/>
    <w:rsid w:val="00947CB9"/>
    <w:rsid w:val="00947CE1"/>
    <w:rsid w:val="00947D27"/>
    <w:rsid w:val="00950204"/>
    <w:rsid w:val="00950785"/>
    <w:rsid w:val="00950978"/>
    <w:rsid w:val="00950DD4"/>
    <w:rsid w:val="00950E2D"/>
    <w:rsid w:val="0095134D"/>
    <w:rsid w:val="009513D7"/>
    <w:rsid w:val="00951514"/>
    <w:rsid w:val="009515AD"/>
    <w:rsid w:val="0095181E"/>
    <w:rsid w:val="009524AD"/>
    <w:rsid w:val="009524F9"/>
    <w:rsid w:val="0095255A"/>
    <w:rsid w:val="009526F1"/>
    <w:rsid w:val="00952B28"/>
    <w:rsid w:val="00952DB3"/>
    <w:rsid w:val="00952E2B"/>
    <w:rsid w:val="00953024"/>
    <w:rsid w:val="009532BA"/>
    <w:rsid w:val="00953669"/>
    <w:rsid w:val="009536A0"/>
    <w:rsid w:val="00953B96"/>
    <w:rsid w:val="00953E4B"/>
    <w:rsid w:val="00953F03"/>
    <w:rsid w:val="009540CF"/>
    <w:rsid w:val="00954101"/>
    <w:rsid w:val="0095445E"/>
    <w:rsid w:val="009544A8"/>
    <w:rsid w:val="009547D7"/>
    <w:rsid w:val="00954814"/>
    <w:rsid w:val="0095490E"/>
    <w:rsid w:val="00954B47"/>
    <w:rsid w:val="00954C1A"/>
    <w:rsid w:val="00954C2D"/>
    <w:rsid w:val="00954F3C"/>
    <w:rsid w:val="0095521A"/>
    <w:rsid w:val="009552AF"/>
    <w:rsid w:val="009553E5"/>
    <w:rsid w:val="009553F8"/>
    <w:rsid w:val="00955544"/>
    <w:rsid w:val="0095554A"/>
    <w:rsid w:val="0095560B"/>
    <w:rsid w:val="00955885"/>
    <w:rsid w:val="00955A26"/>
    <w:rsid w:val="00955B0E"/>
    <w:rsid w:val="00955D74"/>
    <w:rsid w:val="00955E8D"/>
    <w:rsid w:val="00955F4F"/>
    <w:rsid w:val="0095604C"/>
    <w:rsid w:val="0095638B"/>
    <w:rsid w:val="009563E9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BEA"/>
    <w:rsid w:val="00960044"/>
    <w:rsid w:val="0096017D"/>
    <w:rsid w:val="0096070A"/>
    <w:rsid w:val="0096073C"/>
    <w:rsid w:val="00960A73"/>
    <w:rsid w:val="00960BB7"/>
    <w:rsid w:val="00961248"/>
    <w:rsid w:val="00961314"/>
    <w:rsid w:val="009613F0"/>
    <w:rsid w:val="009613F9"/>
    <w:rsid w:val="0096147B"/>
    <w:rsid w:val="00961579"/>
    <w:rsid w:val="009615FC"/>
    <w:rsid w:val="00961712"/>
    <w:rsid w:val="0096171A"/>
    <w:rsid w:val="0096189E"/>
    <w:rsid w:val="00961979"/>
    <w:rsid w:val="00961A07"/>
    <w:rsid w:val="00961B56"/>
    <w:rsid w:val="00961BF1"/>
    <w:rsid w:val="00961C38"/>
    <w:rsid w:val="00961D4F"/>
    <w:rsid w:val="00961D8A"/>
    <w:rsid w:val="00961DB1"/>
    <w:rsid w:val="00961EE0"/>
    <w:rsid w:val="00961FCD"/>
    <w:rsid w:val="0096213B"/>
    <w:rsid w:val="009623F9"/>
    <w:rsid w:val="009625C9"/>
    <w:rsid w:val="00962AB4"/>
    <w:rsid w:val="00962DAE"/>
    <w:rsid w:val="00962E3E"/>
    <w:rsid w:val="00962E5C"/>
    <w:rsid w:val="009630BE"/>
    <w:rsid w:val="00963219"/>
    <w:rsid w:val="0096325B"/>
    <w:rsid w:val="00963713"/>
    <w:rsid w:val="00963718"/>
    <w:rsid w:val="009637A1"/>
    <w:rsid w:val="00963A89"/>
    <w:rsid w:val="00963C3E"/>
    <w:rsid w:val="00963CE2"/>
    <w:rsid w:val="009640B3"/>
    <w:rsid w:val="0096415A"/>
    <w:rsid w:val="009641E4"/>
    <w:rsid w:val="00964323"/>
    <w:rsid w:val="00964367"/>
    <w:rsid w:val="009643EE"/>
    <w:rsid w:val="0096447B"/>
    <w:rsid w:val="009644D1"/>
    <w:rsid w:val="00964578"/>
    <w:rsid w:val="009648C2"/>
    <w:rsid w:val="00964F11"/>
    <w:rsid w:val="00964FAA"/>
    <w:rsid w:val="00964FC0"/>
    <w:rsid w:val="009652C8"/>
    <w:rsid w:val="0096550D"/>
    <w:rsid w:val="009655B4"/>
    <w:rsid w:val="0096568A"/>
    <w:rsid w:val="0096573B"/>
    <w:rsid w:val="0096580B"/>
    <w:rsid w:val="009658E1"/>
    <w:rsid w:val="00965994"/>
    <w:rsid w:val="00965C93"/>
    <w:rsid w:val="00965E9E"/>
    <w:rsid w:val="00965ED0"/>
    <w:rsid w:val="00965F0A"/>
    <w:rsid w:val="009667F8"/>
    <w:rsid w:val="00966B8A"/>
    <w:rsid w:val="00966C02"/>
    <w:rsid w:val="00966C9C"/>
    <w:rsid w:val="00966EE9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B9"/>
    <w:rsid w:val="009705FA"/>
    <w:rsid w:val="0097083F"/>
    <w:rsid w:val="00970C73"/>
    <w:rsid w:val="00970EED"/>
    <w:rsid w:val="00970F4E"/>
    <w:rsid w:val="0097110A"/>
    <w:rsid w:val="009711E6"/>
    <w:rsid w:val="009712E5"/>
    <w:rsid w:val="009715C9"/>
    <w:rsid w:val="009715CA"/>
    <w:rsid w:val="009716B2"/>
    <w:rsid w:val="0097192F"/>
    <w:rsid w:val="00971CBA"/>
    <w:rsid w:val="00971CE7"/>
    <w:rsid w:val="00972135"/>
    <w:rsid w:val="009722BD"/>
    <w:rsid w:val="0097270E"/>
    <w:rsid w:val="00972962"/>
    <w:rsid w:val="00972A04"/>
    <w:rsid w:val="00972A8C"/>
    <w:rsid w:val="00972AE5"/>
    <w:rsid w:val="00972C7B"/>
    <w:rsid w:val="00972CFC"/>
    <w:rsid w:val="00972F46"/>
    <w:rsid w:val="00972F7E"/>
    <w:rsid w:val="009730D8"/>
    <w:rsid w:val="009733B9"/>
    <w:rsid w:val="00973433"/>
    <w:rsid w:val="0097380D"/>
    <w:rsid w:val="00973C1E"/>
    <w:rsid w:val="00973CBC"/>
    <w:rsid w:val="00973CF1"/>
    <w:rsid w:val="00973D83"/>
    <w:rsid w:val="00973FD5"/>
    <w:rsid w:val="00974386"/>
    <w:rsid w:val="00974673"/>
    <w:rsid w:val="00974B84"/>
    <w:rsid w:val="00975237"/>
    <w:rsid w:val="009752AB"/>
    <w:rsid w:val="0097534B"/>
    <w:rsid w:val="00975689"/>
    <w:rsid w:val="0097582C"/>
    <w:rsid w:val="009759E5"/>
    <w:rsid w:val="00975A88"/>
    <w:rsid w:val="00975ABB"/>
    <w:rsid w:val="00975BE2"/>
    <w:rsid w:val="00975C83"/>
    <w:rsid w:val="00975D87"/>
    <w:rsid w:val="00975FF2"/>
    <w:rsid w:val="0097605C"/>
    <w:rsid w:val="009763FC"/>
    <w:rsid w:val="00976563"/>
    <w:rsid w:val="009765CA"/>
    <w:rsid w:val="009769B6"/>
    <w:rsid w:val="00976B76"/>
    <w:rsid w:val="00976CBF"/>
    <w:rsid w:val="00976E3D"/>
    <w:rsid w:val="00976F07"/>
    <w:rsid w:val="0097743B"/>
    <w:rsid w:val="009778A3"/>
    <w:rsid w:val="00977D60"/>
    <w:rsid w:val="00977DB3"/>
    <w:rsid w:val="00980104"/>
    <w:rsid w:val="009804F6"/>
    <w:rsid w:val="009806A0"/>
    <w:rsid w:val="00980781"/>
    <w:rsid w:val="0098089C"/>
    <w:rsid w:val="009808AB"/>
    <w:rsid w:val="00980C22"/>
    <w:rsid w:val="00980F1A"/>
    <w:rsid w:val="009812BA"/>
    <w:rsid w:val="00981360"/>
    <w:rsid w:val="00981828"/>
    <w:rsid w:val="0098183F"/>
    <w:rsid w:val="00981853"/>
    <w:rsid w:val="00981C0E"/>
    <w:rsid w:val="00981CF3"/>
    <w:rsid w:val="00981D16"/>
    <w:rsid w:val="00981DEF"/>
    <w:rsid w:val="00981E60"/>
    <w:rsid w:val="00981FA8"/>
    <w:rsid w:val="00981FD0"/>
    <w:rsid w:val="009822D0"/>
    <w:rsid w:val="009823E7"/>
    <w:rsid w:val="009826DE"/>
    <w:rsid w:val="00982773"/>
    <w:rsid w:val="00982858"/>
    <w:rsid w:val="00982971"/>
    <w:rsid w:val="00982B31"/>
    <w:rsid w:val="00982ED7"/>
    <w:rsid w:val="00983058"/>
    <w:rsid w:val="009831DD"/>
    <w:rsid w:val="009837DB"/>
    <w:rsid w:val="0098384C"/>
    <w:rsid w:val="00983894"/>
    <w:rsid w:val="00983E25"/>
    <w:rsid w:val="00984036"/>
    <w:rsid w:val="009843F8"/>
    <w:rsid w:val="00984C7E"/>
    <w:rsid w:val="00984CBA"/>
    <w:rsid w:val="0098501A"/>
    <w:rsid w:val="00985045"/>
    <w:rsid w:val="009850C9"/>
    <w:rsid w:val="00985127"/>
    <w:rsid w:val="0098522F"/>
    <w:rsid w:val="0098539E"/>
    <w:rsid w:val="0098541F"/>
    <w:rsid w:val="009855EB"/>
    <w:rsid w:val="00985B1C"/>
    <w:rsid w:val="00985C39"/>
    <w:rsid w:val="00985C93"/>
    <w:rsid w:val="00985D9D"/>
    <w:rsid w:val="00985ED2"/>
    <w:rsid w:val="00986153"/>
    <w:rsid w:val="009861B2"/>
    <w:rsid w:val="0098655A"/>
    <w:rsid w:val="009866D5"/>
    <w:rsid w:val="00986967"/>
    <w:rsid w:val="00986E73"/>
    <w:rsid w:val="00986EF7"/>
    <w:rsid w:val="00987038"/>
    <w:rsid w:val="009872B1"/>
    <w:rsid w:val="00987508"/>
    <w:rsid w:val="009877C9"/>
    <w:rsid w:val="009878F3"/>
    <w:rsid w:val="00987975"/>
    <w:rsid w:val="00987E75"/>
    <w:rsid w:val="00990092"/>
    <w:rsid w:val="00990177"/>
    <w:rsid w:val="00990212"/>
    <w:rsid w:val="009903BE"/>
    <w:rsid w:val="009904EE"/>
    <w:rsid w:val="00990753"/>
    <w:rsid w:val="00990ABC"/>
    <w:rsid w:val="00990CB7"/>
    <w:rsid w:val="00990FAF"/>
    <w:rsid w:val="00991025"/>
    <w:rsid w:val="00991509"/>
    <w:rsid w:val="0099199A"/>
    <w:rsid w:val="009920AE"/>
    <w:rsid w:val="009922EB"/>
    <w:rsid w:val="009923EE"/>
    <w:rsid w:val="00992514"/>
    <w:rsid w:val="00992536"/>
    <w:rsid w:val="00992702"/>
    <w:rsid w:val="0099280A"/>
    <w:rsid w:val="0099292E"/>
    <w:rsid w:val="0099299C"/>
    <w:rsid w:val="00992AA0"/>
    <w:rsid w:val="00992B36"/>
    <w:rsid w:val="00992BC8"/>
    <w:rsid w:val="00992D15"/>
    <w:rsid w:val="00992D32"/>
    <w:rsid w:val="00993412"/>
    <w:rsid w:val="009938AE"/>
    <w:rsid w:val="00993A7D"/>
    <w:rsid w:val="00993DB6"/>
    <w:rsid w:val="00993DF3"/>
    <w:rsid w:val="00993FBE"/>
    <w:rsid w:val="00994036"/>
    <w:rsid w:val="00994445"/>
    <w:rsid w:val="00994A7F"/>
    <w:rsid w:val="00994D9D"/>
    <w:rsid w:val="00995056"/>
    <w:rsid w:val="00995469"/>
    <w:rsid w:val="009955D8"/>
    <w:rsid w:val="00995B98"/>
    <w:rsid w:val="009960FE"/>
    <w:rsid w:val="009961CC"/>
    <w:rsid w:val="009962F8"/>
    <w:rsid w:val="00996317"/>
    <w:rsid w:val="00996986"/>
    <w:rsid w:val="00996D6D"/>
    <w:rsid w:val="00996E4A"/>
    <w:rsid w:val="00997070"/>
    <w:rsid w:val="00997096"/>
    <w:rsid w:val="009970D2"/>
    <w:rsid w:val="009971B0"/>
    <w:rsid w:val="00997451"/>
    <w:rsid w:val="00997626"/>
    <w:rsid w:val="009976A2"/>
    <w:rsid w:val="009976E0"/>
    <w:rsid w:val="009976FB"/>
    <w:rsid w:val="00997709"/>
    <w:rsid w:val="0099777D"/>
    <w:rsid w:val="009978E5"/>
    <w:rsid w:val="00997A30"/>
    <w:rsid w:val="00997A44"/>
    <w:rsid w:val="00997C13"/>
    <w:rsid w:val="00997ED1"/>
    <w:rsid w:val="00997F97"/>
    <w:rsid w:val="009A0013"/>
    <w:rsid w:val="009A0155"/>
    <w:rsid w:val="009A01A6"/>
    <w:rsid w:val="009A0300"/>
    <w:rsid w:val="009A03B3"/>
    <w:rsid w:val="009A0414"/>
    <w:rsid w:val="009A055B"/>
    <w:rsid w:val="009A0647"/>
    <w:rsid w:val="009A0653"/>
    <w:rsid w:val="009A07DB"/>
    <w:rsid w:val="009A0B2F"/>
    <w:rsid w:val="009A0C03"/>
    <w:rsid w:val="009A1219"/>
    <w:rsid w:val="009A1603"/>
    <w:rsid w:val="009A1826"/>
    <w:rsid w:val="009A188C"/>
    <w:rsid w:val="009A195E"/>
    <w:rsid w:val="009A1CCE"/>
    <w:rsid w:val="009A1CD9"/>
    <w:rsid w:val="009A1D90"/>
    <w:rsid w:val="009A1EBB"/>
    <w:rsid w:val="009A20B3"/>
    <w:rsid w:val="009A238C"/>
    <w:rsid w:val="009A2554"/>
    <w:rsid w:val="009A25F0"/>
    <w:rsid w:val="009A273F"/>
    <w:rsid w:val="009A2910"/>
    <w:rsid w:val="009A2C1E"/>
    <w:rsid w:val="009A2E8D"/>
    <w:rsid w:val="009A32B3"/>
    <w:rsid w:val="009A3380"/>
    <w:rsid w:val="009A34C2"/>
    <w:rsid w:val="009A34E7"/>
    <w:rsid w:val="009A350C"/>
    <w:rsid w:val="009A361A"/>
    <w:rsid w:val="009A3887"/>
    <w:rsid w:val="009A3A92"/>
    <w:rsid w:val="009A3B17"/>
    <w:rsid w:val="009A3F19"/>
    <w:rsid w:val="009A4605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262"/>
    <w:rsid w:val="009A54B5"/>
    <w:rsid w:val="009A559A"/>
    <w:rsid w:val="009A55B7"/>
    <w:rsid w:val="009A5782"/>
    <w:rsid w:val="009A5AC7"/>
    <w:rsid w:val="009A5C0C"/>
    <w:rsid w:val="009A5D0D"/>
    <w:rsid w:val="009A5E77"/>
    <w:rsid w:val="009A5E91"/>
    <w:rsid w:val="009A5F7D"/>
    <w:rsid w:val="009A6027"/>
    <w:rsid w:val="009A6096"/>
    <w:rsid w:val="009A609F"/>
    <w:rsid w:val="009A60D6"/>
    <w:rsid w:val="009A61DD"/>
    <w:rsid w:val="009A62A4"/>
    <w:rsid w:val="009A6560"/>
    <w:rsid w:val="009A65F1"/>
    <w:rsid w:val="009A661B"/>
    <w:rsid w:val="009A67AF"/>
    <w:rsid w:val="009A6A81"/>
    <w:rsid w:val="009A6BAD"/>
    <w:rsid w:val="009A6CD1"/>
    <w:rsid w:val="009A6E99"/>
    <w:rsid w:val="009A7015"/>
    <w:rsid w:val="009A7021"/>
    <w:rsid w:val="009A723F"/>
    <w:rsid w:val="009A72E8"/>
    <w:rsid w:val="009A730C"/>
    <w:rsid w:val="009A7470"/>
    <w:rsid w:val="009A7773"/>
    <w:rsid w:val="009A779B"/>
    <w:rsid w:val="009A7806"/>
    <w:rsid w:val="009A7AEA"/>
    <w:rsid w:val="009A7F1B"/>
    <w:rsid w:val="009A7FDF"/>
    <w:rsid w:val="009B0051"/>
    <w:rsid w:val="009B0130"/>
    <w:rsid w:val="009B0302"/>
    <w:rsid w:val="009B055B"/>
    <w:rsid w:val="009B0886"/>
    <w:rsid w:val="009B0891"/>
    <w:rsid w:val="009B08B0"/>
    <w:rsid w:val="009B0917"/>
    <w:rsid w:val="009B0CEE"/>
    <w:rsid w:val="009B1237"/>
    <w:rsid w:val="009B1A50"/>
    <w:rsid w:val="009B1BC1"/>
    <w:rsid w:val="009B1DF7"/>
    <w:rsid w:val="009B202A"/>
    <w:rsid w:val="009B2043"/>
    <w:rsid w:val="009B2128"/>
    <w:rsid w:val="009B21A2"/>
    <w:rsid w:val="009B225A"/>
    <w:rsid w:val="009B230F"/>
    <w:rsid w:val="009B24F4"/>
    <w:rsid w:val="009B2513"/>
    <w:rsid w:val="009B254C"/>
    <w:rsid w:val="009B25EF"/>
    <w:rsid w:val="009B3179"/>
    <w:rsid w:val="009B333D"/>
    <w:rsid w:val="009B33E1"/>
    <w:rsid w:val="009B3470"/>
    <w:rsid w:val="009B39FA"/>
    <w:rsid w:val="009B3A03"/>
    <w:rsid w:val="009B3BC3"/>
    <w:rsid w:val="009B3BEC"/>
    <w:rsid w:val="009B3F4A"/>
    <w:rsid w:val="009B44E9"/>
    <w:rsid w:val="009B452F"/>
    <w:rsid w:val="009B459E"/>
    <w:rsid w:val="009B4708"/>
    <w:rsid w:val="009B4805"/>
    <w:rsid w:val="009B4896"/>
    <w:rsid w:val="009B48C4"/>
    <w:rsid w:val="009B4A41"/>
    <w:rsid w:val="009B4BA6"/>
    <w:rsid w:val="009B4C94"/>
    <w:rsid w:val="009B4E0E"/>
    <w:rsid w:val="009B4FD2"/>
    <w:rsid w:val="009B501A"/>
    <w:rsid w:val="009B504F"/>
    <w:rsid w:val="009B5524"/>
    <w:rsid w:val="009B5556"/>
    <w:rsid w:val="009B59AF"/>
    <w:rsid w:val="009B5A24"/>
    <w:rsid w:val="009B5B0F"/>
    <w:rsid w:val="009B5BB1"/>
    <w:rsid w:val="009B5C32"/>
    <w:rsid w:val="009B5C4D"/>
    <w:rsid w:val="009B5EBE"/>
    <w:rsid w:val="009B5F42"/>
    <w:rsid w:val="009B6162"/>
    <w:rsid w:val="009B61C7"/>
    <w:rsid w:val="009B6312"/>
    <w:rsid w:val="009B6466"/>
    <w:rsid w:val="009B6767"/>
    <w:rsid w:val="009B6AB8"/>
    <w:rsid w:val="009B6BEF"/>
    <w:rsid w:val="009B6C08"/>
    <w:rsid w:val="009B6E6E"/>
    <w:rsid w:val="009B6F14"/>
    <w:rsid w:val="009B6FBB"/>
    <w:rsid w:val="009B70CE"/>
    <w:rsid w:val="009B725A"/>
    <w:rsid w:val="009B7354"/>
    <w:rsid w:val="009B7512"/>
    <w:rsid w:val="009B7682"/>
    <w:rsid w:val="009B7771"/>
    <w:rsid w:val="009B77EF"/>
    <w:rsid w:val="009B7904"/>
    <w:rsid w:val="009B7AA0"/>
    <w:rsid w:val="009B7C04"/>
    <w:rsid w:val="009B7C87"/>
    <w:rsid w:val="009B7F32"/>
    <w:rsid w:val="009B7FB9"/>
    <w:rsid w:val="009B7FF6"/>
    <w:rsid w:val="009C0396"/>
    <w:rsid w:val="009C0714"/>
    <w:rsid w:val="009C0725"/>
    <w:rsid w:val="009C0818"/>
    <w:rsid w:val="009C0919"/>
    <w:rsid w:val="009C0BEC"/>
    <w:rsid w:val="009C1186"/>
    <w:rsid w:val="009C1307"/>
    <w:rsid w:val="009C1470"/>
    <w:rsid w:val="009C14B9"/>
    <w:rsid w:val="009C14CB"/>
    <w:rsid w:val="009C16CC"/>
    <w:rsid w:val="009C1720"/>
    <w:rsid w:val="009C182F"/>
    <w:rsid w:val="009C195B"/>
    <w:rsid w:val="009C19E2"/>
    <w:rsid w:val="009C1A9C"/>
    <w:rsid w:val="009C1B29"/>
    <w:rsid w:val="009C1B37"/>
    <w:rsid w:val="009C1D05"/>
    <w:rsid w:val="009C1E65"/>
    <w:rsid w:val="009C1F3A"/>
    <w:rsid w:val="009C201C"/>
    <w:rsid w:val="009C21F3"/>
    <w:rsid w:val="009C223E"/>
    <w:rsid w:val="009C2396"/>
    <w:rsid w:val="009C23B2"/>
    <w:rsid w:val="009C26E0"/>
    <w:rsid w:val="009C2BD7"/>
    <w:rsid w:val="009C30B6"/>
    <w:rsid w:val="009C313D"/>
    <w:rsid w:val="009C3310"/>
    <w:rsid w:val="009C3392"/>
    <w:rsid w:val="009C342A"/>
    <w:rsid w:val="009C35CF"/>
    <w:rsid w:val="009C3610"/>
    <w:rsid w:val="009C3678"/>
    <w:rsid w:val="009C367E"/>
    <w:rsid w:val="009C378E"/>
    <w:rsid w:val="009C38D2"/>
    <w:rsid w:val="009C3BD5"/>
    <w:rsid w:val="009C3E18"/>
    <w:rsid w:val="009C3F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E25"/>
    <w:rsid w:val="009C4E3B"/>
    <w:rsid w:val="009C52F9"/>
    <w:rsid w:val="009C5539"/>
    <w:rsid w:val="009C579C"/>
    <w:rsid w:val="009C58A2"/>
    <w:rsid w:val="009C5A18"/>
    <w:rsid w:val="009C5A32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933"/>
    <w:rsid w:val="009C6B8A"/>
    <w:rsid w:val="009C6FEE"/>
    <w:rsid w:val="009C722D"/>
    <w:rsid w:val="009C7888"/>
    <w:rsid w:val="009C7921"/>
    <w:rsid w:val="009C7A94"/>
    <w:rsid w:val="009C7B90"/>
    <w:rsid w:val="009D00FC"/>
    <w:rsid w:val="009D0862"/>
    <w:rsid w:val="009D0962"/>
    <w:rsid w:val="009D0AAB"/>
    <w:rsid w:val="009D0B1B"/>
    <w:rsid w:val="009D0E7D"/>
    <w:rsid w:val="009D0F59"/>
    <w:rsid w:val="009D1264"/>
    <w:rsid w:val="009D1283"/>
    <w:rsid w:val="009D1340"/>
    <w:rsid w:val="009D14BB"/>
    <w:rsid w:val="009D1893"/>
    <w:rsid w:val="009D1A35"/>
    <w:rsid w:val="009D1B70"/>
    <w:rsid w:val="009D1DAB"/>
    <w:rsid w:val="009D2049"/>
    <w:rsid w:val="009D2319"/>
    <w:rsid w:val="009D2348"/>
    <w:rsid w:val="009D2475"/>
    <w:rsid w:val="009D288B"/>
    <w:rsid w:val="009D2983"/>
    <w:rsid w:val="009D29C4"/>
    <w:rsid w:val="009D2B86"/>
    <w:rsid w:val="009D2C9A"/>
    <w:rsid w:val="009D2D46"/>
    <w:rsid w:val="009D2F06"/>
    <w:rsid w:val="009D2F59"/>
    <w:rsid w:val="009D3228"/>
    <w:rsid w:val="009D326D"/>
    <w:rsid w:val="009D32F7"/>
    <w:rsid w:val="009D36CA"/>
    <w:rsid w:val="009D3882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80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7D"/>
    <w:rsid w:val="009D5B87"/>
    <w:rsid w:val="009D5DC9"/>
    <w:rsid w:val="009D5EEF"/>
    <w:rsid w:val="009D61C8"/>
    <w:rsid w:val="009D63A4"/>
    <w:rsid w:val="009D6645"/>
    <w:rsid w:val="009D67CC"/>
    <w:rsid w:val="009D6801"/>
    <w:rsid w:val="009D6969"/>
    <w:rsid w:val="009D6A4B"/>
    <w:rsid w:val="009D6D78"/>
    <w:rsid w:val="009D6DA7"/>
    <w:rsid w:val="009D6F2E"/>
    <w:rsid w:val="009D7010"/>
    <w:rsid w:val="009D7070"/>
    <w:rsid w:val="009D70CF"/>
    <w:rsid w:val="009D7318"/>
    <w:rsid w:val="009D7B90"/>
    <w:rsid w:val="009D7CA9"/>
    <w:rsid w:val="009D7CF5"/>
    <w:rsid w:val="009E006A"/>
    <w:rsid w:val="009E01BB"/>
    <w:rsid w:val="009E0CEF"/>
    <w:rsid w:val="009E0D2B"/>
    <w:rsid w:val="009E0E94"/>
    <w:rsid w:val="009E12A0"/>
    <w:rsid w:val="009E149F"/>
    <w:rsid w:val="009E176B"/>
    <w:rsid w:val="009E1781"/>
    <w:rsid w:val="009E1C15"/>
    <w:rsid w:val="009E1C3E"/>
    <w:rsid w:val="009E1E33"/>
    <w:rsid w:val="009E2182"/>
    <w:rsid w:val="009E22B6"/>
    <w:rsid w:val="009E23AE"/>
    <w:rsid w:val="009E285D"/>
    <w:rsid w:val="009E29D1"/>
    <w:rsid w:val="009E30AF"/>
    <w:rsid w:val="009E32E0"/>
    <w:rsid w:val="009E3345"/>
    <w:rsid w:val="009E35C6"/>
    <w:rsid w:val="009E35CB"/>
    <w:rsid w:val="009E3713"/>
    <w:rsid w:val="009E3954"/>
    <w:rsid w:val="009E3BA8"/>
    <w:rsid w:val="009E3C81"/>
    <w:rsid w:val="009E3F0E"/>
    <w:rsid w:val="009E40BF"/>
    <w:rsid w:val="009E4255"/>
    <w:rsid w:val="009E4446"/>
    <w:rsid w:val="009E467C"/>
    <w:rsid w:val="009E4A31"/>
    <w:rsid w:val="009E4A39"/>
    <w:rsid w:val="009E5012"/>
    <w:rsid w:val="009E557E"/>
    <w:rsid w:val="009E58B3"/>
    <w:rsid w:val="009E597E"/>
    <w:rsid w:val="009E59B7"/>
    <w:rsid w:val="009E60AF"/>
    <w:rsid w:val="009E60B4"/>
    <w:rsid w:val="009E60C9"/>
    <w:rsid w:val="009E6273"/>
    <w:rsid w:val="009E634F"/>
    <w:rsid w:val="009E6622"/>
    <w:rsid w:val="009E67C4"/>
    <w:rsid w:val="009E689F"/>
    <w:rsid w:val="009E6AC2"/>
    <w:rsid w:val="009E6B29"/>
    <w:rsid w:val="009E6EC5"/>
    <w:rsid w:val="009E6FA4"/>
    <w:rsid w:val="009E70BF"/>
    <w:rsid w:val="009E7122"/>
    <w:rsid w:val="009E72D1"/>
    <w:rsid w:val="009E7311"/>
    <w:rsid w:val="009E7541"/>
    <w:rsid w:val="009E75A1"/>
    <w:rsid w:val="009E7723"/>
    <w:rsid w:val="009E7AD7"/>
    <w:rsid w:val="009F0089"/>
    <w:rsid w:val="009F02C3"/>
    <w:rsid w:val="009F0542"/>
    <w:rsid w:val="009F0811"/>
    <w:rsid w:val="009F0AB4"/>
    <w:rsid w:val="009F0D69"/>
    <w:rsid w:val="009F0EB6"/>
    <w:rsid w:val="009F111F"/>
    <w:rsid w:val="009F1315"/>
    <w:rsid w:val="009F13AB"/>
    <w:rsid w:val="009F15C1"/>
    <w:rsid w:val="009F1813"/>
    <w:rsid w:val="009F195A"/>
    <w:rsid w:val="009F1B3A"/>
    <w:rsid w:val="009F2169"/>
    <w:rsid w:val="009F277D"/>
    <w:rsid w:val="009F284F"/>
    <w:rsid w:val="009F29A0"/>
    <w:rsid w:val="009F29AC"/>
    <w:rsid w:val="009F29D6"/>
    <w:rsid w:val="009F2AC0"/>
    <w:rsid w:val="009F2C28"/>
    <w:rsid w:val="009F2C2C"/>
    <w:rsid w:val="009F2DBB"/>
    <w:rsid w:val="009F2F2E"/>
    <w:rsid w:val="009F3240"/>
    <w:rsid w:val="009F3396"/>
    <w:rsid w:val="009F3876"/>
    <w:rsid w:val="009F395A"/>
    <w:rsid w:val="009F3AF8"/>
    <w:rsid w:val="009F3CEC"/>
    <w:rsid w:val="009F3E9B"/>
    <w:rsid w:val="009F3F4B"/>
    <w:rsid w:val="009F3FF6"/>
    <w:rsid w:val="009F405A"/>
    <w:rsid w:val="009F42DA"/>
    <w:rsid w:val="009F434D"/>
    <w:rsid w:val="009F4538"/>
    <w:rsid w:val="009F45CC"/>
    <w:rsid w:val="009F45DE"/>
    <w:rsid w:val="009F4A90"/>
    <w:rsid w:val="009F4B13"/>
    <w:rsid w:val="009F4D49"/>
    <w:rsid w:val="009F4FC4"/>
    <w:rsid w:val="009F54B8"/>
    <w:rsid w:val="009F5526"/>
    <w:rsid w:val="009F5575"/>
    <w:rsid w:val="009F5602"/>
    <w:rsid w:val="009F5A04"/>
    <w:rsid w:val="009F5C9E"/>
    <w:rsid w:val="009F5E1D"/>
    <w:rsid w:val="009F5EA3"/>
    <w:rsid w:val="009F5F5E"/>
    <w:rsid w:val="009F65BA"/>
    <w:rsid w:val="009F6C68"/>
    <w:rsid w:val="009F6F07"/>
    <w:rsid w:val="009F6F12"/>
    <w:rsid w:val="009F71C6"/>
    <w:rsid w:val="009F7981"/>
    <w:rsid w:val="009F7C97"/>
    <w:rsid w:val="009F7EE9"/>
    <w:rsid w:val="009F7EFB"/>
    <w:rsid w:val="00A00019"/>
    <w:rsid w:val="00A00077"/>
    <w:rsid w:val="00A002ED"/>
    <w:rsid w:val="00A0046A"/>
    <w:rsid w:val="00A0059B"/>
    <w:rsid w:val="00A00773"/>
    <w:rsid w:val="00A00BC4"/>
    <w:rsid w:val="00A00BD1"/>
    <w:rsid w:val="00A00BF7"/>
    <w:rsid w:val="00A00DA4"/>
    <w:rsid w:val="00A00FC0"/>
    <w:rsid w:val="00A01062"/>
    <w:rsid w:val="00A010B9"/>
    <w:rsid w:val="00A01174"/>
    <w:rsid w:val="00A01385"/>
    <w:rsid w:val="00A01394"/>
    <w:rsid w:val="00A0153A"/>
    <w:rsid w:val="00A01562"/>
    <w:rsid w:val="00A01873"/>
    <w:rsid w:val="00A0192E"/>
    <w:rsid w:val="00A019FE"/>
    <w:rsid w:val="00A01B46"/>
    <w:rsid w:val="00A01EF5"/>
    <w:rsid w:val="00A02045"/>
    <w:rsid w:val="00A0206F"/>
    <w:rsid w:val="00A0225D"/>
    <w:rsid w:val="00A0237D"/>
    <w:rsid w:val="00A0241C"/>
    <w:rsid w:val="00A025C7"/>
    <w:rsid w:val="00A02784"/>
    <w:rsid w:val="00A02855"/>
    <w:rsid w:val="00A02999"/>
    <w:rsid w:val="00A02D1A"/>
    <w:rsid w:val="00A02D63"/>
    <w:rsid w:val="00A02F15"/>
    <w:rsid w:val="00A02F6B"/>
    <w:rsid w:val="00A0308C"/>
    <w:rsid w:val="00A030AE"/>
    <w:rsid w:val="00A0310E"/>
    <w:rsid w:val="00A0311C"/>
    <w:rsid w:val="00A031BD"/>
    <w:rsid w:val="00A0350B"/>
    <w:rsid w:val="00A0355C"/>
    <w:rsid w:val="00A03572"/>
    <w:rsid w:val="00A03587"/>
    <w:rsid w:val="00A03703"/>
    <w:rsid w:val="00A037FF"/>
    <w:rsid w:val="00A03BD8"/>
    <w:rsid w:val="00A040F3"/>
    <w:rsid w:val="00A042C6"/>
    <w:rsid w:val="00A044B5"/>
    <w:rsid w:val="00A0469E"/>
    <w:rsid w:val="00A047BE"/>
    <w:rsid w:val="00A04B8D"/>
    <w:rsid w:val="00A04CAD"/>
    <w:rsid w:val="00A0510A"/>
    <w:rsid w:val="00A052AF"/>
    <w:rsid w:val="00A05646"/>
    <w:rsid w:val="00A05786"/>
    <w:rsid w:val="00A058B4"/>
    <w:rsid w:val="00A05C10"/>
    <w:rsid w:val="00A05C19"/>
    <w:rsid w:val="00A05C46"/>
    <w:rsid w:val="00A0609D"/>
    <w:rsid w:val="00A060C0"/>
    <w:rsid w:val="00A062D8"/>
    <w:rsid w:val="00A063EC"/>
    <w:rsid w:val="00A066D9"/>
    <w:rsid w:val="00A06BBE"/>
    <w:rsid w:val="00A06BF7"/>
    <w:rsid w:val="00A07184"/>
    <w:rsid w:val="00A0739A"/>
    <w:rsid w:val="00A075DF"/>
    <w:rsid w:val="00A076AE"/>
    <w:rsid w:val="00A078D8"/>
    <w:rsid w:val="00A078DC"/>
    <w:rsid w:val="00A07915"/>
    <w:rsid w:val="00A07AF2"/>
    <w:rsid w:val="00A07D85"/>
    <w:rsid w:val="00A07E0E"/>
    <w:rsid w:val="00A07EE6"/>
    <w:rsid w:val="00A07F32"/>
    <w:rsid w:val="00A102A9"/>
    <w:rsid w:val="00A103B9"/>
    <w:rsid w:val="00A1067B"/>
    <w:rsid w:val="00A10C3A"/>
    <w:rsid w:val="00A10C4A"/>
    <w:rsid w:val="00A10F1B"/>
    <w:rsid w:val="00A10FFD"/>
    <w:rsid w:val="00A11081"/>
    <w:rsid w:val="00A1114B"/>
    <w:rsid w:val="00A11218"/>
    <w:rsid w:val="00A118FF"/>
    <w:rsid w:val="00A11ABD"/>
    <w:rsid w:val="00A11DF8"/>
    <w:rsid w:val="00A121AA"/>
    <w:rsid w:val="00A1243D"/>
    <w:rsid w:val="00A124B3"/>
    <w:rsid w:val="00A12619"/>
    <w:rsid w:val="00A1277E"/>
    <w:rsid w:val="00A12805"/>
    <w:rsid w:val="00A12E50"/>
    <w:rsid w:val="00A12E98"/>
    <w:rsid w:val="00A1344D"/>
    <w:rsid w:val="00A13547"/>
    <w:rsid w:val="00A13583"/>
    <w:rsid w:val="00A13668"/>
    <w:rsid w:val="00A1381D"/>
    <w:rsid w:val="00A13B09"/>
    <w:rsid w:val="00A13C09"/>
    <w:rsid w:val="00A13DA5"/>
    <w:rsid w:val="00A13EF9"/>
    <w:rsid w:val="00A143FA"/>
    <w:rsid w:val="00A146A2"/>
    <w:rsid w:val="00A14DFF"/>
    <w:rsid w:val="00A14F8B"/>
    <w:rsid w:val="00A15178"/>
    <w:rsid w:val="00A15418"/>
    <w:rsid w:val="00A155E4"/>
    <w:rsid w:val="00A1565D"/>
    <w:rsid w:val="00A15689"/>
    <w:rsid w:val="00A15777"/>
    <w:rsid w:val="00A15A9F"/>
    <w:rsid w:val="00A15AA7"/>
    <w:rsid w:val="00A15ACA"/>
    <w:rsid w:val="00A15D5E"/>
    <w:rsid w:val="00A1606C"/>
    <w:rsid w:val="00A16091"/>
    <w:rsid w:val="00A16178"/>
    <w:rsid w:val="00A1645B"/>
    <w:rsid w:val="00A168EB"/>
    <w:rsid w:val="00A16BAA"/>
    <w:rsid w:val="00A16EEE"/>
    <w:rsid w:val="00A17019"/>
    <w:rsid w:val="00A170AD"/>
    <w:rsid w:val="00A1751D"/>
    <w:rsid w:val="00A17642"/>
    <w:rsid w:val="00A1790C"/>
    <w:rsid w:val="00A17AB3"/>
    <w:rsid w:val="00A17C06"/>
    <w:rsid w:val="00A17CD7"/>
    <w:rsid w:val="00A2011D"/>
    <w:rsid w:val="00A20459"/>
    <w:rsid w:val="00A204F5"/>
    <w:rsid w:val="00A209CB"/>
    <w:rsid w:val="00A20CB2"/>
    <w:rsid w:val="00A20D74"/>
    <w:rsid w:val="00A20DE5"/>
    <w:rsid w:val="00A2148C"/>
    <w:rsid w:val="00A21703"/>
    <w:rsid w:val="00A21807"/>
    <w:rsid w:val="00A2188B"/>
    <w:rsid w:val="00A2192B"/>
    <w:rsid w:val="00A21DBD"/>
    <w:rsid w:val="00A21F12"/>
    <w:rsid w:val="00A21F8D"/>
    <w:rsid w:val="00A220EF"/>
    <w:rsid w:val="00A22209"/>
    <w:rsid w:val="00A223EB"/>
    <w:rsid w:val="00A229D2"/>
    <w:rsid w:val="00A22B3F"/>
    <w:rsid w:val="00A22BC5"/>
    <w:rsid w:val="00A22E55"/>
    <w:rsid w:val="00A230BC"/>
    <w:rsid w:val="00A23276"/>
    <w:rsid w:val="00A23435"/>
    <w:rsid w:val="00A23481"/>
    <w:rsid w:val="00A23706"/>
    <w:rsid w:val="00A2382C"/>
    <w:rsid w:val="00A238BD"/>
    <w:rsid w:val="00A23AB2"/>
    <w:rsid w:val="00A23B17"/>
    <w:rsid w:val="00A23E8B"/>
    <w:rsid w:val="00A2400C"/>
    <w:rsid w:val="00A24329"/>
    <w:rsid w:val="00A2474D"/>
    <w:rsid w:val="00A24A4A"/>
    <w:rsid w:val="00A2568E"/>
    <w:rsid w:val="00A2581C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BBD"/>
    <w:rsid w:val="00A26C07"/>
    <w:rsid w:val="00A26D6E"/>
    <w:rsid w:val="00A26F0E"/>
    <w:rsid w:val="00A27172"/>
    <w:rsid w:val="00A27175"/>
    <w:rsid w:val="00A272BF"/>
    <w:rsid w:val="00A27380"/>
    <w:rsid w:val="00A273DB"/>
    <w:rsid w:val="00A274E5"/>
    <w:rsid w:val="00A27DD6"/>
    <w:rsid w:val="00A30122"/>
    <w:rsid w:val="00A30160"/>
    <w:rsid w:val="00A304DC"/>
    <w:rsid w:val="00A3066B"/>
    <w:rsid w:val="00A306AB"/>
    <w:rsid w:val="00A3078C"/>
    <w:rsid w:val="00A30854"/>
    <w:rsid w:val="00A309CF"/>
    <w:rsid w:val="00A309D3"/>
    <w:rsid w:val="00A30C80"/>
    <w:rsid w:val="00A30CFA"/>
    <w:rsid w:val="00A30D1E"/>
    <w:rsid w:val="00A30E3D"/>
    <w:rsid w:val="00A30EA5"/>
    <w:rsid w:val="00A30F7C"/>
    <w:rsid w:val="00A3103D"/>
    <w:rsid w:val="00A31067"/>
    <w:rsid w:val="00A31163"/>
    <w:rsid w:val="00A311A3"/>
    <w:rsid w:val="00A3134C"/>
    <w:rsid w:val="00A315D0"/>
    <w:rsid w:val="00A31604"/>
    <w:rsid w:val="00A31741"/>
    <w:rsid w:val="00A31A03"/>
    <w:rsid w:val="00A31BB1"/>
    <w:rsid w:val="00A31DFD"/>
    <w:rsid w:val="00A31EA6"/>
    <w:rsid w:val="00A32436"/>
    <w:rsid w:val="00A32452"/>
    <w:rsid w:val="00A3254E"/>
    <w:rsid w:val="00A32741"/>
    <w:rsid w:val="00A32963"/>
    <w:rsid w:val="00A32B66"/>
    <w:rsid w:val="00A32BBC"/>
    <w:rsid w:val="00A32D1B"/>
    <w:rsid w:val="00A32E0A"/>
    <w:rsid w:val="00A33140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D45"/>
    <w:rsid w:val="00A34F8B"/>
    <w:rsid w:val="00A34FC5"/>
    <w:rsid w:val="00A35564"/>
    <w:rsid w:val="00A355E2"/>
    <w:rsid w:val="00A355F0"/>
    <w:rsid w:val="00A35634"/>
    <w:rsid w:val="00A356C6"/>
    <w:rsid w:val="00A35908"/>
    <w:rsid w:val="00A35944"/>
    <w:rsid w:val="00A3594B"/>
    <w:rsid w:val="00A35A42"/>
    <w:rsid w:val="00A35E02"/>
    <w:rsid w:val="00A35F77"/>
    <w:rsid w:val="00A360EB"/>
    <w:rsid w:val="00A361C0"/>
    <w:rsid w:val="00A3640B"/>
    <w:rsid w:val="00A366C0"/>
    <w:rsid w:val="00A36778"/>
    <w:rsid w:val="00A36809"/>
    <w:rsid w:val="00A368D9"/>
    <w:rsid w:val="00A369D7"/>
    <w:rsid w:val="00A36B41"/>
    <w:rsid w:val="00A36C9C"/>
    <w:rsid w:val="00A36ED8"/>
    <w:rsid w:val="00A36F1D"/>
    <w:rsid w:val="00A36F45"/>
    <w:rsid w:val="00A3701B"/>
    <w:rsid w:val="00A370BB"/>
    <w:rsid w:val="00A370C5"/>
    <w:rsid w:val="00A37420"/>
    <w:rsid w:val="00A377A2"/>
    <w:rsid w:val="00A3798A"/>
    <w:rsid w:val="00A379EA"/>
    <w:rsid w:val="00A37B9B"/>
    <w:rsid w:val="00A37DD4"/>
    <w:rsid w:val="00A37EB0"/>
    <w:rsid w:val="00A400A4"/>
    <w:rsid w:val="00A400A7"/>
    <w:rsid w:val="00A40282"/>
    <w:rsid w:val="00A403D9"/>
    <w:rsid w:val="00A40486"/>
    <w:rsid w:val="00A405BD"/>
    <w:rsid w:val="00A40826"/>
    <w:rsid w:val="00A40C9C"/>
    <w:rsid w:val="00A40CAD"/>
    <w:rsid w:val="00A40D35"/>
    <w:rsid w:val="00A41A4F"/>
    <w:rsid w:val="00A41CD1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ED2"/>
    <w:rsid w:val="00A43161"/>
    <w:rsid w:val="00A43194"/>
    <w:rsid w:val="00A4321F"/>
    <w:rsid w:val="00A43260"/>
    <w:rsid w:val="00A4335F"/>
    <w:rsid w:val="00A43667"/>
    <w:rsid w:val="00A43846"/>
    <w:rsid w:val="00A43E59"/>
    <w:rsid w:val="00A43FF6"/>
    <w:rsid w:val="00A4423B"/>
    <w:rsid w:val="00A4477A"/>
    <w:rsid w:val="00A44A20"/>
    <w:rsid w:val="00A44A83"/>
    <w:rsid w:val="00A44B4A"/>
    <w:rsid w:val="00A44E61"/>
    <w:rsid w:val="00A450E9"/>
    <w:rsid w:val="00A452C1"/>
    <w:rsid w:val="00A45302"/>
    <w:rsid w:val="00A45409"/>
    <w:rsid w:val="00A4546F"/>
    <w:rsid w:val="00A454C0"/>
    <w:rsid w:val="00A45667"/>
    <w:rsid w:val="00A4568A"/>
    <w:rsid w:val="00A456ED"/>
    <w:rsid w:val="00A45735"/>
    <w:rsid w:val="00A45A15"/>
    <w:rsid w:val="00A45C59"/>
    <w:rsid w:val="00A45C6E"/>
    <w:rsid w:val="00A45C71"/>
    <w:rsid w:val="00A45E90"/>
    <w:rsid w:val="00A46066"/>
    <w:rsid w:val="00A460A8"/>
    <w:rsid w:val="00A463A0"/>
    <w:rsid w:val="00A4651A"/>
    <w:rsid w:val="00A46642"/>
    <w:rsid w:val="00A4676F"/>
    <w:rsid w:val="00A46884"/>
    <w:rsid w:val="00A46AB7"/>
    <w:rsid w:val="00A46ACA"/>
    <w:rsid w:val="00A46BBD"/>
    <w:rsid w:val="00A46DC4"/>
    <w:rsid w:val="00A46E54"/>
    <w:rsid w:val="00A46EDE"/>
    <w:rsid w:val="00A4710C"/>
    <w:rsid w:val="00A4723A"/>
    <w:rsid w:val="00A472A5"/>
    <w:rsid w:val="00A472BE"/>
    <w:rsid w:val="00A472E5"/>
    <w:rsid w:val="00A4740C"/>
    <w:rsid w:val="00A47A5E"/>
    <w:rsid w:val="00A47A85"/>
    <w:rsid w:val="00A47D1D"/>
    <w:rsid w:val="00A500EC"/>
    <w:rsid w:val="00A5011B"/>
    <w:rsid w:val="00A5016C"/>
    <w:rsid w:val="00A50184"/>
    <w:rsid w:val="00A50814"/>
    <w:rsid w:val="00A50897"/>
    <w:rsid w:val="00A508DB"/>
    <w:rsid w:val="00A50A4C"/>
    <w:rsid w:val="00A50A58"/>
    <w:rsid w:val="00A50BBD"/>
    <w:rsid w:val="00A50C08"/>
    <w:rsid w:val="00A50C45"/>
    <w:rsid w:val="00A50CAF"/>
    <w:rsid w:val="00A50E0A"/>
    <w:rsid w:val="00A50F4A"/>
    <w:rsid w:val="00A5101D"/>
    <w:rsid w:val="00A514C1"/>
    <w:rsid w:val="00A5151F"/>
    <w:rsid w:val="00A5160A"/>
    <w:rsid w:val="00A51BDF"/>
    <w:rsid w:val="00A51E32"/>
    <w:rsid w:val="00A52260"/>
    <w:rsid w:val="00A523B9"/>
    <w:rsid w:val="00A523F8"/>
    <w:rsid w:val="00A52410"/>
    <w:rsid w:val="00A526A1"/>
    <w:rsid w:val="00A526A2"/>
    <w:rsid w:val="00A52776"/>
    <w:rsid w:val="00A527E9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9A1"/>
    <w:rsid w:val="00A53D84"/>
    <w:rsid w:val="00A53E3F"/>
    <w:rsid w:val="00A53F76"/>
    <w:rsid w:val="00A54069"/>
    <w:rsid w:val="00A54242"/>
    <w:rsid w:val="00A544AC"/>
    <w:rsid w:val="00A544C9"/>
    <w:rsid w:val="00A5470C"/>
    <w:rsid w:val="00A54920"/>
    <w:rsid w:val="00A54EB5"/>
    <w:rsid w:val="00A55102"/>
    <w:rsid w:val="00A5517D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7F2"/>
    <w:rsid w:val="00A56897"/>
    <w:rsid w:val="00A56912"/>
    <w:rsid w:val="00A56C32"/>
    <w:rsid w:val="00A56EEB"/>
    <w:rsid w:val="00A570A3"/>
    <w:rsid w:val="00A57144"/>
    <w:rsid w:val="00A57219"/>
    <w:rsid w:val="00A5736C"/>
    <w:rsid w:val="00A5740D"/>
    <w:rsid w:val="00A5794C"/>
    <w:rsid w:val="00A57A48"/>
    <w:rsid w:val="00A57CD6"/>
    <w:rsid w:val="00A57D9E"/>
    <w:rsid w:val="00A6009C"/>
    <w:rsid w:val="00A604D2"/>
    <w:rsid w:val="00A6055F"/>
    <w:rsid w:val="00A60898"/>
    <w:rsid w:val="00A608B0"/>
    <w:rsid w:val="00A60AD9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4D"/>
    <w:rsid w:val="00A61CC3"/>
    <w:rsid w:val="00A61D06"/>
    <w:rsid w:val="00A61DB7"/>
    <w:rsid w:val="00A6201B"/>
    <w:rsid w:val="00A62569"/>
    <w:rsid w:val="00A62638"/>
    <w:rsid w:val="00A62704"/>
    <w:rsid w:val="00A627F6"/>
    <w:rsid w:val="00A63050"/>
    <w:rsid w:val="00A63085"/>
    <w:rsid w:val="00A63138"/>
    <w:rsid w:val="00A635B8"/>
    <w:rsid w:val="00A637C2"/>
    <w:rsid w:val="00A6386B"/>
    <w:rsid w:val="00A63B03"/>
    <w:rsid w:val="00A63D5C"/>
    <w:rsid w:val="00A63E0C"/>
    <w:rsid w:val="00A63E30"/>
    <w:rsid w:val="00A63FC6"/>
    <w:rsid w:val="00A64097"/>
    <w:rsid w:val="00A644A1"/>
    <w:rsid w:val="00A64509"/>
    <w:rsid w:val="00A646A0"/>
    <w:rsid w:val="00A6483F"/>
    <w:rsid w:val="00A6488C"/>
    <w:rsid w:val="00A64CFF"/>
    <w:rsid w:val="00A6535F"/>
    <w:rsid w:val="00A654BE"/>
    <w:rsid w:val="00A65B60"/>
    <w:rsid w:val="00A65C42"/>
    <w:rsid w:val="00A65CC9"/>
    <w:rsid w:val="00A65F43"/>
    <w:rsid w:val="00A65F4A"/>
    <w:rsid w:val="00A66182"/>
    <w:rsid w:val="00A665C7"/>
    <w:rsid w:val="00A66792"/>
    <w:rsid w:val="00A667B0"/>
    <w:rsid w:val="00A667BC"/>
    <w:rsid w:val="00A66898"/>
    <w:rsid w:val="00A66D43"/>
    <w:rsid w:val="00A6715B"/>
    <w:rsid w:val="00A67480"/>
    <w:rsid w:val="00A678BC"/>
    <w:rsid w:val="00A6790C"/>
    <w:rsid w:val="00A67A00"/>
    <w:rsid w:val="00A67B45"/>
    <w:rsid w:val="00A67EAE"/>
    <w:rsid w:val="00A70025"/>
    <w:rsid w:val="00A7005D"/>
    <w:rsid w:val="00A701C3"/>
    <w:rsid w:val="00A703B4"/>
    <w:rsid w:val="00A70561"/>
    <w:rsid w:val="00A70672"/>
    <w:rsid w:val="00A70898"/>
    <w:rsid w:val="00A7104C"/>
    <w:rsid w:val="00A711E2"/>
    <w:rsid w:val="00A71648"/>
    <w:rsid w:val="00A7177D"/>
    <w:rsid w:val="00A71908"/>
    <w:rsid w:val="00A71D77"/>
    <w:rsid w:val="00A72282"/>
    <w:rsid w:val="00A72694"/>
    <w:rsid w:val="00A726D5"/>
    <w:rsid w:val="00A727F8"/>
    <w:rsid w:val="00A729F7"/>
    <w:rsid w:val="00A72A3D"/>
    <w:rsid w:val="00A72C0C"/>
    <w:rsid w:val="00A72C20"/>
    <w:rsid w:val="00A72C73"/>
    <w:rsid w:val="00A72CF7"/>
    <w:rsid w:val="00A72EC2"/>
    <w:rsid w:val="00A73072"/>
    <w:rsid w:val="00A7329A"/>
    <w:rsid w:val="00A736C4"/>
    <w:rsid w:val="00A7373A"/>
    <w:rsid w:val="00A73C1C"/>
    <w:rsid w:val="00A73CA4"/>
    <w:rsid w:val="00A73D37"/>
    <w:rsid w:val="00A73E58"/>
    <w:rsid w:val="00A73F41"/>
    <w:rsid w:val="00A73F4D"/>
    <w:rsid w:val="00A74180"/>
    <w:rsid w:val="00A7465A"/>
    <w:rsid w:val="00A74673"/>
    <w:rsid w:val="00A747B0"/>
    <w:rsid w:val="00A74AA5"/>
    <w:rsid w:val="00A74AED"/>
    <w:rsid w:val="00A74B8C"/>
    <w:rsid w:val="00A74BD8"/>
    <w:rsid w:val="00A74D12"/>
    <w:rsid w:val="00A74E29"/>
    <w:rsid w:val="00A74F3D"/>
    <w:rsid w:val="00A74F80"/>
    <w:rsid w:val="00A75136"/>
    <w:rsid w:val="00A7538A"/>
    <w:rsid w:val="00A754FF"/>
    <w:rsid w:val="00A757EA"/>
    <w:rsid w:val="00A75874"/>
    <w:rsid w:val="00A75A75"/>
    <w:rsid w:val="00A75ACD"/>
    <w:rsid w:val="00A75C32"/>
    <w:rsid w:val="00A75E10"/>
    <w:rsid w:val="00A75E16"/>
    <w:rsid w:val="00A7615F"/>
    <w:rsid w:val="00A763EA"/>
    <w:rsid w:val="00A76C15"/>
    <w:rsid w:val="00A76EAB"/>
    <w:rsid w:val="00A770F2"/>
    <w:rsid w:val="00A77255"/>
    <w:rsid w:val="00A77262"/>
    <w:rsid w:val="00A77378"/>
    <w:rsid w:val="00A773DC"/>
    <w:rsid w:val="00A77528"/>
    <w:rsid w:val="00A777AE"/>
    <w:rsid w:val="00A77844"/>
    <w:rsid w:val="00A77928"/>
    <w:rsid w:val="00A77D61"/>
    <w:rsid w:val="00A80014"/>
    <w:rsid w:val="00A8006B"/>
    <w:rsid w:val="00A8006D"/>
    <w:rsid w:val="00A801E0"/>
    <w:rsid w:val="00A808C7"/>
    <w:rsid w:val="00A80A80"/>
    <w:rsid w:val="00A80C58"/>
    <w:rsid w:val="00A80E0D"/>
    <w:rsid w:val="00A80E2E"/>
    <w:rsid w:val="00A81158"/>
    <w:rsid w:val="00A81675"/>
    <w:rsid w:val="00A8181D"/>
    <w:rsid w:val="00A81914"/>
    <w:rsid w:val="00A81A3B"/>
    <w:rsid w:val="00A81B99"/>
    <w:rsid w:val="00A81C68"/>
    <w:rsid w:val="00A81D70"/>
    <w:rsid w:val="00A81E2E"/>
    <w:rsid w:val="00A81E38"/>
    <w:rsid w:val="00A81E6B"/>
    <w:rsid w:val="00A81E6E"/>
    <w:rsid w:val="00A82602"/>
    <w:rsid w:val="00A82DC7"/>
    <w:rsid w:val="00A82EF7"/>
    <w:rsid w:val="00A83276"/>
    <w:rsid w:val="00A835EC"/>
    <w:rsid w:val="00A8378B"/>
    <w:rsid w:val="00A838A3"/>
    <w:rsid w:val="00A8394D"/>
    <w:rsid w:val="00A83CB8"/>
    <w:rsid w:val="00A83CDC"/>
    <w:rsid w:val="00A83D41"/>
    <w:rsid w:val="00A8401C"/>
    <w:rsid w:val="00A8414D"/>
    <w:rsid w:val="00A84418"/>
    <w:rsid w:val="00A8451C"/>
    <w:rsid w:val="00A8531A"/>
    <w:rsid w:val="00A856F9"/>
    <w:rsid w:val="00A858C5"/>
    <w:rsid w:val="00A85DBD"/>
    <w:rsid w:val="00A85E58"/>
    <w:rsid w:val="00A862EE"/>
    <w:rsid w:val="00A86309"/>
    <w:rsid w:val="00A8656B"/>
    <w:rsid w:val="00A868FB"/>
    <w:rsid w:val="00A86948"/>
    <w:rsid w:val="00A86DBC"/>
    <w:rsid w:val="00A86EF4"/>
    <w:rsid w:val="00A87133"/>
    <w:rsid w:val="00A8717A"/>
    <w:rsid w:val="00A87429"/>
    <w:rsid w:val="00A875F5"/>
    <w:rsid w:val="00A876B3"/>
    <w:rsid w:val="00A879E4"/>
    <w:rsid w:val="00A87B98"/>
    <w:rsid w:val="00A87EB4"/>
    <w:rsid w:val="00A90062"/>
    <w:rsid w:val="00A90173"/>
    <w:rsid w:val="00A901AB"/>
    <w:rsid w:val="00A90247"/>
    <w:rsid w:val="00A9043C"/>
    <w:rsid w:val="00A9050C"/>
    <w:rsid w:val="00A9079F"/>
    <w:rsid w:val="00A90812"/>
    <w:rsid w:val="00A909C5"/>
    <w:rsid w:val="00A90A20"/>
    <w:rsid w:val="00A90C8C"/>
    <w:rsid w:val="00A91181"/>
    <w:rsid w:val="00A911F6"/>
    <w:rsid w:val="00A9131C"/>
    <w:rsid w:val="00A91500"/>
    <w:rsid w:val="00A915CB"/>
    <w:rsid w:val="00A91958"/>
    <w:rsid w:val="00A9198B"/>
    <w:rsid w:val="00A919CF"/>
    <w:rsid w:val="00A91A4B"/>
    <w:rsid w:val="00A91B01"/>
    <w:rsid w:val="00A91E72"/>
    <w:rsid w:val="00A9254E"/>
    <w:rsid w:val="00A92655"/>
    <w:rsid w:val="00A926F5"/>
    <w:rsid w:val="00A927A3"/>
    <w:rsid w:val="00A92958"/>
    <w:rsid w:val="00A92A1B"/>
    <w:rsid w:val="00A92BAD"/>
    <w:rsid w:val="00A92BEF"/>
    <w:rsid w:val="00A92D7C"/>
    <w:rsid w:val="00A92F02"/>
    <w:rsid w:val="00A92F3B"/>
    <w:rsid w:val="00A93300"/>
    <w:rsid w:val="00A93301"/>
    <w:rsid w:val="00A93781"/>
    <w:rsid w:val="00A93891"/>
    <w:rsid w:val="00A93C1B"/>
    <w:rsid w:val="00A93EF3"/>
    <w:rsid w:val="00A93FE0"/>
    <w:rsid w:val="00A94011"/>
    <w:rsid w:val="00A94153"/>
    <w:rsid w:val="00A94217"/>
    <w:rsid w:val="00A942BF"/>
    <w:rsid w:val="00A94406"/>
    <w:rsid w:val="00A9449A"/>
    <w:rsid w:val="00A94A36"/>
    <w:rsid w:val="00A94AD0"/>
    <w:rsid w:val="00A94C12"/>
    <w:rsid w:val="00A94CB6"/>
    <w:rsid w:val="00A94CD6"/>
    <w:rsid w:val="00A94FA0"/>
    <w:rsid w:val="00A9516D"/>
    <w:rsid w:val="00A9529E"/>
    <w:rsid w:val="00A955A3"/>
    <w:rsid w:val="00A956C5"/>
    <w:rsid w:val="00A95736"/>
    <w:rsid w:val="00A95770"/>
    <w:rsid w:val="00A958E5"/>
    <w:rsid w:val="00A959A9"/>
    <w:rsid w:val="00A959B8"/>
    <w:rsid w:val="00A95B45"/>
    <w:rsid w:val="00A95B5C"/>
    <w:rsid w:val="00A95DB2"/>
    <w:rsid w:val="00A9618D"/>
    <w:rsid w:val="00A96205"/>
    <w:rsid w:val="00A9627B"/>
    <w:rsid w:val="00A962CE"/>
    <w:rsid w:val="00A964D7"/>
    <w:rsid w:val="00A96535"/>
    <w:rsid w:val="00A965C8"/>
    <w:rsid w:val="00A966A8"/>
    <w:rsid w:val="00A967CC"/>
    <w:rsid w:val="00A969BA"/>
    <w:rsid w:val="00A96B9C"/>
    <w:rsid w:val="00A96C00"/>
    <w:rsid w:val="00A96CF6"/>
    <w:rsid w:val="00A96EB2"/>
    <w:rsid w:val="00A9727A"/>
    <w:rsid w:val="00A97BD7"/>
    <w:rsid w:val="00A97ECB"/>
    <w:rsid w:val="00AA0056"/>
    <w:rsid w:val="00AA006D"/>
    <w:rsid w:val="00AA05C4"/>
    <w:rsid w:val="00AA0822"/>
    <w:rsid w:val="00AA0949"/>
    <w:rsid w:val="00AA0B73"/>
    <w:rsid w:val="00AA0EC9"/>
    <w:rsid w:val="00AA0F30"/>
    <w:rsid w:val="00AA0FC7"/>
    <w:rsid w:val="00AA10B9"/>
    <w:rsid w:val="00AA1120"/>
    <w:rsid w:val="00AA1286"/>
    <w:rsid w:val="00AA1305"/>
    <w:rsid w:val="00AA13BD"/>
    <w:rsid w:val="00AA15F8"/>
    <w:rsid w:val="00AA1688"/>
    <w:rsid w:val="00AA179B"/>
    <w:rsid w:val="00AA1A3F"/>
    <w:rsid w:val="00AA1ABF"/>
    <w:rsid w:val="00AA1DD4"/>
    <w:rsid w:val="00AA1ECC"/>
    <w:rsid w:val="00AA1F20"/>
    <w:rsid w:val="00AA20AB"/>
    <w:rsid w:val="00AA262F"/>
    <w:rsid w:val="00AA2A04"/>
    <w:rsid w:val="00AA2ABC"/>
    <w:rsid w:val="00AA2AE5"/>
    <w:rsid w:val="00AA2C7A"/>
    <w:rsid w:val="00AA2E71"/>
    <w:rsid w:val="00AA2FAF"/>
    <w:rsid w:val="00AA302D"/>
    <w:rsid w:val="00AA308A"/>
    <w:rsid w:val="00AA30A0"/>
    <w:rsid w:val="00AA30E0"/>
    <w:rsid w:val="00AA3271"/>
    <w:rsid w:val="00AA3328"/>
    <w:rsid w:val="00AA336D"/>
    <w:rsid w:val="00AA33EE"/>
    <w:rsid w:val="00AA370A"/>
    <w:rsid w:val="00AA3BA2"/>
    <w:rsid w:val="00AA3F21"/>
    <w:rsid w:val="00AA40C5"/>
    <w:rsid w:val="00AA4363"/>
    <w:rsid w:val="00AA43F8"/>
    <w:rsid w:val="00AA46B4"/>
    <w:rsid w:val="00AA4770"/>
    <w:rsid w:val="00AA4A4B"/>
    <w:rsid w:val="00AA4C12"/>
    <w:rsid w:val="00AA4F9E"/>
    <w:rsid w:val="00AA5000"/>
    <w:rsid w:val="00AA50F4"/>
    <w:rsid w:val="00AA5286"/>
    <w:rsid w:val="00AA558E"/>
    <w:rsid w:val="00AA55CF"/>
    <w:rsid w:val="00AA55FB"/>
    <w:rsid w:val="00AA585F"/>
    <w:rsid w:val="00AA5984"/>
    <w:rsid w:val="00AA5C44"/>
    <w:rsid w:val="00AA6080"/>
    <w:rsid w:val="00AA67E2"/>
    <w:rsid w:val="00AA680C"/>
    <w:rsid w:val="00AA6D46"/>
    <w:rsid w:val="00AA6E93"/>
    <w:rsid w:val="00AA6FA9"/>
    <w:rsid w:val="00AA77CD"/>
    <w:rsid w:val="00AA7AAF"/>
    <w:rsid w:val="00AA7B05"/>
    <w:rsid w:val="00AA7B2D"/>
    <w:rsid w:val="00AA7B9C"/>
    <w:rsid w:val="00AB01A3"/>
    <w:rsid w:val="00AB0220"/>
    <w:rsid w:val="00AB0290"/>
    <w:rsid w:val="00AB0627"/>
    <w:rsid w:val="00AB06DC"/>
    <w:rsid w:val="00AB099A"/>
    <w:rsid w:val="00AB0B2C"/>
    <w:rsid w:val="00AB0B56"/>
    <w:rsid w:val="00AB0B81"/>
    <w:rsid w:val="00AB0BF5"/>
    <w:rsid w:val="00AB0C23"/>
    <w:rsid w:val="00AB0C55"/>
    <w:rsid w:val="00AB0D38"/>
    <w:rsid w:val="00AB0F85"/>
    <w:rsid w:val="00AB13D5"/>
    <w:rsid w:val="00AB157E"/>
    <w:rsid w:val="00AB16DA"/>
    <w:rsid w:val="00AB1714"/>
    <w:rsid w:val="00AB1D33"/>
    <w:rsid w:val="00AB1EBA"/>
    <w:rsid w:val="00AB1F33"/>
    <w:rsid w:val="00AB226A"/>
    <w:rsid w:val="00AB24F7"/>
    <w:rsid w:val="00AB2827"/>
    <w:rsid w:val="00AB2F8D"/>
    <w:rsid w:val="00AB3182"/>
    <w:rsid w:val="00AB3470"/>
    <w:rsid w:val="00AB395E"/>
    <w:rsid w:val="00AB39C2"/>
    <w:rsid w:val="00AB3A81"/>
    <w:rsid w:val="00AB3E47"/>
    <w:rsid w:val="00AB3E65"/>
    <w:rsid w:val="00AB3E91"/>
    <w:rsid w:val="00AB42D9"/>
    <w:rsid w:val="00AB4406"/>
    <w:rsid w:val="00AB4874"/>
    <w:rsid w:val="00AB4B15"/>
    <w:rsid w:val="00AB4B2D"/>
    <w:rsid w:val="00AB4C60"/>
    <w:rsid w:val="00AB4D89"/>
    <w:rsid w:val="00AB4E14"/>
    <w:rsid w:val="00AB4EE1"/>
    <w:rsid w:val="00AB5067"/>
    <w:rsid w:val="00AB5173"/>
    <w:rsid w:val="00AB52D6"/>
    <w:rsid w:val="00AB52F8"/>
    <w:rsid w:val="00AB540C"/>
    <w:rsid w:val="00AB5799"/>
    <w:rsid w:val="00AB5854"/>
    <w:rsid w:val="00AB5AAE"/>
    <w:rsid w:val="00AB5D28"/>
    <w:rsid w:val="00AB5FDC"/>
    <w:rsid w:val="00AB64EC"/>
    <w:rsid w:val="00AB65C8"/>
    <w:rsid w:val="00AB66F4"/>
    <w:rsid w:val="00AB69F0"/>
    <w:rsid w:val="00AB6A06"/>
    <w:rsid w:val="00AB6C3D"/>
    <w:rsid w:val="00AB6EDA"/>
    <w:rsid w:val="00AB70D2"/>
    <w:rsid w:val="00AB7108"/>
    <w:rsid w:val="00AB7492"/>
    <w:rsid w:val="00AB770F"/>
    <w:rsid w:val="00AB7A01"/>
    <w:rsid w:val="00AB7A3C"/>
    <w:rsid w:val="00AB7C56"/>
    <w:rsid w:val="00AB7CD3"/>
    <w:rsid w:val="00AB7CEE"/>
    <w:rsid w:val="00AC0215"/>
    <w:rsid w:val="00AC027A"/>
    <w:rsid w:val="00AC02D8"/>
    <w:rsid w:val="00AC0334"/>
    <w:rsid w:val="00AC06A9"/>
    <w:rsid w:val="00AC0862"/>
    <w:rsid w:val="00AC0A04"/>
    <w:rsid w:val="00AC0F1F"/>
    <w:rsid w:val="00AC114D"/>
    <w:rsid w:val="00AC1482"/>
    <w:rsid w:val="00AC1874"/>
    <w:rsid w:val="00AC191E"/>
    <w:rsid w:val="00AC19CF"/>
    <w:rsid w:val="00AC2266"/>
    <w:rsid w:val="00AC25E8"/>
    <w:rsid w:val="00AC25FB"/>
    <w:rsid w:val="00AC2650"/>
    <w:rsid w:val="00AC2A8C"/>
    <w:rsid w:val="00AC2D93"/>
    <w:rsid w:val="00AC3249"/>
    <w:rsid w:val="00AC3251"/>
    <w:rsid w:val="00AC3368"/>
    <w:rsid w:val="00AC359F"/>
    <w:rsid w:val="00AC3642"/>
    <w:rsid w:val="00AC3673"/>
    <w:rsid w:val="00AC3ADE"/>
    <w:rsid w:val="00AC3CAB"/>
    <w:rsid w:val="00AC3CBA"/>
    <w:rsid w:val="00AC3CD7"/>
    <w:rsid w:val="00AC3EF7"/>
    <w:rsid w:val="00AC4035"/>
    <w:rsid w:val="00AC45EF"/>
    <w:rsid w:val="00AC4810"/>
    <w:rsid w:val="00AC486C"/>
    <w:rsid w:val="00AC4C0C"/>
    <w:rsid w:val="00AC4D4E"/>
    <w:rsid w:val="00AC4DE7"/>
    <w:rsid w:val="00AC50B1"/>
    <w:rsid w:val="00AC50F1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FAE"/>
    <w:rsid w:val="00AC6574"/>
    <w:rsid w:val="00AC6B1D"/>
    <w:rsid w:val="00AC6B72"/>
    <w:rsid w:val="00AC6C35"/>
    <w:rsid w:val="00AC6EA6"/>
    <w:rsid w:val="00AC73D2"/>
    <w:rsid w:val="00AC7440"/>
    <w:rsid w:val="00AC7719"/>
    <w:rsid w:val="00AC77CC"/>
    <w:rsid w:val="00AC7B7C"/>
    <w:rsid w:val="00AC7CD1"/>
    <w:rsid w:val="00AC7DDE"/>
    <w:rsid w:val="00AD0173"/>
    <w:rsid w:val="00AD02A6"/>
    <w:rsid w:val="00AD0301"/>
    <w:rsid w:val="00AD03AA"/>
    <w:rsid w:val="00AD052D"/>
    <w:rsid w:val="00AD0620"/>
    <w:rsid w:val="00AD0684"/>
    <w:rsid w:val="00AD0756"/>
    <w:rsid w:val="00AD0816"/>
    <w:rsid w:val="00AD08B4"/>
    <w:rsid w:val="00AD0A4F"/>
    <w:rsid w:val="00AD0AF0"/>
    <w:rsid w:val="00AD0DA5"/>
    <w:rsid w:val="00AD0F47"/>
    <w:rsid w:val="00AD0F99"/>
    <w:rsid w:val="00AD0FFA"/>
    <w:rsid w:val="00AD10E0"/>
    <w:rsid w:val="00AD120D"/>
    <w:rsid w:val="00AD12D1"/>
    <w:rsid w:val="00AD14E8"/>
    <w:rsid w:val="00AD1873"/>
    <w:rsid w:val="00AD192A"/>
    <w:rsid w:val="00AD1E77"/>
    <w:rsid w:val="00AD1E8B"/>
    <w:rsid w:val="00AD2469"/>
    <w:rsid w:val="00AD24E9"/>
    <w:rsid w:val="00AD28FE"/>
    <w:rsid w:val="00AD29CA"/>
    <w:rsid w:val="00AD2B3A"/>
    <w:rsid w:val="00AD2B97"/>
    <w:rsid w:val="00AD2E5A"/>
    <w:rsid w:val="00AD2FAB"/>
    <w:rsid w:val="00AD3822"/>
    <w:rsid w:val="00AD398C"/>
    <w:rsid w:val="00AD467C"/>
    <w:rsid w:val="00AD4752"/>
    <w:rsid w:val="00AD4985"/>
    <w:rsid w:val="00AD50AB"/>
    <w:rsid w:val="00AD533F"/>
    <w:rsid w:val="00AD53C4"/>
    <w:rsid w:val="00AD5610"/>
    <w:rsid w:val="00AD5639"/>
    <w:rsid w:val="00AD5AAA"/>
    <w:rsid w:val="00AD5C12"/>
    <w:rsid w:val="00AD5CC2"/>
    <w:rsid w:val="00AD5F15"/>
    <w:rsid w:val="00AD6280"/>
    <w:rsid w:val="00AD628F"/>
    <w:rsid w:val="00AD62A5"/>
    <w:rsid w:val="00AD632F"/>
    <w:rsid w:val="00AD6DD8"/>
    <w:rsid w:val="00AD712F"/>
    <w:rsid w:val="00AD71A7"/>
    <w:rsid w:val="00AD7324"/>
    <w:rsid w:val="00AD7458"/>
    <w:rsid w:val="00AD7529"/>
    <w:rsid w:val="00AD77FB"/>
    <w:rsid w:val="00AD7977"/>
    <w:rsid w:val="00AD7BB9"/>
    <w:rsid w:val="00AD7F6D"/>
    <w:rsid w:val="00AE0189"/>
    <w:rsid w:val="00AE04F9"/>
    <w:rsid w:val="00AE0524"/>
    <w:rsid w:val="00AE073C"/>
    <w:rsid w:val="00AE08B1"/>
    <w:rsid w:val="00AE0AF8"/>
    <w:rsid w:val="00AE0C66"/>
    <w:rsid w:val="00AE0EF4"/>
    <w:rsid w:val="00AE0F2A"/>
    <w:rsid w:val="00AE0F6A"/>
    <w:rsid w:val="00AE104C"/>
    <w:rsid w:val="00AE128B"/>
    <w:rsid w:val="00AE13A3"/>
    <w:rsid w:val="00AE1465"/>
    <w:rsid w:val="00AE1593"/>
    <w:rsid w:val="00AE167B"/>
    <w:rsid w:val="00AE19D8"/>
    <w:rsid w:val="00AE1C28"/>
    <w:rsid w:val="00AE1E94"/>
    <w:rsid w:val="00AE2071"/>
    <w:rsid w:val="00AE221F"/>
    <w:rsid w:val="00AE22D1"/>
    <w:rsid w:val="00AE22F1"/>
    <w:rsid w:val="00AE289C"/>
    <w:rsid w:val="00AE2C43"/>
    <w:rsid w:val="00AE2F0E"/>
    <w:rsid w:val="00AE32EF"/>
    <w:rsid w:val="00AE370C"/>
    <w:rsid w:val="00AE39AA"/>
    <w:rsid w:val="00AE39BF"/>
    <w:rsid w:val="00AE3BEE"/>
    <w:rsid w:val="00AE3D56"/>
    <w:rsid w:val="00AE3F67"/>
    <w:rsid w:val="00AE4153"/>
    <w:rsid w:val="00AE453A"/>
    <w:rsid w:val="00AE4785"/>
    <w:rsid w:val="00AE48BF"/>
    <w:rsid w:val="00AE4994"/>
    <w:rsid w:val="00AE4B6D"/>
    <w:rsid w:val="00AE4C70"/>
    <w:rsid w:val="00AE4F8A"/>
    <w:rsid w:val="00AE54EA"/>
    <w:rsid w:val="00AE57B5"/>
    <w:rsid w:val="00AE57EA"/>
    <w:rsid w:val="00AE5B9A"/>
    <w:rsid w:val="00AE5DF3"/>
    <w:rsid w:val="00AE5E27"/>
    <w:rsid w:val="00AE5EF0"/>
    <w:rsid w:val="00AE5FE5"/>
    <w:rsid w:val="00AE5FF7"/>
    <w:rsid w:val="00AE61A4"/>
    <w:rsid w:val="00AE628B"/>
    <w:rsid w:val="00AE6488"/>
    <w:rsid w:val="00AE658A"/>
    <w:rsid w:val="00AE6679"/>
    <w:rsid w:val="00AE67D7"/>
    <w:rsid w:val="00AE6C19"/>
    <w:rsid w:val="00AE6D34"/>
    <w:rsid w:val="00AE6DF5"/>
    <w:rsid w:val="00AE6F5E"/>
    <w:rsid w:val="00AE6F82"/>
    <w:rsid w:val="00AE6FAD"/>
    <w:rsid w:val="00AE71DE"/>
    <w:rsid w:val="00AE7234"/>
    <w:rsid w:val="00AE745A"/>
    <w:rsid w:val="00AE7828"/>
    <w:rsid w:val="00AE7852"/>
    <w:rsid w:val="00AE78FB"/>
    <w:rsid w:val="00AE7A0D"/>
    <w:rsid w:val="00AE7E03"/>
    <w:rsid w:val="00AF0046"/>
    <w:rsid w:val="00AF0122"/>
    <w:rsid w:val="00AF0408"/>
    <w:rsid w:val="00AF05E1"/>
    <w:rsid w:val="00AF0904"/>
    <w:rsid w:val="00AF0C0B"/>
    <w:rsid w:val="00AF0FE1"/>
    <w:rsid w:val="00AF13BB"/>
    <w:rsid w:val="00AF165B"/>
    <w:rsid w:val="00AF1ADF"/>
    <w:rsid w:val="00AF1CD3"/>
    <w:rsid w:val="00AF240C"/>
    <w:rsid w:val="00AF24E1"/>
    <w:rsid w:val="00AF24EB"/>
    <w:rsid w:val="00AF26F7"/>
    <w:rsid w:val="00AF27BB"/>
    <w:rsid w:val="00AF2859"/>
    <w:rsid w:val="00AF2A02"/>
    <w:rsid w:val="00AF2AF4"/>
    <w:rsid w:val="00AF2B6E"/>
    <w:rsid w:val="00AF2D36"/>
    <w:rsid w:val="00AF37E0"/>
    <w:rsid w:val="00AF37EE"/>
    <w:rsid w:val="00AF3B15"/>
    <w:rsid w:val="00AF3B81"/>
    <w:rsid w:val="00AF3C7E"/>
    <w:rsid w:val="00AF45EF"/>
    <w:rsid w:val="00AF4619"/>
    <w:rsid w:val="00AF4AC5"/>
    <w:rsid w:val="00AF4ACA"/>
    <w:rsid w:val="00AF4B32"/>
    <w:rsid w:val="00AF4B87"/>
    <w:rsid w:val="00AF4C4C"/>
    <w:rsid w:val="00AF4F51"/>
    <w:rsid w:val="00AF5037"/>
    <w:rsid w:val="00AF506F"/>
    <w:rsid w:val="00AF52A9"/>
    <w:rsid w:val="00AF52E3"/>
    <w:rsid w:val="00AF5392"/>
    <w:rsid w:val="00AF53B2"/>
    <w:rsid w:val="00AF5607"/>
    <w:rsid w:val="00AF56AF"/>
    <w:rsid w:val="00AF57AC"/>
    <w:rsid w:val="00AF5836"/>
    <w:rsid w:val="00AF5C65"/>
    <w:rsid w:val="00AF5FA6"/>
    <w:rsid w:val="00AF626B"/>
    <w:rsid w:val="00AF635A"/>
    <w:rsid w:val="00AF6431"/>
    <w:rsid w:val="00AF64AE"/>
    <w:rsid w:val="00AF6633"/>
    <w:rsid w:val="00AF67EF"/>
    <w:rsid w:val="00AF6879"/>
    <w:rsid w:val="00AF7149"/>
    <w:rsid w:val="00AF73F8"/>
    <w:rsid w:val="00AF74EE"/>
    <w:rsid w:val="00AF79BB"/>
    <w:rsid w:val="00AF79C3"/>
    <w:rsid w:val="00AF7A53"/>
    <w:rsid w:val="00AF7A7A"/>
    <w:rsid w:val="00AF7ADF"/>
    <w:rsid w:val="00AF7B7A"/>
    <w:rsid w:val="00B000D1"/>
    <w:rsid w:val="00B0016D"/>
    <w:rsid w:val="00B0045D"/>
    <w:rsid w:val="00B007D7"/>
    <w:rsid w:val="00B007E3"/>
    <w:rsid w:val="00B00B19"/>
    <w:rsid w:val="00B00BC4"/>
    <w:rsid w:val="00B00CAB"/>
    <w:rsid w:val="00B00F48"/>
    <w:rsid w:val="00B01029"/>
    <w:rsid w:val="00B01142"/>
    <w:rsid w:val="00B012E0"/>
    <w:rsid w:val="00B01BF6"/>
    <w:rsid w:val="00B01D89"/>
    <w:rsid w:val="00B01FD6"/>
    <w:rsid w:val="00B020E8"/>
    <w:rsid w:val="00B024F6"/>
    <w:rsid w:val="00B02596"/>
    <w:rsid w:val="00B02633"/>
    <w:rsid w:val="00B02699"/>
    <w:rsid w:val="00B02816"/>
    <w:rsid w:val="00B028A9"/>
    <w:rsid w:val="00B02F21"/>
    <w:rsid w:val="00B030C5"/>
    <w:rsid w:val="00B03354"/>
    <w:rsid w:val="00B039F5"/>
    <w:rsid w:val="00B03C3A"/>
    <w:rsid w:val="00B03D25"/>
    <w:rsid w:val="00B0422F"/>
    <w:rsid w:val="00B0452C"/>
    <w:rsid w:val="00B046D6"/>
    <w:rsid w:val="00B04740"/>
    <w:rsid w:val="00B048BB"/>
    <w:rsid w:val="00B049D2"/>
    <w:rsid w:val="00B04E38"/>
    <w:rsid w:val="00B05384"/>
    <w:rsid w:val="00B055B4"/>
    <w:rsid w:val="00B056C3"/>
    <w:rsid w:val="00B0576C"/>
    <w:rsid w:val="00B0577B"/>
    <w:rsid w:val="00B05A51"/>
    <w:rsid w:val="00B05E8C"/>
    <w:rsid w:val="00B05F13"/>
    <w:rsid w:val="00B05FB4"/>
    <w:rsid w:val="00B06464"/>
    <w:rsid w:val="00B06538"/>
    <w:rsid w:val="00B0697D"/>
    <w:rsid w:val="00B06AC9"/>
    <w:rsid w:val="00B06AE6"/>
    <w:rsid w:val="00B06AEC"/>
    <w:rsid w:val="00B06D61"/>
    <w:rsid w:val="00B06F3B"/>
    <w:rsid w:val="00B070B2"/>
    <w:rsid w:val="00B0738E"/>
    <w:rsid w:val="00B07665"/>
    <w:rsid w:val="00B077A1"/>
    <w:rsid w:val="00B077B9"/>
    <w:rsid w:val="00B07939"/>
    <w:rsid w:val="00B079B0"/>
    <w:rsid w:val="00B07ADD"/>
    <w:rsid w:val="00B07F06"/>
    <w:rsid w:val="00B10198"/>
    <w:rsid w:val="00B10251"/>
    <w:rsid w:val="00B102A6"/>
    <w:rsid w:val="00B105BA"/>
    <w:rsid w:val="00B105E3"/>
    <w:rsid w:val="00B10870"/>
    <w:rsid w:val="00B10E1D"/>
    <w:rsid w:val="00B11138"/>
    <w:rsid w:val="00B112FC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6CE"/>
    <w:rsid w:val="00B127E9"/>
    <w:rsid w:val="00B12941"/>
    <w:rsid w:val="00B12B31"/>
    <w:rsid w:val="00B12C2D"/>
    <w:rsid w:val="00B12C31"/>
    <w:rsid w:val="00B13066"/>
    <w:rsid w:val="00B1321B"/>
    <w:rsid w:val="00B133F1"/>
    <w:rsid w:val="00B136FA"/>
    <w:rsid w:val="00B139B8"/>
    <w:rsid w:val="00B13BDB"/>
    <w:rsid w:val="00B13C4C"/>
    <w:rsid w:val="00B13C88"/>
    <w:rsid w:val="00B13DBA"/>
    <w:rsid w:val="00B140C0"/>
    <w:rsid w:val="00B141B8"/>
    <w:rsid w:val="00B14533"/>
    <w:rsid w:val="00B147DB"/>
    <w:rsid w:val="00B148B7"/>
    <w:rsid w:val="00B14A74"/>
    <w:rsid w:val="00B14C60"/>
    <w:rsid w:val="00B14DBA"/>
    <w:rsid w:val="00B15C2E"/>
    <w:rsid w:val="00B15CCD"/>
    <w:rsid w:val="00B16683"/>
    <w:rsid w:val="00B1685D"/>
    <w:rsid w:val="00B16912"/>
    <w:rsid w:val="00B169EF"/>
    <w:rsid w:val="00B16E6C"/>
    <w:rsid w:val="00B170AE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E3"/>
    <w:rsid w:val="00B20553"/>
    <w:rsid w:val="00B20694"/>
    <w:rsid w:val="00B206D4"/>
    <w:rsid w:val="00B206DB"/>
    <w:rsid w:val="00B208FE"/>
    <w:rsid w:val="00B20E2B"/>
    <w:rsid w:val="00B20F02"/>
    <w:rsid w:val="00B20F8F"/>
    <w:rsid w:val="00B2104A"/>
    <w:rsid w:val="00B21151"/>
    <w:rsid w:val="00B212B8"/>
    <w:rsid w:val="00B2139D"/>
    <w:rsid w:val="00B21D53"/>
    <w:rsid w:val="00B21DBA"/>
    <w:rsid w:val="00B21E7F"/>
    <w:rsid w:val="00B2217D"/>
    <w:rsid w:val="00B22B25"/>
    <w:rsid w:val="00B22D62"/>
    <w:rsid w:val="00B22EAC"/>
    <w:rsid w:val="00B230DC"/>
    <w:rsid w:val="00B23105"/>
    <w:rsid w:val="00B2310E"/>
    <w:rsid w:val="00B23266"/>
    <w:rsid w:val="00B232CD"/>
    <w:rsid w:val="00B2334E"/>
    <w:rsid w:val="00B2372C"/>
    <w:rsid w:val="00B23AF6"/>
    <w:rsid w:val="00B23C9A"/>
    <w:rsid w:val="00B23E91"/>
    <w:rsid w:val="00B23F34"/>
    <w:rsid w:val="00B24151"/>
    <w:rsid w:val="00B24194"/>
    <w:rsid w:val="00B243D0"/>
    <w:rsid w:val="00B24888"/>
    <w:rsid w:val="00B24971"/>
    <w:rsid w:val="00B24CD4"/>
    <w:rsid w:val="00B2547C"/>
    <w:rsid w:val="00B2574A"/>
    <w:rsid w:val="00B258EF"/>
    <w:rsid w:val="00B25937"/>
    <w:rsid w:val="00B25AFE"/>
    <w:rsid w:val="00B25DCC"/>
    <w:rsid w:val="00B25E6A"/>
    <w:rsid w:val="00B263D5"/>
    <w:rsid w:val="00B2649E"/>
    <w:rsid w:val="00B26801"/>
    <w:rsid w:val="00B26951"/>
    <w:rsid w:val="00B26E04"/>
    <w:rsid w:val="00B2702B"/>
    <w:rsid w:val="00B270D1"/>
    <w:rsid w:val="00B2715F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D3"/>
    <w:rsid w:val="00B30148"/>
    <w:rsid w:val="00B30433"/>
    <w:rsid w:val="00B3058B"/>
    <w:rsid w:val="00B30670"/>
    <w:rsid w:val="00B30776"/>
    <w:rsid w:val="00B30847"/>
    <w:rsid w:val="00B30AC6"/>
    <w:rsid w:val="00B3106B"/>
    <w:rsid w:val="00B312FA"/>
    <w:rsid w:val="00B31530"/>
    <w:rsid w:val="00B31541"/>
    <w:rsid w:val="00B31861"/>
    <w:rsid w:val="00B31DC4"/>
    <w:rsid w:val="00B31E84"/>
    <w:rsid w:val="00B31F4A"/>
    <w:rsid w:val="00B32156"/>
    <w:rsid w:val="00B323A7"/>
    <w:rsid w:val="00B323B8"/>
    <w:rsid w:val="00B32466"/>
    <w:rsid w:val="00B324B4"/>
    <w:rsid w:val="00B3271E"/>
    <w:rsid w:val="00B32DBD"/>
    <w:rsid w:val="00B32DF3"/>
    <w:rsid w:val="00B337D7"/>
    <w:rsid w:val="00B337EC"/>
    <w:rsid w:val="00B338E1"/>
    <w:rsid w:val="00B33937"/>
    <w:rsid w:val="00B33BC9"/>
    <w:rsid w:val="00B33DC1"/>
    <w:rsid w:val="00B33FE3"/>
    <w:rsid w:val="00B34173"/>
    <w:rsid w:val="00B3435E"/>
    <w:rsid w:val="00B343C2"/>
    <w:rsid w:val="00B3456E"/>
    <w:rsid w:val="00B34B91"/>
    <w:rsid w:val="00B34D03"/>
    <w:rsid w:val="00B350F1"/>
    <w:rsid w:val="00B35115"/>
    <w:rsid w:val="00B35315"/>
    <w:rsid w:val="00B3537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72A3"/>
    <w:rsid w:val="00B3743F"/>
    <w:rsid w:val="00B376B9"/>
    <w:rsid w:val="00B379DC"/>
    <w:rsid w:val="00B37D12"/>
    <w:rsid w:val="00B400BB"/>
    <w:rsid w:val="00B400F8"/>
    <w:rsid w:val="00B401EA"/>
    <w:rsid w:val="00B4028B"/>
    <w:rsid w:val="00B4037F"/>
    <w:rsid w:val="00B406DA"/>
    <w:rsid w:val="00B406FC"/>
    <w:rsid w:val="00B40810"/>
    <w:rsid w:val="00B40829"/>
    <w:rsid w:val="00B408D1"/>
    <w:rsid w:val="00B40D30"/>
    <w:rsid w:val="00B40D5C"/>
    <w:rsid w:val="00B40FDF"/>
    <w:rsid w:val="00B417F4"/>
    <w:rsid w:val="00B41BD8"/>
    <w:rsid w:val="00B41E93"/>
    <w:rsid w:val="00B41F35"/>
    <w:rsid w:val="00B42085"/>
    <w:rsid w:val="00B421BD"/>
    <w:rsid w:val="00B42473"/>
    <w:rsid w:val="00B424CA"/>
    <w:rsid w:val="00B425BE"/>
    <w:rsid w:val="00B425F8"/>
    <w:rsid w:val="00B4278C"/>
    <w:rsid w:val="00B42796"/>
    <w:rsid w:val="00B42A27"/>
    <w:rsid w:val="00B42AB2"/>
    <w:rsid w:val="00B42AD7"/>
    <w:rsid w:val="00B42B04"/>
    <w:rsid w:val="00B42EA7"/>
    <w:rsid w:val="00B42EB9"/>
    <w:rsid w:val="00B42F83"/>
    <w:rsid w:val="00B4311F"/>
    <w:rsid w:val="00B43384"/>
    <w:rsid w:val="00B436AA"/>
    <w:rsid w:val="00B437CD"/>
    <w:rsid w:val="00B43971"/>
    <w:rsid w:val="00B43B75"/>
    <w:rsid w:val="00B43EBF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B56"/>
    <w:rsid w:val="00B45E4C"/>
    <w:rsid w:val="00B45EF3"/>
    <w:rsid w:val="00B46037"/>
    <w:rsid w:val="00B46C0E"/>
    <w:rsid w:val="00B46C95"/>
    <w:rsid w:val="00B46FC2"/>
    <w:rsid w:val="00B46FFB"/>
    <w:rsid w:val="00B4747B"/>
    <w:rsid w:val="00B4762E"/>
    <w:rsid w:val="00B47870"/>
    <w:rsid w:val="00B47B60"/>
    <w:rsid w:val="00B47BDB"/>
    <w:rsid w:val="00B504AF"/>
    <w:rsid w:val="00B504F7"/>
    <w:rsid w:val="00B506D4"/>
    <w:rsid w:val="00B508BC"/>
    <w:rsid w:val="00B50B40"/>
    <w:rsid w:val="00B50CA9"/>
    <w:rsid w:val="00B50DB6"/>
    <w:rsid w:val="00B50E1D"/>
    <w:rsid w:val="00B50E6D"/>
    <w:rsid w:val="00B51062"/>
    <w:rsid w:val="00B51106"/>
    <w:rsid w:val="00B514F7"/>
    <w:rsid w:val="00B5189A"/>
    <w:rsid w:val="00B519AF"/>
    <w:rsid w:val="00B51B4D"/>
    <w:rsid w:val="00B51D6F"/>
    <w:rsid w:val="00B5217A"/>
    <w:rsid w:val="00B52252"/>
    <w:rsid w:val="00B522B9"/>
    <w:rsid w:val="00B52322"/>
    <w:rsid w:val="00B5239E"/>
    <w:rsid w:val="00B523B5"/>
    <w:rsid w:val="00B52701"/>
    <w:rsid w:val="00B52926"/>
    <w:rsid w:val="00B52AD3"/>
    <w:rsid w:val="00B52D09"/>
    <w:rsid w:val="00B52D9D"/>
    <w:rsid w:val="00B5300B"/>
    <w:rsid w:val="00B53254"/>
    <w:rsid w:val="00B538FF"/>
    <w:rsid w:val="00B53B23"/>
    <w:rsid w:val="00B53B74"/>
    <w:rsid w:val="00B53B88"/>
    <w:rsid w:val="00B54359"/>
    <w:rsid w:val="00B544E9"/>
    <w:rsid w:val="00B547BB"/>
    <w:rsid w:val="00B547FC"/>
    <w:rsid w:val="00B54957"/>
    <w:rsid w:val="00B54AA9"/>
    <w:rsid w:val="00B54CED"/>
    <w:rsid w:val="00B54F2B"/>
    <w:rsid w:val="00B5501B"/>
    <w:rsid w:val="00B554C9"/>
    <w:rsid w:val="00B555E9"/>
    <w:rsid w:val="00B55980"/>
    <w:rsid w:val="00B559CA"/>
    <w:rsid w:val="00B55BEA"/>
    <w:rsid w:val="00B55D09"/>
    <w:rsid w:val="00B56305"/>
    <w:rsid w:val="00B564F6"/>
    <w:rsid w:val="00B56594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55D"/>
    <w:rsid w:val="00B57612"/>
    <w:rsid w:val="00B57AF5"/>
    <w:rsid w:val="00B57C4D"/>
    <w:rsid w:val="00B57E06"/>
    <w:rsid w:val="00B57F55"/>
    <w:rsid w:val="00B60062"/>
    <w:rsid w:val="00B60335"/>
    <w:rsid w:val="00B60653"/>
    <w:rsid w:val="00B607D8"/>
    <w:rsid w:val="00B608CA"/>
    <w:rsid w:val="00B609E0"/>
    <w:rsid w:val="00B60A9F"/>
    <w:rsid w:val="00B60C5F"/>
    <w:rsid w:val="00B60E95"/>
    <w:rsid w:val="00B60F57"/>
    <w:rsid w:val="00B610B0"/>
    <w:rsid w:val="00B611F4"/>
    <w:rsid w:val="00B61212"/>
    <w:rsid w:val="00B61319"/>
    <w:rsid w:val="00B61982"/>
    <w:rsid w:val="00B61AFB"/>
    <w:rsid w:val="00B61B22"/>
    <w:rsid w:val="00B61B37"/>
    <w:rsid w:val="00B61D26"/>
    <w:rsid w:val="00B61D85"/>
    <w:rsid w:val="00B61EAE"/>
    <w:rsid w:val="00B6213B"/>
    <w:rsid w:val="00B6220D"/>
    <w:rsid w:val="00B625D0"/>
    <w:rsid w:val="00B6283F"/>
    <w:rsid w:val="00B63030"/>
    <w:rsid w:val="00B6311E"/>
    <w:rsid w:val="00B6314D"/>
    <w:rsid w:val="00B63900"/>
    <w:rsid w:val="00B63935"/>
    <w:rsid w:val="00B63ACB"/>
    <w:rsid w:val="00B63F82"/>
    <w:rsid w:val="00B641DC"/>
    <w:rsid w:val="00B64255"/>
    <w:rsid w:val="00B643A7"/>
    <w:rsid w:val="00B64460"/>
    <w:rsid w:val="00B64622"/>
    <w:rsid w:val="00B648C3"/>
    <w:rsid w:val="00B64934"/>
    <w:rsid w:val="00B64962"/>
    <w:rsid w:val="00B64C9F"/>
    <w:rsid w:val="00B64CD0"/>
    <w:rsid w:val="00B64D91"/>
    <w:rsid w:val="00B64DAF"/>
    <w:rsid w:val="00B65389"/>
    <w:rsid w:val="00B65549"/>
    <w:rsid w:val="00B657B9"/>
    <w:rsid w:val="00B65811"/>
    <w:rsid w:val="00B65C35"/>
    <w:rsid w:val="00B6624E"/>
    <w:rsid w:val="00B6651C"/>
    <w:rsid w:val="00B6668D"/>
    <w:rsid w:val="00B6694B"/>
    <w:rsid w:val="00B66A2C"/>
    <w:rsid w:val="00B66DB4"/>
    <w:rsid w:val="00B66FA0"/>
    <w:rsid w:val="00B670EB"/>
    <w:rsid w:val="00B67268"/>
    <w:rsid w:val="00B67353"/>
    <w:rsid w:val="00B67443"/>
    <w:rsid w:val="00B67D89"/>
    <w:rsid w:val="00B67DD0"/>
    <w:rsid w:val="00B67E7B"/>
    <w:rsid w:val="00B67FB4"/>
    <w:rsid w:val="00B70082"/>
    <w:rsid w:val="00B700F9"/>
    <w:rsid w:val="00B701D8"/>
    <w:rsid w:val="00B70484"/>
    <w:rsid w:val="00B70515"/>
    <w:rsid w:val="00B70A67"/>
    <w:rsid w:val="00B70A89"/>
    <w:rsid w:val="00B70B56"/>
    <w:rsid w:val="00B71224"/>
    <w:rsid w:val="00B712F6"/>
    <w:rsid w:val="00B71456"/>
    <w:rsid w:val="00B71600"/>
    <w:rsid w:val="00B71647"/>
    <w:rsid w:val="00B71752"/>
    <w:rsid w:val="00B719D3"/>
    <w:rsid w:val="00B71CFF"/>
    <w:rsid w:val="00B72104"/>
    <w:rsid w:val="00B72238"/>
    <w:rsid w:val="00B72244"/>
    <w:rsid w:val="00B723B2"/>
    <w:rsid w:val="00B725EC"/>
    <w:rsid w:val="00B72E2A"/>
    <w:rsid w:val="00B72E58"/>
    <w:rsid w:val="00B72E99"/>
    <w:rsid w:val="00B72F53"/>
    <w:rsid w:val="00B72FDC"/>
    <w:rsid w:val="00B730D1"/>
    <w:rsid w:val="00B73205"/>
    <w:rsid w:val="00B73427"/>
    <w:rsid w:val="00B7350D"/>
    <w:rsid w:val="00B73B97"/>
    <w:rsid w:val="00B73C25"/>
    <w:rsid w:val="00B73EFE"/>
    <w:rsid w:val="00B73F70"/>
    <w:rsid w:val="00B74157"/>
    <w:rsid w:val="00B7416A"/>
    <w:rsid w:val="00B742B8"/>
    <w:rsid w:val="00B749FE"/>
    <w:rsid w:val="00B74AC2"/>
    <w:rsid w:val="00B74B4D"/>
    <w:rsid w:val="00B74B61"/>
    <w:rsid w:val="00B750B0"/>
    <w:rsid w:val="00B751B7"/>
    <w:rsid w:val="00B75201"/>
    <w:rsid w:val="00B7530B"/>
    <w:rsid w:val="00B75629"/>
    <w:rsid w:val="00B756DB"/>
    <w:rsid w:val="00B7595E"/>
    <w:rsid w:val="00B75AAB"/>
    <w:rsid w:val="00B75C67"/>
    <w:rsid w:val="00B75DB0"/>
    <w:rsid w:val="00B75ED6"/>
    <w:rsid w:val="00B76103"/>
    <w:rsid w:val="00B7632C"/>
    <w:rsid w:val="00B763B9"/>
    <w:rsid w:val="00B76579"/>
    <w:rsid w:val="00B7666A"/>
    <w:rsid w:val="00B76748"/>
    <w:rsid w:val="00B76A59"/>
    <w:rsid w:val="00B76A7F"/>
    <w:rsid w:val="00B76E75"/>
    <w:rsid w:val="00B76EEA"/>
    <w:rsid w:val="00B76F9E"/>
    <w:rsid w:val="00B76FA1"/>
    <w:rsid w:val="00B774F7"/>
    <w:rsid w:val="00B77526"/>
    <w:rsid w:val="00B776B4"/>
    <w:rsid w:val="00B779F8"/>
    <w:rsid w:val="00B77A0A"/>
    <w:rsid w:val="00B77C4F"/>
    <w:rsid w:val="00B77EDB"/>
    <w:rsid w:val="00B80195"/>
    <w:rsid w:val="00B809A0"/>
    <w:rsid w:val="00B80A6D"/>
    <w:rsid w:val="00B80BBD"/>
    <w:rsid w:val="00B811D2"/>
    <w:rsid w:val="00B81342"/>
    <w:rsid w:val="00B8150E"/>
    <w:rsid w:val="00B81696"/>
    <w:rsid w:val="00B81879"/>
    <w:rsid w:val="00B81B52"/>
    <w:rsid w:val="00B81CA1"/>
    <w:rsid w:val="00B81EA5"/>
    <w:rsid w:val="00B81ECC"/>
    <w:rsid w:val="00B8246B"/>
    <w:rsid w:val="00B82773"/>
    <w:rsid w:val="00B82AE4"/>
    <w:rsid w:val="00B82BA9"/>
    <w:rsid w:val="00B82BC8"/>
    <w:rsid w:val="00B82BE3"/>
    <w:rsid w:val="00B82D25"/>
    <w:rsid w:val="00B82E05"/>
    <w:rsid w:val="00B82E61"/>
    <w:rsid w:val="00B82F06"/>
    <w:rsid w:val="00B8309B"/>
    <w:rsid w:val="00B8323D"/>
    <w:rsid w:val="00B8360B"/>
    <w:rsid w:val="00B836CA"/>
    <w:rsid w:val="00B8379A"/>
    <w:rsid w:val="00B838D7"/>
    <w:rsid w:val="00B83B39"/>
    <w:rsid w:val="00B83E0A"/>
    <w:rsid w:val="00B8407E"/>
    <w:rsid w:val="00B8425F"/>
    <w:rsid w:val="00B843EE"/>
    <w:rsid w:val="00B84400"/>
    <w:rsid w:val="00B845DF"/>
    <w:rsid w:val="00B846A3"/>
    <w:rsid w:val="00B84EDC"/>
    <w:rsid w:val="00B8506E"/>
    <w:rsid w:val="00B850A8"/>
    <w:rsid w:val="00B85108"/>
    <w:rsid w:val="00B8524F"/>
    <w:rsid w:val="00B852EA"/>
    <w:rsid w:val="00B8532C"/>
    <w:rsid w:val="00B855B3"/>
    <w:rsid w:val="00B85654"/>
    <w:rsid w:val="00B856BF"/>
    <w:rsid w:val="00B85857"/>
    <w:rsid w:val="00B85879"/>
    <w:rsid w:val="00B85C3A"/>
    <w:rsid w:val="00B8620C"/>
    <w:rsid w:val="00B86406"/>
    <w:rsid w:val="00B8659C"/>
    <w:rsid w:val="00B867E9"/>
    <w:rsid w:val="00B86A9E"/>
    <w:rsid w:val="00B86B45"/>
    <w:rsid w:val="00B86B6B"/>
    <w:rsid w:val="00B870CE"/>
    <w:rsid w:val="00B87144"/>
    <w:rsid w:val="00B873BA"/>
    <w:rsid w:val="00B8743F"/>
    <w:rsid w:val="00B874D9"/>
    <w:rsid w:val="00B87614"/>
    <w:rsid w:val="00B87677"/>
    <w:rsid w:val="00B87A45"/>
    <w:rsid w:val="00B87D02"/>
    <w:rsid w:val="00B87EA1"/>
    <w:rsid w:val="00B87EB6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0C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2D"/>
    <w:rsid w:val="00B92D4C"/>
    <w:rsid w:val="00B92DEB"/>
    <w:rsid w:val="00B932A4"/>
    <w:rsid w:val="00B9359A"/>
    <w:rsid w:val="00B93945"/>
    <w:rsid w:val="00B93A78"/>
    <w:rsid w:val="00B93B36"/>
    <w:rsid w:val="00B93B71"/>
    <w:rsid w:val="00B93C69"/>
    <w:rsid w:val="00B93D2F"/>
    <w:rsid w:val="00B93ECC"/>
    <w:rsid w:val="00B93FD1"/>
    <w:rsid w:val="00B94079"/>
    <w:rsid w:val="00B94095"/>
    <w:rsid w:val="00B94156"/>
    <w:rsid w:val="00B94182"/>
    <w:rsid w:val="00B94266"/>
    <w:rsid w:val="00B9447C"/>
    <w:rsid w:val="00B944C6"/>
    <w:rsid w:val="00B9460F"/>
    <w:rsid w:val="00B94655"/>
    <w:rsid w:val="00B94A22"/>
    <w:rsid w:val="00B94A85"/>
    <w:rsid w:val="00B94B07"/>
    <w:rsid w:val="00B94BFC"/>
    <w:rsid w:val="00B94F79"/>
    <w:rsid w:val="00B94FC0"/>
    <w:rsid w:val="00B9517A"/>
    <w:rsid w:val="00B95343"/>
    <w:rsid w:val="00B9544E"/>
    <w:rsid w:val="00B955FB"/>
    <w:rsid w:val="00B9569C"/>
    <w:rsid w:val="00B959EF"/>
    <w:rsid w:val="00B95C20"/>
    <w:rsid w:val="00B95D40"/>
    <w:rsid w:val="00B96288"/>
    <w:rsid w:val="00B965E1"/>
    <w:rsid w:val="00B968B4"/>
    <w:rsid w:val="00B96A39"/>
    <w:rsid w:val="00B96D6E"/>
    <w:rsid w:val="00B96FF9"/>
    <w:rsid w:val="00B974DF"/>
    <w:rsid w:val="00B97721"/>
    <w:rsid w:val="00B977C9"/>
    <w:rsid w:val="00B97958"/>
    <w:rsid w:val="00B97A8C"/>
    <w:rsid w:val="00B97B76"/>
    <w:rsid w:val="00B97B9E"/>
    <w:rsid w:val="00B97BC8"/>
    <w:rsid w:val="00B97D33"/>
    <w:rsid w:val="00B97E53"/>
    <w:rsid w:val="00BA01B3"/>
    <w:rsid w:val="00BA0257"/>
    <w:rsid w:val="00BA0375"/>
    <w:rsid w:val="00BA0686"/>
    <w:rsid w:val="00BA085F"/>
    <w:rsid w:val="00BA0A00"/>
    <w:rsid w:val="00BA0ABD"/>
    <w:rsid w:val="00BA0D73"/>
    <w:rsid w:val="00BA0FB2"/>
    <w:rsid w:val="00BA12B5"/>
    <w:rsid w:val="00BA12FD"/>
    <w:rsid w:val="00BA14E8"/>
    <w:rsid w:val="00BA1862"/>
    <w:rsid w:val="00BA1873"/>
    <w:rsid w:val="00BA188F"/>
    <w:rsid w:val="00BA19E8"/>
    <w:rsid w:val="00BA1A1F"/>
    <w:rsid w:val="00BA1A4A"/>
    <w:rsid w:val="00BA1A99"/>
    <w:rsid w:val="00BA1B3B"/>
    <w:rsid w:val="00BA1BD3"/>
    <w:rsid w:val="00BA1D27"/>
    <w:rsid w:val="00BA1D32"/>
    <w:rsid w:val="00BA1D69"/>
    <w:rsid w:val="00BA1E32"/>
    <w:rsid w:val="00BA1FC4"/>
    <w:rsid w:val="00BA2095"/>
    <w:rsid w:val="00BA227A"/>
    <w:rsid w:val="00BA24CF"/>
    <w:rsid w:val="00BA267A"/>
    <w:rsid w:val="00BA2833"/>
    <w:rsid w:val="00BA2A39"/>
    <w:rsid w:val="00BA2A5E"/>
    <w:rsid w:val="00BA2C14"/>
    <w:rsid w:val="00BA2D30"/>
    <w:rsid w:val="00BA2DCA"/>
    <w:rsid w:val="00BA2E8E"/>
    <w:rsid w:val="00BA3355"/>
    <w:rsid w:val="00BA3D20"/>
    <w:rsid w:val="00BA3DAF"/>
    <w:rsid w:val="00BA4105"/>
    <w:rsid w:val="00BA411C"/>
    <w:rsid w:val="00BA44B3"/>
    <w:rsid w:val="00BA47CE"/>
    <w:rsid w:val="00BA4AAB"/>
    <w:rsid w:val="00BA4AD6"/>
    <w:rsid w:val="00BA4D7F"/>
    <w:rsid w:val="00BA4F82"/>
    <w:rsid w:val="00BA502C"/>
    <w:rsid w:val="00BA5365"/>
    <w:rsid w:val="00BA536A"/>
    <w:rsid w:val="00BA537A"/>
    <w:rsid w:val="00BA54FF"/>
    <w:rsid w:val="00BA553C"/>
    <w:rsid w:val="00BA55A6"/>
    <w:rsid w:val="00BA56C7"/>
    <w:rsid w:val="00BA5832"/>
    <w:rsid w:val="00BA5964"/>
    <w:rsid w:val="00BA5B4C"/>
    <w:rsid w:val="00BA5B80"/>
    <w:rsid w:val="00BA5D90"/>
    <w:rsid w:val="00BA60BD"/>
    <w:rsid w:val="00BA60E3"/>
    <w:rsid w:val="00BA6456"/>
    <w:rsid w:val="00BA6551"/>
    <w:rsid w:val="00BA6798"/>
    <w:rsid w:val="00BA6840"/>
    <w:rsid w:val="00BA6969"/>
    <w:rsid w:val="00BA697C"/>
    <w:rsid w:val="00BA6B42"/>
    <w:rsid w:val="00BA6B90"/>
    <w:rsid w:val="00BA7097"/>
    <w:rsid w:val="00BA739E"/>
    <w:rsid w:val="00BA75BC"/>
    <w:rsid w:val="00BA77F2"/>
    <w:rsid w:val="00BA78BB"/>
    <w:rsid w:val="00BA7C8A"/>
    <w:rsid w:val="00BA7D73"/>
    <w:rsid w:val="00BA7D7C"/>
    <w:rsid w:val="00BA7DCE"/>
    <w:rsid w:val="00BA7E14"/>
    <w:rsid w:val="00BB0022"/>
    <w:rsid w:val="00BB0049"/>
    <w:rsid w:val="00BB00D2"/>
    <w:rsid w:val="00BB0253"/>
    <w:rsid w:val="00BB0269"/>
    <w:rsid w:val="00BB029B"/>
    <w:rsid w:val="00BB05A4"/>
    <w:rsid w:val="00BB066C"/>
    <w:rsid w:val="00BB0E36"/>
    <w:rsid w:val="00BB0E83"/>
    <w:rsid w:val="00BB0FD6"/>
    <w:rsid w:val="00BB10E2"/>
    <w:rsid w:val="00BB1139"/>
    <w:rsid w:val="00BB145C"/>
    <w:rsid w:val="00BB1A11"/>
    <w:rsid w:val="00BB1A2B"/>
    <w:rsid w:val="00BB1AB3"/>
    <w:rsid w:val="00BB1C03"/>
    <w:rsid w:val="00BB1CD0"/>
    <w:rsid w:val="00BB20D8"/>
    <w:rsid w:val="00BB2210"/>
    <w:rsid w:val="00BB2289"/>
    <w:rsid w:val="00BB228D"/>
    <w:rsid w:val="00BB236A"/>
    <w:rsid w:val="00BB24E9"/>
    <w:rsid w:val="00BB2706"/>
    <w:rsid w:val="00BB275D"/>
    <w:rsid w:val="00BB27E9"/>
    <w:rsid w:val="00BB29DC"/>
    <w:rsid w:val="00BB2B75"/>
    <w:rsid w:val="00BB2C4E"/>
    <w:rsid w:val="00BB3169"/>
    <w:rsid w:val="00BB333C"/>
    <w:rsid w:val="00BB340D"/>
    <w:rsid w:val="00BB3ACA"/>
    <w:rsid w:val="00BB3DF8"/>
    <w:rsid w:val="00BB3E76"/>
    <w:rsid w:val="00BB4021"/>
    <w:rsid w:val="00BB41C8"/>
    <w:rsid w:val="00BB424E"/>
    <w:rsid w:val="00BB4599"/>
    <w:rsid w:val="00BB46BD"/>
    <w:rsid w:val="00BB47EC"/>
    <w:rsid w:val="00BB490F"/>
    <w:rsid w:val="00BB4C56"/>
    <w:rsid w:val="00BB4CC7"/>
    <w:rsid w:val="00BB4E08"/>
    <w:rsid w:val="00BB4E41"/>
    <w:rsid w:val="00BB4EFF"/>
    <w:rsid w:val="00BB4F02"/>
    <w:rsid w:val="00BB4F26"/>
    <w:rsid w:val="00BB4F4C"/>
    <w:rsid w:val="00BB5033"/>
    <w:rsid w:val="00BB51B5"/>
    <w:rsid w:val="00BB52C5"/>
    <w:rsid w:val="00BB5898"/>
    <w:rsid w:val="00BB5906"/>
    <w:rsid w:val="00BB59A1"/>
    <w:rsid w:val="00BB5DBA"/>
    <w:rsid w:val="00BB5E80"/>
    <w:rsid w:val="00BB612D"/>
    <w:rsid w:val="00BB652A"/>
    <w:rsid w:val="00BB6556"/>
    <w:rsid w:val="00BB67CE"/>
    <w:rsid w:val="00BB6AE4"/>
    <w:rsid w:val="00BB6D95"/>
    <w:rsid w:val="00BB6ED0"/>
    <w:rsid w:val="00BB6F14"/>
    <w:rsid w:val="00BB7373"/>
    <w:rsid w:val="00BB73E2"/>
    <w:rsid w:val="00BB740D"/>
    <w:rsid w:val="00BB7780"/>
    <w:rsid w:val="00BB77B3"/>
    <w:rsid w:val="00BB7860"/>
    <w:rsid w:val="00BB7AED"/>
    <w:rsid w:val="00BB7AF7"/>
    <w:rsid w:val="00BC01BC"/>
    <w:rsid w:val="00BC020B"/>
    <w:rsid w:val="00BC029E"/>
    <w:rsid w:val="00BC03AF"/>
    <w:rsid w:val="00BC05D9"/>
    <w:rsid w:val="00BC108D"/>
    <w:rsid w:val="00BC109A"/>
    <w:rsid w:val="00BC17F6"/>
    <w:rsid w:val="00BC1915"/>
    <w:rsid w:val="00BC195D"/>
    <w:rsid w:val="00BC1C65"/>
    <w:rsid w:val="00BC1D2A"/>
    <w:rsid w:val="00BC1FA9"/>
    <w:rsid w:val="00BC21EB"/>
    <w:rsid w:val="00BC25BE"/>
    <w:rsid w:val="00BC25F9"/>
    <w:rsid w:val="00BC25FF"/>
    <w:rsid w:val="00BC27FF"/>
    <w:rsid w:val="00BC29FB"/>
    <w:rsid w:val="00BC2A7E"/>
    <w:rsid w:val="00BC2AB6"/>
    <w:rsid w:val="00BC2ED8"/>
    <w:rsid w:val="00BC301D"/>
    <w:rsid w:val="00BC34B2"/>
    <w:rsid w:val="00BC3591"/>
    <w:rsid w:val="00BC38E3"/>
    <w:rsid w:val="00BC3937"/>
    <w:rsid w:val="00BC3AE6"/>
    <w:rsid w:val="00BC432F"/>
    <w:rsid w:val="00BC43B3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E91"/>
    <w:rsid w:val="00BC4EEC"/>
    <w:rsid w:val="00BC4F08"/>
    <w:rsid w:val="00BC50A8"/>
    <w:rsid w:val="00BC511F"/>
    <w:rsid w:val="00BC5174"/>
    <w:rsid w:val="00BC5212"/>
    <w:rsid w:val="00BC5273"/>
    <w:rsid w:val="00BC52A4"/>
    <w:rsid w:val="00BC5360"/>
    <w:rsid w:val="00BC539D"/>
    <w:rsid w:val="00BC5424"/>
    <w:rsid w:val="00BC5A96"/>
    <w:rsid w:val="00BC60E9"/>
    <w:rsid w:val="00BC6363"/>
    <w:rsid w:val="00BC63F2"/>
    <w:rsid w:val="00BC6466"/>
    <w:rsid w:val="00BC68C4"/>
    <w:rsid w:val="00BC6B09"/>
    <w:rsid w:val="00BC6B0F"/>
    <w:rsid w:val="00BC6C6B"/>
    <w:rsid w:val="00BC6CB3"/>
    <w:rsid w:val="00BC71E8"/>
    <w:rsid w:val="00BC7258"/>
    <w:rsid w:val="00BC7784"/>
    <w:rsid w:val="00BC7A7E"/>
    <w:rsid w:val="00BD084A"/>
    <w:rsid w:val="00BD0C22"/>
    <w:rsid w:val="00BD0D25"/>
    <w:rsid w:val="00BD1050"/>
    <w:rsid w:val="00BD1052"/>
    <w:rsid w:val="00BD1116"/>
    <w:rsid w:val="00BD11E5"/>
    <w:rsid w:val="00BD1676"/>
    <w:rsid w:val="00BD18C2"/>
    <w:rsid w:val="00BD19C8"/>
    <w:rsid w:val="00BD1D1B"/>
    <w:rsid w:val="00BD24EB"/>
    <w:rsid w:val="00BD25C9"/>
    <w:rsid w:val="00BD2A01"/>
    <w:rsid w:val="00BD2A79"/>
    <w:rsid w:val="00BD2AE7"/>
    <w:rsid w:val="00BD2C20"/>
    <w:rsid w:val="00BD2C8D"/>
    <w:rsid w:val="00BD3064"/>
    <w:rsid w:val="00BD315B"/>
    <w:rsid w:val="00BD31BD"/>
    <w:rsid w:val="00BD33A3"/>
    <w:rsid w:val="00BD3442"/>
    <w:rsid w:val="00BD370C"/>
    <w:rsid w:val="00BD3863"/>
    <w:rsid w:val="00BD3C40"/>
    <w:rsid w:val="00BD41A7"/>
    <w:rsid w:val="00BD47F5"/>
    <w:rsid w:val="00BD48A1"/>
    <w:rsid w:val="00BD49C0"/>
    <w:rsid w:val="00BD4A2C"/>
    <w:rsid w:val="00BD4A6A"/>
    <w:rsid w:val="00BD4C57"/>
    <w:rsid w:val="00BD504D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E0"/>
    <w:rsid w:val="00BD5F9D"/>
    <w:rsid w:val="00BD61B8"/>
    <w:rsid w:val="00BD64EB"/>
    <w:rsid w:val="00BD6647"/>
    <w:rsid w:val="00BD68A0"/>
    <w:rsid w:val="00BD6A1C"/>
    <w:rsid w:val="00BD6FF0"/>
    <w:rsid w:val="00BD7288"/>
    <w:rsid w:val="00BD7295"/>
    <w:rsid w:val="00BD76D4"/>
    <w:rsid w:val="00BD7AB6"/>
    <w:rsid w:val="00BD7BEF"/>
    <w:rsid w:val="00BD7DC2"/>
    <w:rsid w:val="00BD7DE7"/>
    <w:rsid w:val="00BD7DF0"/>
    <w:rsid w:val="00BD7EA3"/>
    <w:rsid w:val="00BD7F45"/>
    <w:rsid w:val="00BD7FE6"/>
    <w:rsid w:val="00BE0111"/>
    <w:rsid w:val="00BE0252"/>
    <w:rsid w:val="00BE0331"/>
    <w:rsid w:val="00BE05E6"/>
    <w:rsid w:val="00BE0A74"/>
    <w:rsid w:val="00BE0F03"/>
    <w:rsid w:val="00BE0F0B"/>
    <w:rsid w:val="00BE11BC"/>
    <w:rsid w:val="00BE147A"/>
    <w:rsid w:val="00BE174A"/>
    <w:rsid w:val="00BE1750"/>
    <w:rsid w:val="00BE179D"/>
    <w:rsid w:val="00BE1975"/>
    <w:rsid w:val="00BE1C3B"/>
    <w:rsid w:val="00BE1FE5"/>
    <w:rsid w:val="00BE20D4"/>
    <w:rsid w:val="00BE212C"/>
    <w:rsid w:val="00BE2170"/>
    <w:rsid w:val="00BE2193"/>
    <w:rsid w:val="00BE25D5"/>
    <w:rsid w:val="00BE2768"/>
    <w:rsid w:val="00BE2865"/>
    <w:rsid w:val="00BE289A"/>
    <w:rsid w:val="00BE2AA7"/>
    <w:rsid w:val="00BE2B77"/>
    <w:rsid w:val="00BE2CD9"/>
    <w:rsid w:val="00BE2DC9"/>
    <w:rsid w:val="00BE2F66"/>
    <w:rsid w:val="00BE3387"/>
    <w:rsid w:val="00BE3767"/>
    <w:rsid w:val="00BE38A7"/>
    <w:rsid w:val="00BE3967"/>
    <w:rsid w:val="00BE3DAA"/>
    <w:rsid w:val="00BE3DF0"/>
    <w:rsid w:val="00BE3EBA"/>
    <w:rsid w:val="00BE420E"/>
    <w:rsid w:val="00BE4224"/>
    <w:rsid w:val="00BE4228"/>
    <w:rsid w:val="00BE460E"/>
    <w:rsid w:val="00BE46AF"/>
    <w:rsid w:val="00BE47E3"/>
    <w:rsid w:val="00BE4812"/>
    <w:rsid w:val="00BE4951"/>
    <w:rsid w:val="00BE4A63"/>
    <w:rsid w:val="00BE4D7F"/>
    <w:rsid w:val="00BE4F12"/>
    <w:rsid w:val="00BE4F84"/>
    <w:rsid w:val="00BE5181"/>
    <w:rsid w:val="00BE51F2"/>
    <w:rsid w:val="00BE52FE"/>
    <w:rsid w:val="00BE5395"/>
    <w:rsid w:val="00BE53A7"/>
    <w:rsid w:val="00BE5496"/>
    <w:rsid w:val="00BE5587"/>
    <w:rsid w:val="00BE56CB"/>
    <w:rsid w:val="00BE5906"/>
    <w:rsid w:val="00BE59BF"/>
    <w:rsid w:val="00BE5B81"/>
    <w:rsid w:val="00BE5C03"/>
    <w:rsid w:val="00BE5C4E"/>
    <w:rsid w:val="00BE5CA7"/>
    <w:rsid w:val="00BE5DE5"/>
    <w:rsid w:val="00BE5F5B"/>
    <w:rsid w:val="00BE5F88"/>
    <w:rsid w:val="00BE61BF"/>
    <w:rsid w:val="00BE61C8"/>
    <w:rsid w:val="00BE6380"/>
    <w:rsid w:val="00BE63CD"/>
    <w:rsid w:val="00BE65AC"/>
    <w:rsid w:val="00BE6838"/>
    <w:rsid w:val="00BE6839"/>
    <w:rsid w:val="00BE683F"/>
    <w:rsid w:val="00BE6DC9"/>
    <w:rsid w:val="00BE6FAF"/>
    <w:rsid w:val="00BE7024"/>
    <w:rsid w:val="00BE717E"/>
    <w:rsid w:val="00BE755B"/>
    <w:rsid w:val="00BE7C21"/>
    <w:rsid w:val="00BF000A"/>
    <w:rsid w:val="00BF003B"/>
    <w:rsid w:val="00BF020C"/>
    <w:rsid w:val="00BF082D"/>
    <w:rsid w:val="00BF0C2B"/>
    <w:rsid w:val="00BF0CFD"/>
    <w:rsid w:val="00BF0E50"/>
    <w:rsid w:val="00BF102A"/>
    <w:rsid w:val="00BF1729"/>
    <w:rsid w:val="00BF19CE"/>
    <w:rsid w:val="00BF1B6F"/>
    <w:rsid w:val="00BF1BCC"/>
    <w:rsid w:val="00BF1C6B"/>
    <w:rsid w:val="00BF1CF8"/>
    <w:rsid w:val="00BF1EAA"/>
    <w:rsid w:val="00BF1EAE"/>
    <w:rsid w:val="00BF1EB9"/>
    <w:rsid w:val="00BF2089"/>
    <w:rsid w:val="00BF23AE"/>
    <w:rsid w:val="00BF23D3"/>
    <w:rsid w:val="00BF23F5"/>
    <w:rsid w:val="00BF2724"/>
    <w:rsid w:val="00BF2822"/>
    <w:rsid w:val="00BF2993"/>
    <w:rsid w:val="00BF2DF0"/>
    <w:rsid w:val="00BF2E8C"/>
    <w:rsid w:val="00BF2F10"/>
    <w:rsid w:val="00BF3387"/>
    <w:rsid w:val="00BF3658"/>
    <w:rsid w:val="00BF3700"/>
    <w:rsid w:val="00BF399B"/>
    <w:rsid w:val="00BF43F9"/>
    <w:rsid w:val="00BF48AE"/>
    <w:rsid w:val="00BF493C"/>
    <w:rsid w:val="00BF4951"/>
    <w:rsid w:val="00BF4966"/>
    <w:rsid w:val="00BF50FE"/>
    <w:rsid w:val="00BF5494"/>
    <w:rsid w:val="00BF551B"/>
    <w:rsid w:val="00BF559C"/>
    <w:rsid w:val="00BF5600"/>
    <w:rsid w:val="00BF58A4"/>
    <w:rsid w:val="00BF5F78"/>
    <w:rsid w:val="00BF608C"/>
    <w:rsid w:val="00BF60DC"/>
    <w:rsid w:val="00BF6142"/>
    <w:rsid w:val="00BF6310"/>
    <w:rsid w:val="00BF655C"/>
    <w:rsid w:val="00BF676A"/>
    <w:rsid w:val="00BF67F6"/>
    <w:rsid w:val="00BF6EC9"/>
    <w:rsid w:val="00BF7166"/>
    <w:rsid w:val="00BF721F"/>
    <w:rsid w:val="00BF74AF"/>
    <w:rsid w:val="00BF74B0"/>
    <w:rsid w:val="00BF76C3"/>
    <w:rsid w:val="00BF787E"/>
    <w:rsid w:val="00BF78A7"/>
    <w:rsid w:val="00BF7963"/>
    <w:rsid w:val="00BF79A5"/>
    <w:rsid w:val="00BF7A4B"/>
    <w:rsid w:val="00BF7AB9"/>
    <w:rsid w:val="00BF7ABD"/>
    <w:rsid w:val="00BF7B93"/>
    <w:rsid w:val="00C004A3"/>
    <w:rsid w:val="00C00615"/>
    <w:rsid w:val="00C006A6"/>
    <w:rsid w:val="00C007F8"/>
    <w:rsid w:val="00C00930"/>
    <w:rsid w:val="00C00BED"/>
    <w:rsid w:val="00C00D5C"/>
    <w:rsid w:val="00C00FD8"/>
    <w:rsid w:val="00C015EC"/>
    <w:rsid w:val="00C017BD"/>
    <w:rsid w:val="00C01941"/>
    <w:rsid w:val="00C01D3F"/>
    <w:rsid w:val="00C02755"/>
    <w:rsid w:val="00C02957"/>
    <w:rsid w:val="00C0295B"/>
    <w:rsid w:val="00C0297B"/>
    <w:rsid w:val="00C02EC8"/>
    <w:rsid w:val="00C02F18"/>
    <w:rsid w:val="00C02FFC"/>
    <w:rsid w:val="00C0300D"/>
    <w:rsid w:val="00C0303F"/>
    <w:rsid w:val="00C0306D"/>
    <w:rsid w:val="00C03474"/>
    <w:rsid w:val="00C03479"/>
    <w:rsid w:val="00C035AE"/>
    <w:rsid w:val="00C0377E"/>
    <w:rsid w:val="00C03BFA"/>
    <w:rsid w:val="00C04468"/>
    <w:rsid w:val="00C0453E"/>
    <w:rsid w:val="00C04723"/>
    <w:rsid w:val="00C04A9A"/>
    <w:rsid w:val="00C04BEC"/>
    <w:rsid w:val="00C04D0C"/>
    <w:rsid w:val="00C04D32"/>
    <w:rsid w:val="00C052F3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3EA"/>
    <w:rsid w:val="00C068F6"/>
    <w:rsid w:val="00C06ADA"/>
    <w:rsid w:val="00C06BA2"/>
    <w:rsid w:val="00C06D35"/>
    <w:rsid w:val="00C06F1A"/>
    <w:rsid w:val="00C06FF4"/>
    <w:rsid w:val="00C07082"/>
    <w:rsid w:val="00C071FB"/>
    <w:rsid w:val="00C07285"/>
    <w:rsid w:val="00C07354"/>
    <w:rsid w:val="00C0735C"/>
    <w:rsid w:val="00C075FD"/>
    <w:rsid w:val="00C07624"/>
    <w:rsid w:val="00C07896"/>
    <w:rsid w:val="00C07C35"/>
    <w:rsid w:val="00C107D7"/>
    <w:rsid w:val="00C107EF"/>
    <w:rsid w:val="00C10870"/>
    <w:rsid w:val="00C10BC4"/>
    <w:rsid w:val="00C10CEC"/>
    <w:rsid w:val="00C11028"/>
    <w:rsid w:val="00C11172"/>
    <w:rsid w:val="00C111C8"/>
    <w:rsid w:val="00C116E6"/>
    <w:rsid w:val="00C1177A"/>
    <w:rsid w:val="00C11A9C"/>
    <w:rsid w:val="00C11B5F"/>
    <w:rsid w:val="00C11BD1"/>
    <w:rsid w:val="00C11DB5"/>
    <w:rsid w:val="00C1213B"/>
    <w:rsid w:val="00C1232F"/>
    <w:rsid w:val="00C124ED"/>
    <w:rsid w:val="00C125A2"/>
    <w:rsid w:val="00C125A7"/>
    <w:rsid w:val="00C1268D"/>
    <w:rsid w:val="00C126C9"/>
    <w:rsid w:val="00C12756"/>
    <w:rsid w:val="00C1278C"/>
    <w:rsid w:val="00C12BD8"/>
    <w:rsid w:val="00C12DDC"/>
    <w:rsid w:val="00C12E6B"/>
    <w:rsid w:val="00C13021"/>
    <w:rsid w:val="00C13030"/>
    <w:rsid w:val="00C131C0"/>
    <w:rsid w:val="00C13324"/>
    <w:rsid w:val="00C134FA"/>
    <w:rsid w:val="00C1364E"/>
    <w:rsid w:val="00C13D93"/>
    <w:rsid w:val="00C13F4A"/>
    <w:rsid w:val="00C14556"/>
    <w:rsid w:val="00C148AD"/>
    <w:rsid w:val="00C14953"/>
    <w:rsid w:val="00C14ACC"/>
    <w:rsid w:val="00C14B5D"/>
    <w:rsid w:val="00C14F20"/>
    <w:rsid w:val="00C15376"/>
    <w:rsid w:val="00C155F4"/>
    <w:rsid w:val="00C1571E"/>
    <w:rsid w:val="00C15960"/>
    <w:rsid w:val="00C159F3"/>
    <w:rsid w:val="00C15A48"/>
    <w:rsid w:val="00C15B46"/>
    <w:rsid w:val="00C15C0C"/>
    <w:rsid w:val="00C15C91"/>
    <w:rsid w:val="00C15D75"/>
    <w:rsid w:val="00C15E0A"/>
    <w:rsid w:val="00C16026"/>
    <w:rsid w:val="00C16460"/>
    <w:rsid w:val="00C166BB"/>
    <w:rsid w:val="00C166C7"/>
    <w:rsid w:val="00C16977"/>
    <w:rsid w:val="00C16A44"/>
    <w:rsid w:val="00C16C54"/>
    <w:rsid w:val="00C16DD5"/>
    <w:rsid w:val="00C17042"/>
    <w:rsid w:val="00C1704C"/>
    <w:rsid w:val="00C17164"/>
    <w:rsid w:val="00C17576"/>
    <w:rsid w:val="00C176F9"/>
    <w:rsid w:val="00C177EA"/>
    <w:rsid w:val="00C17A85"/>
    <w:rsid w:val="00C17B31"/>
    <w:rsid w:val="00C17CDF"/>
    <w:rsid w:val="00C17EFC"/>
    <w:rsid w:val="00C200D7"/>
    <w:rsid w:val="00C2052E"/>
    <w:rsid w:val="00C20538"/>
    <w:rsid w:val="00C20572"/>
    <w:rsid w:val="00C206D6"/>
    <w:rsid w:val="00C206E8"/>
    <w:rsid w:val="00C20981"/>
    <w:rsid w:val="00C20B49"/>
    <w:rsid w:val="00C20CEF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654"/>
    <w:rsid w:val="00C226FF"/>
    <w:rsid w:val="00C22725"/>
    <w:rsid w:val="00C2289B"/>
    <w:rsid w:val="00C22A05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9B"/>
    <w:rsid w:val="00C23BEB"/>
    <w:rsid w:val="00C23DBE"/>
    <w:rsid w:val="00C23E3D"/>
    <w:rsid w:val="00C23FF2"/>
    <w:rsid w:val="00C242C4"/>
    <w:rsid w:val="00C24567"/>
    <w:rsid w:val="00C24585"/>
    <w:rsid w:val="00C247D5"/>
    <w:rsid w:val="00C24B9C"/>
    <w:rsid w:val="00C24DA5"/>
    <w:rsid w:val="00C24EA0"/>
    <w:rsid w:val="00C253FE"/>
    <w:rsid w:val="00C25532"/>
    <w:rsid w:val="00C255D3"/>
    <w:rsid w:val="00C257C8"/>
    <w:rsid w:val="00C2595F"/>
    <w:rsid w:val="00C259FA"/>
    <w:rsid w:val="00C25E89"/>
    <w:rsid w:val="00C25EB9"/>
    <w:rsid w:val="00C25FF0"/>
    <w:rsid w:val="00C2604C"/>
    <w:rsid w:val="00C260F2"/>
    <w:rsid w:val="00C26405"/>
    <w:rsid w:val="00C2659F"/>
    <w:rsid w:val="00C26912"/>
    <w:rsid w:val="00C26AE8"/>
    <w:rsid w:val="00C26D0F"/>
    <w:rsid w:val="00C26F33"/>
    <w:rsid w:val="00C2704A"/>
    <w:rsid w:val="00C27068"/>
    <w:rsid w:val="00C270F9"/>
    <w:rsid w:val="00C2710F"/>
    <w:rsid w:val="00C271D4"/>
    <w:rsid w:val="00C27315"/>
    <w:rsid w:val="00C2741A"/>
    <w:rsid w:val="00C2747A"/>
    <w:rsid w:val="00C274E7"/>
    <w:rsid w:val="00C276D3"/>
    <w:rsid w:val="00C276FA"/>
    <w:rsid w:val="00C278D1"/>
    <w:rsid w:val="00C27940"/>
    <w:rsid w:val="00C27A04"/>
    <w:rsid w:val="00C30365"/>
    <w:rsid w:val="00C30553"/>
    <w:rsid w:val="00C3074B"/>
    <w:rsid w:val="00C30775"/>
    <w:rsid w:val="00C3099F"/>
    <w:rsid w:val="00C309BA"/>
    <w:rsid w:val="00C30A39"/>
    <w:rsid w:val="00C30FD4"/>
    <w:rsid w:val="00C3140F"/>
    <w:rsid w:val="00C31515"/>
    <w:rsid w:val="00C31638"/>
    <w:rsid w:val="00C316EF"/>
    <w:rsid w:val="00C317A2"/>
    <w:rsid w:val="00C31A11"/>
    <w:rsid w:val="00C31B01"/>
    <w:rsid w:val="00C31CFF"/>
    <w:rsid w:val="00C31D0E"/>
    <w:rsid w:val="00C31D61"/>
    <w:rsid w:val="00C31FBA"/>
    <w:rsid w:val="00C32121"/>
    <w:rsid w:val="00C32167"/>
    <w:rsid w:val="00C3225C"/>
    <w:rsid w:val="00C32400"/>
    <w:rsid w:val="00C32488"/>
    <w:rsid w:val="00C32560"/>
    <w:rsid w:val="00C32685"/>
    <w:rsid w:val="00C32746"/>
    <w:rsid w:val="00C32B9C"/>
    <w:rsid w:val="00C32D2E"/>
    <w:rsid w:val="00C32E72"/>
    <w:rsid w:val="00C32EC8"/>
    <w:rsid w:val="00C32FF2"/>
    <w:rsid w:val="00C33433"/>
    <w:rsid w:val="00C334CF"/>
    <w:rsid w:val="00C337A7"/>
    <w:rsid w:val="00C339CD"/>
    <w:rsid w:val="00C33A05"/>
    <w:rsid w:val="00C33A78"/>
    <w:rsid w:val="00C33D26"/>
    <w:rsid w:val="00C33D3F"/>
    <w:rsid w:val="00C33D51"/>
    <w:rsid w:val="00C34297"/>
    <w:rsid w:val="00C342AD"/>
    <w:rsid w:val="00C345F4"/>
    <w:rsid w:val="00C34AF5"/>
    <w:rsid w:val="00C34C8B"/>
    <w:rsid w:val="00C34D69"/>
    <w:rsid w:val="00C34DB0"/>
    <w:rsid w:val="00C34E84"/>
    <w:rsid w:val="00C34FC7"/>
    <w:rsid w:val="00C3526B"/>
    <w:rsid w:val="00C3539F"/>
    <w:rsid w:val="00C359E3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BF8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AAE"/>
    <w:rsid w:val="00C37B27"/>
    <w:rsid w:val="00C37F5B"/>
    <w:rsid w:val="00C37F75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5C0"/>
    <w:rsid w:val="00C41651"/>
    <w:rsid w:val="00C416DD"/>
    <w:rsid w:val="00C41E3F"/>
    <w:rsid w:val="00C41ECD"/>
    <w:rsid w:val="00C41F0F"/>
    <w:rsid w:val="00C41F91"/>
    <w:rsid w:val="00C4221C"/>
    <w:rsid w:val="00C42250"/>
    <w:rsid w:val="00C42324"/>
    <w:rsid w:val="00C424B3"/>
    <w:rsid w:val="00C42594"/>
    <w:rsid w:val="00C42692"/>
    <w:rsid w:val="00C42B38"/>
    <w:rsid w:val="00C42CF5"/>
    <w:rsid w:val="00C42E49"/>
    <w:rsid w:val="00C42EAD"/>
    <w:rsid w:val="00C42F68"/>
    <w:rsid w:val="00C43168"/>
    <w:rsid w:val="00C4326A"/>
    <w:rsid w:val="00C43A72"/>
    <w:rsid w:val="00C43C88"/>
    <w:rsid w:val="00C43DA2"/>
    <w:rsid w:val="00C43F50"/>
    <w:rsid w:val="00C4402D"/>
    <w:rsid w:val="00C4416F"/>
    <w:rsid w:val="00C44296"/>
    <w:rsid w:val="00C446B4"/>
    <w:rsid w:val="00C44A40"/>
    <w:rsid w:val="00C44C6E"/>
    <w:rsid w:val="00C44FCB"/>
    <w:rsid w:val="00C44FCD"/>
    <w:rsid w:val="00C45073"/>
    <w:rsid w:val="00C4508A"/>
    <w:rsid w:val="00C4541E"/>
    <w:rsid w:val="00C45447"/>
    <w:rsid w:val="00C45496"/>
    <w:rsid w:val="00C45680"/>
    <w:rsid w:val="00C457BE"/>
    <w:rsid w:val="00C45935"/>
    <w:rsid w:val="00C45939"/>
    <w:rsid w:val="00C459A9"/>
    <w:rsid w:val="00C45C2A"/>
    <w:rsid w:val="00C45C36"/>
    <w:rsid w:val="00C45E2F"/>
    <w:rsid w:val="00C45F3D"/>
    <w:rsid w:val="00C46138"/>
    <w:rsid w:val="00C46320"/>
    <w:rsid w:val="00C464C1"/>
    <w:rsid w:val="00C46572"/>
    <w:rsid w:val="00C465E2"/>
    <w:rsid w:val="00C46720"/>
    <w:rsid w:val="00C46834"/>
    <w:rsid w:val="00C46C19"/>
    <w:rsid w:val="00C46D7E"/>
    <w:rsid w:val="00C46F85"/>
    <w:rsid w:val="00C46F9F"/>
    <w:rsid w:val="00C47174"/>
    <w:rsid w:val="00C476C2"/>
    <w:rsid w:val="00C47701"/>
    <w:rsid w:val="00C47AE3"/>
    <w:rsid w:val="00C47C0C"/>
    <w:rsid w:val="00C47E80"/>
    <w:rsid w:val="00C500F1"/>
    <w:rsid w:val="00C502A7"/>
    <w:rsid w:val="00C5041F"/>
    <w:rsid w:val="00C506EA"/>
    <w:rsid w:val="00C50840"/>
    <w:rsid w:val="00C509E6"/>
    <w:rsid w:val="00C50B44"/>
    <w:rsid w:val="00C50EBF"/>
    <w:rsid w:val="00C513C9"/>
    <w:rsid w:val="00C51491"/>
    <w:rsid w:val="00C514A9"/>
    <w:rsid w:val="00C5160D"/>
    <w:rsid w:val="00C516DD"/>
    <w:rsid w:val="00C516F4"/>
    <w:rsid w:val="00C51820"/>
    <w:rsid w:val="00C51B65"/>
    <w:rsid w:val="00C51C4A"/>
    <w:rsid w:val="00C5200C"/>
    <w:rsid w:val="00C521E2"/>
    <w:rsid w:val="00C52287"/>
    <w:rsid w:val="00C52309"/>
    <w:rsid w:val="00C52677"/>
    <w:rsid w:val="00C527BF"/>
    <w:rsid w:val="00C527D4"/>
    <w:rsid w:val="00C527E8"/>
    <w:rsid w:val="00C52A2C"/>
    <w:rsid w:val="00C52ABD"/>
    <w:rsid w:val="00C53265"/>
    <w:rsid w:val="00C532CB"/>
    <w:rsid w:val="00C534EB"/>
    <w:rsid w:val="00C53601"/>
    <w:rsid w:val="00C538B4"/>
    <w:rsid w:val="00C5392B"/>
    <w:rsid w:val="00C53AAE"/>
    <w:rsid w:val="00C53B1C"/>
    <w:rsid w:val="00C53DED"/>
    <w:rsid w:val="00C53EE3"/>
    <w:rsid w:val="00C5401A"/>
    <w:rsid w:val="00C54088"/>
    <w:rsid w:val="00C543AB"/>
    <w:rsid w:val="00C54620"/>
    <w:rsid w:val="00C54643"/>
    <w:rsid w:val="00C54765"/>
    <w:rsid w:val="00C5487A"/>
    <w:rsid w:val="00C5487E"/>
    <w:rsid w:val="00C5494D"/>
    <w:rsid w:val="00C54ADD"/>
    <w:rsid w:val="00C54C5D"/>
    <w:rsid w:val="00C54C71"/>
    <w:rsid w:val="00C54CF4"/>
    <w:rsid w:val="00C54F03"/>
    <w:rsid w:val="00C55538"/>
    <w:rsid w:val="00C5580E"/>
    <w:rsid w:val="00C5591B"/>
    <w:rsid w:val="00C55E22"/>
    <w:rsid w:val="00C55FBF"/>
    <w:rsid w:val="00C560F2"/>
    <w:rsid w:val="00C56180"/>
    <w:rsid w:val="00C56377"/>
    <w:rsid w:val="00C5638D"/>
    <w:rsid w:val="00C56B14"/>
    <w:rsid w:val="00C56EB5"/>
    <w:rsid w:val="00C56F35"/>
    <w:rsid w:val="00C57387"/>
    <w:rsid w:val="00C5750F"/>
    <w:rsid w:val="00C57597"/>
    <w:rsid w:val="00C575B3"/>
    <w:rsid w:val="00C575B4"/>
    <w:rsid w:val="00C57612"/>
    <w:rsid w:val="00C578FD"/>
    <w:rsid w:val="00C579E0"/>
    <w:rsid w:val="00C57A2B"/>
    <w:rsid w:val="00C57AD5"/>
    <w:rsid w:val="00C57B13"/>
    <w:rsid w:val="00C57CBC"/>
    <w:rsid w:val="00C57E35"/>
    <w:rsid w:val="00C57EEB"/>
    <w:rsid w:val="00C57EF2"/>
    <w:rsid w:val="00C6022B"/>
    <w:rsid w:val="00C605BF"/>
    <w:rsid w:val="00C60E70"/>
    <w:rsid w:val="00C60F1A"/>
    <w:rsid w:val="00C61740"/>
    <w:rsid w:val="00C619AC"/>
    <w:rsid w:val="00C61A83"/>
    <w:rsid w:val="00C61AC8"/>
    <w:rsid w:val="00C61B13"/>
    <w:rsid w:val="00C61BE2"/>
    <w:rsid w:val="00C61D87"/>
    <w:rsid w:val="00C62114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4B"/>
    <w:rsid w:val="00C633E8"/>
    <w:rsid w:val="00C633F2"/>
    <w:rsid w:val="00C63449"/>
    <w:rsid w:val="00C63550"/>
    <w:rsid w:val="00C63615"/>
    <w:rsid w:val="00C63721"/>
    <w:rsid w:val="00C6374B"/>
    <w:rsid w:val="00C6378F"/>
    <w:rsid w:val="00C63B4D"/>
    <w:rsid w:val="00C63CA0"/>
    <w:rsid w:val="00C64213"/>
    <w:rsid w:val="00C64404"/>
    <w:rsid w:val="00C645C9"/>
    <w:rsid w:val="00C64762"/>
    <w:rsid w:val="00C6485C"/>
    <w:rsid w:val="00C64AB8"/>
    <w:rsid w:val="00C64C49"/>
    <w:rsid w:val="00C64C56"/>
    <w:rsid w:val="00C64E8C"/>
    <w:rsid w:val="00C64F15"/>
    <w:rsid w:val="00C64FE4"/>
    <w:rsid w:val="00C650DA"/>
    <w:rsid w:val="00C65159"/>
    <w:rsid w:val="00C65252"/>
    <w:rsid w:val="00C6531C"/>
    <w:rsid w:val="00C65421"/>
    <w:rsid w:val="00C65488"/>
    <w:rsid w:val="00C6573C"/>
    <w:rsid w:val="00C657EF"/>
    <w:rsid w:val="00C6585F"/>
    <w:rsid w:val="00C65A38"/>
    <w:rsid w:val="00C65ABC"/>
    <w:rsid w:val="00C65B61"/>
    <w:rsid w:val="00C65C5A"/>
    <w:rsid w:val="00C65C8A"/>
    <w:rsid w:val="00C660D3"/>
    <w:rsid w:val="00C661AC"/>
    <w:rsid w:val="00C66203"/>
    <w:rsid w:val="00C6650E"/>
    <w:rsid w:val="00C6665F"/>
    <w:rsid w:val="00C66B66"/>
    <w:rsid w:val="00C66BAF"/>
    <w:rsid w:val="00C66C58"/>
    <w:rsid w:val="00C66C76"/>
    <w:rsid w:val="00C66F24"/>
    <w:rsid w:val="00C66F4F"/>
    <w:rsid w:val="00C6714A"/>
    <w:rsid w:val="00C6736F"/>
    <w:rsid w:val="00C673E9"/>
    <w:rsid w:val="00C67575"/>
    <w:rsid w:val="00C67A44"/>
    <w:rsid w:val="00C67B5A"/>
    <w:rsid w:val="00C67E17"/>
    <w:rsid w:val="00C70015"/>
    <w:rsid w:val="00C70136"/>
    <w:rsid w:val="00C70195"/>
    <w:rsid w:val="00C704FB"/>
    <w:rsid w:val="00C70539"/>
    <w:rsid w:val="00C70550"/>
    <w:rsid w:val="00C708EB"/>
    <w:rsid w:val="00C70954"/>
    <w:rsid w:val="00C70A6D"/>
    <w:rsid w:val="00C70B76"/>
    <w:rsid w:val="00C70CFD"/>
    <w:rsid w:val="00C70D18"/>
    <w:rsid w:val="00C70DFD"/>
    <w:rsid w:val="00C70FC7"/>
    <w:rsid w:val="00C71325"/>
    <w:rsid w:val="00C71519"/>
    <w:rsid w:val="00C71AE7"/>
    <w:rsid w:val="00C71DDC"/>
    <w:rsid w:val="00C71DE6"/>
    <w:rsid w:val="00C71DFB"/>
    <w:rsid w:val="00C722A2"/>
    <w:rsid w:val="00C7240C"/>
    <w:rsid w:val="00C7258E"/>
    <w:rsid w:val="00C725A0"/>
    <w:rsid w:val="00C72888"/>
    <w:rsid w:val="00C72D72"/>
    <w:rsid w:val="00C73657"/>
    <w:rsid w:val="00C7377E"/>
    <w:rsid w:val="00C73912"/>
    <w:rsid w:val="00C739AC"/>
    <w:rsid w:val="00C73C43"/>
    <w:rsid w:val="00C73CAE"/>
    <w:rsid w:val="00C73D47"/>
    <w:rsid w:val="00C73E09"/>
    <w:rsid w:val="00C73F47"/>
    <w:rsid w:val="00C7416A"/>
    <w:rsid w:val="00C7422E"/>
    <w:rsid w:val="00C7445C"/>
    <w:rsid w:val="00C746B6"/>
    <w:rsid w:val="00C74BFE"/>
    <w:rsid w:val="00C74E70"/>
    <w:rsid w:val="00C74EC1"/>
    <w:rsid w:val="00C754FE"/>
    <w:rsid w:val="00C75BD8"/>
    <w:rsid w:val="00C75E0C"/>
    <w:rsid w:val="00C76017"/>
    <w:rsid w:val="00C760EF"/>
    <w:rsid w:val="00C76158"/>
    <w:rsid w:val="00C7637E"/>
    <w:rsid w:val="00C765B9"/>
    <w:rsid w:val="00C766C9"/>
    <w:rsid w:val="00C767F3"/>
    <w:rsid w:val="00C76BD4"/>
    <w:rsid w:val="00C76E84"/>
    <w:rsid w:val="00C76FA0"/>
    <w:rsid w:val="00C76FFE"/>
    <w:rsid w:val="00C77032"/>
    <w:rsid w:val="00C77364"/>
    <w:rsid w:val="00C7757D"/>
    <w:rsid w:val="00C77A0D"/>
    <w:rsid w:val="00C77B23"/>
    <w:rsid w:val="00C8034B"/>
    <w:rsid w:val="00C8039D"/>
    <w:rsid w:val="00C805AE"/>
    <w:rsid w:val="00C8075C"/>
    <w:rsid w:val="00C80785"/>
    <w:rsid w:val="00C807A7"/>
    <w:rsid w:val="00C808AF"/>
    <w:rsid w:val="00C80A28"/>
    <w:rsid w:val="00C80F49"/>
    <w:rsid w:val="00C810C6"/>
    <w:rsid w:val="00C810D0"/>
    <w:rsid w:val="00C810D8"/>
    <w:rsid w:val="00C81565"/>
    <w:rsid w:val="00C815D2"/>
    <w:rsid w:val="00C81BAB"/>
    <w:rsid w:val="00C81EF7"/>
    <w:rsid w:val="00C81FB8"/>
    <w:rsid w:val="00C821CA"/>
    <w:rsid w:val="00C8232D"/>
    <w:rsid w:val="00C823F0"/>
    <w:rsid w:val="00C82715"/>
    <w:rsid w:val="00C82722"/>
    <w:rsid w:val="00C82929"/>
    <w:rsid w:val="00C82D18"/>
    <w:rsid w:val="00C82EE8"/>
    <w:rsid w:val="00C82FE6"/>
    <w:rsid w:val="00C831A5"/>
    <w:rsid w:val="00C831FE"/>
    <w:rsid w:val="00C834EE"/>
    <w:rsid w:val="00C836EE"/>
    <w:rsid w:val="00C83961"/>
    <w:rsid w:val="00C83B40"/>
    <w:rsid w:val="00C83FB8"/>
    <w:rsid w:val="00C8418F"/>
    <w:rsid w:val="00C842D6"/>
    <w:rsid w:val="00C843E0"/>
    <w:rsid w:val="00C84430"/>
    <w:rsid w:val="00C84669"/>
    <w:rsid w:val="00C8475A"/>
    <w:rsid w:val="00C848E0"/>
    <w:rsid w:val="00C84AB1"/>
    <w:rsid w:val="00C84B00"/>
    <w:rsid w:val="00C84E00"/>
    <w:rsid w:val="00C84FD1"/>
    <w:rsid w:val="00C85054"/>
    <w:rsid w:val="00C850EB"/>
    <w:rsid w:val="00C854F8"/>
    <w:rsid w:val="00C85663"/>
    <w:rsid w:val="00C857A6"/>
    <w:rsid w:val="00C85A9D"/>
    <w:rsid w:val="00C85C56"/>
    <w:rsid w:val="00C85E94"/>
    <w:rsid w:val="00C86179"/>
    <w:rsid w:val="00C86383"/>
    <w:rsid w:val="00C863A9"/>
    <w:rsid w:val="00C863E4"/>
    <w:rsid w:val="00C8655B"/>
    <w:rsid w:val="00C866A8"/>
    <w:rsid w:val="00C86872"/>
    <w:rsid w:val="00C8689F"/>
    <w:rsid w:val="00C86AC7"/>
    <w:rsid w:val="00C86D09"/>
    <w:rsid w:val="00C87451"/>
    <w:rsid w:val="00C87505"/>
    <w:rsid w:val="00C8769E"/>
    <w:rsid w:val="00C879BD"/>
    <w:rsid w:val="00C87E8D"/>
    <w:rsid w:val="00C900DE"/>
    <w:rsid w:val="00C90482"/>
    <w:rsid w:val="00C90A30"/>
    <w:rsid w:val="00C90A53"/>
    <w:rsid w:val="00C90A57"/>
    <w:rsid w:val="00C90CFE"/>
    <w:rsid w:val="00C90D04"/>
    <w:rsid w:val="00C90F90"/>
    <w:rsid w:val="00C9114D"/>
    <w:rsid w:val="00C9114E"/>
    <w:rsid w:val="00C91290"/>
    <w:rsid w:val="00C91674"/>
    <w:rsid w:val="00C918B9"/>
    <w:rsid w:val="00C92034"/>
    <w:rsid w:val="00C920BA"/>
    <w:rsid w:val="00C92164"/>
    <w:rsid w:val="00C9233D"/>
    <w:rsid w:val="00C924ED"/>
    <w:rsid w:val="00C9251E"/>
    <w:rsid w:val="00C92A00"/>
    <w:rsid w:val="00C92B69"/>
    <w:rsid w:val="00C92BE1"/>
    <w:rsid w:val="00C92E2D"/>
    <w:rsid w:val="00C92E8C"/>
    <w:rsid w:val="00C92ED3"/>
    <w:rsid w:val="00C930DA"/>
    <w:rsid w:val="00C932F9"/>
    <w:rsid w:val="00C9341B"/>
    <w:rsid w:val="00C9375E"/>
    <w:rsid w:val="00C93C2D"/>
    <w:rsid w:val="00C93E18"/>
    <w:rsid w:val="00C94709"/>
    <w:rsid w:val="00C94823"/>
    <w:rsid w:val="00C949FA"/>
    <w:rsid w:val="00C94A7C"/>
    <w:rsid w:val="00C94C52"/>
    <w:rsid w:val="00C94DFA"/>
    <w:rsid w:val="00C94F46"/>
    <w:rsid w:val="00C953BB"/>
    <w:rsid w:val="00C95436"/>
    <w:rsid w:val="00C959AA"/>
    <w:rsid w:val="00C95D3B"/>
    <w:rsid w:val="00C961F5"/>
    <w:rsid w:val="00C9653C"/>
    <w:rsid w:val="00C966B7"/>
    <w:rsid w:val="00C96887"/>
    <w:rsid w:val="00C96990"/>
    <w:rsid w:val="00C96B4B"/>
    <w:rsid w:val="00C96BD5"/>
    <w:rsid w:val="00C96C4F"/>
    <w:rsid w:val="00C96F59"/>
    <w:rsid w:val="00C97016"/>
    <w:rsid w:val="00C97259"/>
    <w:rsid w:val="00C972B5"/>
    <w:rsid w:val="00C975CD"/>
    <w:rsid w:val="00C975DF"/>
    <w:rsid w:val="00C97683"/>
    <w:rsid w:val="00C9774E"/>
    <w:rsid w:val="00C97823"/>
    <w:rsid w:val="00C97AD2"/>
    <w:rsid w:val="00C97F49"/>
    <w:rsid w:val="00CA0255"/>
    <w:rsid w:val="00CA047C"/>
    <w:rsid w:val="00CA05FA"/>
    <w:rsid w:val="00CA0786"/>
    <w:rsid w:val="00CA0871"/>
    <w:rsid w:val="00CA0A7F"/>
    <w:rsid w:val="00CA0C96"/>
    <w:rsid w:val="00CA0D2C"/>
    <w:rsid w:val="00CA0D87"/>
    <w:rsid w:val="00CA0DE9"/>
    <w:rsid w:val="00CA0E52"/>
    <w:rsid w:val="00CA0E70"/>
    <w:rsid w:val="00CA0FB7"/>
    <w:rsid w:val="00CA1158"/>
    <w:rsid w:val="00CA1319"/>
    <w:rsid w:val="00CA1454"/>
    <w:rsid w:val="00CA1720"/>
    <w:rsid w:val="00CA1A27"/>
    <w:rsid w:val="00CA1CC6"/>
    <w:rsid w:val="00CA1DD0"/>
    <w:rsid w:val="00CA200E"/>
    <w:rsid w:val="00CA2105"/>
    <w:rsid w:val="00CA2376"/>
    <w:rsid w:val="00CA2535"/>
    <w:rsid w:val="00CA26D4"/>
    <w:rsid w:val="00CA278A"/>
    <w:rsid w:val="00CA2C18"/>
    <w:rsid w:val="00CA2FB0"/>
    <w:rsid w:val="00CA3102"/>
    <w:rsid w:val="00CA3185"/>
    <w:rsid w:val="00CA33FD"/>
    <w:rsid w:val="00CA35C1"/>
    <w:rsid w:val="00CA364E"/>
    <w:rsid w:val="00CA36DE"/>
    <w:rsid w:val="00CA3835"/>
    <w:rsid w:val="00CA39D6"/>
    <w:rsid w:val="00CA3AE4"/>
    <w:rsid w:val="00CA4016"/>
    <w:rsid w:val="00CA4051"/>
    <w:rsid w:val="00CA423B"/>
    <w:rsid w:val="00CA439B"/>
    <w:rsid w:val="00CA448D"/>
    <w:rsid w:val="00CA4562"/>
    <w:rsid w:val="00CA4575"/>
    <w:rsid w:val="00CA4670"/>
    <w:rsid w:val="00CA46AF"/>
    <w:rsid w:val="00CA46E0"/>
    <w:rsid w:val="00CA4A6B"/>
    <w:rsid w:val="00CA4ABC"/>
    <w:rsid w:val="00CA4B6C"/>
    <w:rsid w:val="00CA4BBB"/>
    <w:rsid w:val="00CA4E7E"/>
    <w:rsid w:val="00CA4F1D"/>
    <w:rsid w:val="00CA5005"/>
    <w:rsid w:val="00CA5054"/>
    <w:rsid w:val="00CA51D6"/>
    <w:rsid w:val="00CA52DC"/>
    <w:rsid w:val="00CA5344"/>
    <w:rsid w:val="00CA5490"/>
    <w:rsid w:val="00CA54FF"/>
    <w:rsid w:val="00CA553E"/>
    <w:rsid w:val="00CA55EE"/>
    <w:rsid w:val="00CA580E"/>
    <w:rsid w:val="00CA58C2"/>
    <w:rsid w:val="00CA595A"/>
    <w:rsid w:val="00CA5A27"/>
    <w:rsid w:val="00CA5AAE"/>
    <w:rsid w:val="00CA5BAF"/>
    <w:rsid w:val="00CA5CB1"/>
    <w:rsid w:val="00CA5D51"/>
    <w:rsid w:val="00CA5ED7"/>
    <w:rsid w:val="00CA5F2F"/>
    <w:rsid w:val="00CA5FEF"/>
    <w:rsid w:val="00CA60A4"/>
    <w:rsid w:val="00CA62B1"/>
    <w:rsid w:val="00CA635D"/>
    <w:rsid w:val="00CA637E"/>
    <w:rsid w:val="00CA6380"/>
    <w:rsid w:val="00CA64CD"/>
    <w:rsid w:val="00CA65A0"/>
    <w:rsid w:val="00CA67E6"/>
    <w:rsid w:val="00CA6864"/>
    <w:rsid w:val="00CA68AD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D72"/>
    <w:rsid w:val="00CA7EA6"/>
    <w:rsid w:val="00CB0161"/>
    <w:rsid w:val="00CB0495"/>
    <w:rsid w:val="00CB0523"/>
    <w:rsid w:val="00CB09B8"/>
    <w:rsid w:val="00CB0AF2"/>
    <w:rsid w:val="00CB0C09"/>
    <w:rsid w:val="00CB0E9F"/>
    <w:rsid w:val="00CB0F91"/>
    <w:rsid w:val="00CB0FA3"/>
    <w:rsid w:val="00CB1088"/>
    <w:rsid w:val="00CB10E4"/>
    <w:rsid w:val="00CB119D"/>
    <w:rsid w:val="00CB13C7"/>
    <w:rsid w:val="00CB142F"/>
    <w:rsid w:val="00CB1894"/>
    <w:rsid w:val="00CB1922"/>
    <w:rsid w:val="00CB198C"/>
    <w:rsid w:val="00CB1B6B"/>
    <w:rsid w:val="00CB1E08"/>
    <w:rsid w:val="00CB203A"/>
    <w:rsid w:val="00CB2317"/>
    <w:rsid w:val="00CB2397"/>
    <w:rsid w:val="00CB2BA9"/>
    <w:rsid w:val="00CB2D8D"/>
    <w:rsid w:val="00CB3072"/>
    <w:rsid w:val="00CB3091"/>
    <w:rsid w:val="00CB35A1"/>
    <w:rsid w:val="00CB3717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B77"/>
    <w:rsid w:val="00CB506E"/>
    <w:rsid w:val="00CB5589"/>
    <w:rsid w:val="00CB566C"/>
    <w:rsid w:val="00CB5688"/>
    <w:rsid w:val="00CB573C"/>
    <w:rsid w:val="00CB581E"/>
    <w:rsid w:val="00CB599B"/>
    <w:rsid w:val="00CB5D82"/>
    <w:rsid w:val="00CB5F1A"/>
    <w:rsid w:val="00CB605D"/>
    <w:rsid w:val="00CB614B"/>
    <w:rsid w:val="00CB6163"/>
    <w:rsid w:val="00CB619F"/>
    <w:rsid w:val="00CB65B6"/>
    <w:rsid w:val="00CB66BC"/>
    <w:rsid w:val="00CB66E7"/>
    <w:rsid w:val="00CB680B"/>
    <w:rsid w:val="00CB6BE1"/>
    <w:rsid w:val="00CB6F04"/>
    <w:rsid w:val="00CB6F6C"/>
    <w:rsid w:val="00CB73B6"/>
    <w:rsid w:val="00CB7631"/>
    <w:rsid w:val="00CB7745"/>
    <w:rsid w:val="00CB7B33"/>
    <w:rsid w:val="00CB7B69"/>
    <w:rsid w:val="00CB7DFD"/>
    <w:rsid w:val="00CB7E96"/>
    <w:rsid w:val="00CB7FE5"/>
    <w:rsid w:val="00CC0033"/>
    <w:rsid w:val="00CC0113"/>
    <w:rsid w:val="00CC0353"/>
    <w:rsid w:val="00CC03B9"/>
    <w:rsid w:val="00CC04A7"/>
    <w:rsid w:val="00CC059F"/>
    <w:rsid w:val="00CC0A03"/>
    <w:rsid w:val="00CC0C4A"/>
    <w:rsid w:val="00CC0D7A"/>
    <w:rsid w:val="00CC0DF0"/>
    <w:rsid w:val="00CC0ED2"/>
    <w:rsid w:val="00CC112F"/>
    <w:rsid w:val="00CC1431"/>
    <w:rsid w:val="00CC1904"/>
    <w:rsid w:val="00CC1B5C"/>
    <w:rsid w:val="00CC2090"/>
    <w:rsid w:val="00CC2168"/>
    <w:rsid w:val="00CC26B8"/>
    <w:rsid w:val="00CC275B"/>
    <w:rsid w:val="00CC2CCF"/>
    <w:rsid w:val="00CC334F"/>
    <w:rsid w:val="00CC3359"/>
    <w:rsid w:val="00CC35ED"/>
    <w:rsid w:val="00CC3881"/>
    <w:rsid w:val="00CC3B8B"/>
    <w:rsid w:val="00CC3E24"/>
    <w:rsid w:val="00CC3FA1"/>
    <w:rsid w:val="00CC40F1"/>
    <w:rsid w:val="00CC4158"/>
    <w:rsid w:val="00CC4290"/>
    <w:rsid w:val="00CC45BD"/>
    <w:rsid w:val="00CC474A"/>
    <w:rsid w:val="00CC48FC"/>
    <w:rsid w:val="00CC4949"/>
    <w:rsid w:val="00CC4995"/>
    <w:rsid w:val="00CC4BD6"/>
    <w:rsid w:val="00CC4D2E"/>
    <w:rsid w:val="00CC4E5A"/>
    <w:rsid w:val="00CC4F3C"/>
    <w:rsid w:val="00CC5035"/>
    <w:rsid w:val="00CC5212"/>
    <w:rsid w:val="00CC5717"/>
    <w:rsid w:val="00CC58A5"/>
    <w:rsid w:val="00CC59CE"/>
    <w:rsid w:val="00CC5B57"/>
    <w:rsid w:val="00CC5DBD"/>
    <w:rsid w:val="00CC6032"/>
    <w:rsid w:val="00CC62C3"/>
    <w:rsid w:val="00CC64AB"/>
    <w:rsid w:val="00CC708A"/>
    <w:rsid w:val="00CC7198"/>
    <w:rsid w:val="00CC73A3"/>
    <w:rsid w:val="00CC7B63"/>
    <w:rsid w:val="00CC7DE6"/>
    <w:rsid w:val="00CD032A"/>
    <w:rsid w:val="00CD03B4"/>
    <w:rsid w:val="00CD0551"/>
    <w:rsid w:val="00CD07ED"/>
    <w:rsid w:val="00CD0CBC"/>
    <w:rsid w:val="00CD0E9F"/>
    <w:rsid w:val="00CD0F5B"/>
    <w:rsid w:val="00CD1013"/>
    <w:rsid w:val="00CD1086"/>
    <w:rsid w:val="00CD13F4"/>
    <w:rsid w:val="00CD1894"/>
    <w:rsid w:val="00CD1BA7"/>
    <w:rsid w:val="00CD1EBB"/>
    <w:rsid w:val="00CD2807"/>
    <w:rsid w:val="00CD28D8"/>
    <w:rsid w:val="00CD2D2D"/>
    <w:rsid w:val="00CD2D40"/>
    <w:rsid w:val="00CD2DBD"/>
    <w:rsid w:val="00CD335D"/>
    <w:rsid w:val="00CD33D0"/>
    <w:rsid w:val="00CD3995"/>
    <w:rsid w:val="00CD3EFA"/>
    <w:rsid w:val="00CD3F65"/>
    <w:rsid w:val="00CD405B"/>
    <w:rsid w:val="00CD409E"/>
    <w:rsid w:val="00CD40F0"/>
    <w:rsid w:val="00CD41F9"/>
    <w:rsid w:val="00CD4242"/>
    <w:rsid w:val="00CD4443"/>
    <w:rsid w:val="00CD4561"/>
    <w:rsid w:val="00CD458A"/>
    <w:rsid w:val="00CD459A"/>
    <w:rsid w:val="00CD4844"/>
    <w:rsid w:val="00CD4D23"/>
    <w:rsid w:val="00CD4E5D"/>
    <w:rsid w:val="00CD4E92"/>
    <w:rsid w:val="00CD4EEE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5F93"/>
    <w:rsid w:val="00CD600C"/>
    <w:rsid w:val="00CD60E1"/>
    <w:rsid w:val="00CD627A"/>
    <w:rsid w:val="00CD63C2"/>
    <w:rsid w:val="00CD63D1"/>
    <w:rsid w:val="00CD6627"/>
    <w:rsid w:val="00CD66F8"/>
    <w:rsid w:val="00CD66FD"/>
    <w:rsid w:val="00CD6852"/>
    <w:rsid w:val="00CD6A52"/>
    <w:rsid w:val="00CD6C99"/>
    <w:rsid w:val="00CD6D32"/>
    <w:rsid w:val="00CD72C1"/>
    <w:rsid w:val="00CD73BD"/>
    <w:rsid w:val="00CD7E66"/>
    <w:rsid w:val="00CE07CA"/>
    <w:rsid w:val="00CE07DC"/>
    <w:rsid w:val="00CE084D"/>
    <w:rsid w:val="00CE0A02"/>
    <w:rsid w:val="00CE0D02"/>
    <w:rsid w:val="00CE0E92"/>
    <w:rsid w:val="00CE11A8"/>
    <w:rsid w:val="00CE1220"/>
    <w:rsid w:val="00CE145C"/>
    <w:rsid w:val="00CE175E"/>
    <w:rsid w:val="00CE1831"/>
    <w:rsid w:val="00CE1955"/>
    <w:rsid w:val="00CE1A9C"/>
    <w:rsid w:val="00CE1FD0"/>
    <w:rsid w:val="00CE2054"/>
    <w:rsid w:val="00CE2061"/>
    <w:rsid w:val="00CE24B9"/>
    <w:rsid w:val="00CE2508"/>
    <w:rsid w:val="00CE2626"/>
    <w:rsid w:val="00CE26C4"/>
    <w:rsid w:val="00CE2820"/>
    <w:rsid w:val="00CE297D"/>
    <w:rsid w:val="00CE31E3"/>
    <w:rsid w:val="00CE3427"/>
    <w:rsid w:val="00CE3677"/>
    <w:rsid w:val="00CE37C4"/>
    <w:rsid w:val="00CE3FDE"/>
    <w:rsid w:val="00CE3FFD"/>
    <w:rsid w:val="00CE4072"/>
    <w:rsid w:val="00CE457F"/>
    <w:rsid w:val="00CE4906"/>
    <w:rsid w:val="00CE49B4"/>
    <w:rsid w:val="00CE4EEB"/>
    <w:rsid w:val="00CE5319"/>
    <w:rsid w:val="00CE57FE"/>
    <w:rsid w:val="00CE590C"/>
    <w:rsid w:val="00CE5C49"/>
    <w:rsid w:val="00CE61E1"/>
    <w:rsid w:val="00CE61F2"/>
    <w:rsid w:val="00CE63F0"/>
    <w:rsid w:val="00CE6539"/>
    <w:rsid w:val="00CE6731"/>
    <w:rsid w:val="00CE6951"/>
    <w:rsid w:val="00CE6AB6"/>
    <w:rsid w:val="00CE6B0C"/>
    <w:rsid w:val="00CE6FB0"/>
    <w:rsid w:val="00CE7386"/>
    <w:rsid w:val="00CE7411"/>
    <w:rsid w:val="00CE7872"/>
    <w:rsid w:val="00CE7887"/>
    <w:rsid w:val="00CE797B"/>
    <w:rsid w:val="00CE798C"/>
    <w:rsid w:val="00CE7CF0"/>
    <w:rsid w:val="00CE7EA8"/>
    <w:rsid w:val="00CF0081"/>
    <w:rsid w:val="00CF04AE"/>
    <w:rsid w:val="00CF0504"/>
    <w:rsid w:val="00CF0533"/>
    <w:rsid w:val="00CF0599"/>
    <w:rsid w:val="00CF0838"/>
    <w:rsid w:val="00CF0AB7"/>
    <w:rsid w:val="00CF0D36"/>
    <w:rsid w:val="00CF0E83"/>
    <w:rsid w:val="00CF11BB"/>
    <w:rsid w:val="00CF1364"/>
    <w:rsid w:val="00CF168F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C7D"/>
    <w:rsid w:val="00CF2F0A"/>
    <w:rsid w:val="00CF3059"/>
    <w:rsid w:val="00CF31C1"/>
    <w:rsid w:val="00CF3369"/>
    <w:rsid w:val="00CF347E"/>
    <w:rsid w:val="00CF3A11"/>
    <w:rsid w:val="00CF3C18"/>
    <w:rsid w:val="00CF4147"/>
    <w:rsid w:val="00CF4945"/>
    <w:rsid w:val="00CF496C"/>
    <w:rsid w:val="00CF4CD0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9DA"/>
    <w:rsid w:val="00CF6B73"/>
    <w:rsid w:val="00CF6BA5"/>
    <w:rsid w:val="00CF6C3E"/>
    <w:rsid w:val="00CF6EFC"/>
    <w:rsid w:val="00CF6FF9"/>
    <w:rsid w:val="00CF7204"/>
    <w:rsid w:val="00CF7241"/>
    <w:rsid w:val="00CF73FF"/>
    <w:rsid w:val="00CF7425"/>
    <w:rsid w:val="00CF7447"/>
    <w:rsid w:val="00CF747E"/>
    <w:rsid w:val="00CF75DD"/>
    <w:rsid w:val="00CF76A3"/>
    <w:rsid w:val="00CF7800"/>
    <w:rsid w:val="00CF7832"/>
    <w:rsid w:val="00CF7962"/>
    <w:rsid w:val="00CF7B1B"/>
    <w:rsid w:val="00CF7C28"/>
    <w:rsid w:val="00CF7C5D"/>
    <w:rsid w:val="00CF7DB8"/>
    <w:rsid w:val="00CF7F14"/>
    <w:rsid w:val="00CF7F3A"/>
    <w:rsid w:val="00D000AB"/>
    <w:rsid w:val="00D0010B"/>
    <w:rsid w:val="00D002BA"/>
    <w:rsid w:val="00D003D1"/>
    <w:rsid w:val="00D00432"/>
    <w:rsid w:val="00D00434"/>
    <w:rsid w:val="00D0080B"/>
    <w:rsid w:val="00D008AB"/>
    <w:rsid w:val="00D008B1"/>
    <w:rsid w:val="00D008FE"/>
    <w:rsid w:val="00D00CEE"/>
    <w:rsid w:val="00D00DA2"/>
    <w:rsid w:val="00D01835"/>
    <w:rsid w:val="00D01A60"/>
    <w:rsid w:val="00D01A88"/>
    <w:rsid w:val="00D01AFD"/>
    <w:rsid w:val="00D01BF2"/>
    <w:rsid w:val="00D01C4E"/>
    <w:rsid w:val="00D01CA9"/>
    <w:rsid w:val="00D01D62"/>
    <w:rsid w:val="00D01DA5"/>
    <w:rsid w:val="00D01F8F"/>
    <w:rsid w:val="00D02055"/>
    <w:rsid w:val="00D0217B"/>
    <w:rsid w:val="00D0226D"/>
    <w:rsid w:val="00D023B5"/>
    <w:rsid w:val="00D02A25"/>
    <w:rsid w:val="00D02C02"/>
    <w:rsid w:val="00D02C10"/>
    <w:rsid w:val="00D02CA0"/>
    <w:rsid w:val="00D02D63"/>
    <w:rsid w:val="00D02D99"/>
    <w:rsid w:val="00D03102"/>
    <w:rsid w:val="00D03116"/>
    <w:rsid w:val="00D03170"/>
    <w:rsid w:val="00D031EA"/>
    <w:rsid w:val="00D032AA"/>
    <w:rsid w:val="00D032D2"/>
    <w:rsid w:val="00D0331F"/>
    <w:rsid w:val="00D03353"/>
    <w:rsid w:val="00D033A9"/>
    <w:rsid w:val="00D033D3"/>
    <w:rsid w:val="00D034C4"/>
    <w:rsid w:val="00D0384F"/>
    <w:rsid w:val="00D03AAE"/>
    <w:rsid w:val="00D03ECC"/>
    <w:rsid w:val="00D04052"/>
    <w:rsid w:val="00D040D3"/>
    <w:rsid w:val="00D040E4"/>
    <w:rsid w:val="00D04181"/>
    <w:rsid w:val="00D045E4"/>
    <w:rsid w:val="00D047E8"/>
    <w:rsid w:val="00D04884"/>
    <w:rsid w:val="00D04980"/>
    <w:rsid w:val="00D04ADD"/>
    <w:rsid w:val="00D04D88"/>
    <w:rsid w:val="00D04E1C"/>
    <w:rsid w:val="00D0521F"/>
    <w:rsid w:val="00D05549"/>
    <w:rsid w:val="00D0597E"/>
    <w:rsid w:val="00D05A1C"/>
    <w:rsid w:val="00D05A95"/>
    <w:rsid w:val="00D05BC2"/>
    <w:rsid w:val="00D05FBD"/>
    <w:rsid w:val="00D060FA"/>
    <w:rsid w:val="00D0617B"/>
    <w:rsid w:val="00D06232"/>
    <w:rsid w:val="00D063B8"/>
    <w:rsid w:val="00D066D9"/>
    <w:rsid w:val="00D06A1F"/>
    <w:rsid w:val="00D06D78"/>
    <w:rsid w:val="00D071F0"/>
    <w:rsid w:val="00D073C4"/>
    <w:rsid w:val="00D07646"/>
    <w:rsid w:val="00D078F2"/>
    <w:rsid w:val="00D079AF"/>
    <w:rsid w:val="00D07ED9"/>
    <w:rsid w:val="00D07EE1"/>
    <w:rsid w:val="00D07EF2"/>
    <w:rsid w:val="00D102BD"/>
    <w:rsid w:val="00D102C2"/>
    <w:rsid w:val="00D103C7"/>
    <w:rsid w:val="00D10542"/>
    <w:rsid w:val="00D109D9"/>
    <w:rsid w:val="00D109FF"/>
    <w:rsid w:val="00D10E0F"/>
    <w:rsid w:val="00D10EE0"/>
    <w:rsid w:val="00D1133A"/>
    <w:rsid w:val="00D114EE"/>
    <w:rsid w:val="00D1170A"/>
    <w:rsid w:val="00D11749"/>
    <w:rsid w:val="00D1197A"/>
    <w:rsid w:val="00D11B97"/>
    <w:rsid w:val="00D11BA7"/>
    <w:rsid w:val="00D11CBB"/>
    <w:rsid w:val="00D11E2A"/>
    <w:rsid w:val="00D11FC8"/>
    <w:rsid w:val="00D12188"/>
    <w:rsid w:val="00D1223D"/>
    <w:rsid w:val="00D12391"/>
    <w:rsid w:val="00D12723"/>
    <w:rsid w:val="00D12925"/>
    <w:rsid w:val="00D129AA"/>
    <w:rsid w:val="00D12C91"/>
    <w:rsid w:val="00D12CAE"/>
    <w:rsid w:val="00D12DE2"/>
    <w:rsid w:val="00D12F80"/>
    <w:rsid w:val="00D1329C"/>
    <w:rsid w:val="00D13338"/>
    <w:rsid w:val="00D1369C"/>
    <w:rsid w:val="00D13926"/>
    <w:rsid w:val="00D1409A"/>
    <w:rsid w:val="00D1440F"/>
    <w:rsid w:val="00D14422"/>
    <w:rsid w:val="00D146D5"/>
    <w:rsid w:val="00D1475F"/>
    <w:rsid w:val="00D14792"/>
    <w:rsid w:val="00D14885"/>
    <w:rsid w:val="00D14AD2"/>
    <w:rsid w:val="00D14CA4"/>
    <w:rsid w:val="00D14DC3"/>
    <w:rsid w:val="00D15002"/>
    <w:rsid w:val="00D1530D"/>
    <w:rsid w:val="00D155BD"/>
    <w:rsid w:val="00D156BE"/>
    <w:rsid w:val="00D15756"/>
    <w:rsid w:val="00D15BD9"/>
    <w:rsid w:val="00D15F50"/>
    <w:rsid w:val="00D16076"/>
    <w:rsid w:val="00D161A7"/>
    <w:rsid w:val="00D16748"/>
    <w:rsid w:val="00D16980"/>
    <w:rsid w:val="00D16A3A"/>
    <w:rsid w:val="00D16A50"/>
    <w:rsid w:val="00D16B85"/>
    <w:rsid w:val="00D16EDE"/>
    <w:rsid w:val="00D16F53"/>
    <w:rsid w:val="00D16FFF"/>
    <w:rsid w:val="00D1710F"/>
    <w:rsid w:val="00D1720E"/>
    <w:rsid w:val="00D17A31"/>
    <w:rsid w:val="00D17BFE"/>
    <w:rsid w:val="00D2006B"/>
    <w:rsid w:val="00D20081"/>
    <w:rsid w:val="00D2014B"/>
    <w:rsid w:val="00D201F0"/>
    <w:rsid w:val="00D20256"/>
    <w:rsid w:val="00D203F7"/>
    <w:rsid w:val="00D205B2"/>
    <w:rsid w:val="00D2064B"/>
    <w:rsid w:val="00D20743"/>
    <w:rsid w:val="00D20D72"/>
    <w:rsid w:val="00D2114F"/>
    <w:rsid w:val="00D21208"/>
    <w:rsid w:val="00D218D3"/>
    <w:rsid w:val="00D21B3B"/>
    <w:rsid w:val="00D21C6E"/>
    <w:rsid w:val="00D21F09"/>
    <w:rsid w:val="00D22157"/>
    <w:rsid w:val="00D2219B"/>
    <w:rsid w:val="00D22269"/>
    <w:rsid w:val="00D22750"/>
    <w:rsid w:val="00D227EC"/>
    <w:rsid w:val="00D22842"/>
    <w:rsid w:val="00D229CD"/>
    <w:rsid w:val="00D22A8A"/>
    <w:rsid w:val="00D23210"/>
    <w:rsid w:val="00D232E2"/>
    <w:rsid w:val="00D239B4"/>
    <w:rsid w:val="00D239CA"/>
    <w:rsid w:val="00D23CF6"/>
    <w:rsid w:val="00D24437"/>
    <w:rsid w:val="00D2451A"/>
    <w:rsid w:val="00D245B1"/>
    <w:rsid w:val="00D2489A"/>
    <w:rsid w:val="00D248C1"/>
    <w:rsid w:val="00D24965"/>
    <w:rsid w:val="00D24B42"/>
    <w:rsid w:val="00D24B8E"/>
    <w:rsid w:val="00D24EC8"/>
    <w:rsid w:val="00D2509B"/>
    <w:rsid w:val="00D252C7"/>
    <w:rsid w:val="00D25480"/>
    <w:rsid w:val="00D25644"/>
    <w:rsid w:val="00D257CF"/>
    <w:rsid w:val="00D25A87"/>
    <w:rsid w:val="00D25AB5"/>
    <w:rsid w:val="00D25B6A"/>
    <w:rsid w:val="00D25BDB"/>
    <w:rsid w:val="00D25E51"/>
    <w:rsid w:val="00D26386"/>
    <w:rsid w:val="00D268A5"/>
    <w:rsid w:val="00D26A32"/>
    <w:rsid w:val="00D26DC0"/>
    <w:rsid w:val="00D27475"/>
    <w:rsid w:val="00D274FF"/>
    <w:rsid w:val="00D27523"/>
    <w:rsid w:val="00D27524"/>
    <w:rsid w:val="00D27641"/>
    <w:rsid w:val="00D27836"/>
    <w:rsid w:val="00D2798D"/>
    <w:rsid w:val="00D27A37"/>
    <w:rsid w:val="00D27A5D"/>
    <w:rsid w:val="00D27AB3"/>
    <w:rsid w:val="00D27E87"/>
    <w:rsid w:val="00D303FD"/>
    <w:rsid w:val="00D30749"/>
    <w:rsid w:val="00D30DD4"/>
    <w:rsid w:val="00D30E1D"/>
    <w:rsid w:val="00D312CB"/>
    <w:rsid w:val="00D3138A"/>
    <w:rsid w:val="00D314E5"/>
    <w:rsid w:val="00D3169C"/>
    <w:rsid w:val="00D31769"/>
    <w:rsid w:val="00D31B37"/>
    <w:rsid w:val="00D31C29"/>
    <w:rsid w:val="00D3205F"/>
    <w:rsid w:val="00D3211B"/>
    <w:rsid w:val="00D32244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35"/>
    <w:rsid w:val="00D332DF"/>
    <w:rsid w:val="00D33502"/>
    <w:rsid w:val="00D338D3"/>
    <w:rsid w:val="00D33AFC"/>
    <w:rsid w:val="00D33BD2"/>
    <w:rsid w:val="00D33E81"/>
    <w:rsid w:val="00D34093"/>
    <w:rsid w:val="00D34164"/>
    <w:rsid w:val="00D34425"/>
    <w:rsid w:val="00D344DB"/>
    <w:rsid w:val="00D34540"/>
    <w:rsid w:val="00D345D4"/>
    <w:rsid w:val="00D347FC"/>
    <w:rsid w:val="00D34A03"/>
    <w:rsid w:val="00D34C94"/>
    <w:rsid w:val="00D34D2B"/>
    <w:rsid w:val="00D35056"/>
    <w:rsid w:val="00D350F0"/>
    <w:rsid w:val="00D353AE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DE8"/>
    <w:rsid w:val="00D37E0D"/>
    <w:rsid w:val="00D37E42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292"/>
    <w:rsid w:val="00D4139A"/>
    <w:rsid w:val="00D41495"/>
    <w:rsid w:val="00D415C1"/>
    <w:rsid w:val="00D416D0"/>
    <w:rsid w:val="00D4189B"/>
    <w:rsid w:val="00D41C34"/>
    <w:rsid w:val="00D41C7B"/>
    <w:rsid w:val="00D41F49"/>
    <w:rsid w:val="00D42111"/>
    <w:rsid w:val="00D421FE"/>
    <w:rsid w:val="00D42253"/>
    <w:rsid w:val="00D42752"/>
    <w:rsid w:val="00D42A06"/>
    <w:rsid w:val="00D42D0D"/>
    <w:rsid w:val="00D42DAF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6C"/>
    <w:rsid w:val="00D43B32"/>
    <w:rsid w:val="00D43C6A"/>
    <w:rsid w:val="00D43D49"/>
    <w:rsid w:val="00D43D6A"/>
    <w:rsid w:val="00D44018"/>
    <w:rsid w:val="00D444F1"/>
    <w:rsid w:val="00D445B7"/>
    <w:rsid w:val="00D446A6"/>
    <w:rsid w:val="00D446C5"/>
    <w:rsid w:val="00D44728"/>
    <w:rsid w:val="00D44817"/>
    <w:rsid w:val="00D44A46"/>
    <w:rsid w:val="00D44AA0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F06"/>
    <w:rsid w:val="00D45FDB"/>
    <w:rsid w:val="00D461DF"/>
    <w:rsid w:val="00D462A3"/>
    <w:rsid w:val="00D46307"/>
    <w:rsid w:val="00D463D0"/>
    <w:rsid w:val="00D464B8"/>
    <w:rsid w:val="00D46579"/>
    <w:rsid w:val="00D466C7"/>
    <w:rsid w:val="00D466C9"/>
    <w:rsid w:val="00D466ED"/>
    <w:rsid w:val="00D46DE0"/>
    <w:rsid w:val="00D46E4E"/>
    <w:rsid w:val="00D46F45"/>
    <w:rsid w:val="00D46F55"/>
    <w:rsid w:val="00D471BD"/>
    <w:rsid w:val="00D471D9"/>
    <w:rsid w:val="00D47338"/>
    <w:rsid w:val="00D473A0"/>
    <w:rsid w:val="00D474A6"/>
    <w:rsid w:val="00D4754D"/>
    <w:rsid w:val="00D4773C"/>
    <w:rsid w:val="00D477A2"/>
    <w:rsid w:val="00D47AD9"/>
    <w:rsid w:val="00D504CA"/>
    <w:rsid w:val="00D5059F"/>
    <w:rsid w:val="00D50890"/>
    <w:rsid w:val="00D50A31"/>
    <w:rsid w:val="00D50AA8"/>
    <w:rsid w:val="00D5102E"/>
    <w:rsid w:val="00D51260"/>
    <w:rsid w:val="00D513F7"/>
    <w:rsid w:val="00D51535"/>
    <w:rsid w:val="00D5170B"/>
    <w:rsid w:val="00D51743"/>
    <w:rsid w:val="00D518BE"/>
    <w:rsid w:val="00D51DD2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2FF"/>
    <w:rsid w:val="00D53649"/>
    <w:rsid w:val="00D536AD"/>
    <w:rsid w:val="00D53BBD"/>
    <w:rsid w:val="00D53D55"/>
    <w:rsid w:val="00D53EFF"/>
    <w:rsid w:val="00D5427E"/>
    <w:rsid w:val="00D54647"/>
    <w:rsid w:val="00D546C2"/>
    <w:rsid w:val="00D548CD"/>
    <w:rsid w:val="00D54DAB"/>
    <w:rsid w:val="00D54E0B"/>
    <w:rsid w:val="00D54FCD"/>
    <w:rsid w:val="00D55019"/>
    <w:rsid w:val="00D55033"/>
    <w:rsid w:val="00D550FD"/>
    <w:rsid w:val="00D551C0"/>
    <w:rsid w:val="00D551DD"/>
    <w:rsid w:val="00D55245"/>
    <w:rsid w:val="00D555D6"/>
    <w:rsid w:val="00D557FA"/>
    <w:rsid w:val="00D5587B"/>
    <w:rsid w:val="00D5599A"/>
    <w:rsid w:val="00D559E1"/>
    <w:rsid w:val="00D55AFB"/>
    <w:rsid w:val="00D56162"/>
    <w:rsid w:val="00D563CF"/>
    <w:rsid w:val="00D565FF"/>
    <w:rsid w:val="00D566AA"/>
    <w:rsid w:val="00D566F3"/>
    <w:rsid w:val="00D567E1"/>
    <w:rsid w:val="00D5680B"/>
    <w:rsid w:val="00D56A81"/>
    <w:rsid w:val="00D56C95"/>
    <w:rsid w:val="00D56CE2"/>
    <w:rsid w:val="00D56D52"/>
    <w:rsid w:val="00D56E69"/>
    <w:rsid w:val="00D57458"/>
    <w:rsid w:val="00D5779F"/>
    <w:rsid w:val="00D577CB"/>
    <w:rsid w:val="00D578EC"/>
    <w:rsid w:val="00D57926"/>
    <w:rsid w:val="00D5797D"/>
    <w:rsid w:val="00D57A22"/>
    <w:rsid w:val="00D57DAD"/>
    <w:rsid w:val="00D601AB"/>
    <w:rsid w:val="00D603C0"/>
    <w:rsid w:val="00D6056A"/>
    <w:rsid w:val="00D605D8"/>
    <w:rsid w:val="00D605E6"/>
    <w:rsid w:val="00D60625"/>
    <w:rsid w:val="00D60627"/>
    <w:rsid w:val="00D60691"/>
    <w:rsid w:val="00D6079A"/>
    <w:rsid w:val="00D60BB9"/>
    <w:rsid w:val="00D60DF0"/>
    <w:rsid w:val="00D60FA6"/>
    <w:rsid w:val="00D61059"/>
    <w:rsid w:val="00D61090"/>
    <w:rsid w:val="00D610A1"/>
    <w:rsid w:val="00D610C4"/>
    <w:rsid w:val="00D61308"/>
    <w:rsid w:val="00D617B0"/>
    <w:rsid w:val="00D6196C"/>
    <w:rsid w:val="00D61B51"/>
    <w:rsid w:val="00D61E37"/>
    <w:rsid w:val="00D6228C"/>
    <w:rsid w:val="00D62329"/>
    <w:rsid w:val="00D624F4"/>
    <w:rsid w:val="00D625AD"/>
    <w:rsid w:val="00D62878"/>
    <w:rsid w:val="00D628A6"/>
    <w:rsid w:val="00D628CF"/>
    <w:rsid w:val="00D62AB1"/>
    <w:rsid w:val="00D62B98"/>
    <w:rsid w:val="00D62C40"/>
    <w:rsid w:val="00D62C7E"/>
    <w:rsid w:val="00D62CC4"/>
    <w:rsid w:val="00D62D41"/>
    <w:rsid w:val="00D62F10"/>
    <w:rsid w:val="00D62F41"/>
    <w:rsid w:val="00D63223"/>
    <w:rsid w:val="00D632B0"/>
    <w:rsid w:val="00D6338F"/>
    <w:rsid w:val="00D633A4"/>
    <w:rsid w:val="00D635A3"/>
    <w:rsid w:val="00D635C5"/>
    <w:rsid w:val="00D63815"/>
    <w:rsid w:val="00D6386D"/>
    <w:rsid w:val="00D638B0"/>
    <w:rsid w:val="00D638D2"/>
    <w:rsid w:val="00D63B49"/>
    <w:rsid w:val="00D63BDB"/>
    <w:rsid w:val="00D63C83"/>
    <w:rsid w:val="00D63FFD"/>
    <w:rsid w:val="00D6406A"/>
    <w:rsid w:val="00D64085"/>
    <w:rsid w:val="00D640B9"/>
    <w:rsid w:val="00D64162"/>
    <w:rsid w:val="00D641B4"/>
    <w:rsid w:val="00D64682"/>
    <w:rsid w:val="00D646E5"/>
    <w:rsid w:val="00D64A91"/>
    <w:rsid w:val="00D64D4A"/>
    <w:rsid w:val="00D6533C"/>
    <w:rsid w:val="00D653B2"/>
    <w:rsid w:val="00D653F9"/>
    <w:rsid w:val="00D657D5"/>
    <w:rsid w:val="00D65FC0"/>
    <w:rsid w:val="00D6666E"/>
    <w:rsid w:val="00D669D6"/>
    <w:rsid w:val="00D66DE9"/>
    <w:rsid w:val="00D66E1E"/>
    <w:rsid w:val="00D66F59"/>
    <w:rsid w:val="00D66F6C"/>
    <w:rsid w:val="00D670E2"/>
    <w:rsid w:val="00D672A7"/>
    <w:rsid w:val="00D67537"/>
    <w:rsid w:val="00D675D8"/>
    <w:rsid w:val="00D678FA"/>
    <w:rsid w:val="00D67997"/>
    <w:rsid w:val="00D67D5B"/>
    <w:rsid w:val="00D70084"/>
    <w:rsid w:val="00D700CA"/>
    <w:rsid w:val="00D70340"/>
    <w:rsid w:val="00D70448"/>
    <w:rsid w:val="00D704E5"/>
    <w:rsid w:val="00D705E3"/>
    <w:rsid w:val="00D70632"/>
    <w:rsid w:val="00D70A1D"/>
    <w:rsid w:val="00D70A6F"/>
    <w:rsid w:val="00D70C90"/>
    <w:rsid w:val="00D70DC7"/>
    <w:rsid w:val="00D70E4E"/>
    <w:rsid w:val="00D7101A"/>
    <w:rsid w:val="00D71139"/>
    <w:rsid w:val="00D713A3"/>
    <w:rsid w:val="00D713DD"/>
    <w:rsid w:val="00D7155F"/>
    <w:rsid w:val="00D715F1"/>
    <w:rsid w:val="00D71ABA"/>
    <w:rsid w:val="00D71ADE"/>
    <w:rsid w:val="00D71D2F"/>
    <w:rsid w:val="00D71F14"/>
    <w:rsid w:val="00D721E4"/>
    <w:rsid w:val="00D722EB"/>
    <w:rsid w:val="00D723A3"/>
    <w:rsid w:val="00D72447"/>
    <w:rsid w:val="00D72683"/>
    <w:rsid w:val="00D7269F"/>
    <w:rsid w:val="00D72924"/>
    <w:rsid w:val="00D72984"/>
    <w:rsid w:val="00D72C1A"/>
    <w:rsid w:val="00D72CE2"/>
    <w:rsid w:val="00D72E67"/>
    <w:rsid w:val="00D72EB5"/>
    <w:rsid w:val="00D731C0"/>
    <w:rsid w:val="00D7361A"/>
    <w:rsid w:val="00D73819"/>
    <w:rsid w:val="00D738CE"/>
    <w:rsid w:val="00D739B6"/>
    <w:rsid w:val="00D73A0F"/>
    <w:rsid w:val="00D73B1B"/>
    <w:rsid w:val="00D73BB5"/>
    <w:rsid w:val="00D73BE5"/>
    <w:rsid w:val="00D73C1D"/>
    <w:rsid w:val="00D7404C"/>
    <w:rsid w:val="00D74347"/>
    <w:rsid w:val="00D7462B"/>
    <w:rsid w:val="00D74763"/>
    <w:rsid w:val="00D74C89"/>
    <w:rsid w:val="00D74CC7"/>
    <w:rsid w:val="00D74ED3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B68"/>
    <w:rsid w:val="00D7610A"/>
    <w:rsid w:val="00D76C4F"/>
    <w:rsid w:val="00D76C92"/>
    <w:rsid w:val="00D76CAE"/>
    <w:rsid w:val="00D76F50"/>
    <w:rsid w:val="00D76FA9"/>
    <w:rsid w:val="00D7704D"/>
    <w:rsid w:val="00D772C0"/>
    <w:rsid w:val="00D776D6"/>
    <w:rsid w:val="00D77946"/>
    <w:rsid w:val="00D77B18"/>
    <w:rsid w:val="00D77B4F"/>
    <w:rsid w:val="00D77C89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10A"/>
    <w:rsid w:val="00D8127D"/>
    <w:rsid w:val="00D813EC"/>
    <w:rsid w:val="00D81513"/>
    <w:rsid w:val="00D817B1"/>
    <w:rsid w:val="00D818AF"/>
    <w:rsid w:val="00D81B32"/>
    <w:rsid w:val="00D81C88"/>
    <w:rsid w:val="00D82203"/>
    <w:rsid w:val="00D8239D"/>
    <w:rsid w:val="00D8244B"/>
    <w:rsid w:val="00D825DC"/>
    <w:rsid w:val="00D8266A"/>
    <w:rsid w:val="00D82712"/>
    <w:rsid w:val="00D82755"/>
    <w:rsid w:val="00D827DD"/>
    <w:rsid w:val="00D8294D"/>
    <w:rsid w:val="00D82C34"/>
    <w:rsid w:val="00D82CF1"/>
    <w:rsid w:val="00D83081"/>
    <w:rsid w:val="00D83168"/>
    <w:rsid w:val="00D832ED"/>
    <w:rsid w:val="00D83487"/>
    <w:rsid w:val="00D83491"/>
    <w:rsid w:val="00D835AE"/>
    <w:rsid w:val="00D83708"/>
    <w:rsid w:val="00D83C9F"/>
    <w:rsid w:val="00D83D90"/>
    <w:rsid w:val="00D84072"/>
    <w:rsid w:val="00D841E7"/>
    <w:rsid w:val="00D8426C"/>
    <w:rsid w:val="00D8447A"/>
    <w:rsid w:val="00D844CC"/>
    <w:rsid w:val="00D84988"/>
    <w:rsid w:val="00D84B81"/>
    <w:rsid w:val="00D84BD5"/>
    <w:rsid w:val="00D84C83"/>
    <w:rsid w:val="00D84DEE"/>
    <w:rsid w:val="00D84EAF"/>
    <w:rsid w:val="00D8531A"/>
    <w:rsid w:val="00D853A4"/>
    <w:rsid w:val="00D85461"/>
    <w:rsid w:val="00D85693"/>
    <w:rsid w:val="00D8577C"/>
    <w:rsid w:val="00D859E8"/>
    <w:rsid w:val="00D85B71"/>
    <w:rsid w:val="00D85C84"/>
    <w:rsid w:val="00D85E12"/>
    <w:rsid w:val="00D86080"/>
    <w:rsid w:val="00D86201"/>
    <w:rsid w:val="00D866EB"/>
    <w:rsid w:val="00D8697E"/>
    <w:rsid w:val="00D86A3F"/>
    <w:rsid w:val="00D86A41"/>
    <w:rsid w:val="00D86CA9"/>
    <w:rsid w:val="00D86CE0"/>
    <w:rsid w:val="00D86FF8"/>
    <w:rsid w:val="00D8723F"/>
    <w:rsid w:val="00D87525"/>
    <w:rsid w:val="00D87BFA"/>
    <w:rsid w:val="00D87FA2"/>
    <w:rsid w:val="00D90963"/>
    <w:rsid w:val="00D90A36"/>
    <w:rsid w:val="00D90CB2"/>
    <w:rsid w:val="00D90F2A"/>
    <w:rsid w:val="00D9114B"/>
    <w:rsid w:val="00D9142F"/>
    <w:rsid w:val="00D9153B"/>
    <w:rsid w:val="00D91635"/>
    <w:rsid w:val="00D916E0"/>
    <w:rsid w:val="00D91BE6"/>
    <w:rsid w:val="00D91D11"/>
    <w:rsid w:val="00D91D72"/>
    <w:rsid w:val="00D921DF"/>
    <w:rsid w:val="00D92314"/>
    <w:rsid w:val="00D92368"/>
    <w:rsid w:val="00D923E8"/>
    <w:rsid w:val="00D925E1"/>
    <w:rsid w:val="00D927DC"/>
    <w:rsid w:val="00D92A3E"/>
    <w:rsid w:val="00D92A58"/>
    <w:rsid w:val="00D92B1D"/>
    <w:rsid w:val="00D92B7A"/>
    <w:rsid w:val="00D92DC2"/>
    <w:rsid w:val="00D92EB3"/>
    <w:rsid w:val="00D92FFB"/>
    <w:rsid w:val="00D932D9"/>
    <w:rsid w:val="00D93620"/>
    <w:rsid w:val="00D9366E"/>
    <w:rsid w:val="00D93A55"/>
    <w:rsid w:val="00D93E40"/>
    <w:rsid w:val="00D94354"/>
    <w:rsid w:val="00D943F2"/>
    <w:rsid w:val="00D944C8"/>
    <w:rsid w:val="00D945D9"/>
    <w:rsid w:val="00D94A0C"/>
    <w:rsid w:val="00D94A25"/>
    <w:rsid w:val="00D94B4D"/>
    <w:rsid w:val="00D94C65"/>
    <w:rsid w:val="00D94CBD"/>
    <w:rsid w:val="00D94E87"/>
    <w:rsid w:val="00D94ED1"/>
    <w:rsid w:val="00D94EEE"/>
    <w:rsid w:val="00D950C0"/>
    <w:rsid w:val="00D950F1"/>
    <w:rsid w:val="00D95514"/>
    <w:rsid w:val="00D955E7"/>
    <w:rsid w:val="00D95767"/>
    <w:rsid w:val="00D958AF"/>
    <w:rsid w:val="00D95968"/>
    <w:rsid w:val="00D95D1F"/>
    <w:rsid w:val="00D961DE"/>
    <w:rsid w:val="00D9639A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FD9"/>
    <w:rsid w:val="00D9771D"/>
    <w:rsid w:val="00D97886"/>
    <w:rsid w:val="00D97999"/>
    <w:rsid w:val="00D97A48"/>
    <w:rsid w:val="00D97E7D"/>
    <w:rsid w:val="00D97F3B"/>
    <w:rsid w:val="00D97F99"/>
    <w:rsid w:val="00D97FB1"/>
    <w:rsid w:val="00DA00FE"/>
    <w:rsid w:val="00DA02F3"/>
    <w:rsid w:val="00DA04B0"/>
    <w:rsid w:val="00DA0651"/>
    <w:rsid w:val="00DA07D5"/>
    <w:rsid w:val="00DA09A8"/>
    <w:rsid w:val="00DA09BF"/>
    <w:rsid w:val="00DA0A94"/>
    <w:rsid w:val="00DA0B86"/>
    <w:rsid w:val="00DA1345"/>
    <w:rsid w:val="00DA155A"/>
    <w:rsid w:val="00DA1892"/>
    <w:rsid w:val="00DA1B8A"/>
    <w:rsid w:val="00DA1F95"/>
    <w:rsid w:val="00DA2026"/>
    <w:rsid w:val="00DA208E"/>
    <w:rsid w:val="00DA2230"/>
    <w:rsid w:val="00DA23E6"/>
    <w:rsid w:val="00DA240B"/>
    <w:rsid w:val="00DA25CD"/>
    <w:rsid w:val="00DA2734"/>
    <w:rsid w:val="00DA27D9"/>
    <w:rsid w:val="00DA2E57"/>
    <w:rsid w:val="00DA2FF1"/>
    <w:rsid w:val="00DA32FF"/>
    <w:rsid w:val="00DA333B"/>
    <w:rsid w:val="00DA338E"/>
    <w:rsid w:val="00DA33B3"/>
    <w:rsid w:val="00DA33D3"/>
    <w:rsid w:val="00DA34CD"/>
    <w:rsid w:val="00DA381E"/>
    <w:rsid w:val="00DA385F"/>
    <w:rsid w:val="00DA38B9"/>
    <w:rsid w:val="00DA3CE7"/>
    <w:rsid w:val="00DA407A"/>
    <w:rsid w:val="00DA4356"/>
    <w:rsid w:val="00DA43F3"/>
    <w:rsid w:val="00DA4699"/>
    <w:rsid w:val="00DA46C1"/>
    <w:rsid w:val="00DA4B6E"/>
    <w:rsid w:val="00DA4CEF"/>
    <w:rsid w:val="00DA4EE9"/>
    <w:rsid w:val="00DA4EF4"/>
    <w:rsid w:val="00DA4FAA"/>
    <w:rsid w:val="00DA5066"/>
    <w:rsid w:val="00DA537D"/>
    <w:rsid w:val="00DA5804"/>
    <w:rsid w:val="00DA5937"/>
    <w:rsid w:val="00DA5A1A"/>
    <w:rsid w:val="00DA5A60"/>
    <w:rsid w:val="00DA5A81"/>
    <w:rsid w:val="00DA5BC5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D5F"/>
    <w:rsid w:val="00DA6EDB"/>
    <w:rsid w:val="00DA6F19"/>
    <w:rsid w:val="00DA6F55"/>
    <w:rsid w:val="00DA7096"/>
    <w:rsid w:val="00DA71F5"/>
    <w:rsid w:val="00DA73C5"/>
    <w:rsid w:val="00DA7416"/>
    <w:rsid w:val="00DA75F1"/>
    <w:rsid w:val="00DA776D"/>
    <w:rsid w:val="00DA79A2"/>
    <w:rsid w:val="00DA7B57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225"/>
    <w:rsid w:val="00DB1474"/>
    <w:rsid w:val="00DB1548"/>
    <w:rsid w:val="00DB1602"/>
    <w:rsid w:val="00DB16AF"/>
    <w:rsid w:val="00DB1987"/>
    <w:rsid w:val="00DB1AB6"/>
    <w:rsid w:val="00DB1BC8"/>
    <w:rsid w:val="00DB1F32"/>
    <w:rsid w:val="00DB2085"/>
    <w:rsid w:val="00DB2135"/>
    <w:rsid w:val="00DB2464"/>
    <w:rsid w:val="00DB2581"/>
    <w:rsid w:val="00DB2878"/>
    <w:rsid w:val="00DB2920"/>
    <w:rsid w:val="00DB2926"/>
    <w:rsid w:val="00DB2A8A"/>
    <w:rsid w:val="00DB2AD2"/>
    <w:rsid w:val="00DB2CC5"/>
    <w:rsid w:val="00DB33C6"/>
    <w:rsid w:val="00DB367C"/>
    <w:rsid w:val="00DB37F1"/>
    <w:rsid w:val="00DB38ED"/>
    <w:rsid w:val="00DB3A1A"/>
    <w:rsid w:val="00DB3AAF"/>
    <w:rsid w:val="00DB3D6B"/>
    <w:rsid w:val="00DB4310"/>
    <w:rsid w:val="00DB448E"/>
    <w:rsid w:val="00DB4E8D"/>
    <w:rsid w:val="00DB4EC1"/>
    <w:rsid w:val="00DB4EC4"/>
    <w:rsid w:val="00DB4FCA"/>
    <w:rsid w:val="00DB50D0"/>
    <w:rsid w:val="00DB5259"/>
    <w:rsid w:val="00DB530F"/>
    <w:rsid w:val="00DB5546"/>
    <w:rsid w:val="00DB5568"/>
    <w:rsid w:val="00DB5609"/>
    <w:rsid w:val="00DB5C03"/>
    <w:rsid w:val="00DB5D76"/>
    <w:rsid w:val="00DB5D79"/>
    <w:rsid w:val="00DB60F5"/>
    <w:rsid w:val="00DB631A"/>
    <w:rsid w:val="00DB63B2"/>
    <w:rsid w:val="00DB64A4"/>
    <w:rsid w:val="00DB6529"/>
    <w:rsid w:val="00DB6C9C"/>
    <w:rsid w:val="00DB6E86"/>
    <w:rsid w:val="00DB70E3"/>
    <w:rsid w:val="00DB7210"/>
    <w:rsid w:val="00DB73CF"/>
    <w:rsid w:val="00DB766E"/>
    <w:rsid w:val="00DB76F3"/>
    <w:rsid w:val="00DB77A9"/>
    <w:rsid w:val="00DB7944"/>
    <w:rsid w:val="00DB7D1A"/>
    <w:rsid w:val="00DB7E4C"/>
    <w:rsid w:val="00DC0039"/>
    <w:rsid w:val="00DC010C"/>
    <w:rsid w:val="00DC0122"/>
    <w:rsid w:val="00DC0148"/>
    <w:rsid w:val="00DC0485"/>
    <w:rsid w:val="00DC05FB"/>
    <w:rsid w:val="00DC072D"/>
    <w:rsid w:val="00DC088E"/>
    <w:rsid w:val="00DC0AA6"/>
    <w:rsid w:val="00DC0C7B"/>
    <w:rsid w:val="00DC0E29"/>
    <w:rsid w:val="00DC1488"/>
    <w:rsid w:val="00DC1507"/>
    <w:rsid w:val="00DC15AF"/>
    <w:rsid w:val="00DC1956"/>
    <w:rsid w:val="00DC1977"/>
    <w:rsid w:val="00DC1980"/>
    <w:rsid w:val="00DC19EE"/>
    <w:rsid w:val="00DC1A47"/>
    <w:rsid w:val="00DC1E66"/>
    <w:rsid w:val="00DC230E"/>
    <w:rsid w:val="00DC248B"/>
    <w:rsid w:val="00DC25C4"/>
    <w:rsid w:val="00DC2811"/>
    <w:rsid w:val="00DC2A87"/>
    <w:rsid w:val="00DC2C4D"/>
    <w:rsid w:val="00DC2C87"/>
    <w:rsid w:val="00DC2CBB"/>
    <w:rsid w:val="00DC2E2E"/>
    <w:rsid w:val="00DC2F65"/>
    <w:rsid w:val="00DC3554"/>
    <w:rsid w:val="00DC357C"/>
    <w:rsid w:val="00DC35FD"/>
    <w:rsid w:val="00DC3616"/>
    <w:rsid w:val="00DC36FA"/>
    <w:rsid w:val="00DC3C1F"/>
    <w:rsid w:val="00DC3DCA"/>
    <w:rsid w:val="00DC3E09"/>
    <w:rsid w:val="00DC3E29"/>
    <w:rsid w:val="00DC40A4"/>
    <w:rsid w:val="00DC42F5"/>
    <w:rsid w:val="00DC4372"/>
    <w:rsid w:val="00DC4411"/>
    <w:rsid w:val="00DC44F1"/>
    <w:rsid w:val="00DC493A"/>
    <w:rsid w:val="00DC4BAD"/>
    <w:rsid w:val="00DC4D62"/>
    <w:rsid w:val="00DC5009"/>
    <w:rsid w:val="00DC502C"/>
    <w:rsid w:val="00DC5168"/>
    <w:rsid w:val="00DC51BF"/>
    <w:rsid w:val="00DC51E7"/>
    <w:rsid w:val="00DC53CF"/>
    <w:rsid w:val="00DC53DE"/>
    <w:rsid w:val="00DC545D"/>
    <w:rsid w:val="00DC593E"/>
    <w:rsid w:val="00DC5A8D"/>
    <w:rsid w:val="00DC5ADB"/>
    <w:rsid w:val="00DC5B4B"/>
    <w:rsid w:val="00DC5E9B"/>
    <w:rsid w:val="00DC609C"/>
    <w:rsid w:val="00DC60B4"/>
    <w:rsid w:val="00DC6296"/>
    <w:rsid w:val="00DC655A"/>
    <w:rsid w:val="00DC6595"/>
    <w:rsid w:val="00DC6665"/>
    <w:rsid w:val="00DC6AF6"/>
    <w:rsid w:val="00DC6CA9"/>
    <w:rsid w:val="00DC6D3E"/>
    <w:rsid w:val="00DC713F"/>
    <w:rsid w:val="00DC7333"/>
    <w:rsid w:val="00DC7351"/>
    <w:rsid w:val="00DC74E6"/>
    <w:rsid w:val="00DC761B"/>
    <w:rsid w:val="00DC78A4"/>
    <w:rsid w:val="00DC7C87"/>
    <w:rsid w:val="00DC7C88"/>
    <w:rsid w:val="00DC7E27"/>
    <w:rsid w:val="00DC7E83"/>
    <w:rsid w:val="00DC7FD3"/>
    <w:rsid w:val="00DD016C"/>
    <w:rsid w:val="00DD039E"/>
    <w:rsid w:val="00DD0860"/>
    <w:rsid w:val="00DD0A6F"/>
    <w:rsid w:val="00DD0BA5"/>
    <w:rsid w:val="00DD0C3E"/>
    <w:rsid w:val="00DD0C99"/>
    <w:rsid w:val="00DD0EDD"/>
    <w:rsid w:val="00DD1087"/>
    <w:rsid w:val="00DD142C"/>
    <w:rsid w:val="00DD14A0"/>
    <w:rsid w:val="00DD14B5"/>
    <w:rsid w:val="00DD1848"/>
    <w:rsid w:val="00DD1893"/>
    <w:rsid w:val="00DD19E5"/>
    <w:rsid w:val="00DD1C00"/>
    <w:rsid w:val="00DD1EA0"/>
    <w:rsid w:val="00DD222D"/>
    <w:rsid w:val="00DD25BA"/>
    <w:rsid w:val="00DD26FD"/>
    <w:rsid w:val="00DD271B"/>
    <w:rsid w:val="00DD281C"/>
    <w:rsid w:val="00DD2B8C"/>
    <w:rsid w:val="00DD2BBF"/>
    <w:rsid w:val="00DD2F38"/>
    <w:rsid w:val="00DD303A"/>
    <w:rsid w:val="00DD3071"/>
    <w:rsid w:val="00DD3641"/>
    <w:rsid w:val="00DD36FC"/>
    <w:rsid w:val="00DD379E"/>
    <w:rsid w:val="00DD38B2"/>
    <w:rsid w:val="00DD39E3"/>
    <w:rsid w:val="00DD39EA"/>
    <w:rsid w:val="00DD3D54"/>
    <w:rsid w:val="00DD4220"/>
    <w:rsid w:val="00DD4388"/>
    <w:rsid w:val="00DD46F3"/>
    <w:rsid w:val="00DD47D0"/>
    <w:rsid w:val="00DD48F7"/>
    <w:rsid w:val="00DD4DA4"/>
    <w:rsid w:val="00DD51B3"/>
    <w:rsid w:val="00DD51EA"/>
    <w:rsid w:val="00DD5450"/>
    <w:rsid w:val="00DD56F6"/>
    <w:rsid w:val="00DD5806"/>
    <w:rsid w:val="00DD590F"/>
    <w:rsid w:val="00DD5A02"/>
    <w:rsid w:val="00DD5C2D"/>
    <w:rsid w:val="00DD5E7A"/>
    <w:rsid w:val="00DD612F"/>
    <w:rsid w:val="00DD62AA"/>
    <w:rsid w:val="00DD662F"/>
    <w:rsid w:val="00DD668E"/>
    <w:rsid w:val="00DD6723"/>
    <w:rsid w:val="00DD6981"/>
    <w:rsid w:val="00DD6F49"/>
    <w:rsid w:val="00DD70AF"/>
    <w:rsid w:val="00DD7529"/>
    <w:rsid w:val="00DD761E"/>
    <w:rsid w:val="00DD76D5"/>
    <w:rsid w:val="00DD7746"/>
    <w:rsid w:val="00DD77CF"/>
    <w:rsid w:val="00DD7937"/>
    <w:rsid w:val="00DD7A41"/>
    <w:rsid w:val="00DD7AD9"/>
    <w:rsid w:val="00DD7FD8"/>
    <w:rsid w:val="00DE024E"/>
    <w:rsid w:val="00DE0337"/>
    <w:rsid w:val="00DE044F"/>
    <w:rsid w:val="00DE0646"/>
    <w:rsid w:val="00DE064D"/>
    <w:rsid w:val="00DE096A"/>
    <w:rsid w:val="00DE0BB5"/>
    <w:rsid w:val="00DE0C9C"/>
    <w:rsid w:val="00DE0D20"/>
    <w:rsid w:val="00DE1028"/>
    <w:rsid w:val="00DE1048"/>
    <w:rsid w:val="00DE10E2"/>
    <w:rsid w:val="00DE10FD"/>
    <w:rsid w:val="00DE1148"/>
    <w:rsid w:val="00DE149B"/>
    <w:rsid w:val="00DE1536"/>
    <w:rsid w:val="00DE1558"/>
    <w:rsid w:val="00DE15C8"/>
    <w:rsid w:val="00DE1915"/>
    <w:rsid w:val="00DE1A13"/>
    <w:rsid w:val="00DE1B53"/>
    <w:rsid w:val="00DE1D7E"/>
    <w:rsid w:val="00DE1F6E"/>
    <w:rsid w:val="00DE2140"/>
    <w:rsid w:val="00DE249E"/>
    <w:rsid w:val="00DE24C3"/>
    <w:rsid w:val="00DE260B"/>
    <w:rsid w:val="00DE2C0F"/>
    <w:rsid w:val="00DE2D5F"/>
    <w:rsid w:val="00DE2EA5"/>
    <w:rsid w:val="00DE311D"/>
    <w:rsid w:val="00DE3497"/>
    <w:rsid w:val="00DE39CB"/>
    <w:rsid w:val="00DE3A15"/>
    <w:rsid w:val="00DE3BFC"/>
    <w:rsid w:val="00DE3CB9"/>
    <w:rsid w:val="00DE3D40"/>
    <w:rsid w:val="00DE3E85"/>
    <w:rsid w:val="00DE404A"/>
    <w:rsid w:val="00DE4081"/>
    <w:rsid w:val="00DE42B2"/>
    <w:rsid w:val="00DE4310"/>
    <w:rsid w:val="00DE440A"/>
    <w:rsid w:val="00DE4474"/>
    <w:rsid w:val="00DE44AF"/>
    <w:rsid w:val="00DE457A"/>
    <w:rsid w:val="00DE45ED"/>
    <w:rsid w:val="00DE462B"/>
    <w:rsid w:val="00DE46D5"/>
    <w:rsid w:val="00DE4940"/>
    <w:rsid w:val="00DE4A7B"/>
    <w:rsid w:val="00DE4AEF"/>
    <w:rsid w:val="00DE4B8D"/>
    <w:rsid w:val="00DE4BB5"/>
    <w:rsid w:val="00DE4C68"/>
    <w:rsid w:val="00DE4D11"/>
    <w:rsid w:val="00DE4D42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85D"/>
    <w:rsid w:val="00DE5A46"/>
    <w:rsid w:val="00DE5C1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239"/>
    <w:rsid w:val="00DE7256"/>
    <w:rsid w:val="00DE75BA"/>
    <w:rsid w:val="00DE75D4"/>
    <w:rsid w:val="00DE766E"/>
    <w:rsid w:val="00DE778A"/>
    <w:rsid w:val="00DE77E2"/>
    <w:rsid w:val="00DE7929"/>
    <w:rsid w:val="00DE7C2F"/>
    <w:rsid w:val="00DE7D74"/>
    <w:rsid w:val="00DE7E1B"/>
    <w:rsid w:val="00DE7E88"/>
    <w:rsid w:val="00DF00DE"/>
    <w:rsid w:val="00DF024F"/>
    <w:rsid w:val="00DF0670"/>
    <w:rsid w:val="00DF09E3"/>
    <w:rsid w:val="00DF09F6"/>
    <w:rsid w:val="00DF0ADA"/>
    <w:rsid w:val="00DF0B33"/>
    <w:rsid w:val="00DF0DD9"/>
    <w:rsid w:val="00DF0FAF"/>
    <w:rsid w:val="00DF13A7"/>
    <w:rsid w:val="00DF1474"/>
    <w:rsid w:val="00DF15ED"/>
    <w:rsid w:val="00DF16C0"/>
    <w:rsid w:val="00DF1B2D"/>
    <w:rsid w:val="00DF1CF8"/>
    <w:rsid w:val="00DF1FC9"/>
    <w:rsid w:val="00DF20BE"/>
    <w:rsid w:val="00DF2800"/>
    <w:rsid w:val="00DF2A3D"/>
    <w:rsid w:val="00DF2AE5"/>
    <w:rsid w:val="00DF2D4E"/>
    <w:rsid w:val="00DF3188"/>
    <w:rsid w:val="00DF356E"/>
    <w:rsid w:val="00DF35DC"/>
    <w:rsid w:val="00DF38A5"/>
    <w:rsid w:val="00DF3E21"/>
    <w:rsid w:val="00DF3E41"/>
    <w:rsid w:val="00DF3F40"/>
    <w:rsid w:val="00DF3F91"/>
    <w:rsid w:val="00DF40D6"/>
    <w:rsid w:val="00DF4305"/>
    <w:rsid w:val="00DF4770"/>
    <w:rsid w:val="00DF485A"/>
    <w:rsid w:val="00DF4A04"/>
    <w:rsid w:val="00DF4A81"/>
    <w:rsid w:val="00DF4ABA"/>
    <w:rsid w:val="00DF4D8D"/>
    <w:rsid w:val="00DF5178"/>
    <w:rsid w:val="00DF53B3"/>
    <w:rsid w:val="00DF5571"/>
    <w:rsid w:val="00DF55CC"/>
    <w:rsid w:val="00DF579E"/>
    <w:rsid w:val="00DF57B4"/>
    <w:rsid w:val="00DF5DAE"/>
    <w:rsid w:val="00DF5ECE"/>
    <w:rsid w:val="00DF60EA"/>
    <w:rsid w:val="00DF6251"/>
    <w:rsid w:val="00DF6611"/>
    <w:rsid w:val="00DF6630"/>
    <w:rsid w:val="00DF6695"/>
    <w:rsid w:val="00DF6CDD"/>
    <w:rsid w:val="00DF6D21"/>
    <w:rsid w:val="00DF6E23"/>
    <w:rsid w:val="00DF71FA"/>
    <w:rsid w:val="00DF7220"/>
    <w:rsid w:val="00DF7264"/>
    <w:rsid w:val="00DF7371"/>
    <w:rsid w:val="00DF7731"/>
    <w:rsid w:val="00DF78DA"/>
    <w:rsid w:val="00DF7957"/>
    <w:rsid w:val="00DF7A10"/>
    <w:rsid w:val="00DF7ACB"/>
    <w:rsid w:val="00DF7C1B"/>
    <w:rsid w:val="00E00189"/>
    <w:rsid w:val="00E001D7"/>
    <w:rsid w:val="00E0021F"/>
    <w:rsid w:val="00E002B6"/>
    <w:rsid w:val="00E0039A"/>
    <w:rsid w:val="00E0074B"/>
    <w:rsid w:val="00E00773"/>
    <w:rsid w:val="00E00927"/>
    <w:rsid w:val="00E0099F"/>
    <w:rsid w:val="00E00BAB"/>
    <w:rsid w:val="00E00DEF"/>
    <w:rsid w:val="00E00EBC"/>
    <w:rsid w:val="00E0107A"/>
    <w:rsid w:val="00E01128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5F6"/>
    <w:rsid w:val="00E0168E"/>
    <w:rsid w:val="00E017A0"/>
    <w:rsid w:val="00E01BCF"/>
    <w:rsid w:val="00E01F4B"/>
    <w:rsid w:val="00E02023"/>
    <w:rsid w:val="00E0212C"/>
    <w:rsid w:val="00E02140"/>
    <w:rsid w:val="00E02218"/>
    <w:rsid w:val="00E02414"/>
    <w:rsid w:val="00E0242A"/>
    <w:rsid w:val="00E0257E"/>
    <w:rsid w:val="00E02696"/>
    <w:rsid w:val="00E02795"/>
    <w:rsid w:val="00E02944"/>
    <w:rsid w:val="00E02A63"/>
    <w:rsid w:val="00E02B0E"/>
    <w:rsid w:val="00E02BD9"/>
    <w:rsid w:val="00E02CA2"/>
    <w:rsid w:val="00E03105"/>
    <w:rsid w:val="00E0337E"/>
    <w:rsid w:val="00E033DC"/>
    <w:rsid w:val="00E03450"/>
    <w:rsid w:val="00E0350C"/>
    <w:rsid w:val="00E035E6"/>
    <w:rsid w:val="00E0362A"/>
    <w:rsid w:val="00E036B1"/>
    <w:rsid w:val="00E03C29"/>
    <w:rsid w:val="00E0403C"/>
    <w:rsid w:val="00E0411C"/>
    <w:rsid w:val="00E04132"/>
    <w:rsid w:val="00E041CF"/>
    <w:rsid w:val="00E0465C"/>
    <w:rsid w:val="00E0479C"/>
    <w:rsid w:val="00E047CE"/>
    <w:rsid w:val="00E04A09"/>
    <w:rsid w:val="00E04B9B"/>
    <w:rsid w:val="00E04D4B"/>
    <w:rsid w:val="00E04D6B"/>
    <w:rsid w:val="00E04EA3"/>
    <w:rsid w:val="00E05045"/>
    <w:rsid w:val="00E051A9"/>
    <w:rsid w:val="00E051CA"/>
    <w:rsid w:val="00E051FD"/>
    <w:rsid w:val="00E0536A"/>
    <w:rsid w:val="00E0550A"/>
    <w:rsid w:val="00E05607"/>
    <w:rsid w:val="00E0577F"/>
    <w:rsid w:val="00E05B65"/>
    <w:rsid w:val="00E05D99"/>
    <w:rsid w:val="00E05EA7"/>
    <w:rsid w:val="00E05F6B"/>
    <w:rsid w:val="00E0606E"/>
    <w:rsid w:val="00E064ED"/>
    <w:rsid w:val="00E06551"/>
    <w:rsid w:val="00E069CC"/>
    <w:rsid w:val="00E06BB0"/>
    <w:rsid w:val="00E06BD5"/>
    <w:rsid w:val="00E06D03"/>
    <w:rsid w:val="00E06EA1"/>
    <w:rsid w:val="00E07192"/>
    <w:rsid w:val="00E07236"/>
    <w:rsid w:val="00E072BA"/>
    <w:rsid w:val="00E074ED"/>
    <w:rsid w:val="00E07552"/>
    <w:rsid w:val="00E075D2"/>
    <w:rsid w:val="00E07754"/>
    <w:rsid w:val="00E079EE"/>
    <w:rsid w:val="00E07A8B"/>
    <w:rsid w:val="00E07B58"/>
    <w:rsid w:val="00E07F58"/>
    <w:rsid w:val="00E10357"/>
    <w:rsid w:val="00E105B1"/>
    <w:rsid w:val="00E10871"/>
    <w:rsid w:val="00E10942"/>
    <w:rsid w:val="00E10AF2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9E"/>
    <w:rsid w:val="00E1199F"/>
    <w:rsid w:val="00E11C7F"/>
    <w:rsid w:val="00E11FD6"/>
    <w:rsid w:val="00E12051"/>
    <w:rsid w:val="00E120F6"/>
    <w:rsid w:val="00E12168"/>
    <w:rsid w:val="00E123A9"/>
    <w:rsid w:val="00E123E9"/>
    <w:rsid w:val="00E124E6"/>
    <w:rsid w:val="00E128BC"/>
    <w:rsid w:val="00E12A5A"/>
    <w:rsid w:val="00E12BEF"/>
    <w:rsid w:val="00E12CD9"/>
    <w:rsid w:val="00E12FB9"/>
    <w:rsid w:val="00E132A9"/>
    <w:rsid w:val="00E13340"/>
    <w:rsid w:val="00E133BF"/>
    <w:rsid w:val="00E13564"/>
    <w:rsid w:val="00E135AA"/>
    <w:rsid w:val="00E1369A"/>
    <w:rsid w:val="00E13879"/>
    <w:rsid w:val="00E13A07"/>
    <w:rsid w:val="00E13B7B"/>
    <w:rsid w:val="00E13D4A"/>
    <w:rsid w:val="00E13F3F"/>
    <w:rsid w:val="00E14119"/>
    <w:rsid w:val="00E141E4"/>
    <w:rsid w:val="00E141F9"/>
    <w:rsid w:val="00E1462E"/>
    <w:rsid w:val="00E14A19"/>
    <w:rsid w:val="00E14B0A"/>
    <w:rsid w:val="00E14BAC"/>
    <w:rsid w:val="00E14C3A"/>
    <w:rsid w:val="00E15133"/>
    <w:rsid w:val="00E1514F"/>
    <w:rsid w:val="00E151FD"/>
    <w:rsid w:val="00E15236"/>
    <w:rsid w:val="00E15366"/>
    <w:rsid w:val="00E155E0"/>
    <w:rsid w:val="00E157F2"/>
    <w:rsid w:val="00E15C53"/>
    <w:rsid w:val="00E15C8E"/>
    <w:rsid w:val="00E15CB3"/>
    <w:rsid w:val="00E1603F"/>
    <w:rsid w:val="00E161E5"/>
    <w:rsid w:val="00E163D7"/>
    <w:rsid w:val="00E1650D"/>
    <w:rsid w:val="00E167FA"/>
    <w:rsid w:val="00E16929"/>
    <w:rsid w:val="00E169C8"/>
    <w:rsid w:val="00E16B81"/>
    <w:rsid w:val="00E16C68"/>
    <w:rsid w:val="00E16C87"/>
    <w:rsid w:val="00E1705E"/>
    <w:rsid w:val="00E17269"/>
    <w:rsid w:val="00E1748F"/>
    <w:rsid w:val="00E175EC"/>
    <w:rsid w:val="00E176C1"/>
    <w:rsid w:val="00E17ACE"/>
    <w:rsid w:val="00E17D5B"/>
    <w:rsid w:val="00E17D7E"/>
    <w:rsid w:val="00E17D8F"/>
    <w:rsid w:val="00E17FC4"/>
    <w:rsid w:val="00E20003"/>
    <w:rsid w:val="00E200BB"/>
    <w:rsid w:val="00E20149"/>
    <w:rsid w:val="00E20542"/>
    <w:rsid w:val="00E2059B"/>
    <w:rsid w:val="00E20636"/>
    <w:rsid w:val="00E20756"/>
    <w:rsid w:val="00E20899"/>
    <w:rsid w:val="00E21237"/>
    <w:rsid w:val="00E21402"/>
    <w:rsid w:val="00E214C6"/>
    <w:rsid w:val="00E214D1"/>
    <w:rsid w:val="00E216FE"/>
    <w:rsid w:val="00E217C4"/>
    <w:rsid w:val="00E217DB"/>
    <w:rsid w:val="00E21ACC"/>
    <w:rsid w:val="00E21B36"/>
    <w:rsid w:val="00E21EA0"/>
    <w:rsid w:val="00E21F33"/>
    <w:rsid w:val="00E21FF3"/>
    <w:rsid w:val="00E22270"/>
    <w:rsid w:val="00E2233A"/>
    <w:rsid w:val="00E224B9"/>
    <w:rsid w:val="00E228DD"/>
    <w:rsid w:val="00E22F8B"/>
    <w:rsid w:val="00E23253"/>
    <w:rsid w:val="00E2342D"/>
    <w:rsid w:val="00E237CE"/>
    <w:rsid w:val="00E23A35"/>
    <w:rsid w:val="00E23E07"/>
    <w:rsid w:val="00E2415B"/>
    <w:rsid w:val="00E24178"/>
    <w:rsid w:val="00E2435C"/>
    <w:rsid w:val="00E246A1"/>
    <w:rsid w:val="00E24872"/>
    <w:rsid w:val="00E24A2B"/>
    <w:rsid w:val="00E24E08"/>
    <w:rsid w:val="00E24E67"/>
    <w:rsid w:val="00E250EF"/>
    <w:rsid w:val="00E2513F"/>
    <w:rsid w:val="00E25299"/>
    <w:rsid w:val="00E252C0"/>
    <w:rsid w:val="00E2532E"/>
    <w:rsid w:val="00E253CB"/>
    <w:rsid w:val="00E25505"/>
    <w:rsid w:val="00E2570C"/>
    <w:rsid w:val="00E257B8"/>
    <w:rsid w:val="00E25A5C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17A"/>
    <w:rsid w:val="00E27263"/>
    <w:rsid w:val="00E272E6"/>
    <w:rsid w:val="00E273CD"/>
    <w:rsid w:val="00E27813"/>
    <w:rsid w:val="00E27CB9"/>
    <w:rsid w:val="00E27D59"/>
    <w:rsid w:val="00E27DF7"/>
    <w:rsid w:val="00E3059A"/>
    <w:rsid w:val="00E30620"/>
    <w:rsid w:val="00E30649"/>
    <w:rsid w:val="00E3065C"/>
    <w:rsid w:val="00E307FC"/>
    <w:rsid w:val="00E30B22"/>
    <w:rsid w:val="00E30C78"/>
    <w:rsid w:val="00E30E2D"/>
    <w:rsid w:val="00E30F07"/>
    <w:rsid w:val="00E3109B"/>
    <w:rsid w:val="00E311EF"/>
    <w:rsid w:val="00E31201"/>
    <w:rsid w:val="00E31374"/>
    <w:rsid w:val="00E31438"/>
    <w:rsid w:val="00E3182A"/>
    <w:rsid w:val="00E31EC9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3029"/>
    <w:rsid w:val="00E331E2"/>
    <w:rsid w:val="00E332D6"/>
    <w:rsid w:val="00E334B8"/>
    <w:rsid w:val="00E3353D"/>
    <w:rsid w:val="00E336BE"/>
    <w:rsid w:val="00E336D7"/>
    <w:rsid w:val="00E338CE"/>
    <w:rsid w:val="00E33C12"/>
    <w:rsid w:val="00E33C51"/>
    <w:rsid w:val="00E34179"/>
    <w:rsid w:val="00E3421A"/>
    <w:rsid w:val="00E34531"/>
    <w:rsid w:val="00E345C7"/>
    <w:rsid w:val="00E3487B"/>
    <w:rsid w:val="00E34CBF"/>
    <w:rsid w:val="00E34E0C"/>
    <w:rsid w:val="00E34E1C"/>
    <w:rsid w:val="00E34EF6"/>
    <w:rsid w:val="00E34F6A"/>
    <w:rsid w:val="00E35113"/>
    <w:rsid w:val="00E3552E"/>
    <w:rsid w:val="00E3563E"/>
    <w:rsid w:val="00E35690"/>
    <w:rsid w:val="00E357B5"/>
    <w:rsid w:val="00E35B61"/>
    <w:rsid w:val="00E35FE8"/>
    <w:rsid w:val="00E3694F"/>
    <w:rsid w:val="00E36B7E"/>
    <w:rsid w:val="00E3734F"/>
    <w:rsid w:val="00E37371"/>
    <w:rsid w:val="00E373DC"/>
    <w:rsid w:val="00E3758E"/>
    <w:rsid w:val="00E37868"/>
    <w:rsid w:val="00E37994"/>
    <w:rsid w:val="00E37F4D"/>
    <w:rsid w:val="00E37FBE"/>
    <w:rsid w:val="00E4003A"/>
    <w:rsid w:val="00E40233"/>
    <w:rsid w:val="00E405CC"/>
    <w:rsid w:val="00E407BF"/>
    <w:rsid w:val="00E40835"/>
    <w:rsid w:val="00E409A5"/>
    <w:rsid w:val="00E40A99"/>
    <w:rsid w:val="00E40C95"/>
    <w:rsid w:val="00E40E15"/>
    <w:rsid w:val="00E40E2E"/>
    <w:rsid w:val="00E4122A"/>
    <w:rsid w:val="00E41298"/>
    <w:rsid w:val="00E4150D"/>
    <w:rsid w:val="00E41680"/>
    <w:rsid w:val="00E416DE"/>
    <w:rsid w:val="00E418F6"/>
    <w:rsid w:val="00E41942"/>
    <w:rsid w:val="00E41CF2"/>
    <w:rsid w:val="00E41D0A"/>
    <w:rsid w:val="00E424FC"/>
    <w:rsid w:val="00E42705"/>
    <w:rsid w:val="00E42A86"/>
    <w:rsid w:val="00E42FE8"/>
    <w:rsid w:val="00E431D0"/>
    <w:rsid w:val="00E432EB"/>
    <w:rsid w:val="00E43582"/>
    <w:rsid w:val="00E4364D"/>
    <w:rsid w:val="00E43907"/>
    <w:rsid w:val="00E43A5B"/>
    <w:rsid w:val="00E43AD3"/>
    <w:rsid w:val="00E43DEF"/>
    <w:rsid w:val="00E44181"/>
    <w:rsid w:val="00E441C7"/>
    <w:rsid w:val="00E44211"/>
    <w:rsid w:val="00E4429A"/>
    <w:rsid w:val="00E443D6"/>
    <w:rsid w:val="00E44462"/>
    <w:rsid w:val="00E44566"/>
    <w:rsid w:val="00E449BE"/>
    <w:rsid w:val="00E44A45"/>
    <w:rsid w:val="00E44D0E"/>
    <w:rsid w:val="00E44ED3"/>
    <w:rsid w:val="00E44FDD"/>
    <w:rsid w:val="00E4533B"/>
    <w:rsid w:val="00E45495"/>
    <w:rsid w:val="00E456AA"/>
    <w:rsid w:val="00E456B9"/>
    <w:rsid w:val="00E45AE4"/>
    <w:rsid w:val="00E45ECC"/>
    <w:rsid w:val="00E4610A"/>
    <w:rsid w:val="00E46323"/>
    <w:rsid w:val="00E4639A"/>
    <w:rsid w:val="00E4641E"/>
    <w:rsid w:val="00E46455"/>
    <w:rsid w:val="00E464E5"/>
    <w:rsid w:val="00E466B2"/>
    <w:rsid w:val="00E467CF"/>
    <w:rsid w:val="00E46ABB"/>
    <w:rsid w:val="00E46BC6"/>
    <w:rsid w:val="00E46C7E"/>
    <w:rsid w:val="00E47227"/>
    <w:rsid w:val="00E4772F"/>
    <w:rsid w:val="00E47780"/>
    <w:rsid w:val="00E47B28"/>
    <w:rsid w:val="00E47F03"/>
    <w:rsid w:val="00E50027"/>
    <w:rsid w:val="00E50445"/>
    <w:rsid w:val="00E50528"/>
    <w:rsid w:val="00E50885"/>
    <w:rsid w:val="00E50A15"/>
    <w:rsid w:val="00E50A22"/>
    <w:rsid w:val="00E50FA8"/>
    <w:rsid w:val="00E50FAE"/>
    <w:rsid w:val="00E51017"/>
    <w:rsid w:val="00E51049"/>
    <w:rsid w:val="00E510A2"/>
    <w:rsid w:val="00E510DE"/>
    <w:rsid w:val="00E51201"/>
    <w:rsid w:val="00E513EE"/>
    <w:rsid w:val="00E514FD"/>
    <w:rsid w:val="00E51619"/>
    <w:rsid w:val="00E51680"/>
    <w:rsid w:val="00E51920"/>
    <w:rsid w:val="00E51966"/>
    <w:rsid w:val="00E51C33"/>
    <w:rsid w:val="00E51EE6"/>
    <w:rsid w:val="00E52122"/>
    <w:rsid w:val="00E523D8"/>
    <w:rsid w:val="00E52A06"/>
    <w:rsid w:val="00E52B83"/>
    <w:rsid w:val="00E52C25"/>
    <w:rsid w:val="00E52EBA"/>
    <w:rsid w:val="00E531FB"/>
    <w:rsid w:val="00E534A6"/>
    <w:rsid w:val="00E5391B"/>
    <w:rsid w:val="00E53DA7"/>
    <w:rsid w:val="00E53EA5"/>
    <w:rsid w:val="00E53FF9"/>
    <w:rsid w:val="00E540AA"/>
    <w:rsid w:val="00E541B3"/>
    <w:rsid w:val="00E5421D"/>
    <w:rsid w:val="00E545C9"/>
    <w:rsid w:val="00E54652"/>
    <w:rsid w:val="00E546AE"/>
    <w:rsid w:val="00E548E6"/>
    <w:rsid w:val="00E54D27"/>
    <w:rsid w:val="00E54E15"/>
    <w:rsid w:val="00E550A5"/>
    <w:rsid w:val="00E5544A"/>
    <w:rsid w:val="00E554FF"/>
    <w:rsid w:val="00E55544"/>
    <w:rsid w:val="00E55573"/>
    <w:rsid w:val="00E555AB"/>
    <w:rsid w:val="00E558F4"/>
    <w:rsid w:val="00E55908"/>
    <w:rsid w:val="00E5599E"/>
    <w:rsid w:val="00E55AAD"/>
    <w:rsid w:val="00E56009"/>
    <w:rsid w:val="00E56084"/>
    <w:rsid w:val="00E560D7"/>
    <w:rsid w:val="00E565E8"/>
    <w:rsid w:val="00E56626"/>
    <w:rsid w:val="00E569F5"/>
    <w:rsid w:val="00E56A19"/>
    <w:rsid w:val="00E56A8C"/>
    <w:rsid w:val="00E56FC3"/>
    <w:rsid w:val="00E575CF"/>
    <w:rsid w:val="00E57AE7"/>
    <w:rsid w:val="00E57B88"/>
    <w:rsid w:val="00E57BA5"/>
    <w:rsid w:val="00E57D4C"/>
    <w:rsid w:val="00E60179"/>
    <w:rsid w:val="00E601AE"/>
    <w:rsid w:val="00E6036C"/>
    <w:rsid w:val="00E60392"/>
    <w:rsid w:val="00E60591"/>
    <w:rsid w:val="00E60780"/>
    <w:rsid w:val="00E60BD9"/>
    <w:rsid w:val="00E60F8A"/>
    <w:rsid w:val="00E6101A"/>
    <w:rsid w:val="00E6115A"/>
    <w:rsid w:val="00E61387"/>
    <w:rsid w:val="00E615ED"/>
    <w:rsid w:val="00E61AD9"/>
    <w:rsid w:val="00E61CB6"/>
    <w:rsid w:val="00E61DDE"/>
    <w:rsid w:val="00E6209A"/>
    <w:rsid w:val="00E6222D"/>
    <w:rsid w:val="00E62379"/>
    <w:rsid w:val="00E62417"/>
    <w:rsid w:val="00E6242A"/>
    <w:rsid w:val="00E62438"/>
    <w:rsid w:val="00E62460"/>
    <w:rsid w:val="00E624EE"/>
    <w:rsid w:val="00E626AD"/>
    <w:rsid w:val="00E62AF4"/>
    <w:rsid w:val="00E62B49"/>
    <w:rsid w:val="00E62BB9"/>
    <w:rsid w:val="00E62EB7"/>
    <w:rsid w:val="00E62EF0"/>
    <w:rsid w:val="00E62EFB"/>
    <w:rsid w:val="00E62F95"/>
    <w:rsid w:val="00E630B1"/>
    <w:rsid w:val="00E6316B"/>
    <w:rsid w:val="00E63725"/>
    <w:rsid w:val="00E638D0"/>
    <w:rsid w:val="00E639AF"/>
    <w:rsid w:val="00E63AB1"/>
    <w:rsid w:val="00E63FB4"/>
    <w:rsid w:val="00E63FD7"/>
    <w:rsid w:val="00E64047"/>
    <w:rsid w:val="00E64261"/>
    <w:rsid w:val="00E6471C"/>
    <w:rsid w:val="00E64E04"/>
    <w:rsid w:val="00E64FB5"/>
    <w:rsid w:val="00E650A8"/>
    <w:rsid w:val="00E6527A"/>
    <w:rsid w:val="00E6562D"/>
    <w:rsid w:val="00E65634"/>
    <w:rsid w:val="00E656A9"/>
    <w:rsid w:val="00E65D32"/>
    <w:rsid w:val="00E65E56"/>
    <w:rsid w:val="00E6609D"/>
    <w:rsid w:val="00E660A7"/>
    <w:rsid w:val="00E6641D"/>
    <w:rsid w:val="00E66453"/>
    <w:rsid w:val="00E66A5D"/>
    <w:rsid w:val="00E66D77"/>
    <w:rsid w:val="00E66EFD"/>
    <w:rsid w:val="00E66F28"/>
    <w:rsid w:val="00E67296"/>
    <w:rsid w:val="00E673C1"/>
    <w:rsid w:val="00E67406"/>
    <w:rsid w:val="00E677AE"/>
    <w:rsid w:val="00E67A30"/>
    <w:rsid w:val="00E67B0D"/>
    <w:rsid w:val="00E67CF0"/>
    <w:rsid w:val="00E67D2E"/>
    <w:rsid w:val="00E67E4B"/>
    <w:rsid w:val="00E67F96"/>
    <w:rsid w:val="00E70060"/>
    <w:rsid w:val="00E7009C"/>
    <w:rsid w:val="00E702D6"/>
    <w:rsid w:val="00E70322"/>
    <w:rsid w:val="00E707F9"/>
    <w:rsid w:val="00E70C9A"/>
    <w:rsid w:val="00E70F16"/>
    <w:rsid w:val="00E70F2F"/>
    <w:rsid w:val="00E7123A"/>
    <w:rsid w:val="00E71550"/>
    <w:rsid w:val="00E71670"/>
    <w:rsid w:val="00E7191B"/>
    <w:rsid w:val="00E71E68"/>
    <w:rsid w:val="00E720AE"/>
    <w:rsid w:val="00E720DF"/>
    <w:rsid w:val="00E72130"/>
    <w:rsid w:val="00E72216"/>
    <w:rsid w:val="00E72467"/>
    <w:rsid w:val="00E7249F"/>
    <w:rsid w:val="00E724D7"/>
    <w:rsid w:val="00E72601"/>
    <w:rsid w:val="00E7277B"/>
    <w:rsid w:val="00E72907"/>
    <w:rsid w:val="00E72981"/>
    <w:rsid w:val="00E72B6F"/>
    <w:rsid w:val="00E72B74"/>
    <w:rsid w:val="00E72EB2"/>
    <w:rsid w:val="00E73512"/>
    <w:rsid w:val="00E73929"/>
    <w:rsid w:val="00E73ACA"/>
    <w:rsid w:val="00E73B7F"/>
    <w:rsid w:val="00E73DD5"/>
    <w:rsid w:val="00E741B6"/>
    <w:rsid w:val="00E744D0"/>
    <w:rsid w:val="00E74743"/>
    <w:rsid w:val="00E747A0"/>
    <w:rsid w:val="00E74AFB"/>
    <w:rsid w:val="00E74C64"/>
    <w:rsid w:val="00E74C9C"/>
    <w:rsid w:val="00E752F3"/>
    <w:rsid w:val="00E75330"/>
    <w:rsid w:val="00E7543E"/>
    <w:rsid w:val="00E75CBE"/>
    <w:rsid w:val="00E75D7F"/>
    <w:rsid w:val="00E75E12"/>
    <w:rsid w:val="00E76136"/>
    <w:rsid w:val="00E764F8"/>
    <w:rsid w:val="00E76F7B"/>
    <w:rsid w:val="00E76FA0"/>
    <w:rsid w:val="00E7732E"/>
    <w:rsid w:val="00E773ED"/>
    <w:rsid w:val="00E77414"/>
    <w:rsid w:val="00E7741D"/>
    <w:rsid w:val="00E775CF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A3"/>
    <w:rsid w:val="00E807DF"/>
    <w:rsid w:val="00E80BDB"/>
    <w:rsid w:val="00E80EB8"/>
    <w:rsid w:val="00E810E5"/>
    <w:rsid w:val="00E810E6"/>
    <w:rsid w:val="00E8141F"/>
    <w:rsid w:val="00E8167F"/>
    <w:rsid w:val="00E817FE"/>
    <w:rsid w:val="00E819B9"/>
    <w:rsid w:val="00E827E0"/>
    <w:rsid w:val="00E82A80"/>
    <w:rsid w:val="00E82B0D"/>
    <w:rsid w:val="00E82BB3"/>
    <w:rsid w:val="00E8310C"/>
    <w:rsid w:val="00E83428"/>
    <w:rsid w:val="00E834CD"/>
    <w:rsid w:val="00E83C4E"/>
    <w:rsid w:val="00E83FDD"/>
    <w:rsid w:val="00E841BA"/>
    <w:rsid w:val="00E84392"/>
    <w:rsid w:val="00E843E0"/>
    <w:rsid w:val="00E84480"/>
    <w:rsid w:val="00E84494"/>
    <w:rsid w:val="00E84508"/>
    <w:rsid w:val="00E846FF"/>
    <w:rsid w:val="00E84778"/>
    <w:rsid w:val="00E84AC3"/>
    <w:rsid w:val="00E84CE8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ABE"/>
    <w:rsid w:val="00E85C78"/>
    <w:rsid w:val="00E85F11"/>
    <w:rsid w:val="00E86163"/>
    <w:rsid w:val="00E861B7"/>
    <w:rsid w:val="00E861B9"/>
    <w:rsid w:val="00E8634A"/>
    <w:rsid w:val="00E86350"/>
    <w:rsid w:val="00E8639C"/>
    <w:rsid w:val="00E865DC"/>
    <w:rsid w:val="00E866EF"/>
    <w:rsid w:val="00E867E9"/>
    <w:rsid w:val="00E86A20"/>
    <w:rsid w:val="00E86AF7"/>
    <w:rsid w:val="00E86CC5"/>
    <w:rsid w:val="00E86E4E"/>
    <w:rsid w:val="00E86E66"/>
    <w:rsid w:val="00E86EB9"/>
    <w:rsid w:val="00E873A9"/>
    <w:rsid w:val="00E873C3"/>
    <w:rsid w:val="00E873F8"/>
    <w:rsid w:val="00E874D5"/>
    <w:rsid w:val="00E8759E"/>
    <w:rsid w:val="00E8765C"/>
    <w:rsid w:val="00E87A8C"/>
    <w:rsid w:val="00E87CE4"/>
    <w:rsid w:val="00E87D45"/>
    <w:rsid w:val="00E87D98"/>
    <w:rsid w:val="00E87E5F"/>
    <w:rsid w:val="00E901EC"/>
    <w:rsid w:val="00E902A6"/>
    <w:rsid w:val="00E90835"/>
    <w:rsid w:val="00E909DE"/>
    <w:rsid w:val="00E90CCF"/>
    <w:rsid w:val="00E90E42"/>
    <w:rsid w:val="00E90F97"/>
    <w:rsid w:val="00E90FFF"/>
    <w:rsid w:val="00E91094"/>
    <w:rsid w:val="00E91112"/>
    <w:rsid w:val="00E911BE"/>
    <w:rsid w:val="00E91263"/>
    <w:rsid w:val="00E9137B"/>
    <w:rsid w:val="00E913CA"/>
    <w:rsid w:val="00E916AF"/>
    <w:rsid w:val="00E918F0"/>
    <w:rsid w:val="00E919BC"/>
    <w:rsid w:val="00E91A7E"/>
    <w:rsid w:val="00E91BDE"/>
    <w:rsid w:val="00E91C20"/>
    <w:rsid w:val="00E91C92"/>
    <w:rsid w:val="00E920D7"/>
    <w:rsid w:val="00E920FD"/>
    <w:rsid w:val="00E9213F"/>
    <w:rsid w:val="00E92165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224"/>
    <w:rsid w:val="00E93562"/>
    <w:rsid w:val="00E93A0B"/>
    <w:rsid w:val="00E93AC4"/>
    <w:rsid w:val="00E93D45"/>
    <w:rsid w:val="00E941B4"/>
    <w:rsid w:val="00E945D1"/>
    <w:rsid w:val="00E94963"/>
    <w:rsid w:val="00E94A1C"/>
    <w:rsid w:val="00E94BBA"/>
    <w:rsid w:val="00E95090"/>
    <w:rsid w:val="00E95369"/>
    <w:rsid w:val="00E9553E"/>
    <w:rsid w:val="00E95644"/>
    <w:rsid w:val="00E95DAB"/>
    <w:rsid w:val="00E95DE2"/>
    <w:rsid w:val="00E95E2B"/>
    <w:rsid w:val="00E96099"/>
    <w:rsid w:val="00E962ED"/>
    <w:rsid w:val="00E9643E"/>
    <w:rsid w:val="00E9652E"/>
    <w:rsid w:val="00E967C3"/>
    <w:rsid w:val="00E968B0"/>
    <w:rsid w:val="00E969E5"/>
    <w:rsid w:val="00E96A46"/>
    <w:rsid w:val="00E96A73"/>
    <w:rsid w:val="00E96BF1"/>
    <w:rsid w:val="00E96CE4"/>
    <w:rsid w:val="00E96EF7"/>
    <w:rsid w:val="00E96EFB"/>
    <w:rsid w:val="00E96F14"/>
    <w:rsid w:val="00E972A9"/>
    <w:rsid w:val="00E9754E"/>
    <w:rsid w:val="00E97593"/>
    <w:rsid w:val="00E97883"/>
    <w:rsid w:val="00E978BE"/>
    <w:rsid w:val="00E97AEC"/>
    <w:rsid w:val="00E97CCE"/>
    <w:rsid w:val="00E97D11"/>
    <w:rsid w:val="00EA0264"/>
    <w:rsid w:val="00EA03C8"/>
    <w:rsid w:val="00EA0696"/>
    <w:rsid w:val="00EA071C"/>
    <w:rsid w:val="00EA0E92"/>
    <w:rsid w:val="00EA0E97"/>
    <w:rsid w:val="00EA0ECE"/>
    <w:rsid w:val="00EA1024"/>
    <w:rsid w:val="00EA145B"/>
    <w:rsid w:val="00EA1473"/>
    <w:rsid w:val="00EA18D2"/>
    <w:rsid w:val="00EA1958"/>
    <w:rsid w:val="00EA1B0F"/>
    <w:rsid w:val="00EA1B44"/>
    <w:rsid w:val="00EA1C8D"/>
    <w:rsid w:val="00EA1E1D"/>
    <w:rsid w:val="00EA1E65"/>
    <w:rsid w:val="00EA21E9"/>
    <w:rsid w:val="00EA2793"/>
    <w:rsid w:val="00EA2BBE"/>
    <w:rsid w:val="00EA2DE3"/>
    <w:rsid w:val="00EA323C"/>
    <w:rsid w:val="00EA336D"/>
    <w:rsid w:val="00EA389E"/>
    <w:rsid w:val="00EA39F4"/>
    <w:rsid w:val="00EA3AE5"/>
    <w:rsid w:val="00EA3B99"/>
    <w:rsid w:val="00EA41DA"/>
    <w:rsid w:val="00EA42DD"/>
    <w:rsid w:val="00EA4360"/>
    <w:rsid w:val="00EA4411"/>
    <w:rsid w:val="00EA462B"/>
    <w:rsid w:val="00EA4679"/>
    <w:rsid w:val="00EA46EA"/>
    <w:rsid w:val="00EA4787"/>
    <w:rsid w:val="00EA4A4B"/>
    <w:rsid w:val="00EA4FCE"/>
    <w:rsid w:val="00EA4FEB"/>
    <w:rsid w:val="00EA5032"/>
    <w:rsid w:val="00EA5060"/>
    <w:rsid w:val="00EA50BC"/>
    <w:rsid w:val="00EA5392"/>
    <w:rsid w:val="00EA562F"/>
    <w:rsid w:val="00EA57C6"/>
    <w:rsid w:val="00EA5864"/>
    <w:rsid w:val="00EA5AF0"/>
    <w:rsid w:val="00EA5BB2"/>
    <w:rsid w:val="00EA6032"/>
    <w:rsid w:val="00EA60D4"/>
    <w:rsid w:val="00EA618F"/>
    <w:rsid w:val="00EA6440"/>
    <w:rsid w:val="00EA658B"/>
    <w:rsid w:val="00EA6610"/>
    <w:rsid w:val="00EA677A"/>
    <w:rsid w:val="00EA68F3"/>
    <w:rsid w:val="00EA6EFB"/>
    <w:rsid w:val="00EA6FE9"/>
    <w:rsid w:val="00EA7382"/>
    <w:rsid w:val="00EA740D"/>
    <w:rsid w:val="00EA76F0"/>
    <w:rsid w:val="00EA7C9D"/>
    <w:rsid w:val="00EA7DEE"/>
    <w:rsid w:val="00EA7F38"/>
    <w:rsid w:val="00EB008F"/>
    <w:rsid w:val="00EB02F7"/>
    <w:rsid w:val="00EB043C"/>
    <w:rsid w:val="00EB0C3B"/>
    <w:rsid w:val="00EB0C68"/>
    <w:rsid w:val="00EB0CB7"/>
    <w:rsid w:val="00EB0CF0"/>
    <w:rsid w:val="00EB1502"/>
    <w:rsid w:val="00EB1638"/>
    <w:rsid w:val="00EB198C"/>
    <w:rsid w:val="00EB1BF6"/>
    <w:rsid w:val="00EB1D5A"/>
    <w:rsid w:val="00EB1D7A"/>
    <w:rsid w:val="00EB1F2D"/>
    <w:rsid w:val="00EB27FB"/>
    <w:rsid w:val="00EB363E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936"/>
    <w:rsid w:val="00EB4DE6"/>
    <w:rsid w:val="00EB500B"/>
    <w:rsid w:val="00EB51CE"/>
    <w:rsid w:val="00EB534B"/>
    <w:rsid w:val="00EB53A1"/>
    <w:rsid w:val="00EB55BC"/>
    <w:rsid w:val="00EB576E"/>
    <w:rsid w:val="00EB588D"/>
    <w:rsid w:val="00EB59AE"/>
    <w:rsid w:val="00EB5B9B"/>
    <w:rsid w:val="00EB5D5E"/>
    <w:rsid w:val="00EB6281"/>
    <w:rsid w:val="00EB628A"/>
    <w:rsid w:val="00EB64D3"/>
    <w:rsid w:val="00EB6639"/>
    <w:rsid w:val="00EB685A"/>
    <w:rsid w:val="00EB69C8"/>
    <w:rsid w:val="00EB6ACC"/>
    <w:rsid w:val="00EB6B7D"/>
    <w:rsid w:val="00EB6DCF"/>
    <w:rsid w:val="00EB6F25"/>
    <w:rsid w:val="00EB7008"/>
    <w:rsid w:val="00EB7382"/>
    <w:rsid w:val="00EB749A"/>
    <w:rsid w:val="00EB7562"/>
    <w:rsid w:val="00EB75B3"/>
    <w:rsid w:val="00EB7A58"/>
    <w:rsid w:val="00EB7FAD"/>
    <w:rsid w:val="00EC0095"/>
    <w:rsid w:val="00EC02FC"/>
    <w:rsid w:val="00EC0366"/>
    <w:rsid w:val="00EC036D"/>
    <w:rsid w:val="00EC0761"/>
    <w:rsid w:val="00EC083D"/>
    <w:rsid w:val="00EC115D"/>
    <w:rsid w:val="00EC16C1"/>
    <w:rsid w:val="00EC16C2"/>
    <w:rsid w:val="00EC18D8"/>
    <w:rsid w:val="00EC1B08"/>
    <w:rsid w:val="00EC1B25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CAD"/>
    <w:rsid w:val="00EC3206"/>
    <w:rsid w:val="00EC3662"/>
    <w:rsid w:val="00EC37A0"/>
    <w:rsid w:val="00EC37C5"/>
    <w:rsid w:val="00EC386A"/>
    <w:rsid w:val="00EC3B28"/>
    <w:rsid w:val="00EC3B91"/>
    <w:rsid w:val="00EC3BF7"/>
    <w:rsid w:val="00EC3DBC"/>
    <w:rsid w:val="00EC3F1F"/>
    <w:rsid w:val="00EC3FF5"/>
    <w:rsid w:val="00EC41D8"/>
    <w:rsid w:val="00EC4661"/>
    <w:rsid w:val="00EC46E1"/>
    <w:rsid w:val="00EC49BA"/>
    <w:rsid w:val="00EC4F91"/>
    <w:rsid w:val="00EC5018"/>
    <w:rsid w:val="00EC5164"/>
    <w:rsid w:val="00EC51B1"/>
    <w:rsid w:val="00EC537A"/>
    <w:rsid w:val="00EC574B"/>
    <w:rsid w:val="00EC580E"/>
    <w:rsid w:val="00EC5A32"/>
    <w:rsid w:val="00EC5C56"/>
    <w:rsid w:val="00EC5C8A"/>
    <w:rsid w:val="00EC5DBA"/>
    <w:rsid w:val="00EC5FB1"/>
    <w:rsid w:val="00EC62E2"/>
    <w:rsid w:val="00EC6585"/>
    <w:rsid w:val="00EC67BD"/>
    <w:rsid w:val="00EC68BC"/>
    <w:rsid w:val="00EC69EE"/>
    <w:rsid w:val="00EC6CC7"/>
    <w:rsid w:val="00EC6F69"/>
    <w:rsid w:val="00EC74E1"/>
    <w:rsid w:val="00EC7514"/>
    <w:rsid w:val="00EC75CF"/>
    <w:rsid w:val="00EC7769"/>
    <w:rsid w:val="00ED00A6"/>
    <w:rsid w:val="00ED00F6"/>
    <w:rsid w:val="00ED071F"/>
    <w:rsid w:val="00ED08AF"/>
    <w:rsid w:val="00ED0930"/>
    <w:rsid w:val="00ED0AC7"/>
    <w:rsid w:val="00ED0DBD"/>
    <w:rsid w:val="00ED0E26"/>
    <w:rsid w:val="00ED10BD"/>
    <w:rsid w:val="00ED1162"/>
    <w:rsid w:val="00ED13F8"/>
    <w:rsid w:val="00ED16C4"/>
    <w:rsid w:val="00ED17DA"/>
    <w:rsid w:val="00ED1BBA"/>
    <w:rsid w:val="00ED1BC1"/>
    <w:rsid w:val="00ED1EC3"/>
    <w:rsid w:val="00ED22B7"/>
    <w:rsid w:val="00ED2483"/>
    <w:rsid w:val="00ED2610"/>
    <w:rsid w:val="00ED2615"/>
    <w:rsid w:val="00ED26E4"/>
    <w:rsid w:val="00ED2A51"/>
    <w:rsid w:val="00ED2C1D"/>
    <w:rsid w:val="00ED2D34"/>
    <w:rsid w:val="00ED398E"/>
    <w:rsid w:val="00ED3ADE"/>
    <w:rsid w:val="00ED3B31"/>
    <w:rsid w:val="00ED3B7F"/>
    <w:rsid w:val="00ED3E58"/>
    <w:rsid w:val="00ED3F40"/>
    <w:rsid w:val="00ED3F4E"/>
    <w:rsid w:val="00ED41D9"/>
    <w:rsid w:val="00ED4396"/>
    <w:rsid w:val="00ED4409"/>
    <w:rsid w:val="00ED44D1"/>
    <w:rsid w:val="00ED4660"/>
    <w:rsid w:val="00ED4772"/>
    <w:rsid w:val="00ED4C2C"/>
    <w:rsid w:val="00ED4DA1"/>
    <w:rsid w:val="00ED4FF7"/>
    <w:rsid w:val="00ED5097"/>
    <w:rsid w:val="00ED51A7"/>
    <w:rsid w:val="00ED5303"/>
    <w:rsid w:val="00ED53E9"/>
    <w:rsid w:val="00ED5508"/>
    <w:rsid w:val="00ED554D"/>
    <w:rsid w:val="00ED564A"/>
    <w:rsid w:val="00ED57F8"/>
    <w:rsid w:val="00ED591D"/>
    <w:rsid w:val="00ED5C74"/>
    <w:rsid w:val="00ED5D84"/>
    <w:rsid w:val="00ED6035"/>
    <w:rsid w:val="00ED65C5"/>
    <w:rsid w:val="00ED664A"/>
    <w:rsid w:val="00ED667C"/>
    <w:rsid w:val="00ED66F0"/>
    <w:rsid w:val="00ED6B5A"/>
    <w:rsid w:val="00ED6ED4"/>
    <w:rsid w:val="00ED6F4A"/>
    <w:rsid w:val="00ED7290"/>
    <w:rsid w:val="00ED75AF"/>
    <w:rsid w:val="00ED7668"/>
    <w:rsid w:val="00ED77F7"/>
    <w:rsid w:val="00ED78DC"/>
    <w:rsid w:val="00ED792B"/>
    <w:rsid w:val="00ED7AB9"/>
    <w:rsid w:val="00ED7AD5"/>
    <w:rsid w:val="00ED7B89"/>
    <w:rsid w:val="00ED7CBD"/>
    <w:rsid w:val="00ED7F2E"/>
    <w:rsid w:val="00ED7FC7"/>
    <w:rsid w:val="00EE0090"/>
    <w:rsid w:val="00EE00F4"/>
    <w:rsid w:val="00EE029B"/>
    <w:rsid w:val="00EE029C"/>
    <w:rsid w:val="00EE02E9"/>
    <w:rsid w:val="00EE0418"/>
    <w:rsid w:val="00EE066D"/>
    <w:rsid w:val="00EE073F"/>
    <w:rsid w:val="00EE08E9"/>
    <w:rsid w:val="00EE0A9C"/>
    <w:rsid w:val="00EE0BA9"/>
    <w:rsid w:val="00EE0C77"/>
    <w:rsid w:val="00EE0E1F"/>
    <w:rsid w:val="00EE0E59"/>
    <w:rsid w:val="00EE1223"/>
    <w:rsid w:val="00EE12B7"/>
    <w:rsid w:val="00EE1560"/>
    <w:rsid w:val="00EE1651"/>
    <w:rsid w:val="00EE1652"/>
    <w:rsid w:val="00EE17DC"/>
    <w:rsid w:val="00EE1BA1"/>
    <w:rsid w:val="00EE1BCE"/>
    <w:rsid w:val="00EE22CE"/>
    <w:rsid w:val="00EE22D2"/>
    <w:rsid w:val="00EE26A4"/>
    <w:rsid w:val="00EE28E3"/>
    <w:rsid w:val="00EE2A8A"/>
    <w:rsid w:val="00EE2E84"/>
    <w:rsid w:val="00EE2F05"/>
    <w:rsid w:val="00EE367A"/>
    <w:rsid w:val="00EE36D9"/>
    <w:rsid w:val="00EE3925"/>
    <w:rsid w:val="00EE3A64"/>
    <w:rsid w:val="00EE3A83"/>
    <w:rsid w:val="00EE41A6"/>
    <w:rsid w:val="00EE422B"/>
    <w:rsid w:val="00EE4342"/>
    <w:rsid w:val="00EE4698"/>
    <w:rsid w:val="00EE46EA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A3D"/>
    <w:rsid w:val="00EE5DFF"/>
    <w:rsid w:val="00EE5ECA"/>
    <w:rsid w:val="00EE62C1"/>
    <w:rsid w:val="00EE64EE"/>
    <w:rsid w:val="00EE6754"/>
    <w:rsid w:val="00EE6985"/>
    <w:rsid w:val="00EE69D5"/>
    <w:rsid w:val="00EE6C0E"/>
    <w:rsid w:val="00EE6CD4"/>
    <w:rsid w:val="00EE6FC9"/>
    <w:rsid w:val="00EE77BF"/>
    <w:rsid w:val="00EE7AE4"/>
    <w:rsid w:val="00EE7AE9"/>
    <w:rsid w:val="00EE7C8F"/>
    <w:rsid w:val="00EE7CED"/>
    <w:rsid w:val="00EE7EB8"/>
    <w:rsid w:val="00EF0317"/>
    <w:rsid w:val="00EF0782"/>
    <w:rsid w:val="00EF0784"/>
    <w:rsid w:val="00EF07B1"/>
    <w:rsid w:val="00EF08F8"/>
    <w:rsid w:val="00EF0B79"/>
    <w:rsid w:val="00EF0CCA"/>
    <w:rsid w:val="00EF0CF0"/>
    <w:rsid w:val="00EF0DC6"/>
    <w:rsid w:val="00EF0F1C"/>
    <w:rsid w:val="00EF104A"/>
    <w:rsid w:val="00EF12C0"/>
    <w:rsid w:val="00EF1699"/>
    <w:rsid w:val="00EF16A6"/>
    <w:rsid w:val="00EF16AD"/>
    <w:rsid w:val="00EF1A1E"/>
    <w:rsid w:val="00EF1BEE"/>
    <w:rsid w:val="00EF1D22"/>
    <w:rsid w:val="00EF216C"/>
    <w:rsid w:val="00EF2546"/>
    <w:rsid w:val="00EF26A4"/>
    <w:rsid w:val="00EF26B1"/>
    <w:rsid w:val="00EF28F9"/>
    <w:rsid w:val="00EF2D15"/>
    <w:rsid w:val="00EF34EE"/>
    <w:rsid w:val="00EF3B32"/>
    <w:rsid w:val="00EF4324"/>
    <w:rsid w:val="00EF43D6"/>
    <w:rsid w:val="00EF443B"/>
    <w:rsid w:val="00EF472C"/>
    <w:rsid w:val="00EF4806"/>
    <w:rsid w:val="00EF48B4"/>
    <w:rsid w:val="00EF49AA"/>
    <w:rsid w:val="00EF4B08"/>
    <w:rsid w:val="00EF5875"/>
    <w:rsid w:val="00EF5DB8"/>
    <w:rsid w:val="00EF5E0E"/>
    <w:rsid w:val="00EF5E3F"/>
    <w:rsid w:val="00EF6171"/>
    <w:rsid w:val="00EF6459"/>
    <w:rsid w:val="00EF67AC"/>
    <w:rsid w:val="00EF6835"/>
    <w:rsid w:val="00EF687E"/>
    <w:rsid w:val="00EF6902"/>
    <w:rsid w:val="00EF693F"/>
    <w:rsid w:val="00EF6B2A"/>
    <w:rsid w:val="00EF6C2F"/>
    <w:rsid w:val="00EF6E61"/>
    <w:rsid w:val="00EF6F8C"/>
    <w:rsid w:val="00EF720D"/>
    <w:rsid w:val="00EF7247"/>
    <w:rsid w:val="00EF7654"/>
    <w:rsid w:val="00EF78DD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1035"/>
    <w:rsid w:val="00F01078"/>
    <w:rsid w:val="00F014EC"/>
    <w:rsid w:val="00F01545"/>
    <w:rsid w:val="00F01614"/>
    <w:rsid w:val="00F01830"/>
    <w:rsid w:val="00F01912"/>
    <w:rsid w:val="00F0196B"/>
    <w:rsid w:val="00F01B97"/>
    <w:rsid w:val="00F01D65"/>
    <w:rsid w:val="00F025DB"/>
    <w:rsid w:val="00F026AF"/>
    <w:rsid w:val="00F027A4"/>
    <w:rsid w:val="00F02807"/>
    <w:rsid w:val="00F029C8"/>
    <w:rsid w:val="00F02A98"/>
    <w:rsid w:val="00F02B7D"/>
    <w:rsid w:val="00F02CF3"/>
    <w:rsid w:val="00F02FC8"/>
    <w:rsid w:val="00F03019"/>
    <w:rsid w:val="00F030CE"/>
    <w:rsid w:val="00F031C3"/>
    <w:rsid w:val="00F032A6"/>
    <w:rsid w:val="00F032A7"/>
    <w:rsid w:val="00F035A9"/>
    <w:rsid w:val="00F035C8"/>
    <w:rsid w:val="00F03629"/>
    <w:rsid w:val="00F036DF"/>
    <w:rsid w:val="00F038B2"/>
    <w:rsid w:val="00F038D0"/>
    <w:rsid w:val="00F0395E"/>
    <w:rsid w:val="00F03A50"/>
    <w:rsid w:val="00F03BE4"/>
    <w:rsid w:val="00F03C9E"/>
    <w:rsid w:val="00F03F1A"/>
    <w:rsid w:val="00F03F21"/>
    <w:rsid w:val="00F04104"/>
    <w:rsid w:val="00F041B3"/>
    <w:rsid w:val="00F041ED"/>
    <w:rsid w:val="00F04250"/>
    <w:rsid w:val="00F0430C"/>
    <w:rsid w:val="00F04690"/>
    <w:rsid w:val="00F0473C"/>
    <w:rsid w:val="00F048FF"/>
    <w:rsid w:val="00F04989"/>
    <w:rsid w:val="00F04B23"/>
    <w:rsid w:val="00F04EA4"/>
    <w:rsid w:val="00F04F7A"/>
    <w:rsid w:val="00F0507B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BB5"/>
    <w:rsid w:val="00F06FC9"/>
    <w:rsid w:val="00F0728A"/>
    <w:rsid w:val="00F073DE"/>
    <w:rsid w:val="00F075D0"/>
    <w:rsid w:val="00F0773A"/>
    <w:rsid w:val="00F07793"/>
    <w:rsid w:val="00F0788B"/>
    <w:rsid w:val="00F07896"/>
    <w:rsid w:val="00F0793D"/>
    <w:rsid w:val="00F07988"/>
    <w:rsid w:val="00F07CB4"/>
    <w:rsid w:val="00F07F52"/>
    <w:rsid w:val="00F10068"/>
    <w:rsid w:val="00F101AC"/>
    <w:rsid w:val="00F103E2"/>
    <w:rsid w:val="00F1058E"/>
    <w:rsid w:val="00F105ED"/>
    <w:rsid w:val="00F10824"/>
    <w:rsid w:val="00F10D69"/>
    <w:rsid w:val="00F10E7D"/>
    <w:rsid w:val="00F1136B"/>
    <w:rsid w:val="00F11457"/>
    <w:rsid w:val="00F11561"/>
    <w:rsid w:val="00F1162A"/>
    <w:rsid w:val="00F11DD9"/>
    <w:rsid w:val="00F11E2E"/>
    <w:rsid w:val="00F11EB9"/>
    <w:rsid w:val="00F124AB"/>
    <w:rsid w:val="00F124B4"/>
    <w:rsid w:val="00F12572"/>
    <w:rsid w:val="00F127AD"/>
    <w:rsid w:val="00F12A33"/>
    <w:rsid w:val="00F12B26"/>
    <w:rsid w:val="00F12E4F"/>
    <w:rsid w:val="00F1300B"/>
    <w:rsid w:val="00F130BF"/>
    <w:rsid w:val="00F13334"/>
    <w:rsid w:val="00F13542"/>
    <w:rsid w:val="00F13928"/>
    <w:rsid w:val="00F1399C"/>
    <w:rsid w:val="00F139FC"/>
    <w:rsid w:val="00F13C02"/>
    <w:rsid w:val="00F1413F"/>
    <w:rsid w:val="00F1427B"/>
    <w:rsid w:val="00F144E7"/>
    <w:rsid w:val="00F145AE"/>
    <w:rsid w:val="00F145E8"/>
    <w:rsid w:val="00F14712"/>
    <w:rsid w:val="00F14F23"/>
    <w:rsid w:val="00F15530"/>
    <w:rsid w:val="00F1559D"/>
    <w:rsid w:val="00F157C2"/>
    <w:rsid w:val="00F15A9A"/>
    <w:rsid w:val="00F15CA7"/>
    <w:rsid w:val="00F15CA9"/>
    <w:rsid w:val="00F15CDB"/>
    <w:rsid w:val="00F15CF4"/>
    <w:rsid w:val="00F15DF8"/>
    <w:rsid w:val="00F15F77"/>
    <w:rsid w:val="00F1627A"/>
    <w:rsid w:val="00F1635D"/>
    <w:rsid w:val="00F1650B"/>
    <w:rsid w:val="00F16B8F"/>
    <w:rsid w:val="00F16DE7"/>
    <w:rsid w:val="00F1706F"/>
    <w:rsid w:val="00F17A8B"/>
    <w:rsid w:val="00F17BF0"/>
    <w:rsid w:val="00F17CF2"/>
    <w:rsid w:val="00F17F94"/>
    <w:rsid w:val="00F2016C"/>
    <w:rsid w:val="00F201C7"/>
    <w:rsid w:val="00F201C9"/>
    <w:rsid w:val="00F202BB"/>
    <w:rsid w:val="00F2073B"/>
    <w:rsid w:val="00F20B0B"/>
    <w:rsid w:val="00F20C46"/>
    <w:rsid w:val="00F20F40"/>
    <w:rsid w:val="00F20F6F"/>
    <w:rsid w:val="00F21090"/>
    <w:rsid w:val="00F211C2"/>
    <w:rsid w:val="00F211C9"/>
    <w:rsid w:val="00F213CF"/>
    <w:rsid w:val="00F2160E"/>
    <w:rsid w:val="00F216CE"/>
    <w:rsid w:val="00F21728"/>
    <w:rsid w:val="00F217A8"/>
    <w:rsid w:val="00F218C7"/>
    <w:rsid w:val="00F21991"/>
    <w:rsid w:val="00F221B8"/>
    <w:rsid w:val="00F221FC"/>
    <w:rsid w:val="00F22278"/>
    <w:rsid w:val="00F223AB"/>
    <w:rsid w:val="00F22807"/>
    <w:rsid w:val="00F22957"/>
    <w:rsid w:val="00F22F62"/>
    <w:rsid w:val="00F23009"/>
    <w:rsid w:val="00F230E3"/>
    <w:rsid w:val="00F23609"/>
    <w:rsid w:val="00F2361C"/>
    <w:rsid w:val="00F2372F"/>
    <w:rsid w:val="00F23949"/>
    <w:rsid w:val="00F239CC"/>
    <w:rsid w:val="00F23D37"/>
    <w:rsid w:val="00F23DCA"/>
    <w:rsid w:val="00F24226"/>
    <w:rsid w:val="00F24241"/>
    <w:rsid w:val="00F24326"/>
    <w:rsid w:val="00F24660"/>
    <w:rsid w:val="00F248AC"/>
    <w:rsid w:val="00F24E2F"/>
    <w:rsid w:val="00F24F95"/>
    <w:rsid w:val="00F250AD"/>
    <w:rsid w:val="00F253C4"/>
    <w:rsid w:val="00F253EB"/>
    <w:rsid w:val="00F255D5"/>
    <w:rsid w:val="00F25F8A"/>
    <w:rsid w:val="00F26342"/>
    <w:rsid w:val="00F269BB"/>
    <w:rsid w:val="00F26A4A"/>
    <w:rsid w:val="00F272CC"/>
    <w:rsid w:val="00F27436"/>
    <w:rsid w:val="00F27B13"/>
    <w:rsid w:val="00F27EF7"/>
    <w:rsid w:val="00F300A9"/>
    <w:rsid w:val="00F303B0"/>
    <w:rsid w:val="00F305C6"/>
    <w:rsid w:val="00F30B29"/>
    <w:rsid w:val="00F30E41"/>
    <w:rsid w:val="00F30E96"/>
    <w:rsid w:val="00F3105B"/>
    <w:rsid w:val="00F310CC"/>
    <w:rsid w:val="00F313E6"/>
    <w:rsid w:val="00F31509"/>
    <w:rsid w:val="00F31801"/>
    <w:rsid w:val="00F3202C"/>
    <w:rsid w:val="00F320D2"/>
    <w:rsid w:val="00F3210E"/>
    <w:rsid w:val="00F32526"/>
    <w:rsid w:val="00F32590"/>
    <w:rsid w:val="00F32641"/>
    <w:rsid w:val="00F3284E"/>
    <w:rsid w:val="00F32CC5"/>
    <w:rsid w:val="00F32CEE"/>
    <w:rsid w:val="00F32FDC"/>
    <w:rsid w:val="00F330B0"/>
    <w:rsid w:val="00F3319B"/>
    <w:rsid w:val="00F331B8"/>
    <w:rsid w:val="00F331DE"/>
    <w:rsid w:val="00F33349"/>
    <w:rsid w:val="00F33603"/>
    <w:rsid w:val="00F3372C"/>
    <w:rsid w:val="00F33A7D"/>
    <w:rsid w:val="00F33C20"/>
    <w:rsid w:val="00F33FA6"/>
    <w:rsid w:val="00F33FF0"/>
    <w:rsid w:val="00F342CC"/>
    <w:rsid w:val="00F343B7"/>
    <w:rsid w:val="00F3447A"/>
    <w:rsid w:val="00F344E7"/>
    <w:rsid w:val="00F34517"/>
    <w:rsid w:val="00F3486D"/>
    <w:rsid w:val="00F34924"/>
    <w:rsid w:val="00F34A6D"/>
    <w:rsid w:val="00F34BFE"/>
    <w:rsid w:val="00F34D6A"/>
    <w:rsid w:val="00F34E67"/>
    <w:rsid w:val="00F355A7"/>
    <w:rsid w:val="00F35607"/>
    <w:rsid w:val="00F35649"/>
    <w:rsid w:val="00F35854"/>
    <w:rsid w:val="00F3591F"/>
    <w:rsid w:val="00F35B98"/>
    <w:rsid w:val="00F35B9B"/>
    <w:rsid w:val="00F35BA6"/>
    <w:rsid w:val="00F35BFF"/>
    <w:rsid w:val="00F35C5C"/>
    <w:rsid w:val="00F35E3D"/>
    <w:rsid w:val="00F3607B"/>
    <w:rsid w:val="00F36107"/>
    <w:rsid w:val="00F36229"/>
    <w:rsid w:val="00F362B6"/>
    <w:rsid w:val="00F363DE"/>
    <w:rsid w:val="00F36AFF"/>
    <w:rsid w:val="00F36EFB"/>
    <w:rsid w:val="00F36F62"/>
    <w:rsid w:val="00F3757C"/>
    <w:rsid w:val="00F375E4"/>
    <w:rsid w:val="00F375E9"/>
    <w:rsid w:val="00F375FD"/>
    <w:rsid w:val="00F37602"/>
    <w:rsid w:val="00F379DC"/>
    <w:rsid w:val="00F37AD2"/>
    <w:rsid w:val="00F37F5B"/>
    <w:rsid w:val="00F37FE1"/>
    <w:rsid w:val="00F4049E"/>
    <w:rsid w:val="00F4073A"/>
    <w:rsid w:val="00F407A1"/>
    <w:rsid w:val="00F409F5"/>
    <w:rsid w:val="00F40B5B"/>
    <w:rsid w:val="00F40C8B"/>
    <w:rsid w:val="00F40D6A"/>
    <w:rsid w:val="00F40DC4"/>
    <w:rsid w:val="00F40F16"/>
    <w:rsid w:val="00F410B7"/>
    <w:rsid w:val="00F4115C"/>
    <w:rsid w:val="00F411A5"/>
    <w:rsid w:val="00F412EB"/>
    <w:rsid w:val="00F41A3A"/>
    <w:rsid w:val="00F41BF3"/>
    <w:rsid w:val="00F41CBC"/>
    <w:rsid w:val="00F41F65"/>
    <w:rsid w:val="00F4220B"/>
    <w:rsid w:val="00F423EB"/>
    <w:rsid w:val="00F425FD"/>
    <w:rsid w:val="00F42895"/>
    <w:rsid w:val="00F42976"/>
    <w:rsid w:val="00F42E4C"/>
    <w:rsid w:val="00F42F25"/>
    <w:rsid w:val="00F42F66"/>
    <w:rsid w:val="00F43467"/>
    <w:rsid w:val="00F43628"/>
    <w:rsid w:val="00F4387F"/>
    <w:rsid w:val="00F43B11"/>
    <w:rsid w:val="00F444B7"/>
    <w:rsid w:val="00F4476F"/>
    <w:rsid w:val="00F44837"/>
    <w:rsid w:val="00F44C24"/>
    <w:rsid w:val="00F44DAC"/>
    <w:rsid w:val="00F44E24"/>
    <w:rsid w:val="00F4504A"/>
    <w:rsid w:val="00F4548A"/>
    <w:rsid w:val="00F456EF"/>
    <w:rsid w:val="00F45961"/>
    <w:rsid w:val="00F45BDB"/>
    <w:rsid w:val="00F46324"/>
    <w:rsid w:val="00F465DC"/>
    <w:rsid w:val="00F466F3"/>
    <w:rsid w:val="00F46A30"/>
    <w:rsid w:val="00F46C91"/>
    <w:rsid w:val="00F46E56"/>
    <w:rsid w:val="00F46EC7"/>
    <w:rsid w:val="00F46F38"/>
    <w:rsid w:val="00F46FF4"/>
    <w:rsid w:val="00F4718F"/>
    <w:rsid w:val="00F47363"/>
    <w:rsid w:val="00F473BA"/>
    <w:rsid w:val="00F47929"/>
    <w:rsid w:val="00F47952"/>
    <w:rsid w:val="00F47994"/>
    <w:rsid w:val="00F47C17"/>
    <w:rsid w:val="00F5020D"/>
    <w:rsid w:val="00F5024C"/>
    <w:rsid w:val="00F50297"/>
    <w:rsid w:val="00F50437"/>
    <w:rsid w:val="00F504BE"/>
    <w:rsid w:val="00F50571"/>
    <w:rsid w:val="00F5059B"/>
    <w:rsid w:val="00F50766"/>
    <w:rsid w:val="00F507DA"/>
    <w:rsid w:val="00F5082E"/>
    <w:rsid w:val="00F509CB"/>
    <w:rsid w:val="00F50BF1"/>
    <w:rsid w:val="00F50EB0"/>
    <w:rsid w:val="00F512C0"/>
    <w:rsid w:val="00F516BE"/>
    <w:rsid w:val="00F5195D"/>
    <w:rsid w:val="00F51BB7"/>
    <w:rsid w:val="00F51E11"/>
    <w:rsid w:val="00F52138"/>
    <w:rsid w:val="00F5245F"/>
    <w:rsid w:val="00F5263A"/>
    <w:rsid w:val="00F52693"/>
    <w:rsid w:val="00F52A1E"/>
    <w:rsid w:val="00F52A8D"/>
    <w:rsid w:val="00F52B12"/>
    <w:rsid w:val="00F52B9C"/>
    <w:rsid w:val="00F52D67"/>
    <w:rsid w:val="00F52DFD"/>
    <w:rsid w:val="00F52E79"/>
    <w:rsid w:val="00F52FCD"/>
    <w:rsid w:val="00F5308D"/>
    <w:rsid w:val="00F53489"/>
    <w:rsid w:val="00F53538"/>
    <w:rsid w:val="00F537EA"/>
    <w:rsid w:val="00F53802"/>
    <w:rsid w:val="00F5387D"/>
    <w:rsid w:val="00F53A4A"/>
    <w:rsid w:val="00F53B64"/>
    <w:rsid w:val="00F53B82"/>
    <w:rsid w:val="00F53C7B"/>
    <w:rsid w:val="00F54119"/>
    <w:rsid w:val="00F54181"/>
    <w:rsid w:val="00F542A2"/>
    <w:rsid w:val="00F542BA"/>
    <w:rsid w:val="00F54437"/>
    <w:rsid w:val="00F54695"/>
    <w:rsid w:val="00F54A3C"/>
    <w:rsid w:val="00F54A5E"/>
    <w:rsid w:val="00F54B83"/>
    <w:rsid w:val="00F54D7C"/>
    <w:rsid w:val="00F54F76"/>
    <w:rsid w:val="00F55015"/>
    <w:rsid w:val="00F5510A"/>
    <w:rsid w:val="00F552A6"/>
    <w:rsid w:val="00F553AF"/>
    <w:rsid w:val="00F5543C"/>
    <w:rsid w:val="00F55494"/>
    <w:rsid w:val="00F55B1F"/>
    <w:rsid w:val="00F55D51"/>
    <w:rsid w:val="00F55F34"/>
    <w:rsid w:val="00F56225"/>
    <w:rsid w:val="00F565DA"/>
    <w:rsid w:val="00F56628"/>
    <w:rsid w:val="00F56771"/>
    <w:rsid w:val="00F56837"/>
    <w:rsid w:val="00F56AB0"/>
    <w:rsid w:val="00F56B0E"/>
    <w:rsid w:val="00F56EE2"/>
    <w:rsid w:val="00F56F5D"/>
    <w:rsid w:val="00F5705F"/>
    <w:rsid w:val="00F5712A"/>
    <w:rsid w:val="00F571E2"/>
    <w:rsid w:val="00F571EA"/>
    <w:rsid w:val="00F57309"/>
    <w:rsid w:val="00F57317"/>
    <w:rsid w:val="00F575BD"/>
    <w:rsid w:val="00F57628"/>
    <w:rsid w:val="00F57D73"/>
    <w:rsid w:val="00F60020"/>
    <w:rsid w:val="00F604AB"/>
    <w:rsid w:val="00F6063C"/>
    <w:rsid w:val="00F607AF"/>
    <w:rsid w:val="00F60919"/>
    <w:rsid w:val="00F609FE"/>
    <w:rsid w:val="00F60E88"/>
    <w:rsid w:val="00F6104A"/>
    <w:rsid w:val="00F61250"/>
    <w:rsid w:val="00F612D0"/>
    <w:rsid w:val="00F61618"/>
    <w:rsid w:val="00F617F1"/>
    <w:rsid w:val="00F61B7D"/>
    <w:rsid w:val="00F61D0B"/>
    <w:rsid w:val="00F61F0E"/>
    <w:rsid w:val="00F62009"/>
    <w:rsid w:val="00F6217C"/>
    <w:rsid w:val="00F62348"/>
    <w:rsid w:val="00F626B4"/>
    <w:rsid w:val="00F627C5"/>
    <w:rsid w:val="00F62850"/>
    <w:rsid w:val="00F62959"/>
    <w:rsid w:val="00F62AD7"/>
    <w:rsid w:val="00F62AEA"/>
    <w:rsid w:val="00F62C51"/>
    <w:rsid w:val="00F62E40"/>
    <w:rsid w:val="00F6308C"/>
    <w:rsid w:val="00F63734"/>
    <w:rsid w:val="00F63A4C"/>
    <w:rsid w:val="00F63A65"/>
    <w:rsid w:val="00F63CC9"/>
    <w:rsid w:val="00F63DDB"/>
    <w:rsid w:val="00F64092"/>
    <w:rsid w:val="00F6416D"/>
    <w:rsid w:val="00F642E4"/>
    <w:rsid w:val="00F645D1"/>
    <w:rsid w:val="00F64F70"/>
    <w:rsid w:val="00F650DF"/>
    <w:rsid w:val="00F654D8"/>
    <w:rsid w:val="00F6566F"/>
    <w:rsid w:val="00F65A06"/>
    <w:rsid w:val="00F65B27"/>
    <w:rsid w:val="00F66286"/>
    <w:rsid w:val="00F66365"/>
    <w:rsid w:val="00F663DB"/>
    <w:rsid w:val="00F6658D"/>
    <w:rsid w:val="00F66987"/>
    <w:rsid w:val="00F66A02"/>
    <w:rsid w:val="00F66A82"/>
    <w:rsid w:val="00F66B63"/>
    <w:rsid w:val="00F66B78"/>
    <w:rsid w:val="00F66C9C"/>
    <w:rsid w:val="00F674C8"/>
    <w:rsid w:val="00F678C7"/>
    <w:rsid w:val="00F678D7"/>
    <w:rsid w:val="00F67A70"/>
    <w:rsid w:val="00F67DA6"/>
    <w:rsid w:val="00F67DC5"/>
    <w:rsid w:val="00F67F22"/>
    <w:rsid w:val="00F700E1"/>
    <w:rsid w:val="00F70175"/>
    <w:rsid w:val="00F701E9"/>
    <w:rsid w:val="00F70390"/>
    <w:rsid w:val="00F703CD"/>
    <w:rsid w:val="00F70570"/>
    <w:rsid w:val="00F709B8"/>
    <w:rsid w:val="00F70D49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21D4"/>
    <w:rsid w:val="00F72296"/>
    <w:rsid w:val="00F723A0"/>
    <w:rsid w:val="00F72609"/>
    <w:rsid w:val="00F7266A"/>
    <w:rsid w:val="00F72A05"/>
    <w:rsid w:val="00F72C91"/>
    <w:rsid w:val="00F72FDA"/>
    <w:rsid w:val="00F73072"/>
    <w:rsid w:val="00F7339E"/>
    <w:rsid w:val="00F73585"/>
    <w:rsid w:val="00F736C1"/>
    <w:rsid w:val="00F73894"/>
    <w:rsid w:val="00F738E0"/>
    <w:rsid w:val="00F73B9C"/>
    <w:rsid w:val="00F73C3D"/>
    <w:rsid w:val="00F73CAD"/>
    <w:rsid w:val="00F7409D"/>
    <w:rsid w:val="00F741C4"/>
    <w:rsid w:val="00F742FB"/>
    <w:rsid w:val="00F7431B"/>
    <w:rsid w:val="00F743F2"/>
    <w:rsid w:val="00F74909"/>
    <w:rsid w:val="00F74BAD"/>
    <w:rsid w:val="00F74C94"/>
    <w:rsid w:val="00F750BD"/>
    <w:rsid w:val="00F7552B"/>
    <w:rsid w:val="00F755B4"/>
    <w:rsid w:val="00F7584E"/>
    <w:rsid w:val="00F75D43"/>
    <w:rsid w:val="00F76119"/>
    <w:rsid w:val="00F761B9"/>
    <w:rsid w:val="00F7634E"/>
    <w:rsid w:val="00F76639"/>
    <w:rsid w:val="00F766E9"/>
    <w:rsid w:val="00F76A3E"/>
    <w:rsid w:val="00F76E12"/>
    <w:rsid w:val="00F773AF"/>
    <w:rsid w:val="00F775CD"/>
    <w:rsid w:val="00F77724"/>
    <w:rsid w:val="00F77A9D"/>
    <w:rsid w:val="00F77B6F"/>
    <w:rsid w:val="00F77E29"/>
    <w:rsid w:val="00F8048D"/>
    <w:rsid w:val="00F808A9"/>
    <w:rsid w:val="00F80B75"/>
    <w:rsid w:val="00F80E5D"/>
    <w:rsid w:val="00F8130B"/>
    <w:rsid w:val="00F813CA"/>
    <w:rsid w:val="00F8151E"/>
    <w:rsid w:val="00F815B8"/>
    <w:rsid w:val="00F81A9B"/>
    <w:rsid w:val="00F81B12"/>
    <w:rsid w:val="00F81C40"/>
    <w:rsid w:val="00F81C52"/>
    <w:rsid w:val="00F81CDE"/>
    <w:rsid w:val="00F81D60"/>
    <w:rsid w:val="00F81E34"/>
    <w:rsid w:val="00F81E5D"/>
    <w:rsid w:val="00F81E7B"/>
    <w:rsid w:val="00F821F0"/>
    <w:rsid w:val="00F82337"/>
    <w:rsid w:val="00F8233D"/>
    <w:rsid w:val="00F82474"/>
    <w:rsid w:val="00F82496"/>
    <w:rsid w:val="00F82979"/>
    <w:rsid w:val="00F82B49"/>
    <w:rsid w:val="00F82C63"/>
    <w:rsid w:val="00F82D07"/>
    <w:rsid w:val="00F8312A"/>
    <w:rsid w:val="00F83267"/>
    <w:rsid w:val="00F83C92"/>
    <w:rsid w:val="00F841CE"/>
    <w:rsid w:val="00F8446D"/>
    <w:rsid w:val="00F84470"/>
    <w:rsid w:val="00F8456B"/>
    <w:rsid w:val="00F8482D"/>
    <w:rsid w:val="00F84D69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EDE"/>
    <w:rsid w:val="00F85F32"/>
    <w:rsid w:val="00F8612E"/>
    <w:rsid w:val="00F861A3"/>
    <w:rsid w:val="00F86277"/>
    <w:rsid w:val="00F864EF"/>
    <w:rsid w:val="00F86A9C"/>
    <w:rsid w:val="00F86DC1"/>
    <w:rsid w:val="00F86E6C"/>
    <w:rsid w:val="00F86F78"/>
    <w:rsid w:val="00F87044"/>
    <w:rsid w:val="00F87230"/>
    <w:rsid w:val="00F876D4"/>
    <w:rsid w:val="00F876EF"/>
    <w:rsid w:val="00F876FA"/>
    <w:rsid w:val="00F8788B"/>
    <w:rsid w:val="00F87B7A"/>
    <w:rsid w:val="00F87DAE"/>
    <w:rsid w:val="00F900EF"/>
    <w:rsid w:val="00F90196"/>
    <w:rsid w:val="00F901C6"/>
    <w:rsid w:val="00F9053D"/>
    <w:rsid w:val="00F906B6"/>
    <w:rsid w:val="00F90724"/>
    <w:rsid w:val="00F907D2"/>
    <w:rsid w:val="00F908ED"/>
    <w:rsid w:val="00F90A63"/>
    <w:rsid w:val="00F90AEF"/>
    <w:rsid w:val="00F90E89"/>
    <w:rsid w:val="00F90ED8"/>
    <w:rsid w:val="00F90FB4"/>
    <w:rsid w:val="00F912EC"/>
    <w:rsid w:val="00F9133D"/>
    <w:rsid w:val="00F9148B"/>
    <w:rsid w:val="00F914AF"/>
    <w:rsid w:val="00F91656"/>
    <w:rsid w:val="00F9188F"/>
    <w:rsid w:val="00F91ADF"/>
    <w:rsid w:val="00F91B2F"/>
    <w:rsid w:val="00F91C5D"/>
    <w:rsid w:val="00F91CA9"/>
    <w:rsid w:val="00F91D3F"/>
    <w:rsid w:val="00F92218"/>
    <w:rsid w:val="00F92302"/>
    <w:rsid w:val="00F92493"/>
    <w:rsid w:val="00F92523"/>
    <w:rsid w:val="00F92768"/>
    <w:rsid w:val="00F9299A"/>
    <w:rsid w:val="00F92A1E"/>
    <w:rsid w:val="00F92BB3"/>
    <w:rsid w:val="00F92E02"/>
    <w:rsid w:val="00F9334C"/>
    <w:rsid w:val="00F933A4"/>
    <w:rsid w:val="00F93502"/>
    <w:rsid w:val="00F935B4"/>
    <w:rsid w:val="00F9372B"/>
    <w:rsid w:val="00F937AF"/>
    <w:rsid w:val="00F938D9"/>
    <w:rsid w:val="00F93943"/>
    <w:rsid w:val="00F93987"/>
    <w:rsid w:val="00F93DE1"/>
    <w:rsid w:val="00F93E1F"/>
    <w:rsid w:val="00F93F65"/>
    <w:rsid w:val="00F94333"/>
    <w:rsid w:val="00F94519"/>
    <w:rsid w:val="00F945E7"/>
    <w:rsid w:val="00F9476D"/>
    <w:rsid w:val="00F947AD"/>
    <w:rsid w:val="00F9483C"/>
    <w:rsid w:val="00F948A8"/>
    <w:rsid w:val="00F94B0B"/>
    <w:rsid w:val="00F94BCE"/>
    <w:rsid w:val="00F94E6E"/>
    <w:rsid w:val="00F94EDB"/>
    <w:rsid w:val="00F952F5"/>
    <w:rsid w:val="00F95487"/>
    <w:rsid w:val="00F954B0"/>
    <w:rsid w:val="00F9572D"/>
    <w:rsid w:val="00F958C2"/>
    <w:rsid w:val="00F95973"/>
    <w:rsid w:val="00F9599A"/>
    <w:rsid w:val="00F95CA3"/>
    <w:rsid w:val="00F96126"/>
    <w:rsid w:val="00F96273"/>
    <w:rsid w:val="00F96276"/>
    <w:rsid w:val="00F9636C"/>
    <w:rsid w:val="00F96589"/>
    <w:rsid w:val="00F966A7"/>
    <w:rsid w:val="00F96741"/>
    <w:rsid w:val="00F96755"/>
    <w:rsid w:val="00F96B6E"/>
    <w:rsid w:val="00F96DF4"/>
    <w:rsid w:val="00F96F76"/>
    <w:rsid w:val="00F96F9A"/>
    <w:rsid w:val="00F96FF4"/>
    <w:rsid w:val="00F971EA"/>
    <w:rsid w:val="00F97497"/>
    <w:rsid w:val="00F974FE"/>
    <w:rsid w:val="00F9758E"/>
    <w:rsid w:val="00F97BD0"/>
    <w:rsid w:val="00F97CC2"/>
    <w:rsid w:val="00F97D55"/>
    <w:rsid w:val="00F97F18"/>
    <w:rsid w:val="00FA0543"/>
    <w:rsid w:val="00FA056C"/>
    <w:rsid w:val="00FA0615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8AA"/>
    <w:rsid w:val="00FA1A87"/>
    <w:rsid w:val="00FA1C8E"/>
    <w:rsid w:val="00FA1DBE"/>
    <w:rsid w:val="00FA1E14"/>
    <w:rsid w:val="00FA1F21"/>
    <w:rsid w:val="00FA1F88"/>
    <w:rsid w:val="00FA2700"/>
    <w:rsid w:val="00FA29C1"/>
    <w:rsid w:val="00FA2B17"/>
    <w:rsid w:val="00FA2B23"/>
    <w:rsid w:val="00FA2BF0"/>
    <w:rsid w:val="00FA2DFA"/>
    <w:rsid w:val="00FA30BD"/>
    <w:rsid w:val="00FA36C6"/>
    <w:rsid w:val="00FA3769"/>
    <w:rsid w:val="00FA3937"/>
    <w:rsid w:val="00FA3B8C"/>
    <w:rsid w:val="00FA3D03"/>
    <w:rsid w:val="00FA3E6F"/>
    <w:rsid w:val="00FA41FA"/>
    <w:rsid w:val="00FA433E"/>
    <w:rsid w:val="00FA43B3"/>
    <w:rsid w:val="00FA47DF"/>
    <w:rsid w:val="00FA483C"/>
    <w:rsid w:val="00FA5049"/>
    <w:rsid w:val="00FA55CD"/>
    <w:rsid w:val="00FA55FA"/>
    <w:rsid w:val="00FA5CC4"/>
    <w:rsid w:val="00FA5E39"/>
    <w:rsid w:val="00FA6548"/>
    <w:rsid w:val="00FA66A9"/>
    <w:rsid w:val="00FA678C"/>
    <w:rsid w:val="00FA6A51"/>
    <w:rsid w:val="00FA6F3D"/>
    <w:rsid w:val="00FA7140"/>
    <w:rsid w:val="00FA7148"/>
    <w:rsid w:val="00FA7166"/>
    <w:rsid w:val="00FA7172"/>
    <w:rsid w:val="00FA71A1"/>
    <w:rsid w:val="00FA71C0"/>
    <w:rsid w:val="00FA73AB"/>
    <w:rsid w:val="00FA773C"/>
    <w:rsid w:val="00FA7A76"/>
    <w:rsid w:val="00FA7B7E"/>
    <w:rsid w:val="00FA7FD1"/>
    <w:rsid w:val="00FA7FDB"/>
    <w:rsid w:val="00FB0152"/>
    <w:rsid w:val="00FB042C"/>
    <w:rsid w:val="00FB0494"/>
    <w:rsid w:val="00FB0533"/>
    <w:rsid w:val="00FB06B7"/>
    <w:rsid w:val="00FB06D8"/>
    <w:rsid w:val="00FB0775"/>
    <w:rsid w:val="00FB08E0"/>
    <w:rsid w:val="00FB0EEB"/>
    <w:rsid w:val="00FB137B"/>
    <w:rsid w:val="00FB14AE"/>
    <w:rsid w:val="00FB198D"/>
    <w:rsid w:val="00FB1A59"/>
    <w:rsid w:val="00FB1E61"/>
    <w:rsid w:val="00FB2026"/>
    <w:rsid w:val="00FB21AE"/>
    <w:rsid w:val="00FB2392"/>
    <w:rsid w:val="00FB270E"/>
    <w:rsid w:val="00FB2899"/>
    <w:rsid w:val="00FB35C6"/>
    <w:rsid w:val="00FB39BD"/>
    <w:rsid w:val="00FB39FB"/>
    <w:rsid w:val="00FB3ACF"/>
    <w:rsid w:val="00FB3D4A"/>
    <w:rsid w:val="00FB3EC8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D9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448"/>
    <w:rsid w:val="00FB74F5"/>
    <w:rsid w:val="00FB7500"/>
    <w:rsid w:val="00FB7702"/>
    <w:rsid w:val="00FB7713"/>
    <w:rsid w:val="00FB7CF4"/>
    <w:rsid w:val="00FB7DD9"/>
    <w:rsid w:val="00FC003E"/>
    <w:rsid w:val="00FC00A6"/>
    <w:rsid w:val="00FC03FC"/>
    <w:rsid w:val="00FC0597"/>
    <w:rsid w:val="00FC0609"/>
    <w:rsid w:val="00FC061F"/>
    <w:rsid w:val="00FC0777"/>
    <w:rsid w:val="00FC07E1"/>
    <w:rsid w:val="00FC0975"/>
    <w:rsid w:val="00FC0D1D"/>
    <w:rsid w:val="00FC0E15"/>
    <w:rsid w:val="00FC1040"/>
    <w:rsid w:val="00FC111F"/>
    <w:rsid w:val="00FC11E9"/>
    <w:rsid w:val="00FC125D"/>
    <w:rsid w:val="00FC1864"/>
    <w:rsid w:val="00FC18A9"/>
    <w:rsid w:val="00FC18CD"/>
    <w:rsid w:val="00FC1C3F"/>
    <w:rsid w:val="00FC1DEA"/>
    <w:rsid w:val="00FC1ECE"/>
    <w:rsid w:val="00FC2302"/>
    <w:rsid w:val="00FC230A"/>
    <w:rsid w:val="00FC26A8"/>
    <w:rsid w:val="00FC26CF"/>
    <w:rsid w:val="00FC276F"/>
    <w:rsid w:val="00FC2796"/>
    <w:rsid w:val="00FC280C"/>
    <w:rsid w:val="00FC297F"/>
    <w:rsid w:val="00FC2DB5"/>
    <w:rsid w:val="00FC2FEF"/>
    <w:rsid w:val="00FC3071"/>
    <w:rsid w:val="00FC3338"/>
    <w:rsid w:val="00FC33C7"/>
    <w:rsid w:val="00FC34E2"/>
    <w:rsid w:val="00FC352D"/>
    <w:rsid w:val="00FC370E"/>
    <w:rsid w:val="00FC3711"/>
    <w:rsid w:val="00FC3713"/>
    <w:rsid w:val="00FC371D"/>
    <w:rsid w:val="00FC38F8"/>
    <w:rsid w:val="00FC38F9"/>
    <w:rsid w:val="00FC3ED9"/>
    <w:rsid w:val="00FC3F73"/>
    <w:rsid w:val="00FC44C1"/>
    <w:rsid w:val="00FC473A"/>
    <w:rsid w:val="00FC4A08"/>
    <w:rsid w:val="00FC4A71"/>
    <w:rsid w:val="00FC4B23"/>
    <w:rsid w:val="00FC4BEC"/>
    <w:rsid w:val="00FC4D48"/>
    <w:rsid w:val="00FC4F84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0EE"/>
    <w:rsid w:val="00FC61AF"/>
    <w:rsid w:val="00FC6240"/>
    <w:rsid w:val="00FC626A"/>
    <w:rsid w:val="00FC628F"/>
    <w:rsid w:val="00FC634F"/>
    <w:rsid w:val="00FC6406"/>
    <w:rsid w:val="00FC6732"/>
    <w:rsid w:val="00FC69BB"/>
    <w:rsid w:val="00FC69CD"/>
    <w:rsid w:val="00FC6C8C"/>
    <w:rsid w:val="00FC6D1E"/>
    <w:rsid w:val="00FC6DE1"/>
    <w:rsid w:val="00FC6E5A"/>
    <w:rsid w:val="00FC72AF"/>
    <w:rsid w:val="00FC73B2"/>
    <w:rsid w:val="00FC75D4"/>
    <w:rsid w:val="00FC7779"/>
    <w:rsid w:val="00FC782C"/>
    <w:rsid w:val="00FC78CE"/>
    <w:rsid w:val="00FC78E7"/>
    <w:rsid w:val="00FC79C4"/>
    <w:rsid w:val="00FC7EFC"/>
    <w:rsid w:val="00FD00B1"/>
    <w:rsid w:val="00FD00C7"/>
    <w:rsid w:val="00FD0350"/>
    <w:rsid w:val="00FD03AD"/>
    <w:rsid w:val="00FD080C"/>
    <w:rsid w:val="00FD087E"/>
    <w:rsid w:val="00FD09EB"/>
    <w:rsid w:val="00FD0E3C"/>
    <w:rsid w:val="00FD1059"/>
    <w:rsid w:val="00FD12C7"/>
    <w:rsid w:val="00FD1332"/>
    <w:rsid w:val="00FD1439"/>
    <w:rsid w:val="00FD16E8"/>
    <w:rsid w:val="00FD17C1"/>
    <w:rsid w:val="00FD18D6"/>
    <w:rsid w:val="00FD1AAE"/>
    <w:rsid w:val="00FD1CD7"/>
    <w:rsid w:val="00FD1D95"/>
    <w:rsid w:val="00FD2212"/>
    <w:rsid w:val="00FD22DF"/>
    <w:rsid w:val="00FD2399"/>
    <w:rsid w:val="00FD243C"/>
    <w:rsid w:val="00FD289A"/>
    <w:rsid w:val="00FD2B15"/>
    <w:rsid w:val="00FD2CBB"/>
    <w:rsid w:val="00FD305C"/>
    <w:rsid w:val="00FD3255"/>
    <w:rsid w:val="00FD3267"/>
    <w:rsid w:val="00FD32B0"/>
    <w:rsid w:val="00FD3342"/>
    <w:rsid w:val="00FD3654"/>
    <w:rsid w:val="00FD36A9"/>
    <w:rsid w:val="00FD3805"/>
    <w:rsid w:val="00FD38FE"/>
    <w:rsid w:val="00FD39A8"/>
    <w:rsid w:val="00FD3A1D"/>
    <w:rsid w:val="00FD3EA3"/>
    <w:rsid w:val="00FD42AD"/>
    <w:rsid w:val="00FD42FA"/>
    <w:rsid w:val="00FD4628"/>
    <w:rsid w:val="00FD4756"/>
    <w:rsid w:val="00FD4919"/>
    <w:rsid w:val="00FD4C1B"/>
    <w:rsid w:val="00FD4CD8"/>
    <w:rsid w:val="00FD4D10"/>
    <w:rsid w:val="00FD4E88"/>
    <w:rsid w:val="00FD5197"/>
    <w:rsid w:val="00FD5407"/>
    <w:rsid w:val="00FD54E0"/>
    <w:rsid w:val="00FD55B0"/>
    <w:rsid w:val="00FD5761"/>
    <w:rsid w:val="00FD5790"/>
    <w:rsid w:val="00FD58EE"/>
    <w:rsid w:val="00FD5A27"/>
    <w:rsid w:val="00FD5A2D"/>
    <w:rsid w:val="00FD5DB3"/>
    <w:rsid w:val="00FD5F42"/>
    <w:rsid w:val="00FD6089"/>
    <w:rsid w:val="00FD6299"/>
    <w:rsid w:val="00FD6516"/>
    <w:rsid w:val="00FD67BE"/>
    <w:rsid w:val="00FD67F0"/>
    <w:rsid w:val="00FD69D6"/>
    <w:rsid w:val="00FD72D7"/>
    <w:rsid w:val="00FD7530"/>
    <w:rsid w:val="00FD7B82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6FE"/>
    <w:rsid w:val="00FE0771"/>
    <w:rsid w:val="00FE0980"/>
    <w:rsid w:val="00FE098E"/>
    <w:rsid w:val="00FE09E0"/>
    <w:rsid w:val="00FE0ADE"/>
    <w:rsid w:val="00FE0C20"/>
    <w:rsid w:val="00FE0D29"/>
    <w:rsid w:val="00FE11FB"/>
    <w:rsid w:val="00FE1202"/>
    <w:rsid w:val="00FE1438"/>
    <w:rsid w:val="00FE15EC"/>
    <w:rsid w:val="00FE187F"/>
    <w:rsid w:val="00FE1CA7"/>
    <w:rsid w:val="00FE1CCE"/>
    <w:rsid w:val="00FE1D18"/>
    <w:rsid w:val="00FE1EEE"/>
    <w:rsid w:val="00FE2213"/>
    <w:rsid w:val="00FE24FE"/>
    <w:rsid w:val="00FE2771"/>
    <w:rsid w:val="00FE2938"/>
    <w:rsid w:val="00FE2995"/>
    <w:rsid w:val="00FE2F9E"/>
    <w:rsid w:val="00FE3250"/>
    <w:rsid w:val="00FE33AA"/>
    <w:rsid w:val="00FE34AC"/>
    <w:rsid w:val="00FE3645"/>
    <w:rsid w:val="00FE36D8"/>
    <w:rsid w:val="00FE37F4"/>
    <w:rsid w:val="00FE3E8F"/>
    <w:rsid w:val="00FE42A9"/>
    <w:rsid w:val="00FE437F"/>
    <w:rsid w:val="00FE43C6"/>
    <w:rsid w:val="00FE4814"/>
    <w:rsid w:val="00FE48C5"/>
    <w:rsid w:val="00FE4CDF"/>
    <w:rsid w:val="00FE52C7"/>
    <w:rsid w:val="00FE531A"/>
    <w:rsid w:val="00FE5459"/>
    <w:rsid w:val="00FE54F3"/>
    <w:rsid w:val="00FE5643"/>
    <w:rsid w:val="00FE5875"/>
    <w:rsid w:val="00FE5992"/>
    <w:rsid w:val="00FE59C0"/>
    <w:rsid w:val="00FE5AF3"/>
    <w:rsid w:val="00FE604D"/>
    <w:rsid w:val="00FE60C8"/>
    <w:rsid w:val="00FE61D1"/>
    <w:rsid w:val="00FE640D"/>
    <w:rsid w:val="00FE645D"/>
    <w:rsid w:val="00FE64ED"/>
    <w:rsid w:val="00FE65F3"/>
    <w:rsid w:val="00FE67E9"/>
    <w:rsid w:val="00FE688A"/>
    <w:rsid w:val="00FE6B29"/>
    <w:rsid w:val="00FE6BB3"/>
    <w:rsid w:val="00FE6BFC"/>
    <w:rsid w:val="00FE6CD0"/>
    <w:rsid w:val="00FE6FAD"/>
    <w:rsid w:val="00FE6FF4"/>
    <w:rsid w:val="00FE7105"/>
    <w:rsid w:val="00FE749B"/>
    <w:rsid w:val="00FE7654"/>
    <w:rsid w:val="00FE7D0A"/>
    <w:rsid w:val="00FE7DC4"/>
    <w:rsid w:val="00FE7F83"/>
    <w:rsid w:val="00FE7FAA"/>
    <w:rsid w:val="00FE7FBB"/>
    <w:rsid w:val="00FF03DD"/>
    <w:rsid w:val="00FF048E"/>
    <w:rsid w:val="00FF0744"/>
    <w:rsid w:val="00FF080A"/>
    <w:rsid w:val="00FF08FA"/>
    <w:rsid w:val="00FF095D"/>
    <w:rsid w:val="00FF0A88"/>
    <w:rsid w:val="00FF0AE8"/>
    <w:rsid w:val="00FF0DA9"/>
    <w:rsid w:val="00FF1160"/>
    <w:rsid w:val="00FF11D9"/>
    <w:rsid w:val="00FF11FB"/>
    <w:rsid w:val="00FF1216"/>
    <w:rsid w:val="00FF1262"/>
    <w:rsid w:val="00FF132A"/>
    <w:rsid w:val="00FF132F"/>
    <w:rsid w:val="00FF14A4"/>
    <w:rsid w:val="00FF1507"/>
    <w:rsid w:val="00FF17DB"/>
    <w:rsid w:val="00FF1D87"/>
    <w:rsid w:val="00FF1EB3"/>
    <w:rsid w:val="00FF1F3D"/>
    <w:rsid w:val="00FF1F98"/>
    <w:rsid w:val="00FF1FDF"/>
    <w:rsid w:val="00FF1FFC"/>
    <w:rsid w:val="00FF21D9"/>
    <w:rsid w:val="00FF21F9"/>
    <w:rsid w:val="00FF234F"/>
    <w:rsid w:val="00FF242C"/>
    <w:rsid w:val="00FF24A1"/>
    <w:rsid w:val="00FF25A6"/>
    <w:rsid w:val="00FF279F"/>
    <w:rsid w:val="00FF2AC6"/>
    <w:rsid w:val="00FF2E42"/>
    <w:rsid w:val="00FF2F6E"/>
    <w:rsid w:val="00FF3247"/>
    <w:rsid w:val="00FF32C4"/>
    <w:rsid w:val="00FF34FB"/>
    <w:rsid w:val="00FF3930"/>
    <w:rsid w:val="00FF3AB4"/>
    <w:rsid w:val="00FF3B3B"/>
    <w:rsid w:val="00FF3B47"/>
    <w:rsid w:val="00FF3B88"/>
    <w:rsid w:val="00FF3CC3"/>
    <w:rsid w:val="00FF3FEA"/>
    <w:rsid w:val="00FF453E"/>
    <w:rsid w:val="00FF4621"/>
    <w:rsid w:val="00FF494C"/>
    <w:rsid w:val="00FF49AD"/>
    <w:rsid w:val="00FF4A9D"/>
    <w:rsid w:val="00FF4AFD"/>
    <w:rsid w:val="00FF4BF2"/>
    <w:rsid w:val="00FF4EE1"/>
    <w:rsid w:val="00FF507E"/>
    <w:rsid w:val="00FF5231"/>
    <w:rsid w:val="00FF5272"/>
    <w:rsid w:val="00FF532D"/>
    <w:rsid w:val="00FF53CD"/>
    <w:rsid w:val="00FF5450"/>
    <w:rsid w:val="00FF54DA"/>
    <w:rsid w:val="00FF57E2"/>
    <w:rsid w:val="00FF5B91"/>
    <w:rsid w:val="00FF5F4C"/>
    <w:rsid w:val="00FF6001"/>
    <w:rsid w:val="00FF61D6"/>
    <w:rsid w:val="00FF6228"/>
    <w:rsid w:val="00FF6427"/>
    <w:rsid w:val="00FF64A6"/>
    <w:rsid w:val="00FF64EC"/>
    <w:rsid w:val="00FF686B"/>
    <w:rsid w:val="00FF6A12"/>
    <w:rsid w:val="00FF6A57"/>
    <w:rsid w:val="00FF71D0"/>
    <w:rsid w:val="00FF728D"/>
    <w:rsid w:val="00FF72BF"/>
    <w:rsid w:val="00FF7323"/>
    <w:rsid w:val="00FF7368"/>
    <w:rsid w:val="00FF74CF"/>
    <w:rsid w:val="00FF7519"/>
    <w:rsid w:val="00FF75C9"/>
    <w:rsid w:val="00FF7625"/>
    <w:rsid w:val="00FF7729"/>
    <w:rsid w:val="00FF77CC"/>
    <w:rsid w:val="00FF7844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88100321-2E00-4557-BD2B-DE0576BE7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9413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26" Type="http://schemas.openxmlformats.org/officeDocument/2006/relationships/footer" Target="footer13.xml"/><Relationship Id="rId3" Type="http://schemas.openxmlformats.org/officeDocument/2006/relationships/customXml" Target="../customXml/item3.xml"/><Relationship Id="rId21" Type="http://schemas.openxmlformats.org/officeDocument/2006/relationships/footer" Target="footer8.xml"/><Relationship Id="rId34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12.xml"/><Relationship Id="rId33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7.xml"/><Relationship Id="rId29" Type="http://schemas.openxmlformats.org/officeDocument/2006/relationships/footer" Target="footer1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11.xml"/><Relationship Id="rId32" Type="http://schemas.openxmlformats.org/officeDocument/2006/relationships/footer" Target="footer17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23" Type="http://schemas.openxmlformats.org/officeDocument/2006/relationships/footer" Target="footer10.xml"/><Relationship Id="rId28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footer" Target="footer6.xml"/><Relationship Id="rId31" Type="http://schemas.openxmlformats.org/officeDocument/2006/relationships/footer" Target="footer16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Relationship Id="rId22" Type="http://schemas.openxmlformats.org/officeDocument/2006/relationships/footer" Target="footer9.xml"/><Relationship Id="rId27" Type="http://schemas.openxmlformats.org/officeDocument/2006/relationships/footer" Target="footer14.xml"/><Relationship Id="rId30" Type="http://schemas.openxmlformats.org/officeDocument/2006/relationships/header" Target="header6.xml"/><Relationship Id="rId8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23C989-415E-46FB-BB91-363D01FDF0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1A4357-20AF-4D47-A2B7-40800A0957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BB1A8B-3F01-4579-A0EA-067469A0E7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4576</TotalTime>
  <Pages>94</Pages>
  <Words>17340</Words>
  <Characters>98844</Characters>
  <Application>Microsoft Office Word</Application>
  <DocSecurity>0</DocSecurity>
  <Lines>823</Lines>
  <Paragraphs>231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เบทาโกร อโกรกรุ๊ป จำกัด (มหาชน)</vt:lpstr>
    </vt:vector>
  </TitlesOfParts>
  <Company>KPMG</Company>
  <LinksUpToDate>false</LinksUpToDate>
  <CharactersWithSpaces>115953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เบทาโกร อโกรกรุ๊ป จำกัด (มหาชน)</dc:title>
  <dc:subject/>
  <dc:creator>Suthipong Janthong</dc:creator>
  <cp:keywords/>
  <dc:description/>
  <cp:lastModifiedBy>Varaporn Luengvilai</cp:lastModifiedBy>
  <cp:revision>867</cp:revision>
  <cp:lastPrinted>2024-02-17T14:31:00Z</cp:lastPrinted>
  <dcterms:created xsi:type="dcterms:W3CDTF">2023-02-28T00:16:00Z</dcterms:created>
  <dcterms:modified xsi:type="dcterms:W3CDTF">2024-02-28T02:35:00Z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408be14dc77db0bb1af71fcb1f97e7d8f4395d915f124aadc63e42443d5ba3a6</vt:lpwstr>
  </property>
</Properties>
</file>