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13ED8" w14:textId="77777777" w:rsidR="00F83761" w:rsidRDefault="00F83761" w:rsidP="00A01B4E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="Angsana New" w:hAnsi="Angsana New"/>
          <w:sz w:val="52"/>
          <w:szCs w:val="52"/>
          <w:cs/>
        </w:rPr>
      </w:pPr>
    </w:p>
    <w:p w14:paraId="5D04BD55" w14:textId="77777777" w:rsidR="0098304B" w:rsidRPr="0098304B" w:rsidRDefault="0098304B" w:rsidP="00A01B4E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52"/>
          <w:szCs w:val="52"/>
        </w:rPr>
      </w:pPr>
      <w:r>
        <w:rPr>
          <w:rFonts w:ascii="Angsana New" w:hAnsi="Angsana New" w:hint="cs"/>
          <w:sz w:val="52"/>
          <w:szCs w:val="52"/>
          <w:cs/>
        </w:rPr>
        <w:t>บริษัท เอส แอล เอ็ม คอร์ปอเรชั่น จำกัด (มหาชน) และบริษัทย่อย</w:t>
      </w:r>
    </w:p>
    <w:p w14:paraId="19E0500E" w14:textId="77777777" w:rsidR="008167A7" w:rsidRPr="008167A7" w:rsidRDefault="008167A7" w:rsidP="00A01B4E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72"/>
          <w:szCs w:val="72"/>
        </w:rPr>
      </w:pPr>
    </w:p>
    <w:p w14:paraId="4D6BEB52" w14:textId="77777777" w:rsidR="00E71175" w:rsidRDefault="008E1CCB" w:rsidP="00A01B4E">
      <w:pPr>
        <w:tabs>
          <w:tab w:val="left" w:pos="567"/>
        </w:tabs>
        <w:ind w:left="-142" w:firstLine="142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งบการเงิน</w:t>
      </w:r>
    </w:p>
    <w:p w14:paraId="402F9882" w14:textId="2545C45F" w:rsidR="002A445B" w:rsidRPr="002A445B" w:rsidRDefault="00837D84" w:rsidP="00A01B4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567"/>
        </w:tabs>
        <w:spacing w:line="240" w:lineRule="auto"/>
        <w:rPr>
          <w:rFonts w:ascii="Angsana New" w:hAnsi="Angsana New"/>
          <w:b w:val="0"/>
          <w:bCs w:val="0"/>
          <w:sz w:val="32"/>
          <w:szCs w:val="32"/>
          <w:cs/>
        </w:rPr>
      </w:pPr>
      <w:r w:rsidRPr="00301D60">
        <w:rPr>
          <w:rFonts w:ascii="Angsana New" w:hAnsi="Angsana New"/>
          <w:b w:val="0"/>
          <w:bCs w:val="0"/>
          <w:sz w:val="32"/>
          <w:szCs w:val="32"/>
          <w:cs/>
        </w:rPr>
        <w:t>สำหรับ</w:t>
      </w:r>
      <w:r w:rsidR="008E1CCB">
        <w:rPr>
          <w:rFonts w:ascii="Angsana New" w:hAnsi="Angsana New" w:hint="cs"/>
          <w:b w:val="0"/>
          <w:bCs w:val="0"/>
          <w:sz w:val="32"/>
          <w:szCs w:val="32"/>
          <w:cs/>
        </w:rPr>
        <w:t>ปี</w:t>
      </w:r>
      <w:r w:rsidRPr="00301D60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8E1CCB">
        <w:rPr>
          <w:rFonts w:ascii="Angsana New" w:hAnsi="Angsana New"/>
          <w:b w:val="0"/>
          <w:bCs w:val="0"/>
          <w:sz w:val="32"/>
          <w:szCs w:val="32"/>
        </w:rPr>
        <w:t>31</w:t>
      </w:r>
      <w:r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8E1CCB">
        <w:rPr>
          <w:rFonts w:ascii="Angsana New" w:hAnsi="Angsana New" w:hint="cs"/>
          <w:b w:val="0"/>
          <w:bCs w:val="0"/>
          <w:sz w:val="32"/>
          <w:szCs w:val="32"/>
          <w:cs/>
        </w:rPr>
        <w:t>ธันวาคม</w:t>
      </w:r>
      <w:r w:rsidRPr="00301D60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9C2078">
        <w:rPr>
          <w:rFonts w:ascii="Angsana New" w:hAnsi="Angsana New"/>
          <w:b w:val="0"/>
          <w:bCs w:val="0"/>
          <w:sz w:val="32"/>
          <w:szCs w:val="32"/>
        </w:rPr>
        <w:t>256</w:t>
      </w:r>
      <w:r w:rsidR="002D6AC5">
        <w:rPr>
          <w:rFonts w:ascii="Angsana New" w:hAnsi="Angsana New"/>
          <w:b w:val="0"/>
          <w:bCs w:val="0"/>
          <w:sz w:val="32"/>
          <w:szCs w:val="32"/>
        </w:rPr>
        <w:t>6</w:t>
      </w:r>
    </w:p>
    <w:p w14:paraId="7CFA8665" w14:textId="77777777" w:rsidR="00837D84" w:rsidRPr="00301D60" w:rsidRDefault="00837D84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sz w:val="32"/>
          <w:szCs w:val="32"/>
        </w:rPr>
      </w:pPr>
      <w:r w:rsidRPr="00301D60">
        <w:rPr>
          <w:rFonts w:ascii="Angsana New" w:hAnsi="Angsana New" w:hint="cs"/>
          <w:sz w:val="32"/>
          <w:szCs w:val="32"/>
          <w:cs/>
        </w:rPr>
        <w:t>และ</w:t>
      </w:r>
      <w:r w:rsidRPr="00301D60">
        <w:rPr>
          <w:rFonts w:ascii="Angsana New" w:hAnsi="Angsana New"/>
          <w:sz w:val="32"/>
          <w:szCs w:val="32"/>
          <w:cs/>
        </w:rPr>
        <w:t>รายงาน</w:t>
      </w:r>
      <w:r w:rsidR="008E1CCB">
        <w:rPr>
          <w:rFonts w:ascii="Angsana New" w:hAnsi="Angsana New" w:hint="cs"/>
          <w:sz w:val="32"/>
          <w:szCs w:val="32"/>
          <w:cs/>
        </w:rPr>
        <w:t>ของ</w:t>
      </w:r>
      <w:r w:rsidRPr="00301D60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202C25C" w14:textId="77777777" w:rsidR="009F55A3" w:rsidRPr="00B57EB4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EE70C07" w14:textId="77777777" w:rsidR="009F55A3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0C542C1" w14:textId="77777777" w:rsidR="00371090" w:rsidRPr="00B57EB4" w:rsidRDefault="00371090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A9EDAA0" w14:textId="77777777" w:rsidR="009F55A3" w:rsidRPr="00B57EB4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B36175A" w14:textId="77777777" w:rsidR="009F55A3" w:rsidRPr="00B57EB4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2A8867" w14:textId="77777777" w:rsidR="009F55A3" w:rsidRPr="00B57EB4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BBF8D71" w14:textId="77777777" w:rsidR="009F55A3" w:rsidRPr="00B57EB4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EA20078" w14:textId="77777777" w:rsidR="009F55A3" w:rsidRPr="00B57EB4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7F8BBF4" w14:textId="77777777" w:rsidR="009F55A3" w:rsidRPr="00B57EB4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C4F80F8" w14:textId="77777777" w:rsidR="009F55A3" w:rsidRPr="00B57EB4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113715A" w14:textId="77777777" w:rsidR="009F55A3" w:rsidRPr="00B57EB4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1F05991" w14:textId="77777777" w:rsidR="009F55A3" w:rsidRPr="00B57EB4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CA901A5" w14:textId="77777777" w:rsidR="009F55A3" w:rsidRPr="00B57EB4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AB0D4FB" w14:textId="77777777" w:rsidR="009F55A3" w:rsidRPr="00B57EB4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CE78A4E" w14:textId="77777777" w:rsidR="009F55A3" w:rsidRPr="00B57EB4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9B1CC78" w14:textId="77777777" w:rsidR="009F55A3" w:rsidRPr="00B57EB4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4FDF46F" w14:textId="77777777" w:rsidR="009F55A3" w:rsidRPr="00B57EB4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D96FBD2" w14:textId="77777777" w:rsidR="009F55A3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4479BA7" w14:textId="77777777" w:rsidR="009F55A3" w:rsidRPr="00B57EB4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A2B32F4" w14:textId="77777777" w:rsidR="009F55A3" w:rsidRPr="00EE45D8" w:rsidRDefault="009F55A3" w:rsidP="00A0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</w:t>
      </w:r>
      <w:r w:rsidR="006A7D4B">
        <w:rPr>
          <w:rFonts w:ascii="Angsana New" w:hAnsi="Angsana New" w:hint="cs"/>
          <w:b/>
          <w:bCs/>
          <w:i/>
          <w:iCs/>
          <w:sz w:val="48"/>
          <w:szCs w:val="48"/>
          <w:cs/>
        </w:rPr>
        <w:t>ริษัท บีพีอาร์ ออดิท แอนด์ แอดไวเซอรี่</w:t>
      </w: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 xml:space="preserve"> จำกัด</w:t>
      </w:r>
    </w:p>
    <w:p w14:paraId="464E99F3" w14:textId="77777777" w:rsidR="00AA0351" w:rsidRDefault="009F55A3" w:rsidP="00396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5074DAEA" w14:textId="77777777" w:rsidR="004C4F99" w:rsidRDefault="004C4F99" w:rsidP="002A4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  <w:cs/>
        </w:rPr>
        <w:sectPr w:rsidR="004C4F99" w:rsidSect="004D6ED9">
          <w:headerReference w:type="default" r:id="rId8"/>
          <w:footerReference w:type="default" r:id="rId9"/>
          <w:pgSz w:w="11909" w:h="16834" w:code="9"/>
          <w:pgMar w:top="2245" w:right="1151" w:bottom="805" w:left="1440" w:header="476" w:footer="454" w:gutter="0"/>
          <w:pgNumType w:start="2"/>
          <w:cols w:space="720"/>
          <w:titlePg/>
          <w:docGrid w:linePitch="245"/>
        </w:sectPr>
      </w:pPr>
    </w:p>
    <w:p w14:paraId="76E6EAFD" w14:textId="77777777" w:rsidR="00F92CE7" w:rsidRDefault="00F92CE7" w:rsidP="002A4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sz w:val="32"/>
          <w:szCs w:val="32"/>
        </w:rPr>
      </w:pPr>
    </w:p>
    <w:p w14:paraId="5C424176" w14:textId="77777777" w:rsidR="00654B53" w:rsidRPr="00654B53" w:rsidRDefault="00654B53" w:rsidP="002A4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sz w:val="20"/>
          <w:szCs w:val="20"/>
        </w:rPr>
      </w:pPr>
    </w:p>
    <w:p w14:paraId="2DFF2278" w14:textId="461D8E3F" w:rsidR="006A7D4B" w:rsidRPr="00006C52" w:rsidRDefault="00006C52" w:rsidP="002A4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sz w:val="32"/>
          <w:szCs w:val="32"/>
        </w:rPr>
      </w:pPr>
      <w:r w:rsidRPr="00006C52">
        <w:rPr>
          <w:rFonts w:ascii="Angsana New" w:hAnsi="Angsana New" w:hint="cs"/>
          <w:b/>
          <w:bCs/>
          <w:sz w:val="32"/>
          <w:szCs w:val="32"/>
          <w:cs/>
        </w:rPr>
        <w:t>ร</w:t>
      </w:r>
      <w:r w:rsidRPr="00006C52">
        <w:rPr>
          <w:rFonts w:ascii="Angsana New" w:hAnsi="Angsana New"/>
          <w:b/>
          <w:bCs/>
          <w:sz w:val="32"/>
          <w:szCs w:val="32"/>
          <w:cs/>
        </w:rPr>
        <w:t>ายงาน</w:t>
      </w:r>
      <w:r w:rsidRPr="00006C52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006C52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FDA18CE" w14:textId="77777777" w:rsidR="006A7D4B" w:rsidRPr="000456FE" w:rsidRDefault="006A7D4B" w:rsidP="00A01B4E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</w:p>
    <w:p w14:paraId="5CF66E0D" w14:textId="77777777" w:rsidR="006066E6" w:rsidRPr="00004262" w:rsidRDefault="009E67DB" w:rsidP="00A01B4E">
      <w:pPr>
        <w:pStyle w:val="Heading5"/>
        <w:tabs>
          <w:tab w:val="left" w:pos="567"/>
        </w:tabs>
        <w:jc w:val="both"/>
        <w:rPr>
          <w:rFonts w:ascii="Angsana New" w:hAnsi="Angsana New"/>
          <w:sz w:val="28"/>
          <w:szCs w:val="28"/>
          <w:cs/>
        </w:rPr>
      </w:pPr>
      <w:r w:rsidRPr="00004262">
        <w:rPr>
          <w:rFonts w:ascii="Angsana New" w:hAnsi="Angsana New"/>
          <w:sz w:val="28"/>
          <w:szCs w:val="28"/>
          <w:cs/>
        </w:rPr>
        <w:t>เสนอ</w:t>
      </w:r>
      <w:r w:rsidRPr="00004262">
        <w:rPr>
          <w:rFonts w:ascii="Angsana New" w:hAnsi="Angsana New"/>
          <w:sz w:val="28"/>
          <w:szCs w:val="28"/>
          <w:cs/>
        </w:rPr>
        <w:tab/>
      </w:r>
      <w:r w:rsidR="007D52A1" w:rsidRPr="00004262">
        <w:rPr>
          <w:rFonts w:ascii="Angsana New" w:hAnsi="Angsana New"/>
          <w:sz w:val="28"/>
          <w:szCs w:val="28"/>
          <w:cs/>
        </w:rPr>
        <w:t>ผู้ถือหุ้นและ</w:t>
      </w:r>
      <w:r w:rsidR="00DE10BE" w:rsidRPr="00004262">
        <w:rPr>
          <w:rFonts w:ascii="Angsana New" w:hAnsi="Angsana New"/>
          <w:sz w:val="28"/>
          <w:szCs w:val="28"/>
          <w:cs/>
        </w:rPr>
        <w:t xml:space="preserve">คณะกรรมการ </w:t>
      </w:r>
      <w:r w:rsidR="008A1C8F">
        <w:rPr>
          <w:rFonts w:ascii="Angsana New" w:hAnsi="Angsana New" w:hint="cs"/>
          <w:sz w:val="28"/>
          <w:szCs w:val="28"/>
          <w:cs/>
        </w:rPr>
        <w:t>บริษัท เอส แอล เอ็ม คอร์ปอเรชั่น จำกัด (มหาชน)</w:t>
      </w:r>
    </w:p>
    <w:p w14:paraId="74E8D30B" w14:textId="77777777" w:rsidR="00B81225" w:rsidRPr="00D27B96" w:rsidRDefault="00B81225" w:rsidP="00723003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2F54389" w14:textId="77777777" w:rsidR="00723003" w:rsidRPr="00004262" w:rsidRDefault="00723003" w:rsidP="00723003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004262">
        <w:rPr>
          <w:rFonts w:ascii="Angsana New" w:hAnsi="Angsana New"/>
          <w:b/>
          <w:bCs/>
          <w:sz w:val="28"/>
          <w:szCs w:val="28"/>
          <w:cs/>
        </w:rPr>
        <w:t>ความเห็น</w:t>
      </w:r>
    </w:p>
    <w:p w14:paraId="362CA008" w14:textId="77777777" w:rsidR="00723003" w:rsidRPr="00A64D88" w:rsidRDefault="00723003" w:rsidP="00723003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90434C3" w14:textId="165EFE6C" w:rsidR="00723003" w:rsidRPr="00004262" w:rsidRDefault="00723003" w:rsidP="00723003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004262">
        <w:rPr>
          <w:rFonts w:ascii="Angsana New" w:hAnsi="Angsana New"/>
          <w:sz w:val="28"/>
          <w:szCs w:val="28"/>
          <w:cs/>
        </w:rPr>
        <w:t>ข้าพเจ้าได้ตรวจสอบงบการเงินรวมของบริษัท</w:t>
      </w:r>
      <w:r w:rsidRPr="00004262">
        <w:rPr>
          <w:rFonts w:ascii="Angsana New" w:hAnsi="Angsana New"/>
          <w:sz w:val="28"/>
          <w:szCs w:val="28"/>
        </w:rPr>
        <w:t xml:space="preserve"> </w:t>
      </w:r>
      <w:r w:rsidR="008A1C8F">
        <w:rPr>
          <w:rFonts w:ascii="Angsana New" w:hAnsi="Angsana New" w:hint="cs"/>
          <w:sz w:val="28"/>
          <w:szCs w:val="28"/>
          <w:cs/>
        </w:rPr>
        <w:t>เอส แอล เอ็ม คอร์ปอเรชั่น</w:t>
      </w:r>
      <w:r w:rsidR="00541340">
        <w:rPr>
          <w:rFonts w:ascii="Angsana New" w:hAnsi="Angsana New"/>
          <w:sz w:val="28"/>
          <w:szCs w:val="28"/>
        </w:rPr>
        <w:t xml:space="preserve"> </w:t>
      </w:r>
      <w:r w:rsidRPr="00004262">
        <w:rPr>
          <w:rFonts w:ascii="Angsana New" w:hAnsi="Angsana New"/>
          <w:sz w:val="28"/>
          <w:szCs w:val="28"/>
          <w:cs/>
        </w:rPr>
        <w:t>จำกัด (มหาชน) และบริษัทย่อย (</w:t>
      </w:r>
      <w:r w:rsidRPr="00004262">
        <w:rPr>
          <w:rFonts w:ascii="Angsana New" w:hAnsi="Angsana New"/>
          <w:sz w:val="28"/>
          <w:szCs w:val="28"/>
        </w:rPr>
        <w:t>“</w:t>
      </w:r>
      <w:r w:rsidRPr="00004262">
        <w:rPr>
          <w:rFonts w:ascii="Angsana New" w:hAnsi="Angsana New"/>
          <w:sz w:val="28"/>
          <w:szCs w:val="28"/>
          <w:cs/>
        </w:rPr>
        <w:t>กลุ่มบริษัท</w:t>
      </w:r>
      <w:r w:rsidRPr="00004262">
        <w:rPr>
          <w:rFonts w:ascii="Angsana New" w:hAnsi="Angsana New"/>
          <w:sz w:val="28"/>
          <w:szCs w:val="28"/>
        </w:rPr>
        <w:t xml:space="preserve">”) </w:t>
      </w:r>
      <w:r w:rsidR="00EE06B3">
        <w:rPr>
          <w:rFonts w:ascii="Angsana New" w:hAnsi="Angsana New"/>
          <w:sz w:val="28"/>
          <w:szCs w:val="28"/>
          <w:cs/>
        </w:rPr>
        <w:br/>
      </w:r>
      <w:r w:rsidRPr="00004262">
        <w:rPr>
          <w:rFonts w:ascii="Angsana New" w:hAnsi="Angsana New"/>
          <w:sz w:val="28"/>
          <w:szCs w:val="28"/>
          <w:cs/>
        </w:rPr>
        <w:t xml:space="preserve">ซึ่งประกอบด้วยงบแสดงฐานะการเงินรวม ณ วันที่ </w:t>
      </w:r>
      <w:r w:rsidRPr="00004262">
        <w:rPr>
          <w:rFonts w:ascii="Angsana New" w:hAnsi="Angsana New"/>
          <w:sz w:val="28"/>
          <w:szCs w:val="28"/>
        </w:rPr>
        <w:t xml:space="preserve">31 </w:t>
      </w:r>
      <w:r w:rsidRPr="00004262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004262">
        <w:rPr>
          <w:rFonts w:ascii="Angsana New" w:hAnsi="Angsana New"/>
          <w:sz w:val="28"/>
          <w:szCs w:val="28"/>
        </w:rPr>
        <w:t>2</w:t>
      </w:r>
      <w:r w:rsidR="008A1C8F">
        <w:rPr>
          <w:rFonts w:ascii="Angsana New" w:hAnsi="Angsana New"/>
          <w:sz w:val="28"/>
          <w:szCs w:val="28"/>
        </w:rPr>
        <w:t>56</w:t>
      </w:r>
      <w:r w:rsidR="002D6AC5">
        <w:rPr>
          <w:rFonts w:ascii="Angsana New" w:hAnsi="Angsana New"/>
          <w:sz w:val="28"/>
          <w:szCs w:val="28"/>
        </w:rPr>
        <w:t>6</w:t>
      </w:r>
      <w:r w:rsidRPr="00004262">
        <w:rPr>
          <w:rFonts w:ascii="Angsana New" w:hAnsi="Angsana New"/>
          <w:sz w:val="28"/>
          <w:szCs w:val="28"/>
        </w:rPr>
        <w:t xml:space="preserve"> </w:t>
      </w:r>
      <w:r w:rsidRPr="00004262">
        <w:rPr>
          <w:rFonts w:ascii="Angsana New" w:hAnsi="Angsana New"/>
          <w:sz w:val="28"/>
          <w:szCs w:val="28"/>
          <w:cs/>
        </w:rPr>
        <w:t>งบกำไรขาดทุนเบ็ดเสร็จรวม งบแสดงการเปลี่ยนแปลงส่วนของผู้ถือหุ้นรวม และงบกระแสเงินสดรวม สำหรับปีสิ้นสุดวันเดียวกัน และหมายเหตุประกอบงบการเงินรวม</w:t>
      </w:r>
      <w:r w:rsidRPr="00004262">
        <w:rPr>
          <w:rFonts w:ascii="Angsana New" w:hAnsi="Angsana New"/>
          <w:sz w:val="28"/>
          <w:szCs w:val="28"/>
        </w:rPr>
        <w:t xml:space="preserve"> </w:t>
      </w:r>
      <w:r w:rsidRPr="00004262">
        <w:rPr>
          <w:rFonts w:ascii="Angsana New" w:hAnsi="Angsana New"/>
          <w:sz w:val="28"/>
          <w:szCs w:val="28"/>
          <w:cs/>
        </w:rPr>
        <w:t>รวมถึงสรุปนโยบายการบัญชีที่สำคัญ และได้ตรวจสอบงบการเงินเฉพาะกิจการข</w:t>
      </w:r>
      <w:r w:rsidR="008A1C8F">
        <w:rPr>
          <w:rFonts w:ascii="Angsana New" w:hAnsi="Angsana New"/>
          <w:sz w:val="28"/>
          <w:szCs w:val="28"/>
          <w:cs/>
        </w:rPr>
        <w:t>องบริษัท เอส แอล เอ</w:t>
      </w:r>
      <w:r w:rsidR="008A1C8F">
        <w:rPr>
          <w:rFonts w:ascii="Angsana New" w:hAnsi="Angsana New" w:hint="cs"/>
          <w:sz w:val="28"/>
          <w:szCs w:val="28"/>
          <w:cs/>
        </w:rPr>
        <w:t>็ม คอร์ปอเรชั่น</w:t>
      </w:r>
      <w:r w:rsidRPr="00004262">
        <w:rPr>
          <w:rFonts w:ascii="Angsana New" w:hAnsi="Angsana New"/>
          <w:sz w:val="28"/>
          <w:szCs w:val="28"/>
          <w:cs/>
        </w:rPr>
        <w:t xml:space="preserve"> จำกัด (มหาชน)</w:t>
      </w:r>
      <w:r w:rsidR="00541340">
        <w:rPr>
          <w:rFonts w:ascii="Angsana New" w:hAnsi="Angsana New"/>
          <w:sz w:val="28"/>
          <w:szCs w:val="28"/>
        </w:rPr>
        <w:br/>
      </w:r>
      <w:r w:rsidRPr="00004262">
        <w:rPr>
          <w:rFonts w:ascii="Angsana New" w:hAnsi="Angsana New"/>
          <w:sz w:val="28"/>
          <w:szCs w:val="28"/>
          <w:cs/>
        </w:rPr>
        <w:t>ซึ่งประกอบด้วยงบแสดงฐานะการเงิน</w:t>
      </w:r>
      <w:r w:rsidRPr="00004262">
        <w:rPr>
          <w:rFonts w:ascii="Angsana New" w:hAnsi="Angsana New"/>
          <w:sz w:val="28"/>
          <w:szCs w:val="28"/>
        </w:rPr>
        <w:t xml:space="preserve"> </w:t>
      </w:r>
      <w:r w:rsidRPr="00004262">
        <w:rPr>
          <w:rFonts w:ascii="Angsana New" w:hAnsi="Angsana New"/>
          <w:sz w:val="28"/>
          <w:szCs w:val="28"/>
          <w:cs/>
        </w:rPr>
        <w:t>ณ</w:t>
      </w:r>
      <w:r w:rsidRPr="00004262">
        <w:rPr>
          <w:rFonts w:ascii="Angsana New" w:hAnsi="Angsana New"/>
          <w:sz w:val="28"/>
          <w:szCs w:val="28"/>
        </w:rPr>
        <w:t xml:space="preserve"> </w:t>
      </w:r>
      <w:r w:rsidRPr="00004262">
        <w:rPr>
          <w:rFonts w:ascii="Angsana New" w:hAnsi="Angsana New"/>
          <w:sz w:val="28"/>
          <w:szCs w:val="28"/>
          <w:cs/>
        </w:rPr>
        <w:t xml:space="preserve">วันที่ </w:t>
      </w:r>
      <w:r w:rsidRPr="00004262">
        <w:rPr>
          <w:rFonts w:ascii="Angsana New" w:hAnsi="Angsana New"/>
          <w:sz w:val="28"/>
          <w:szCs w:val="28"/>
        </w:rPr>
        <w:t xml:space="preserve">31 </w:t>
      </w:r>
      <w:r w:rsidRPr="00004262">
        <w:rPr>
          <w:rFonts w:ascii="Angsana New" w:hAnsi="Angsana New"/>
          <w:sz w:val="28"/>
          <w:szCs w:val="28"/>
          <w:cs/>
        </w:rPr>
        <w:t>ธันวาคม</w:t>
      </w:r>
      <w:r w:rsidR="008A1C8F">
        <w:rPr>
          <w:rFonts w:ascii="Angsana New" w:hAnsi="Angsana New"/>
          <w:sz w:val="28"/>
          <w:szCs w:val="28"/>
        </w:rPr>
        <w:t xml:space="preserve"> 256</w:t>
      </w:r>
      <w:r w:rsidR="002D6AC5">
        <w:rPr>
          <w:rFonts w:ascii="Angsana New" w:hAnsi="Angsana New"/>
          <w:sz w:val="28"/>
          <w:szCs w:val="28"/>
        </w:rPr>
        <w:t>6</w:t>
      </w:r>
      <w:r w:rsidRPr="00004262">
        <w:rPr>
          <w:rFonts w:ascii="Angsana New" w:hAnsi="Angsana New"/>
          <w:sz w:val="28"/>
          <w:szCs w:val="28"/>
        </w:rPr>
        <w:t xml:space="preserve"> </w:t>
      </w:r>
      <w:r w:rsidRPr="00004262">
        <w:rPr>
          <w:rFonts w:ascii="Angsana New" w:hAnsi="Angsana New"/>
          <w:sz w:val="28"/>
          <w:szCs w:val="28"/>
          <w:cs/>
        </w:rPr>
        <w:t>งบกำไรขาดทุนเบ็ดเสร็จ</w:t>
      </w:r>
      <w:r w:rsidRPr="00004262">
        <w:rPr>
          <w:rFonts w:ascii="Angsana New" w:hAnsi="Angsana New"/>
          <w:sz w:val="28"/>
          <w:szCs w:val="28"/>
        </w:rPr>
        <w:t xml:space="preserve"> </w:t>
      </w:r>
      <w:r w:rsidRPr="00004262">
        <w:rPr>
          <w:rFonts w:ascii="Angsana New" w:hAnsi="Angsana New"/>
          <w:sz w:val="28"/>
          <w:szCs w:val="28"/>
          <w:cs/>
        </w:rPr>
        <w:t>งบแสดงการเปลี่ยนแปลงส่วนของ</w:t>
      </w:r>
      <w:r w:rsidR="00541340">
        <w:rPr>
          <w:rFonts w:ascii="Angsana New" w:hAnsi="Angsana New"/>
          <w:sz w:val="28"/>
          <w:szCs w:val="28"/>
        </w:rPr>
        <w:br/>
      </w:r>
      <w:r w:rsidRPr="00004262">
        <w:rPr>
          <w:rFonts w:ascii="Angsana New" w:hAnsi="Angsana New"/>
          <w:sz w:val="28"/>
          <w:szCs w:val="28"/>
          <w:cs/>
        </w:rPr>
        <w:t>ผู้ถือหุ้น และงบกระแสเงินสด</w:t>
      </w:r>
      <w:r w:rsidRPr="00004262">
        <w:rPr>
          <w:rFonts w:ascii="Angsana New" w:hAnsi="Angsana New"/>
          <w:spacing w:val="-6"/>
          <w:sz w:val="28"/>
          <w:szCs w:val="28"/>
          <w:cs/>
        </w:rPr>
        <w:t xml:space="preserve">สำหรับปีสิ้นสุดวันเดียวกัน </w:t>
      </w:r>
      <w:r w:rsidRPr="00004262">
        <w:rPr>
          <w:rFonts w:ascii="Angsana New" w:hAnsi="Angsana New"/>
          <w:sz w:val="28"/>
          <w:szCs w:val="28"/>
          <w:cs/>
        </w:rPr>
        <w:t>และหมายเหตุประกอบงบการเงิน</w:t>
      </w:r>
      <w:r w:rsidRPr="00004262">
        <w:rPr>
          <w:rFonts w:ascii="Angsana New" w:hAnsi="Angsana New"/>
          <w:sz w:val="28"/>
          <w:szCs w:val="28"/>
        </w:rPr>
        <w:t xml:space="preserve"> </w:t>
      </w:r>
      <w:r w:rsidRPr="00004262">
        <w:rPr>
          <w:rFonts w:ascii="Angsana New" w:hAnsi="Angsana New"/>
          <w:sz w:val="28"/>
          <w:szCs w:val="28"/>
          <w:cs/>
        </w:rPr>
        <w:t xml:space="preserve">รวมถึงสรุปนโยบายการบัญชีที่สำคัญ </w:t>
      </w:r>
    </w:p>
    <w:p w14:paraId="6168FF38" w14:textId="77777777" w:rsidR="00723003" w:rsidRPr="00A64D88" w:rsidRDefault="00723003" w:rsidP="00723003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413F425" w14:textId="55534448" w:rsidR="00723003" w:rsidRPr="002A445B" w:rsidRDefault="00723003" w:rsidP="00723003">
      <w:pPr>
        <w:spacing w:line="240" w:lineRule="auto"/>
        <w:jc w:val="thaiDistribute"/>
        <w:rPr>
          <w:rFonts w:ascii="Angsana New" w:hAnsi="Angsana New"/>
          <w:spacing w:val="-6"/>
          <w:sz w:val="28"/>
          <w:szCs w:val="28"/>
        </w:rPr>
      </w:pPr>
      <w:r w:rsidRPr="00004262">
        <w:rPr>
          <w:rFonts w:ascii="Angsana New" w:hAnsi="Angsana New"/>
          <w:sz w:val="28"/>
          <w:szCs w:val="28"/>
          <w:cs/>
        </w:rPr>
        <w:t>ข้าพเจ้าเห็นว่า</w:t>
      </w:r>
      <w:r w:rsidRPr="00004262">
        <w:rPr>
          <w:rFonts w:ascii="Angsana New" w:hAnsi="Angsana New"/>
          <w:sz w:val="28"/>
          <w:szCs w:val="28"/>
        </w:rPr>
        <w:t xml:space="preserve"> </w:t>
      </w:r>
      <w:r w:rsidRPr="00004262">
        <w:rPr>
          <w:rFonts w:ascii="Angsana New" w:hAnsi="Angsana New"/>
          <w:sz w:val="28"/>
          <w:szCs w:val="28"/>
          <w:cs/>
        </w:rPr>
        <w:t>งบการเงินข้างต้นนี้แสดงฐานะการเงินรวมข</w:t>
      </w:r>
      <w:r w:rsidR="008A1C8F">
        <w:rPr>
          <w:rFonts w:ascii="Angsana New" w:hAnsi="Angsana New"/>
          <w:sz w:val="28"/>
          <w:szCs w:val="28"/>
          <w:cs/>
        </w:rPr>
        <w:t>องบริษัท เอส แอล เอ</w:t>
      </w:r>
      <w:r w:rsidR="008A1C8F">
        <w:rPr>
          <w:rFonts w:ascii="Angsana New" w:hAnsi="Angsana New" w:hint="cs"/>
          <w:sz w:val="28"/>
          <w:szCs w:val="28"/>
          <w:cs/>
        </w:rPr>
        <w:t>็ม คอร์ปอเรชั่น</w:t>
      </w:r>
      <w:r w:rsidRPr="00004262">
        <w:rPr>
          <w:rFonts w:ascii="Angsana New" w:hAnsi="Angsana New"/>
          <w:sz w:val="28"/>
          <w:szCs w:val="28"/>
          <w:cs/>
        </w:rPr>
        <w:t xml:space="preserve"> จำกัด (มหาชน) และบริษัทย่อย ณ วันที่ </w:t>
      </w:r>
      <w:r w:rsidRPr="00004262">
        <w:rPr>
          <w:rFonts w:ascii="Angsana New" w:hAnsi="Angsana New"/>
          <w:sz w:val="28"/>
          <w:szCs w:val="28"/>
        </w:rPr>
        <w:t xml:space="preserve">31 </w:t>
      </w:r>
      <w:r w:rsidRPr="00004262">
        <w:rPr>
          <w:rFonts w:ascii="Angsana New" w:hAnsi="Angsana New"/>
          <w:sz w:val="28"/>
          <w:szCs w:val="28"/>
          <w:cs/>
        </w:rPr>
        <w:t xml:space="preserve">ธันวาคม </w:t>
      </w:r>
      <w:r w:rsidR="008A1C8F">
        <w:rPr>
          <w:rFonts w:ascii="Angsana New" w:hAnsi="Angsana New"/>
          <w:sz w:val="28"/>
          <w:szCs w:val="28"/>
        </w:rPr>
        <w:t>256</w:t>
      </w:r>
      <w:r w:rsidR="002D6AC5">
        <w:rPr>
          <w:rFonts w:ascii="Angsana New" w:hAnsi="Angsana New"/>
          <w:sz w:val="28"/>
          <w:szCs w:val="28"/>
        </w:rPr>
        <w:t>6</w:t>
      </w:r>
      <w:r w:rsidRPr="00004262">
        <w:rPr>
          <w:rFonts w:ascii="Angsana New" w:hAnsi="Angsana New"/>
          <w:sz w:val="28"/>
          <w:szCs w:val="28"/>
        </w:rPr>
        <w:t xml:space="preserve"> </w:t>
      </w:r>
      <w:r w:rsidRPr="00004262">
        <w:rPr>
          <w:rFonts w:ascii="Angsana New" w:hAnsi="Angsana New"/>
          <w:sz w:val="28"/>
          <w:szCs w:val="28"/>
          <w:cs/>
        </w:rPr>
        <w:t>ผลการดำเนินงานรวมและกระแสเงินสดรวม สำหรับปีสิ้นสุดวันเดียวกัน และแสดงฐานะการเงินของ</w:t>
      </w:r>
      <w:r w:rsidRPr="00004262">
        <w:rPr>
          <w:rFonts w:ascii="Angsana New" w:hAnsi="Angsana New"/>
          <w:spacing w:val="-6"/>
          <w:sz w:val="28"/>
          <w:szCs w:val="28"/>
          <w:cs/>
        </w:rPr>
        <w:t xml:space="preserve">บริษัท </w:t>
      </w:r>
      <w:r w:rsidR="008A1C8F">
        <w:rPr>
          <w:rFonts w:ascii="Angsana New" w:hAnsi="Angsana New"/>
          <w:sz w:val="28"/>
          <w:szCs w:val="28"/>
          <w:cs/>
        </w:rPr>
        <w:t>เอส แอล เอ</w:t>
      </w:r>
      <w:r w:rsidR="008A1C8F">
        <w:rPr>
          <w:rFonts w:ascii="Angsana New" w:hAnsi="Angsana New" w:hint="cs"/>
          <w:sz w:val="28"/>
          <w:szCs w:val="28"/>
          <w:cs/>
        </w:rPr>
        <w:t>็ม คอร์ปอเรชั่น</w:t>
      </w:r>
      <w:r w:rsidRPr="00004262">
        <w:rPr>
          <w:rFonts w:ascii="Angsana New" w:hAnsi="Angsana New"/>
          <w:sz w:val="28"/>
          <w:szCs w:val="28"/>
          <w:cs/>
        </w:rPr>
        <w:t xml:space="preserve"> จำกัด (มหาชน) </w:t>
      </w:r>
      <w:r w:rsidRPr="00004262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Pr="00004262">
        <w:rPr>
          <w:rFonts w:ascii="Angsana New" w:hAnsi="Angsana New"/>
          <w:spacing w:val="-6"/>
          <w:sz w:val="28"/>
          <w:szCs w:val="28"/>
        </w:rPr>
        <w:t xml:space="preserve">31 </w:t>
      </w:r>
      <w:r w:rsidRPr="00004262">
        <w:rPr>
          <w:rFonts w:ascii="Angsana New" w:hAnsi="Angsana New"/>
          <w:spacing w:val="-6"/>
          <w:sz w:val="28"/>
          <w:szCs w:val="28"/>
          <w:cs/>
        </w:rPr>
        <w:t xml:space="preserve">ธันวาคม </w:t>
      </w:r>
      <w:r w:rsidR="008A1C8F">
        <w:rPr>
          <w:rFonts w:ascii="Angsana New" w:hAnsi="Angsana New"/>
          <w:spacing w:val="-6"/>
          <w:sz w:val="28"/>
          <w:szCs w:val="28"/>
        </w:rPr>
        <w:t>256</w:t>
      </w:r>
      <w:r w:rsidR="002D6AC5">
        <w:rPr>
          <w:rFonts w:ascii="Angsana New" w:hAnsi="Angsana New"/>
          <w:spacing w:val="-6"/>
          <w:sz w:val="28"/>
          <w:szCs w:val="28"/>
        </w:rPr>
        <w:t>6</w:t>
      </w:r>
      <w:r w:rsidRPr="00004262">
        <w:rPr>
          <w:rFonts w:ascii="Angsana New" w:hAnsi="Angsana New"/>
          <w:spacing w:val="-6"/>
          <w:sz w:val="28"/>
          <w:szCs w:val="28"/>
        </w:rPr>
        <w:t xml:space="preserve"> </w:t>
      </w:r>
      <w:r w:rsidRPr="00004262">
        <w:rPr>
          <w:rFonts w:ascii="Angsana New" w:hAnsi="Angsana New"/>
          <w:spacing w:val="-6"/>
          <w:sz w:val="28"/>
          <w:szCs w:val="28"/>
          <w:cs/>
        </w:rPr>
        <w:t>ผลการดำเนินงานและกระแสเงินสด สำหรับปีสิ้นสุดวันเดียวกัน</w:t>
      </w:r>
      <w:r w:rsidRPr="00004262">
        <w:rPr>
          <w:rFonts w:ascii="Angsana New" w:hAnsi="Angsana New"/>
          <w:sz w:val="28"/>
          <w:szCs w:val="28"/>
        </w:rPr>
        <w:t xml:space="preserve"> </w:t>
      </w:r>
      <w:r w:rsidRPr="00004262">
        <w:rPr>
          <w:rFonts w:ascii="Angsana New" w:hAnsi="Angsana New"/>
          <w:sz w:val="28"/>
          <w:szCs w:val="28"/>
          <w:cs/>
        </w:rPr>
        <w:t>โ</w:t>
      </w:r>
      <w:r w:rsidRPr="00004262">
        <w:rPr>
          <w:rFonts w:ascii="Angsana New" w:hAnsi="Angsana New"/>
          <w:spacing w:val="-6"/>
          <w:sz w:val="28"/>
          <w:szCs w:val="28"/>
          <w:cs/>
        </w:rPr>
        <w:t>ดยถูกต้องตามที่ควรใน</w:t>
      </w:r>
      <w:r w:rsidRPr="00004262">
        <w:rPr>
          <w:rFonts w:ascii="Angsana New" w:hAnsi="Angsana New"/>
          <w:sz w:val="28"/>
          <w:szCs w:val="28"/>
          <w:cs/>
        </w:rPr>
        <w:t>สาระสำคัญตามมาตรฐานการรายงานทางการเงิน</w:t>
      </w:r>
    </w:p>
    <w:p w14:paraId="5C89D906" w14:textId="77777777" w:rsidR="00723003" w:rsidRPr="00A64D88" w:rsidRDefault="00723003" w:rsidP="00723003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F57B41E" w14:textId="77777777" w:rsidR="00723003" w:rsidRPr="00004262" w:rsidRDefault="00723003" w:rsidP="00723003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004262">
        <w:rPr>
          <w:rFonts w:ascii="Angsana New" w:hAnsi="Angsana New"/>
          <w:b/>
          <w:bCs/>
          <w:sz w:val="28"/>
          <w:szCs w:val="28"/>
          <w:cs/>
        </w:rPr>
        <w:t>เกณฑ์ในการแสดงความเห็น</w:t>
      </w:r>
    </w:p>
    <w:p w14:paraId="52A59CD1" w14:textId="77777777" w:rsidR="00723003" w:rsidRPr="00A64D88" w:rsidRDefault="00723003" w:rsidP="00723003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03A2B9A" w14:textId="766F7032" w:rsidR="00C822B8" w:rsidRDefault="00C822B8" w:rsidP="00C822B8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hAnsi="Angsana New" w:hint="cs"/>
          <w:sz w:val="28"/>
          <w:szCs w:val="28"/>
          <w:cs/>
        </w:rPr>
        <w:t>วรรค</w:t>
      </w:r>
      <w:r>
        <w:rPr>
          <w:rFonts w:ascii="Angsana New" w:hAnsi="Angsana New"/>
          <w:sz w:val="28"/>
          <w:szCs w:val="28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</w:t>
      </w:r>
      <w:r>
        <w:rPr>
          <w:rFonts w:ascii="Angsana New" w:hAnsi="Angsana New" w:hint="cs"/>
          <w:sz w:val="28"/>
          <w:szCs w:val="28"/>
          <w:cs/>
        </w:rPr>
        <w:t>ประมวล</w:t>
      </w:r>
      <w:r>
        <w:rPr>
          <w:rFonts w:ascii="Angsana New" w:hAnsi="Angsana New"/>
          <w:sz w:val="28"/>
          <w:szCs w:val="28"/>
          <w:cs/>
        </w:rPr>
        <w:t>จรรยาบรรณของผู้ประกอบวิชาชีพบัญชี</w:t>
      </w:r>
      <w:r>
        <w:rPr>
          <w:rFonts w:ascii="Angsana New" w:hAnsi="Angsana New" w:hint="cs"/>
          <w:sz w:val="28"/>
          <w:szCs w:val="28"/>
          <w:cs/>
        </w:rPr>
        <w:t xml:space="preserve"> รวมถึงมาตรฐานเรื่องความเป็นอิสระ</w:t>
      </w:r>
      <w:r>
        <w:rPr>
          <w:rFonts w:ascii="Angsana New" w:hAnsi="Angsana New"/>
          <w:sz w:val="28"/>
          <w:szCs w:val="28"/>
          <w:cs/>
        </w:rPr>
        <w:t>ที่กำหนดโดยสภาวิชาชีพบัญชี</w:t>
      </w:r>
      <w:r>
        <w:rPr>
          <w:rFonts w:ascii="Angsana New" w:hAnsi="Angsana New" w:hint="cs"/>
          <w:sz w:val="28"/>
          <w:szCs w:val="28"/>
          <w:cs/>
        </w:rPr>
        <w:t xml:space="preserve"> (ประมวลจรรยาบรรณของผู้ประกอบวิชาชีพบัญชี) ใ</w:t>
      </w:r>
      <w:r>
        <w:rPr>
          <w:rFonts w:ascii="Angsana New" w:hAnsi="Angsana New"/>
          <w:sz w:val="28"/>
          <w:szCs w:val="28"/>
          <w:cs/>
        </w:rPr>
        <w:t xml:space="preserve">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</w:t>
      </w:r>
      <w:r>
        <w:rPr>
          <w:rFonts w:ascii="Angsana New" w:hAnsi="Angsana New" w:hint="cs"/>
          <w:sz w:val="28"/>
          <w:szCs w:val="28"/>
          <w:cs/>
        </w:rPr>
        <w:t xml:space="preserve">ตามประมวลจรรยาบรรณของผู้ประกอบวิชาชีพบัญชี </w:t>
      </w:r>
      <w:r>
        <w:rPr>
          <w:rFonts w:ascii="Angsana New" w:hAnsi="Angsana New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72410D9" w14:textId="77777777" w:rsidR="00AF7EA5" w:rsidRDefault="00AF7EA5" w:rsidP="00A64D88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DA71CE9" w14:textId="77777777" w:rsidR="00E57E7F" w:rsidRDefault="00E57E7F" w:rsidP="00A64D88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F0D0CCE" w14:textId="77777777" w:rsidR="00E57E7F" w:rsidRDefault="00E57E7F" w:rsidP="00A64D88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2B125D5" w14:textId="77777777" w:rsidR="00E57E7F" w:rsidRDefault="00E57E7F" w:rsidP="00A64D88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10544E7" w14:textId="77777777" w:rsidR="00E57E7F" w:rsidRDefault="00E57E7F" w:rsidP="00A64D88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2313AAC" w14:textId="77777777" w:rsidR="00E57E7F" w:rsidRDefault="00E57E7F" w:rsidP="00A64D88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5A4896A" w14:textId="77777777" w:rsidR="00E57E7F" w:rsidRDefault="00E57E7F" w:rsidP="00A64D88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4387271" w14:textId="77777777" w:rsidR="00E57E7F" w:rsidRDefault="00E57E7F" w:rsidP="00A64D88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48B15BF" w14:textId="77777777" w:rsidR="00E57E7F" w:rsidRDefault="00E57E7F" w:rsidP="00A64D88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6CDF8CE" w14:textId="77777777" w:rsidR="00E57E7F" w:rsidRDefault="00E57E7F" w:rsidP="00A64D88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6CEEE6D" w14:textId="77777777" w:rsidR="00E57E7F" w:rsidRDefault="00E57E7F" w:rsidP="00A64D88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B9D7B2D" w14:textId="77777777" w:rsidR="004C4F99" w:rsidRDefault="004C4F99" w:rsidP="00A64D88">
      <w:pPr>
        <w:spacing w:line="240" w:lineRule="auto"/>
        <w:jc w:val="thaiDistribute"/>
        <w:rPr>
          <w:rFonts w:ascii="Angsana New" w:hAnsi="Angsana New"/>
          <w:sz w:val="16"/>
          <w:szCs w:val="16"/>
          <w:cs/>
        </w:rPr>
        <w:sectPr w:rsidR="004C4F99" w:rsidSect="004D6ED9">
          <w:pgSz w:w="11909" w:h="16834" w:code="9"/>
          <w:pgMar w:top="2245" w:right="1151" w:bottom="805" w:left="1440" w:header="476" w:footer="454" w:gutter="0"/>
          <w:pgNumType w:start="2"/>
          <w:cols w:space="720"/>
          <w:titlePg/>
          <w:docGrid w:linePitch="245"/>
        </w:sectPr>
      </w:pPr>
    </w:p>
    <w:p w14:paraId="738B544C" w14:textId="77777777" w:rsidR="00122E9A" w:rsidRPr="00155FFF" w:rsidRDefault="00122E9A" w:rsidP="00122E9A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155FFF">
        <w:rPr>
          <w:rFonts w:ascii="Angsana New" w:hAnsi="Angsana New"/>
          <w:b/>
          <w:bCs/>
          <w:sz w:val="28"/>
          <w:szCs w:val="28"/>
          <w:cs/>
        </w:rPr>
        <w:lastRenderedPageBreak/>
        <w:t>เรื่องสำคัญในการตรวจสอบ</w:t>
      </w:r>
    </w:p>
    <w:p w14:paraId="432DD77A" w14:textId="77777777" w:rsidR="00122E9A" w:rsidRPr="00155FFF" w:rsidRDefault="00122E9A" w:rsidP="00A64D88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0B04480" w14:textId="0D41F4A7" w:rsidR="00122E9A" w:rsidRPr="00155FFF" w:rsidRDefault="00122E9A" w:rsidP="00122E9A">
      <w:pPr>
        <w:jc w:val="thaiDistribute"/>
        <w:rPr>
          <w:rFonts w:ascii="Angsana New" w:eastAsia="Calibri" w:hAnsi="Angsana New"/>
          <w:sz w:val="28"/>
          <w:szCs w:val="28"/>
        </w:rPr>
      </w:pPr>
      <w:r w:rsidRPr="00155FFF">
        <w:rPr>
          <w:rFonts w:ascii="Angsana New" w:eastAsia="Calibri" w:hAnsi="Angsana New"/>
          <w:sz w:val="28"/>
          <w:szCs w:val="28"/>
          <w:cs/>
        </w:rPr>
        <w:t>เรื่องสำคัญในการตรวจสอบ</w:t>
      </w:r>
      <w:r w:rsidR="00B16C12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155FFF">
        <w:rPr>
          <w:rFonts w:ascii="Angsana New" w:eastAsia="Calibri" w:hAnsi="Angsana New"/>
          <w:sz w:val="28"/>
          <w:szCs w:val="28"/>
          <w:cs/>
        </w:rPr>
        <w:t>คือ</w:t>
      </w:r>
      <w:r w:rsidR="00B16C12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155FFF">
        <w:rPr>
          <w:rFonts w:ascii="Angsana New" w:eastAsia="Calibri" w:hAnsi="Angsana New"/>
          <w:sz w:val="28"/>
          <w:szCs w:val="28"/>
          <w:cs/>
        </w:rPr>
        <w:t>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</w:t>
      </w:r>
      <w:r w:rsidRPr="00155FFF">
        <w:rPr>
          <w:rFonts w:ascii="Angsana New" w:eastAsia="Calibri" w:hAnsi="Angsana New"/>
          <w:spacing w:val="16"/>
          <w:sz w:val="28"/>
          <w:szCs w:val="28"/>
          <w:cs/>
        </w:rPr>
        <w:t>ปัจจุบัน ข้าพเจ้าได้นำเรื่องเหล่านี้มาพิจารณาในบริบทของ</w:t>
      </w:r>
      <w:r w:rsidRPr="00155FFF">
        <w:rPr>
          <w:rFonts w:ascii="Angsana New" w:eastAsia="Calibri" w:hAnsi="Angsana New"/>
          <w:sz w:val="28"/>
          <w:szCs w:val="28"/>
          <w:cs/>
        </w:rPr>
        <w:t>การตรวจสอบงบการเงินโดยรวมและ</w:t>
      </w:r>
      <w:r w:rsidR="00541340">
        <w:rPr>
          <w:rFonts w:ascii="Angsana New" w:eastAsia="Calibri" w:hAnsi="Angsana New" w:hint="cs"/>
          <w:sz w:val="28"/>
          <w:szCs w:val="28"/>
          <w:cs/>
        </w:rPr>
        <w:t>ใ</w:t>
      </w:r>
      <w:r w:rsidRPr="00155FFF">
        <w:rPr>
          <w:rFonts w:ascii="Angsana New" w:eastAsia="Calibri" w:hAnsi="Angsana New"/>
          <w:sz w:val="28"/>
          <w:szCs w:val="28"/>
          <w:cs/>
        </w:rPr>
        <w:t>นการแสดงความเห็นของ</w:t>
      </w:r>
      <w:r w:rsidRPr="00155FFF">
        <w:rPr>
          <w:rFonts w:ascii="Angsana New" w:hAnsi="Angsana New"/>
          <w:sz w:val="28"/>
          <w:szCs w:val="28"/>
          <w:cs/>
        </w:rPr>
        <w:t>ข้าพเจ้า</w:t>
      </w:r>
      <w:r w:rsidRPr="00155FFF">
        <w:rPr>
          <w:rFonts w:ascii="Angsana New" w:eastAsia="Calibri" w:hAnsi="Angsana New"/>
          <w:sz w:val="28"/>
          <w:szCs w:val="28"/>
          <w:cs/>
        </w:rPr>
        <w:t xml:space="preserve"> ทั้งนี้</w:t>
      </w:r>
      <w:r w:rsidRPr="00155FFF">
        <w:rPr>
          <w:rFonts w:ascii="Angsana New" w:hAnsi="Angsana New"/>
          <w:sz w:val="28"/>
          <w:szCs w:val="28"/>
          <w:cs/>
        </w:rPr>
        <w:t>ข้าพเจ้า</w:t>
      </w:r>
      <w:r w:rsidRPr="00155FFF">
        <w:rPr>
          <w:rFonts w:ascii="Angsana New" w:eastAsia="Calibri" w:hAnsi="Angsana New"/>
          <w:sz w:val="28"/>
          <w:szCs w:val="28"/>
          <w:cs/>
        </w:rPr>
        <w:t>ไม่ได้แสดงความเห็นแยกต่างหากสำหรับเรื่องเหล่านี้</w:t>
      </w:r>
      <w:r w:rsidRPr="00155FFF">
        <w:rPr>
          <w:rFonts w:ascii="Angsana New" w:eastAsia="Calibri" w:hAnsi="Angsana New"/>
          <w:sz w:val="28"/>
          <w:szCs w:val="28"/>
        </w:rPr>
        <w:t xml:space="preserve"> </w:t>
      </w:r>
    </w:p>
    <w:p w14:paraId="1540D2E5" w14:textId="77777777" w:rsidR="00122E9A" w:rsidRPr="00155FFF" w:rsidRDefault="00122E9A" w:rsidP="00A64D88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445" w:type="dxa"/>
        <w:tblLook w:val="04A0" w:firstRow="1" w:lastRow="0" w:firstColumn="1" w:lastColumn="0" w:noHBand="0" w:noVBand="1"/>
      </w:tblPr>
      <w:tblGrid>
        <w:gridCol w:w="4480"/>
        <w:gridCol w:w="240"/>
        <w:gridCol w:w="4725"/>
      </w:tblGrid>
      <w:tr w:rsidR="006711F9" w:rsidRPr="00155FFF" w14:paraId="2F780C89" w14:textId="77777777" w:rsidTr="00423341">
        <w:trPr>
          <w:tblHeader/>
        </w:trPr>
        <w:tc>
          <w:tcPr>
            <w:tcW w:w="4480" w:type="dxa"/>
            <w:tcBorders>
              <w:bottom w:val="single" w:sz="4" w:space="0" w:color="auto"/>
            </w:tcBorders>
            <w:shd w:val="clear" w:color="auto" w:fill="auto"/>
          </w:tcPr>
          <w:p w14:paraId="72E76059" w14:textId="77777777" w:rsidR="006711F9" w:rsidRPr="00155FFF" w:rsidRDefault="006711F9" w:rsidP="00A0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155FFF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240" w:type="dxa"/>
            <w:tcBorders>
              <w:bottom w:val="single" w:sz="4" w:space="0" w:color="auto"/>
            </w:tcBorders>
            <w:shd w:val="clear" w:color="auto" w:fill="auto"/>
          </w:tcPr>
          <w:p w14:paraId="31682946" w14:textId="77777777" w:rsidR="006711F9" w:rsidRPr="00155FFF" w:rsidRDefault="006711F9" w:rsidP="00A0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25" w:type="dxa"/>
            <w:tcBorders>
              <w:bottom w:val="single" w:sz="4" w:space="0" w:color="auto"/>
            </w:tcBorders>
            <w:shd w:val="clear" w:color="auto" w:fill="auto"/>
          </w:tcPr>
          <w:p w14:paraId="04042E7C" w14:textId="77777777" w:rsidR="006711F9" w:rsidRPr="00155FFF" w:rsidRDefault="006711F9" w:rsidP="00A0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155FFF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การตรวจสอบของข้าพเจ้าในเรื่องสำคัญในการตรวจสอบ</w:t>
            </w:r>
          </w:p>
        </w:tc>
      </w:tr>
      <w:tr w:rsidR="00543021" w:rsidRPr="00155FFF" w14:paraId="1048B076" w14:textId="77777777" w:rsidTr="00423341">
        <w:tc>
          <w:tcPr>
            <w:tcW w:w="4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5B42B" w14:textId="77777777" w:rsidR="00543021" w:rsidRPr="00155FFF" w:rsidRDefault="00543021" w:rsidP="0054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</w:rPr>
            </w:pPr>
            <w:r w:rsidRPr="00155FFF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</w:rPr>
              <w:t>การรับรู้รายได้จากสัญญาบริการ</w:t>
            </w:r>
          </w:p>
          <w:p w14:paraId="435DABA4" w14:textId="77777777" w:rsidR="00543021" w:rsidRPr="00155FFF" w:rsidRDefault="00543021" w:rsidP="0054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10"/>
                <w:szCs w:val="10"/>
              </w:rPr>
            </w:pPr>
          </w:p>
          <w:p w14:paraId="7B8E7A22" w14:textId="14491C57" w:rsidR="00543021" w:rsidRPr="00155FFF" w:rsidRDefault="0002092F" w:rsidP="0054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155FFF">
              <w:rPr>
                <w:rFonts w:ascii="Angsana New" w:eastAsia="Calibri" w:hAnsi="Angsana New" w:hint="cs"/>
                <w:sz w:val="28"/>
                <w:szCs w:val="28"/>
                <w:cs/>
              </w:rPr>
              <w:t>กลุ่ม</w:t>
            </w:r>
            <w:r w:rsidR="00543021" w:rsidRPr="00155FFF">
              <w:rPr>
                <w:rFonts w:ascii="Angsana New" w:eastAsia="Calibri" w:hAnsi="Angsana New"/>
                <w:sz w:val="28"/>
                <w:szCs w:val="28"/>
                <w:cs/>
              </w:rPr>
              <w:t>บริษัทมีรายได้จากสัญญาบริการที่รับรู้รายได้ตลอดช่วงเวลาที่ปฏิบัติตามภาระที่ต้องปฏิบัติ</w:t>
            </w:r>
            <w:r w:rsidR="00955372" w:rsidRPr="00155FFF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="00543021" w:rsidRPr="00155FFF">
              <w:rPr>
                <w:rFonts w:ascii="Angsana New" w:eastAsia="Calibri" w:hAnsi="Angsana New"/>
                <w:sz w:val="28"/>
                <w:szCs w:val="28"/>
                <w:cs/>
              </w:rPr>
              <w:t xml:space="preserve">ซึ่งได้แก่ </w:t>
            </w:r>
            <w:r w:rsidR="00D57349" w:rsidRPr="00155FFF">
              <w:rPr>
                <w:rFonts w:ascii="Angsana New" w:eastAsia="Calibri" w:hAnsi="Angsana New" w:hint="cs"/>
                <w:sz w:val="28"/>
                <w:szCs w:val="28"/>
                <w:cs/>
              </w:rPr>
              <w:t>การ</w:t>
            </w:r>
            <w:r w:rsidR="00423341">
              <w:rPr>
                <w:rFonts w:ascii="Angsana New" w:eastAsia="Calibri" w:hAnsi="Angsana New" w:hint="cs"/>
                <w:sz w:val="28"/>
                <w:szCs w:val="28"/>
                <w:cs/>
              </w:rPr>
              <w:t>ใ</w:t>
            </w:r>
            <w:r w:rsidR="00D57349" w:rsidRPr="00155FFF">
              <w:rPr>
                <w:rFonts w:ascii="Angsana New" w:eastAsia="Calibri" w:hAnsi="Angsana New" w:hint="cs"/>
                <w:sz w:val="28"/>
                <w:szCs w:val="28"/>
                <w:cs/>
              </w:rPr>
              <w:t>ห้บริการ</w:t>
            </w:r>
            <w:r w:rsidR="00D57349" w:rsidRPr="00155FFF">
              <w:rPr>
                <w:rFonts w:ascii="Angsana New" w:eastAsia="Calibri" w:hAnsi="Angsana New"/>
                <w:sz w:val="28"/>
                <w:szCs w:val="28"/>
                <w:cs/>
              </w:rPr>
              <w:t>ผลิตสื่อรายการออนไลน์แบบครบวงจร พร้อมรับจ้างผลิตสื่อ</w:t>
            </w:r>
            <w:r w:rsidR="00820632">
              <w:rPr>
                <w:rFonts w:ascii="Angsana New" w:eastAsia="Calibri" w:hAnsi="Angsana New" w:hint="cs"/>
                <w:sz w:val="28"/>
                <w:szCs w:val="28"/>
                <w:cs/>
              </w:rPr>
              <w:t>ต่างๆ</w:t>
            </w:r>
            <w:r w:rsidR="00D57349" w:rsidRPr="00155FFF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="00543021" w:rsidRPr="00155FFF">
              <w:rPr>
                <w:rFonts w:ascii="Angsana New" w:eastAsia="Calibri" w:hAnsi="Angsana New"/>
                <w:sz w:val="28"/>
                <w:szCs w:val="28"/>
                <w:cs/>
              </w:rPr>
              <w:t>คิดเป็นจำนวนเงิ</w:t>
            </w:r>
            <w:r w:rsidR="00543021" w:rsidRPr="001E5D8A">
              <w:rPr>
                <w:rFonts w:ascii="Angsana New" w:eastAsia="Calibri" w:hAnsi="Angsana New"/>
                <w:sz w:val="28"/>
                <w:szCs w:val="28"/>
                <w:cs/>
              </w:rPr>
              <w:t xml:space="preserve">น </w:t>
            </w:r>
            <w:r w:rsidR="00F92CE7">
              <w:rPr>
                <w:rFonts w:ascii="Angsana New" w:eastAsia="Calibri" w:hAnsi="Angsana New"/>
                <w:sz w:val="28"/>
                <w:szCs w:val="28"/>
              </w:rPr>
              <w:t>162.5</w:t>
            </w:r>
            <w:r w:rsidR="00543021" w:rsidRPr="001E5D8A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ล้าน</w:t>
            </w:r>
            <w:r w:rsidR="00543021" w:rsidRPr="00155FFF">
              <w:rPr>
                <w:rFonts w:ascii="Angsana New" w:eastAsia="Calibri" w:hAnsi="Angsana New"/>
                <w:sz w:val="28"/>
                <w:szCs w:val="28"/>
                <w:cs/>
              </w:rPr>
              <w:t>บาท</w:t>
            </w:r>
            <w:r w:rsidR="000F00B1">
              <w:rPr>
                <w:rFonts w:ascii="Angsana New" w:eastAsia="Calibri" w:hAnsi="Angsana New" w:hint="cs"/>
                <w:sz w:val="28"/>
                <w:szCs w:val="28"/>
                <w:cs/>
              </w:rPr>
              <w:t>ในงบการเงินรวมและงบการเงินเฉพาะกิจการ</w:t>
            </w:r>
          </w:p>
          <w:p w14:paraId="23F0561A" w14:textId="77777777" w:rsidR="00543021" w:rsidRPr="00155FFF" w:rsidRDefault="00543021" w:rsidP="0054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sz w:val="16"/>
                <w:szCs w:val="16"/>
              </w:rPr>
            </w:pPr>
          </w:p>
          <w:p w14:paraId="5623DEB6" w14:textId="3D860FA5" w:rsidR="00CB35E7" w:rsidRPr="00155FFF" w:rsidRDefault="0076390C" w:rsidP="0054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155FFF">
              <w:rPr>
                <w:rFonts w:ascii="Angsana New" w:eastAsia="Calibri" w:hAnsi="Angsana New"/>
                <w:sz w:val="28"/>
                <w:szCs w:val="28"/>
                <w:cs/>
              </w:rPr>
              <w:t>เนื่องจากมูลค่าของรายได้ดังกล่าวมีสาระสำคัญต่อ</w:t>
            </w:r>
            <w:r w:rsidR="00781C27">
              <w:rPr>
                <w:rFonts w:ascii="Angsana New" w:eastAsia="Calibri" w:hAnsi="Angsana New"/>
                <w:sz w:val="28"/>
                <w:szCs w:val="28"/>
              </w:rPr>
              <w:br/>
            </w:r>
            <w:r w:rsidRPr="00155FFF">
              <w:rPr>
                <w:rFonts w:ascii="Angsana New" w:eastAsia="Calibri" w:hAnsi="Angsana New"/>
                <w:sz w:val="28"/>
                <w:szCs w:val="28"/>
                <w:cs/>
              </w:rPr>
              <w:t>งบการเงิน และการรับรู้รายได้ดังกล่าวเกี่ยวข้องกับการใช้ดุลยพินิจอย่างมีนัยสำคัญของผู้บริหารในการประมาณการต้นทุนทั้งหมดของสัญญา ซึ่งมีผลกระทบต่อการรับรู้รายได้อย่างมีนัยสำคัญ</w:t>
            </w:r>
            <w:r w:rsidRPr="00155FFF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Pr="00155FFF">
              <w:rPr>
                <w:rFonts w:ascii="Angsana New" w:eastAsia="Calibri" w:hAnsi="Angsana New"/>
                <w:sz w:val="28"/>
                <w:szCs w:val="28"/>
                <w:cs/>
              </w:rPr>
              <w:t>ดังนั้นข้าพเจ้าจึง</w:t>
            </w:r>
            <w:r w:rsidR="00CB35E7" w:rsidRPr="00155FFF">
              <w:rPr>
                <w:rFonts w:ascii="Angsana New" w:eastAsia="Calibri" w:hAnsi="Angsana New"/>
                <w:sz w:val="28"/>
                <w:szCs w:val="28"/>
                <w:cs/>
              </w:rPr>
              <w:t>ให้ความสำคัญกับการตรวจสอบการรับรู้รายได้จากการให้บริการตลอดช่วงเวลาที่ปฏิบัติตามภาระที่ต้องปฏิบัติ</w:t>
            </w:r>
            <w:r w:rsidRPr="00155FFF">
              <w:rPr>
                <w:rFonts w:ascii="Angsana New" w:eastAsia="Calibri" w:hAnsi="Angsana New"/>
                <w:sz w:val="28"/>
                <w:szCs w:val="28"/>
                <w:cs/>
              </w:rPr>
              <w:t>ตามนโยบายการบัญชีสำหรับการรับรู้รายได้ตามที่กล่าวในหมายเหตุ</w:t>
            </w:r>
            <w:r w:rsidRPr="00781C27">
              <w:rPr>
                <w:rFonts w:ascii="Angsana New" w:eastAsia="Calibri" w:hAnsi="Angsana New"/>
                <w:sz w:val="28"/>
                <w:szCs w:val="28"/>
                <w:cs/>
              </w:rPr>
              <w:t xml:space="preserve">ประกอบงบการเงินข้อ </w:t>
            </w:r>
            <w:r w:rsidR="00781C27" w:rsidRPr="00781C27">
              <w:rPr>
                <w:rFonts w:ascii="Angsana New" w:eastAsia="Calibri" w:hAnsi="Angsana New"/>
                <w:sz w:val="28"/>
                <w:szCs w:val="28"/>
              </w:rPr>
              <w:t>4</w:t>
            </w:r>
            <w:r w:rsidRPr="00155FFF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</w:p>
          <w:p w14:paraId="3923DFF5" w14:textId="77777777" w:rsidR="00543021" w:rsidRPr="00155FFF" w:rsidRDefault="00543021" w:rsidP="00CB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38CCD" w14:textId="77777777" w:rsidR="00543021" w:rsidRPr="00155FFF" w:rsidRDefault="00543021" w:rsidP="0054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4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D634D" w14:textId="77777777" w:rsidR="00543021" w:rsidRPr="00155FFF" w:rsidRDefault="00543021" w:rsidP="0054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sz w:val="40"/>
                <w:szCs w:val="40"/>
              </w:rPr>
            </w:pPr>
          </w:p>
          <w:p w14:paraId="03E737C0" w14:textId="77777777" w:rsidR="00543021" w:rsidRPr="00155FFF" w:rsidRDefault="00543021" w:rsidP="0054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155FFF">
              <w:rPr>
                <w:rFonts w:ascii="Angsana New" w:eastAsia="Calibri" w:hAnsi="Angsana New"/>
                <w:sz w:val="28"/>
                <w:szCs w:val="28"/>
                <w:cs/>
              </w:rPr>
              <w:t>การตรวจสอบของข้าพเจ้ารวมถึง</w:t>
            </w:r>
          </w:p>
          <w:p w14:paraId="58526BC2" w14:textId="77777777" w:rsidR="00543021" w:rsidRPr="00155FFF" w:rsidRDefault="00543021" w:rsidP="00543021">
            <w:pPr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155FFF">
              <w:rPr>
                <w:rFonts w:ascii="Angsana New" w:eastAsia="Calibri" w:hAnsi="Angsana New"/>
                <w:sz w:val="28"/>
                <w:szCs w:val="28"/>
                <w:cs/>
              </w:rPr>
              <w:t>ทำความเข้าใจเกี่ยวกับกระบวนการในการกำหนด</w:t>
            </w:r>
            <w:r w:rsidR="00EF19E2">
              <w:rPr>
                <w:rFonts w:ascii="Angsana New" w:eastAsia="Calibri" w:hAnsi="Angsana New"/>
                <w:sz w:val="28"/>
                <w:szCs w:val="28"/>
              </w:rPr>
              <w:br/>
            </w:r>
            <w:r w:rsidRPr="00155FFF">
              <w:rPr>
                <w:rFonts w:ascii="Angsana New" w:eastAsia="Calibri" w:hAnsi="Angsana New"/>
                <w:sz w:val="28"/>
                <w:szCs w:val="28"/>
                <w:cs/>
              </w:rPr>
              <w:t>ขั้นความสำเร็จของงาน ซึ่งรวมถึงการประมาณการต้นทุนทั้งสิ้นของสัญญา และทดสอบความมีประสิทธิผลของการควบคุมภายในที่เกี่ยวข้อง</w:t>
            </w:r>
          </w:p>
          <w:p w14:paraId="6CFCD55B" w14:textId="77777777" w:rsidR="00543021" w:rsidRPr="00155FFF" w:rsidRDefault="00543021" w:rsidP="00543021">
            <w:pPr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155FFF">
              <w:rPr>
                <w:rFonts w:ascii="Angsana New" w:eastAsia="Calibri" w:hAnsi="Angsana New"/>
                <w:sz w:val="28"/>
                <w:szCs w:val="28"/>
                <w:cs/>
              </w:rPr>
              <w:t>ประเมินความสมเหตุสมผลของประมาณการต้นทุนและขั้นความสำเร็จของงานที่ประเมินโดยผู้บริหาร โดยเปรียบเทียบผลต่างระหว่างต้นทุนที่เกิดขึ้นจริงและประมาณการต้นทุนที่เคยประมาณไว้ รวมถึงสอบถามการเปลี่ยนแปลงของต้นทุนที่คาดว่าจะเกิดขึ้นเพื่อให้เสร็จตามสัญญา และพิจารณาความสมเหตุสมผลของคำอธิบายจากผู้บริหารเกี่ยวกับผลแตกต่างหรือการเปลี่ยนแปลงที่เกิดขึ้นเพื่อการปรับปรุงรายได้อย่างเหมาะสม</w:t>
            </w:r>
          </w:p>
          <w:p w14:paraId="3A91E2C5" w14:textId="77777777" w:rsidR="00543021" w:rsidRPr="00155FFF" w:rsidRDefault="00543021" w:rsidP="00543021">
            <w:pPr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155FFF">
              <w:rPr>
                <w:rFonts w:ascii="Angsana New" w:eastAsia="Calibri" w:hAnsi="Angsana New"/>
                <w:sz w:val="28"/>
                <w:szCs w:val="28"/>
                <w:cs/>
              </w:rPr>
              <w:t>ทดสอบการคำนวณขั้นความสำเร็จของงานและรายได้ที่ยังไม่ได้เรียกชำระ</w:t>
            </w:r>
          </w:p>
          <w:p w14:paraId="09B569D3" w14:textId="77777777" w:rsidR="00543021" w:rsidRDefault="00543021" w:rsidP="00543021">
            <w:pPr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155FFF">
              <w:rPr>
                <w:rFonts w:ascii="Angsana New" w:eastAsia="Calibri" w:hAnsi="Angsana New"/>
                <w:sz w:val="28"/>
                <w:szCs w:val="28"/>
                <w:cs/>
              </w:rPr>
              <w:t>สุ่มทดสอบรายละเอียดของต้นทุนที่เกิดขึ้นจริงและรายได้กับเอกสารประกอบที่เกี่ยวข้องและสัญญา</w:t>
            </w:r>
          </w:p>
          <w:p w14:paraId="0FA9775B" w14:textId="77777777" w:rsidR="00093607" w:rsidRPr="00070C9F" w:rsidRDefault="00BD7976" w:rsidP="00093607">
            <w:pPr>
              <w:numPr>
                <w:ilvl w:val="0"/>
                <w:numId w:val="35"/>
              </w:numPr>
              <w:tabs>
                <w:tab w:val="clear" w:pos="227"/>
                <w:tab w:val="clear" w:pos="680"/>
              </w:tabs>
              <w:ind w:left="0" w:firstLine="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สอบทานความเหมาะสมของใบลดหนี้</w:t>
            </w:r>
            <w:r w:rsidR="00CC616F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(ถ้ามี)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ที่บริษัทออกภายหลังวันสิ้นงวดและตรวจสอบรายได้ที่บันทึกผ่านสมุดรายวันทั่วไป</w:t>
            </w:r>
          </w:p>
          <w:p w14:paraId="73549E45" w14:textId="77777777" w:rsidR="00543021" w:rsidRPr="00155FFF" w:rsidRDefault="00543021" w:rsidP="0054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</w:tbl>
    <w:p w14:paraId="4FA647DA" w14:textId="77777777" w:rsidR="0016434B" w:rsidRDefault="0016434B" w:rsidP="006711F9">
      <w:pPr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91F5DBF" w14:textId="77777777" w:rsidR="005A5E4F" w:rsidRDefault="005A5E4F" w:rsidP="006711F9">
      <w:pPr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35C4347" w14:textId="77777777" w:rsidR="005A5E4F" w:rsidRDefault="005A5E4F" w:rsidP="006711F9">
      <w:pPr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58DBAEF" w14:textId="77777777" w:rsidR="005A5E4F" w:rsidRDefault="005A5E4F" w:rsidP="006711F9">
      <w:pPr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94928E2" w14:textId="77777777" w:rsidR="005A5E4F" w:rsidRDefault="005A5E4F" w:rsidP="006711F9">
      <w:pPr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6B23992" w14:textId="77777777" w:rsidR="005A5E4F" w:rsidRPr="0016434B" w:rsidRDefault="005A5E4F" w:rsidP="006711F9">
      <w:pPr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E577D37" w14:textId="77777777" w:rsidR="003E0B2E" w:rsidRDefault="003E0B2E" w:rsidP="006711F9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D6B8576" w14:textId="77777777" w:rsidR="003E0B2E" w:rsidRDefault="003E0B2E" w:rsidP="006711F9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0EC01F1" w14:textId="77777777" w:rsidR="006711F9" w:rsidRPr="00155FFF" w:rsidRDefault="006711F9" w:rsidP="006711F9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155FFF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ข้อมูลอื่น</w:t>
      </w:r>
    </w:p>
    <w:p w14:paraId="091360FB" w14:textId="77777777" w:rsidR="006711F9" w:rsidRPr="00155FFF" w:rsidRDefault="006711F9" w:rsidP="00A64D88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77C3C46" w14:textId="5B130249" w:rsidR="006711F9" w:rsidRPr="00155FFF" w:rsidRDefault="006711F9" w:rsidP="006711F9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155FFF">
        <w:rPr>
          <w:rFonts w:ascii="Angsana New" w:hAnsi="Angsana New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</w:t>
      </w:r>
      <w:r w:rsidRPr="00155FFF">
        <w:rPr>
          <w:rFonts w:ascii="Angsana New" w:hAnsi="Angsana New"/>
          <w:sz w:val="28"/>
          <w:szCs w:val="28"/>
        </w:rPr>
        <w:t xml:space="preserve"> </w:t>
      </w:r>
      <w:r w:rsidRPr="00155FFF">
        <w:rPr>
          <w:rFonts w:ascii="Angsana New" w:hAnsi="Angsana New"/>
          <w:sz w:val="28"/>
          <w:szCs w:val="28"/>
          <w:cs/>
        </w:rPr>
        <w:t>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04212106" w14:textId="77777777" w:rsidR="006711F9" w:rsidRPr="00155FFF" w:rsidRDefault="006711F9" w:rsidP="00A64D88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5FCA39F" w14:textId="77777777" w:rsidR="006711F9" w:rsidRDefault="006711F9" w:rsidP="006711F9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155FFF">
        <w:rPr>
          <w:rFonts w:ascii="Angsana New" w:hAnsi="Angsana New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 ต่อข้อมูลอื่นนั้น</w:t>
      </w:r>
    </w:p>
    <w:p w14:paraId="481DC654" w14:textId="77777777" w:rsidR="006711F9" w:rsidRPr="00155FFF" w:rsidRDefault="006711F9" w:rsidP="00A64D88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94E6DDE" w14:textId="57415B0A" w:rsidR="006711F9" w:rsidRDefault="006711F9" w:rsidP="006711F9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155FFF">
        <w:rPr>
          <w:rFonts w:ascii="Angsana New" w:hAnsi="Angsana New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</w:t>
      </w:r>
      <w:r w:rsidR="00311543">
        <w:rPr>
          <w:rFonts w:ascii="Angsana New" w:hAnsi="Angsana New"/>
          <w:sz w:val="28"/>
          <w:szCs w:val="28"/>
          <w:cs/>
        </w:rPr>
        <w:br/>
      </w:r>
      <w:r w:rsidRPr="00155FFF">
        <w:rPr>
          <w:rFonts w:ascii="Angsana New" w:hAnsi="Angsana New"/>
          <w:sz w:val="28"/>
          <w:szCs w:val="28"/>
          <w:cs/>
        </w:rPr>
        <w:t>ขัดต่อข้อเท็จจริงอันเป็นสาระสำคัญหรือไม่</w:t>
      </w:r>
    </w:p>
    <w:p w14:paraId="10D99FF7" w14:textId="77777777" w:rsidR="00713C9F" w:rsidRPr="00713C9F" w:rsidRDefault="00713C9F" w:rsidP="006711F9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7DA70B2" w14:textId="77777777" w:rsidR="006711F9" w:rsidRPr="00155FFF" w:rsidRDefault="006711F9" w:rsidP="0067236F">
      <w:pPr>
        <w:tabs>
          <w:tab w:val="left" w:pos="1418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155FFF">
        <w:rPr>
          <w:rFonts w:ascii="Angsana New" w:hAnsi="Angsana New"/>
          <w:sz w:val="28"/>
          <w:szCs w:val="28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และหากข้าพเจ้าสรุปได้ว่ามีการแสดงข้อมูลที่ขัดต่อข้อเท็จจริงอันเป็นสาระสำคัญ ข้าพเจ้าจะ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62220559" w14:textId="77777777" w:rsidR="006711F9" w:rsidRPr="00155FFF" w:rsidRDefault="006711F9" w:rsidP="00B748C8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E34195F" w14:textId="77777777" w:rsidR="006711F9" w:rsidRPr="00155FFF" w:rsidRDefault="006711F9" w:rsidP="006711F9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55FFF">
        <w:rPr>
          <w:rFonts w:ascii="Angsana New" w:hAnsi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3FBE3CE2" w14:textId="77777777" w:rsidR="006711F9" w:rsidRPr="00155FFF" w:rsidRDefault="006711F9" w:rsidP="006711F9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  <w:r w:rsidRPr="00155FFF">
        <w:rPr>
          <w:rFonts w:ascii="Angsana New" w:hAnsi="Angsana New"/>
          <w:sz w:val="16"/>
          <w:szCs w:val="16"/>
          <w:cs/>
        </w:rPr>
        <w:t xml:space="preserve"> </w:t>
      </w:r>
    </w:p>
    <w:p w14:paraId="00328F1C" w14:textId="77777777" w:rsidR="006711F9" w:rsidRPr="00155FFF" w:rsidRDefault="006711F9" w:rsidP="006711F9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155FFF">
        <w:rPr>
          <w:rFonts w:ascii="Angsana New" w:hAnsi="Angsana New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EA8D2F4" w14:textId="77777777" w:rsidR="006711F9" w:rsidRPr="00155FFF" w:rsidRDefault="006711F9" w:rsidP="006711F9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  <w:r w:rsidRPr="00155FFF">
        <w:rPr>
          <w:rFonts w:ascii="Angsana New" w:hAnsi="Angsana New"/>
          <w:sz w:val="16"/>
          <w:szCs w:val="16"/>
          <w:cs/>
        </w:rPr>
        <w:t xml:space="preserve"> </w:t>
      </w:r>
    </w:p>
    <w:p w14:paraId="1DB1B3CF" w14:textId="77777777" w:rsidR="006711F9" w:rsidRPr="00155FFF" w:rsidRDefault="006711F9" w:rsidP="006711F9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155FFF">
        <w:rPr>
          <w:rFonts w:ascii="Angsana New" w:hAnsi="Angsana New"/>
          <w:sz w:val="28"/>
          <w:szCs w:val="28"/>
          <w:cs/>
        </w:rPr>
        <w:t xml:space="preserve">ในการจัดทำงบการเงิน 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 </w:t>
      </w:r>
    </w:p>
    <w:p w14:paraId="454BD3E8" w14:textId="77777777" w:rsidR="006711F9" w:rsidRPr="00155FFF" w:rsidRDefault="006711F9" w:rsidP="006711F9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90D3E9B" w14:textId="77777777" w:rsidR="006711F9" w:rsidRPr="00155FFF" w:rsidRDefault="006711F9" w:rsidP="006711F9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155FFF">
        <w:rPr>
          <w:rFonts w:ascii="Angsana New" w:hAnsi="Angsana New"/>
          <w:sz w:val="28"/>
          <w:szCs w:val="28"/>
          <w:cs/>
        </w:rPr>
        <w:t>ผู้มีหน้าที่ในการกำกับดูแลมีหน้าที่ในการ</w:t>
      </w:r>
      <w:r w:rsidR="00233F4E" w:rsidRPr="00155FFF">
        <w:rPr>
          <w:rFonts w:ascii="Angsana New" w:hAnsi="Angsana New" w:hint="cs"/>
          <w:sz w:val="28"/>
          <w:szCs w:val="28"/>
          <w:cs/>
        </w:rPr>
        <w:t>กำกับ</w:t>
      </w:r>
      <w:r w:rsidRPr="00155FFF">
        <w:rPr>
          <w:rFonts w:ascii="Angsana New" w:hAnsi="Angsana New"/>
          <w:sz w:val="28"/>
          <w:szCs w:val="28"/>
          <w:cs/>
        </w:rPr>
        <w:t>ดูแลกระบวนการในการจัดทำรายงานทางการเงินของกลุ่มบริษัท</w:t>
      </w:r>
    </w:p>
    <w:p w14:paraId="5C27732F" w14:textId="77777777" w:rsidR="002764DE" w:rsidRPr="00155FFF" w:rsidRDefault="002764DE" w:rsidP="006711F9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07AB8B9" w14:textId="77777777" w:rsidR="006711F9" w:rsidRPr="00155FFF" w:rsidRDefault="006711F9" w:rsidP="006711F9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55FFF">
        <w:rPr>
          <w:rFonts w:ascii="Angsana New" w:hAnsi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2F0D8B91" w14:textId="77777777" w:rsidR="006711F9" w:rsidRPr="00155FFF" w:rsidRDefault="006711F9" w:rsidP="006711F9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5B004FB" w14:textId="77777777" w:rsidR="006711F9" w:rsidRPr="00004262" w:rsidRDefault="006711F9" w:rsidP="006711F9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155FFF">
        <w:rPr>
          <w:rFonts w:ascii="Angsana New" w:hAnsi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CBBD9B7" w14:textId="77777777" w:rsidR="006711F9" w:rsidRPr="00A64D88" w:rsidRDefault="006711F9" w:rsidP="006711F9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D9C14BB" w14:textId="77777777" w:rsidR="006711F9" w:rsidRPr="00004262" w:rsidRDefault="006711F9" w:rsidP="006711F9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004262">
        <w:rPr>
          <w:rFonts w:ascii="Angsana New" w:hAnsi="Angsana New"/>
          <w:sz w:val="28"/>
          <w:szCs w:val="28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7D3F5D8" w14:textId="77777777" w:rsidR="006711F9" w:rsidRPr="00A64D88" w:rsidRDefault="006711F9" w:rsidP="006711F9">
      <w:pPr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p w14:paraId="598B23E1" w14:textId="039E6EBD" w:rsidR="006711F9" w:rsidRPr="00004262" w:rsidRDefault="006711F9" w:rsidP="006711F9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hanging="352"/>
        <w:contextualSpacing/>
        <w:jc w:val="thaiDistribute"/>
        <w:rPr>
          <w:rFonts w:ascii="Angsana New" w:hAnsi="Angsana New"/>
          <w:sz w:val="28"/>
          <w:szCs w:val="28"/>
        </w:rPr>
      </w:pPr>
      <w:r w:rsidRPr="00004262">
        <w:rPr>
          <w:rFonts w:ascii="Angsana New" w:hAnsi="Angsana New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="0008467A">
        <w:rPr>
          <w:rFonts w:ascii="Angsana New" w:hAnsi="Angsana New"/>
          <w:sz w:val="28"/>
          <w:szCs w:val="28"/>
          <w:cs/>
        </w:rPr>
        <w:br/>
      </w:r>
      <w:r w:rsidRPr="00004262">
        <w:rPr>
          <w:rFonts w:ascii="Angsana New" w:hAnsi="Angsana New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49EC425C" w14:textId="77777777" w:rsidR="006711F9" w:rsidRPr="00004262" w:rsidRDefault="006711F9" w:rsidP="006711F9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hanging="352"/>
        <w:contextualSpacing/>
        <w:jc w:val="thaiDistribute"/>
        <w:rPr>
          <w:rFonts w:ascii="Angsana New" w:hAnsi="Angsana New"/>
          <w:sz w:val="28"/>
          <w:szCs w:val="28"/>
        </w:rPr>
      </w:pPr>
      <w:r w:rsidRPr="00004262">
        <w:rPr>
          <w:rFonts w:ascii="Angsana New" w:hAnsi="Angsana New"/>
          <w:sz w:val="28"/>
          <w:szCs w:val="28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 </w:t>
      </w:r>
    </w:p>
    <w:p w14:paraId="07BA922D" w14:textId="77777777" w:rsidR="006711F9" w:rsidRPr="00004262" w:rsidRDefault="006711F9" w:rsidP="006711F9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hanging="352"/>
        <w:contextualSpacing/>
        <w:jc w:val="thaiDistribute"/>
        <w:rPr>
          <w:rFonts w:ascii="Angsana New" w:hAnsi="Angsana New"/>
          <w:sz w:val="28"/>
          <w:szCs w:val="28"/>
        </w:rPr>
      </w:pPr>
      <w:r w:rsidRPr="00004262">
        <w:rPr>
          <w:rFonts w:ascii="Angsana New" w:hAnsi="Angsana New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B867828" w14:textId="61EC039E" w:rsidR="006711F9" w:rsidRPr="00004262" w:rsidRDefault="006711F9" w:rsidP="006711F9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hanging="352"/>
        <w:contextualSpacing/>
        <w:jc w:val="thaiDistribute"/>
        <w:rPr>
          <w:rFonts w:ascii="Angsana New" w:hAnsi="Angsana New"/>
          <w:sz w:val="28"/>
          <w:szCs w:val="28"/>
        </w:rPr>
      </w:pPr>
      <w:r w:rsidRPr="00004262">
        <w:rPr>
          <w:rFonts w:ascii="Angsana New" w:hAnsi="Angsana New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</w:t>
      </w:r>
      <w:r w:rsidR="00C822B8">
        <w:rPr>
          <w:rFonts w:ascii="Angsana New" w:hAnsi="Angsana New" w:hint="cs"/>
          <w:sz w:val="28"/>
          <w:szCs w:val="28"/>
          <w:cs/>
        </w:rPr>
        <w:t>ข้อมูล</w:t>
      </w:r>
      <w:r w:rsidRPr="00004262">
        <w:rPr>
          <w:rFonts w:ascii="Angsana New" w:hAnsi="Angsana New"/>
          <w:sz w:val="28"/>
          <w:szCs w:val="28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10BC45AA" w14:textId="3653B684" w:rsidR="006711F9" w:rsidRPr="00004262" w:rsidRDefault="006711F9" w:rsidP="006711F9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hanging="352"/>
        <w:contextualSpacing/>
        <w:jc w:val="thaiDistribute"/>
        <w:rPr>
          <w:rFonts w:ascii="Angsana New" w:hAnsi="Angsana New"/>
          <w:sz w:val="28"/>
          <w:szCs w:val="28"/>
        </w:rPr>
      </w:pPr>
      <w:r w:rsidRPr="00004262">
        <w:rPr>
          <w:rFonts w:ascii="Angsana New" w:hAnsi="Angsana New"/>
          <w:sz w:val="28"/>
          <w:szCs w:val="28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B221B9">
        <w:rPr>
          <w:rFonts w:ascii="Angsana New" w:hAnsi="Angsana New" w:hint="cs"/>
          <w:sz w:val="28"/>
          <w:szCs w:val="28"/>
          <w:cs/>
        </w:rPr>
        <w:t>ข้อมูล</w:t>
      </w:r>
      <w:r w:rsidRPr="00004262">
        <w:rPr>
          <w:rFonts w:ascii="Angsana New" w:hAnsi="Angsana New"/>
          <w:sz w:val="28"/>
          <w:szCs w:val="28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1C947E7" w14:textId="77777777" w:rsidR="006711F9" w:rsidRPr="00004262" w:rsidRDefault="006711F9" w:rsidP="006711F9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N w:val="0"/>
        <w:spacing w:line="240" w:lineRule="auto"/>
        <w:ind w:left="720" w:hanging="342"/>
        <w:jc w:val="thaiDistribute"/>
        <w:rPr>
          <w:rFonts w:ascii="Angsana New" w:hAnsi="Angsana New"/>
          <w:sz w:val="28"/>
          <w:szCs w:val="28"/>
        </w:rPr>
      </w:pPr>
      <w:r w:rsidRPr="00004262">
        <w:rPr>
          <w:rFonts w:ascii="Angsana New" w:hAnsi="Angsana New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บริษัท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1D824C9" w14:textId="77777777" w:rsidR="003264BE" w:rsidRPr="00A64D88" w:rsidRDefault="003264BE" w:rsidP="006711F9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C0811E2" w14:textId="700AE940" w:rsidR="006711F9" w:rsidRPr="00004262" w:rsidRDefault="006711F9" w:rsidP="006711F9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004262">
        <w:rPr>
          <w:rFonts w:ascii="Angsana New" w:hAnsi="Angsana New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ข้าพเจ้าได้สื่อสารกับผู้มีหน้าที่ในการกำกับดูแลในเรื่องต่างๆ</w:t>
      </w:r>
      <w:r w:rsidR="0008467A">
        <w:rPr>
          <w:rFonts w:ascii="Angsana New" w:hAnsi="Angsana New" w:hint="cs"/>
          <w:sz w:val="28"/>
          <w:szCs w:val="28"/>
          <w:cs/>
        </w:rPr>
        <w:t xml:space="preserve"> </w:t>
      </w:r>
      <w:r w:rsidRPr="00004262">
        <w:rPr>
          <w:rFonts w:ascii="Angsana New" w:hAnsi="Angsana New"/>
          <w:sz w:val="28"/>
          <w:szCs w:val="28"/>
          <w:cs/>
        </w:rPr>
        <w:t>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CA2BCED" w14:textId="77777777" w:rsidR="006711F9" w:rsidRPr="00A64D88" w:rsidRDefault="006711F9" w:rsidP="006711F9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A36C849" w14:textId="3A615F8C" w:rsidR="006711F9" w:rsidRPr="00004262" w:rsidRDefault="006711F9" w:rsidP="006711F9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004262">
        <w:rPr>
          <w:rFonts w:ascii="Angsana New" w:hAnsi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2AE597B" w14:textId="77777777" w:rsidR="000406C4" w:rsidRPr="00A64D88" w:rsidRDefault="000406C4" w:rsidP="006711F9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5ABB008" w14:textId="77777777" w:rsidR="006711F9" w:rsidRPr="00004262" w:rsidRDefault="00F20C61" w:rsidP="006711F9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004262">
        <w:rPr>
          <w:rFonts w:ascii="Angsana New" w:hAnsi="Angsana New"/>
          <w:sz w:val="28"/>
          <w:szCs w:val="28"/>
          <w:cs/>
        </w:rPr>
        <w:lastRenderedPageBreak/>
        <w:t>จ</w:t>
      </w:r>
      <w:r w:rsidR="006711F9" w:rsidRPr="00004262">
        <w:rPr>
          <w:rFonts w:ascii="Angsana New" w:hAnsi="Angsana New"/>
          <w:sz w:val="28"/>
          <w:szCs w:val="28"/>
          <w:cs/>
        </w:rPr>
        <w:t>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</w:t>
      </w:r>
      <w:r w:rsidR="00A53534">
        <w:rPr>
          <w:rFonts w:ascii="Angsana New" w:hAnsi="Angsana New"/>
          <w:sz w:val="28"/>
          <w:szCs w:val="28"/>
          <w:cs/>
        </w:rPr>
        <w:br/>
      </w:r>
      <w:r w:rsidR="006711F9" w:rsidRPr="00004262">
        <w:rPr>
          <w:rFonts w:ascii="Angsana New" w:hAnsi="Angsana New"/>
          <w:sz w:val="28"/>
          <w:szCs w:val="28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มีผลกระทบในทางลบมากกว่าผลประโยชน์ต่อส่วนได้เสียสาธารณะจากการสื่อสารดังกล่าว</w:t>
      </w:r>
    </w:p>
    <w:p w14:paraId="468CEF8F" w14:textId="77777777" w:rsidR="00A61954" w:rsidRPr="00004262" w:rsidRDefault="00A61954" w:rsidP="00A61954">
      <w:pPr>
        <w:pStyle w:val="a3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14:paraId="27CF13D2" w14:textId="77777777" w:rsidR="0045760C" w:rsidRPr="00004262" w:rsidRDefault="0045760C" w:rsidP="00ED14DB">
      <w:pPr>
        <w:pStyle w:val="a3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14:paraId="4E383515" w14:textId="77777777" w:rsidR="003D566F" w:rsidRPr="00004262" w:rsidRDefault="003D566F" w:rsidP="00ED14DB">
      <w:pPr>
        <w:pStyle w:val="a3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14:paraId="5D593FA4" w14:textId="77777777" w:rsidR="00371090" w:rsidRPr="00004262" w:rsidRDefault="00CD700C" w:rsidP="00A01B4E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  <w:cs/>
        </w:rPr>
      </w:pPr>
      <w:r w:rsidRPr="00004262">
        <w:rPr>
          <w:rFonts w:ascii="Angsana New" w:hAnsi="Angsana New"/>
          <w:b w:val="0"/>
          <w:bCs w:val="0"/>
          <w:sz w:val="28"/>
          <w:szCs w:val="28"/>
          <w:cs/>
        </w:rPr>
        <w:t>(</w:t>
      </w:r>
      <w:r w:rsidR="00371090" w:rsidRPr="00004262">
        <w:rPr>
          <w:rFonts w:ascii="Angsana New" w:hAnsi="Angsana New"/>
          <w:b w:val="0"/>
          <w:bCs w:val="0"/>
          <w:sz w:val="28"/>
          <w:szCs w:val="28"/>
          <w:cs/>
        </w:rPr>
        <w:t>นายบุญเลิศ แก้วพันธุ์พฤกษ์</w:t>
      </w:r>
      <w:r w:rsidRPr="00004262">
        <w:rPr>
          <w:rFonts w:ascii="Angsana New" w:hAnsi="Angsana New"/>
          <w:b w:val="0"/>
          <w:bCs w:val="0"/>
          <w:sz w:val="28"/>
          <w:szCs w:val="28"/>
          <w:cs/>
        </w:rPr>
        <w:t>)</w:t>
      </w:r>
    </w:p>
    <w:p w14:paraId="43EB6EB0" w14:textId="77777777" w:rsidR="00371090" w:rsidRPr="00004262" w:rsidRDefault="00371090" w:rsidP="00A01B4E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004262">
        <w:rPr>
          <w:rFonts w:ascii="Angsana New" w:hAnsi="Angsana New"/>
          <w:b w:val="0"/>
          <w:bCs w:val="0"/>
          <w:sz w:val="28"/>
          <w:szCs w:val="28"/>
          <w:cs/>
        </w:rPr>
        <w:t>ผู้สอบบัญชีรับอนุญาต</w:t>
      </w:r>
    </w:p>
    <w:p w14:paraId="3A02364C" w14:textId="77777777" w:rsidR="00371090" w:rsidRPr="00004262" w:rsidRDefault="00371090" w:rsidP="00A01B4E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  <w:cs/>
        </w:rPr>
      </w:pPr>
      <w:r w:rsidRPr="00004262">
        <w:rPr>
          <w:rFonts w:ascii="Angsana New" w:hAnsi="Angsana New"/>
          <w:b w:val="0"/>
          <w:bCs w:val="0"/>
          <w:sz w:val="28"/>
          <w:szCs w:val="28"/>
          <w:cs/>
        </w:rPr>
        <w:t xml:space="preserve">ทะเบียนเลขที่ </w:t>
      </w:r>
      <w:r w:rsidR="00952F97" w:rsidRPr="00004262">
        <w:rPr>
          <w:rFonts w:ascii="Angsana New" w:hAnsi="Angsana New"/>
          <w:b w:val="0"/>
          <w:bCs w:val="0"/>
          <w:sz w:val="28"/>
          <w:szCs w:val="28"/>
        </w:rPr>
        <w:t>4165</w:t>
      </w:r>
    </w:p>
    <w:p w14:paraId="01E9CBB8" w14:textId="77777777" w:rsidR="00371090" w:rsidRPr="00AE6C8A" w:rsidRDefault="00371090" w:rsidP="00A01B4E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16"/>
          <w:szCs w:val="16"/>
        </w:rPr>
      </w:pPr>
    </w:p>
    <w:p w14:paraId="0138F79D" w14:textId="77777777" w:rsidR="00371090" w:rsidRPr="00004262" w:rsidRDefault="00371090" w:rsidP="00A01B4E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004262">
        <w:rPr>
          <w:rFonts w:ascii="Angsana New" w:hAnsi="Angsana New"/>
          <w:b w:val="0"/>
          <w:bCs w:val="0"/>
          <w:sz w:val="28"/>
          <w:szCs w:val="28"/>
          <w:cs/>
        </w:rPr>
        <w:t>บริษัท บีพีอาร์ ออดิท แอนด์ แอดไวเซอรี่  จำกัด</w:t>
      </w:r>
    </w:p>
    <w:p w14:paraId="017FE422" w14:textId="77777777" w:rsidR="00371090" w:rsidRPr="00004262" w:rsidRDefault="00371090" w:rsidP="00A01B4E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004262">
        <w:rPr>
          <w:rFonts w:ascii="Angsana New" w:hAnsi="Angsana New"/>
          <w:b w:val="0"/>
          <w:bCs w:val="0"/>
          <w:sz w:val="28"/>
          <w:szCs w:val="28"/>
          <w:cs/>
        </w:rPr>
        <w:t>กรุงเทพมหานคร</w:t>
      </w:r>
    </w:p>
    <w:p w14:paraId="0CB6B01D" w14:textId="578EFFE8" w:rsidR="00C8798E" w:rsidRPr="00C8798E" w:rsidRDefault="00543C16" w:rsidP="00C8798E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  <w:cs/>
        </w:rPr>
      </w:pPr>
      <w:r w:rsidRPr="00C8798E">
        <w:rPr>
          <w:rFonts w:ascii="Angsana New" w:hAnsi="Angsana New"/>
          <w:b w:val="0"/>
          <w:bCs w:val="0"/>
          <w:sz w:val="28"/>
          <w:szCs w:val="28"/>
        </w:rPr>
        <w:t>2</w:t>
      </w:r>
      <w:r w:rsidR="00C8798E">
        <w:rPr>
          <w:rFonts w:ascii="Angsana New" w:hAnsi="Angsana New"/>
          <w:b w:val="0"/>
          <w:bCs w:val="0"/>
          <w:sz w:val="28"/>
          <w:szCs w:val="28"/>
        </w:rPr>
        <w:t>8</w:t>
      </w:r>
      <w:r w:rsidR="009B6BE5" w:rsidRPr="00C8798E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C8798E">
        <w:rPr>
          <w:rFonts w:ascii="Angsana New" w:hAnsi="Angsana New" w:hint="cs"/>
          <w:b w:val="0"/>
          <w:bCs w:val="0"/>
          <w:sz w:val="28"/>
          <w:szCs w:val="28"/>
          <w:cs/>
        </w:rPr>
        <w:t>กุมภาพันธ์</w:t>
      </w:r>
      <w:r w:rsidR="00A818A2" w:rsidRPr="00C8798E">
        <w:rPr>
          <w:rFonts w:ascii="Angsana New" w:hAnsi="Angsana New"/>
          <w:b w:val="0"/>
          <w:bCs w:val="0"/>
          <w:sz w:val="28"/>
          <w:szCs w:val="28"/>
          <w:cs/>
        </w:rPr>
        <w:t xml:space="preserve"> </w:t>
      </w:r>
      <w:r w:rsidR="00EB04F3" w:rsidRPr="00C8798E">
        <w:rPr>
          <w:rFonts w:ascii="Angsana New" w:hAnsi="Angsana New"/>
          <w:b w:val="0"/>
          <w:bCs w:val="0"/>
          <w:sz w:val="28"/>
          <w:szCs w:val="28"/>
        </w:rPr>
        <w:t>256</w:t>
      </w:r>
      <w:r w:rsidR="00C8798E">
        <w:rPr>
          <w:rFonts w:ascii="Angsana New" w:hAnsi="Angsana New"/>
          <w:b w:val="0"/>
          <w:bCs w:val="0"/>
          <w:sz w:val="28"/>
          <w:szCs w:val="28"/>
        </w:rPr>
        <w:t>7</w:t>
      </w:r>
    </w:p>
    <w:sectPr w:rsidR="00C8798E" w:rsidRPr="00C8798E" w:rsidSect="004D6ED9">
      <w:pgSz w:w="11909" w:h="16834" w:code="9"/>
      <w:pgMar w:top="2245" w:right="1151" w:bottom="805" w:left="1440" w:header="476" w:footer="454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43EB3" w14:textId="77777777" w:rsidR="004D6ED9" w:rsidRDefault="004D6ED9">
      <w:r>
        <w:separator/>
      </w:r>
    </w:p>
  </w:endnote>
  <w:endnote w:type="continuationSeparator" w:id="0">
    <w:p w14:paraId="4F208CFE" w14:textId="77777777" w:rsidR="004D6ED9" w:rsidRDefault="004D6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CD310" w14:textId="77777777" w:rsidR="007E475A" w:rsidRPr="0067236F" w:rsidRDefault="007E475A">
    <w:pPr>
      <w:pStyle w:val="Footer"/>
      <w:jc w:val="right"/>
      <w:rPr>
        <w:rFonts w:ascii="Angsana New" w:hAnsi="Angsana New"/>
        <w:sz w:val="28"/>
        <w:szCs w:val="28"/>
      </w:rPr>
    </w:pPr>
    <w:r w:rsidRPr="0067236F">
      <w:rPr>
        <w:rFonts w:ascii="Angsana New" w:hAnsi="Angsana New"/>
        <w:sz w:val="28"/>
        <w:szCs w:val="28"/>
      </w:rPr>
      <w:fldChar w:fldCharType="begin"/>
    </w:r>
    <w:r w:rsidRPr="0067236F">
      <w:rPr>
        <w:rFonts w:ascii="Angsana New" w:hAnsi="Angsana New"/>
        <w:sz w:val="28"/>
        <w:szCs w:val="28"/>
      </w:rPr>
      <w:instrText xml:space="preserve"> PAGE   \* MERGEFORMAT </w:instrText>
    </w:r>
    <w:r w:rsidRPr="0067236F">
      <w:rPr>
        <w:rFonts w:ascii="Angsana New" w:hAnsi="Angsana New"/>
        <w:sz w:val="28"/>
        <w:szCs w:val="28"/>
      </w:rPr>
      <w:fldChar w:fldCharType="separate"/>
    </w:r>
    <w:r w:rsidR="00EB04F3">
      <w:rPr>
        <w:rFonts w:ascii="Angsana New" w:hAnsi="Angsana New"/>
        <w:noProof/>
        <w:sz w:val="28"/>
        <w:szCs w:val="28"/>
      </w:rPr>
      <w:t>2</w:t>
    </w:r>
    <w:r w:rsidRPr="0067236F">
      <w:rPr>
        <w:rFonts w:ascii="Angsana New" w:hAnsi="Angsana New"/>
        <w:noProof/>
        <w:sz w:val="28"/>
        <w:szCs w:val="28"/>
      </w:rPr>
      <w:fldChar w:fldCharType="end"/>
    </w:r>
  </w:p>
  <w:p w14:paraId="6A99D4D1" w14:textId="77777777" w:rsidR="007E475A" w:rsidRDefault="007E475A">
    <w:pPr>
      <w:pStyle w:val="Footer"/>
    </w:pPr>
  </w:p>
  <w:p w14:paraId="2A86451F" w14:textId="77777777" w:rsidR="007E475A" w:rsidRDefault="007E475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9004C" w14:textId="77777777" w:rsidR="004D6ED9" w:rsidRDefault="004D6ED9">
      <w:r>
        <w:separator/>
      </w:r>
    </w:p>
  </w:footnote>
  <w:footnote w:type="continuationSeparator" w:id="0">
    <w:p w14:paraId="6812100E" w14:textId="77777777" w:rsidR="004D6ED9" w:rsidRDefault="004D6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C4456" w14:textId="77777777" w:rsidR="007E475A" w:rsidRDefault="007E475A">
    <w:pPr>
      <w:pStyle w:val="Header"/>
    </w:pPr>
  </w:p>
  <w:p w14:paraId="58368F5A" w14:textId="77777777" w:rsidR="007E475A" w:rsidRDefault="007E475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0E14C7"/>
    <w:multiLevelType w:val="singleLevel"/>
    <w:tmpl w:val="A58C75A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3" w15:restartNumberingAfterBreak="0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67E1F3F"/>
    <w:multiLevelType w:val="hybridMultilevel"/>
    <w:tmpl w:val="E99CC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6" w15:restartNumberingAfterBreak="0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96E7261"/>
    <w:multiLevelType w:val="hybridMultilevel"/>
    <w:tmpl w:val="6B9E2ABE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 w15:restartNumberingAfterBreak="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4" w15:restartNumberingAfterBreak="0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2B2F3C"/>
    <w:multiLevelType w:val="hybridMultilevel"/>
    <w:tmpl w:val="71924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8293444"/>
    <w:multiLevelType w:val="hybridMultilevel"/>
    <w:tmpl w:val="687E03D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7AB2ED1"/>
    <w:multiLevelType w:val="hybridMultilevel"/>
    <w:tmpl w:val="5372CC24"/>
    <w:lvl w:ilvl="0" w:tplc="ABC29B8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 w16cid:durableId="1644121311">
    <w:abstractNumId w:val="6"/>
  </w:num>
  <w:num w:numId="2" w16cid:durableId="1566377645">
    <w:abstractNumId w:val="5"/>
  </w:num>
  <w:num w:numId="3" w16cid:durableId="978651630">
    <w:abstractNumId w:val="9"/>
  </w:num>
  <w:num w:numId="4" w16cid:durableId="847863400">
    <w:abstractNumId w:val="7"/>
  </w:num>
  <w:num w:numId="5" w16cid:durableId="2035034276">
    <w:abstractNumId w:val="8"/>
  </w:num>
  <w:num w:numId="6" w16cid:durableId="1654915219">
    <w:abstractNumId w:val="3"/>
  </w:num>
  <w:num w:numId="7" w16cid:durableId="775294765">
    <w:abstractNumId w:val="2"/>
  </w:num>
  <w:num w:numId="8" w16cid:durableId="1529104629">
    <w:abstractNumId w:val="0"/>
  </w:num>
  <w:num w:numId="9" w16cid:durableId="490561166">
    <w:abstractNumId w:val="1"/>
  </w:num>
  <w:num w:numId="10" w16cid:durableId="912467574">
    <w:abstractNumId w:val="4"/>
  </w:num>
  <w:num w:numId="11" w16cid:durableId="1093624589">
    <w:abstractNumId w:val="20"/>
  </w:num>
  <w:num w:numId="12" w16cid:durableId="650867309">
    <w:abstractNumId w:val="17"/>
  </w:num>
  <w:num w:numId="13" w16cid:durableId="313948960">
    <w:abstractNumId w:val="29"/>
  </w:num>
  <w:num w:numId="14" w16cid:durableId="1030179791">
    <w:abstractNumId w:val="18"/>
  </w:num>
  <w:num w:numId="15" w16cid:durableId="268437386">
    <w:abstractNumId w:val="23"/>
  </w:num>
  <w:num w:numId="16" w16cid:durableId="1756323841">
    <w:abstractNumId w:val="15"/>
  </w:num>
  <w:num w:numId="17" w16cid:durableId="1160998817">
    <w:abstractNumId w:val="33"/>
  </w:num>
  <w:num w:numId="18" w16cid:durableId="1207721229">
    <w:abstractNumId w:val="24"/>
  </w:num>
  <w:num w:numId="19" w16cid:durableId="393165476">
    <w:abstractNumId w:val="10"/>
  </w:num>
  <w:num w:numId="20" w16cid:durableId="1918056002">
    <w:abstractNumId w:val="11"/>
  </w:num>
  <w:num w:numId="21" w16cid:durableId="1097404665">
    <w:abstractNumId w:val="16"/>
  </w:num>
  <w:num w:numId="22" w16cid:durableId="1254318533">
    <w:abstractNumId w:val="22"/>
  </w:num>
  <w:num w:numId="23" w16cid:durableId="309287626">
    <w:abstractNumId w:val="26"/>
  </w:num>
  <w:num w:numId="24" w16cid:durableId="989285454">
    <w:abstractNumId w:val="27"/>
  </w:num>
  <w:num w:numId="25" w16cid:durableId="35669001">
    <w:abstractNumId w:val="28"/>
  </w:num>
  <w:num w:numId="26" w16cid:durableId="1052339767">
    <w:abstractNumId w:val="31"/>
  </w:num>
  <w:num w:numId="27" w16cid:durableId="1951164596">
    <w:abstractNumId w:val="13"/>
  </w:num>
  <w:num w:numId="28" w16cid:durableId="106046067">
    <w:abstractNumId w:val="21"/>
  </w:num>
  <w:num w:numId="29" w16cid:durableId="1150443748">
    <w:abstractNumId w:val="12"/>
  </w:num>
  <w:num w:numId="30" w16cid:durableId="1270552232">
    <w:abstractNumId w:val="32"/>
  </w:num>
  <w:num w:numId="31" w16cid:durableId="1663852462">
    <w:abstractNumId w:val="25"/>
  </w:num>
  <w:num w:numId="32" w16cid:durableId="1445684944">
    <w:abstractNumId w:val="30"/>
  </w:num>
  <w:num w:numId="33" w16cid:durableId="7678729">
    <w:abstractNumId w:val="19"/>
  </w:num>
  <w:num w:numId="34" w16cid:durableId="616837533">
    <w:abstractNumId w:val="19"/>
  </w:num>
  <w:num w:numId="35" w16cid:durableId="5346628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1229"/>
    <w:rsid w:val="00002C82"/>
    <w:rsid w:val="000032E3"/>
    <w:rsid w:val="00004262"/>
    <w:rsid w:val="00006C52"/>
    <w:rsid w:val="000117B0"/>
    <w:rsid w:val="00011B30"/>
    <w:rsid w:val="000125C1"/>
    <w:rsid w:val="00013D1D"/>
    <w:rsid w:val="00015033"/>
    <w:rsid w:val="00015647"/>
    <w:rsid w:val="00016CFE"/>
    <w:rsid w:val="0001729A"/>
    <w:rsid w:val="00017F82"/>
    <w:rsid w:val="0002004E"/>
    <w:rsid w:val="00020060"/>
    <w:rsid w:val="0002092F"/>
    <w:rsid w:val="00020FF7"/>
    <w:rsid w:val="00021971"/>
    <w:rsid w:val="000219AF"/>
    <w:rsid w:val="000264A4"/>
    <w:rsid w:val="00026E08"/>
    <w:rsid w:val="00026F94"/>
    <w:rsid w:val="00030964"/>
    <w:rsid w:val="0003359A"/>
    <w:rsid w:val="00033B0A"/>
    <w:rsid w:val="00035063"/>
    <w:rsid w:val="00035970"/>
    <w:rsid w:val="000406C4"/>
    <w:rsid w:val="00040E90"/>
    <w:rsid w:val="0004114D"/>
    <w:rsid w:val="0004345D"/>
    <w:rsid w:val="000456FE"/>
    <w:rsid w:val="000467E5"/>
    <w:rsid w:val="00046FBF"/>
    <w:rsid w:val="00050EBE"/>
    <w:rsid w:val="00051D0D"/>
    <w:rsid w:val="00053CFE"/>
    <w:rsid w:val="00056E52"/>
    <w:rsid w:val="00057813"/>
    <w:rsid w:val="00057D50"/>
    <w:rsid w:val="00061352"/>
    <w:rsid w:val="00061853"/>
    <w:rsid w:val="00061DF8"/>
    <w:rsid w:val="000624A8"/>
    <w:rsid w:val="00062DAD"/>
    <w:rsid w:val="0006367D"/>
    <w:rsid w:val="00067110"/>
    <w:rsid w:val="000703EB"/>
    <w:rsid w:val="00070B83"/>
    <w:rsid w:val="00070C9F"/>
    <w:rsid w:val="00071174"/>
    <w:rsid w:val="00071D5B"/>
    <w:rsid w:val="00072EBB"/>
    <w:rsid w:val="0007343D"/>
    <w:rsid w:val="00073F3D"/>
    <w:rsid w:val="0007532D"/>
    <w:rsid w:val="000767E9"/>
    <w:rsid w:val="00077AA7"/>
    <w:rsid w:val="00077BF7"/>
    <w:rsid w:val="00080FC4"/>
    <w:rsid w:val="00081567"/>
    <w:rsid w:val="0008191F"/>
    <w:rsid w:val="00082566"/>
    <w:rsid w:val="00083F8B"/>
    <w:rsid w:val="00084075"/>
    <w:rsid w:val="00084564"/>
    <w:rsid w:val="0008467A"/>
    <w:rsid w:val="00084CBB"/>
    <w:rsid w:val="00085585"/>
    <w:rsid w:val="00085AD8"/>
    <w:rsid w:val="000866C5"/>
    <w:rsid w:val="00090340"/>
    <w:rsid w:val="0009208F"/>
    <w:rsid w:val="000921AB"/>
    <w:rsid w:val="000921E3"/>
    <w:rsid w:val="00093607"/>
    <w:rsid w:val="00093D71"/>
    <w:rsid w:val="00096B04"/>
    <w:rsid w:val="0009714E"/>
    <w:rsid w:val="000A0207"/>
    <w:rsid w:val="000A1842"/>
    <w:rsid w:val="000A3903"/>
    <w:rsid w:val="000A3CC9"/>
    <w:rsid w:val="000A5EA3"/>
    <w:rsid w:val="000A5EEE"/>
    <w:rsid w:val="000A6EEB"/>
    <w:rsid w:val="000B169D"/>
    <w:rsid w:val="000B2CFF"/>
    <w:rsid w:val="000B3A7F"/>
    <w:rsid w:val="000B408E"/>
    <w:rsid w:val="000B712D"/>
    <w:rsid w:val="000C0DEA"/>
    <w:rsid w:val="000C1864"/>
    <w:rsid w:val="000C1947"/>
    <w:rsid w:val="000C1A93"/>
    <w:rsid w:val="000C1F36"/>
    <w:rsid w:val="000C2105"/>
    <w:rsid w:val="000C21E0"/>
    <w:rsid w:val="000C25A0"/>
    <w:rsid w:val="000C4350"/>
    <w:rsid w:val="000C6680"/>
    <w:rsid w:val="000C7341"/>
    <w:rsid w:val="000C7757"/>
    <w:rsid w:val="000D0578"/>
    <w:rsid w:val="000D2938"/>
    <w:rsid w:val="000D300A"/>
    <w:rsid w:val="000D5497"/>
    <w:rsid w:val="000D7100"/>
    <w:rsid w:val="000D78FE"/>
    <w:rsid w:val="000D7B32"/>
    <w:rsid w:val="000E206A"/>
    <w:rsid w:val="000E2070"/>
    <w:rsid w:val="000E35FA"/>
    <w:rsid w:val="000E64CF"/>
    <w:rsid w:val="000F00B1"/>
    <w:rsid w:val="000F00E5"/>
    <w:rsid w:val="000F146E"/>
    <w:rsid w:val="000F3C83"/>
    <w:rsid w:val="000F5349"/>
    <w:rsid w:val="000F5D8B"/>
    <w:rsid w:val="000F70F5"/>
    <w:rsid w:val="001013B5"/>
    <w:rsid w:val="001073F4"/>
    <w:rsid w:val="001076C8"/>
    <w:rsid w:val="00107F52"/>
    <w:rsid w:val="00110768"/>
    <w:rsid w:val="0011210F"/>
    <w:rsid w:val="001121DD"/>
    <w:rsid w:val="0011330D"/>
    <w:rsid w:val="0011356A"/>
    <w:rsid w:val="00113586"/>
    <w:rsid w:val="001163BA"/>
    <w:rsid w:val="00122E9A"/>
    <w:rsid w:val="001252F0"/>
    <w:rsid w:val="0012632F"/>
    <w:rsid w:val="00126C19"/>
    <w:rsid w:val="00130177"/>
    <w:rsid w:val="0013077C"/>
    <w:rsid w:val="00130D60"/>
    <w:rsid w:val="00133CEB"/>
    <w:rsid w:val="001354B8"/>
    <w:rsid w:val="00136589"/>
    <w:rsid w:val="00137484"/>
    <w:rsid w:val="00137EC4"/>
    <w:rsid w:val="001403B1"/>
    <w:rsid w:val="0014123F"/>
    <w:rsid w:val="00142199"/>
    <w:rsid w:val="001428D4"/>
    <w:rsid w:val="00143A93"/>
    <w:rsid w:val="001451C4"/>
    <w:rsid w:val="00145421"/>
    <w:rsid w:val="00145BF7"/>
    <w:rsid w:val="00145E37"/>
    <w:rsid w:val="00154FB8"/>
    <w:rsid w:val="00155995"/>
    <w:rsid w:val="00155FFF"/>
    <w:rsid w:val="0015719D"/>
    <w:rsid w:val="00160768"/>
    <w:rsid w:val="0016161B"/>
    <w:rsid w:val="00161DA0"/>
    <w:rsid w:val="0016434B"/>
    <w:rsid w:val="001645AB"/>
    <w:rsid w:val="001656EB"/>
    <w:rsid w:val="00165E99"/>
    <w:rsid w:val="00175F7E"/>
    <w:rsid w:val="001763B3"/>
    <w:rsid w:val="00177018"/>
    <w:rsid w:val="001809E1"/>
    <w:rsid w:val="00181D6B"/>
    <w:rsid w:val="001865F1"/>
    <w:rsid w:val="00186B9E"/>
    <w:rsid w:val="00190493"/>
    <w:rsid w:val="001925ED"/>
    <w:rsid w:val="00193344"/>
    <w:rsid w:val="00195641"/>
    <w:rsid w:val="00197804"/>
    <w:rsid w:val="001A075B"/>
    <w:rsid w:val="001A0FE8"/>
    <w:rsid w:val="001A36A1"/>
    <w:rsid w:val="001A3B55"/>
    <w:rsid w:val="001A3D6B"/>
    <w:rsid w:val="001A47F4"/>
    <w:rsid w:val="001A5955"/>
    <w:rsid w:val="001A5A47"/>
    <w:rsid w:val="001A6BC7"/>
    <w:rsid w:val="001A7E6F"/>
    <w:rsid w:val="001B0E02"/>
    <w:rsid w:val="001B2C21"/>
    <w:rsid w:val="001B2D60"/>
    <w:rsid w:val="001B2DE7"/>
    <w:rsid w:val="001B40F1"/>
    <w:rsid w:val="001B7747"/>
    <w:rsid w:val="001B79CD"/>
    <w:rsid w:val="001C1664"/>
    <w:rsid w:val="001C38B6"/>
    <w:rsid w:val="001C4536"/>
    <w:rsid w:val="001C5501"/>
    <w:rsid w:val="001C6918"/>
    <w:rsid w:val="001C7002"/>
    <w:rsid w:val="001D1206"/>
    <w:rsid w:val="001D1426"/>
    <w:rsid w:val="001D38A2"/>
    <w:rsid w:val="001D536E"/>
    <w:rsid w:val="001D6338"/>
    <w:rsid w:val="001E10B3"/>
    <w:rsid w:val="001E1EDD"/>
    <w:rsid w:val="001E1F4F"/>
    <w:rsid w:val="001E2696"/>
    <w:rsid w:val="001E5D8A"/>
    <w:rsid w:val="001E7DA3"/>
    <w:rsid w:val="001E7F51"/>
    <w:rsid w:val="001F1121"/>
    <w:rsid w:val="001F355C"/>
    <w:rsid w:val="001F3913"/>
    <w:rsid w:val="001F4844"/>
    <w:rsid w:val="001F5081"/>
    <w:rsid w:val="001F58A4"/>
    <w:rsid w:val="001F5F2E"/>
    <w:rsid w:val="00200BAF"/>
    <w:rsid w:val="00201243"/>
    <w:rsid w:val="00201B49"/>
    <w:rsid w:val="0020212E"/>
    <w:rsid w:val="0020217D"/>
    <w:rsid w:val="00203093"/>
    <w:rsid w:val="0020338B"/>
    <w:rsid w:val="002052D2"/>
    <w:rsid w:val="00205C07"/>
    <w:rsid w:val="00207349"/>
    <w:rsid w:val="00211B08"/>
    <w:rsid w:val="002120FA"/>
    <w:rsid w:val="00212ED8"/>
    <w:rsid w:val="00214907"/>
    <w:rsid w:val="002161C2"/>
    <w:rsid w:val="00216B05"/>
    <w:rsid w:val="00216C65"/>
    <w:rsid w:val="002216FF"/>
    <w:rsid w:val="002235A3"/>
    <w:rsid w:val="00223B40"/>
    <w:rsid w:val="00231E67"/>
    <w:rsid w:val="0023255F"/>
    <w:rsid w:val="00233F4E"/>
    <w:rsid w:val="002341A3"/>
    <w:rsid w:val="0023724F"/>
    <w:rsid w:val="00241F21"/>
    <w:rsid w:val="00243961"/>
    <w:rsid w:val="00244986"/>
    <w:rsid w:val="00244CDF"/>
    <w:rsid w:val="00247F8D"/>
    <w:rsid w:val="00251C70"/>
    <w:rsid w:val="00252435"/>
    <w:rsid w:val="0025331A"/>
    <w:rsid w:val="00254BA2"/>
    <w:rsid w:val="00256B7C"/>
    <w:rsid w:val="00257357"/>
    <w:rsid w:val="002601ED"/>
    <w:rsid w:val="00260357"/>
    <w:rsid w:val="00260C3F"/>
    <w:rsid w:val="00261032"/>
    <w:rsid w:val="00261747"/>
    <w:rsid w:val="00261C6E"/>
    <w:rsid w:val="0026448C"/>
    <w:rsid w:val="00264E85"/>
    <w:rsid w:val="00266057"/>
    <w:rsid w:val="002705AC"/>
    <w:rsid w:val="00270655"/>
    <w:rsid w:val="00270958"/>
    <w:rsid w:val="00270B6F"/>
    <w:rsid w:val="00270EB4"/>
    <w:rsid w:val="0027137B"/>
    <w:rsid w:val="00271519"/>
    <w:rsid w:val="0027206C"/>
    <w:rsid w:val="002722F8"/>
    <w:rsid w:val="002732DE"/>
    <w:rsid w:val="0027362C"/>
    <w:rsid w:val="002764DE"/>
    <w:rsid w:val="00276A30"/>
    <w:rsid w:val="00277166"/>
    <w:rsid w:val="00280D6A"/>
    <w:rsid w:val="0028152D"/>
    <w:rsid w:val="00281BC2"/>
    <w:rsid w:val="002820E7"/>
    <w:rsid w:val="00283810"/>
    <w:rsid w:val="002852B9"/>
    <w:rsid w:val="00285912"/>
    <w:rsid w:val="00286AF7"/>
    <w:rsid w:val="002872D1"/>
    <w:rsid w:val="002924D9"/>
    <w:rsid w:val="002931EC"/>
    <w:rsid w:val="00293227"/>
    <w:rsid w:val="002947CF"/>
    <w:rsid w:val="002951D8"/>
    <w:rsid w:val="002956D2"/>
    <w:rsid w:val="002A09D0"/>
    <w:rsid w:val="002A18B5"/>
    <w:rsid w:val="002A1A16"/>
    <w:rsid w:val="002A3128"/>
    <w:rsid w:val="002A337A"/>
    <w:rsid w:val="002A3A5F"/>
    <w:rsid w:val="002A445B"/>
    <w:rsid w:val="002A5FB4"/>
    <w:rsid w:val="002A61B6"/>
    <w:rsid w:val="002A7617"/>
    <w:rsid w:val="002B2994"/>
    <w:rsid w:val="002B2DB2"/>
    <w:rsid w:val="002B6DE6"/>
    <w:rsid w:val="002B7281"/>
    <w:rsid w:val="002C1921"/>
    <w:rsid w:val="002C2388"/>
    <w:rsid w:val="002C359F"/>
    <w:rsid w:val="002C4B49"/>
    <w:rsid w:val="002C4E50"/>
    <w:rsid w:val="002C6470"/>
    <w:rsid w:val="002C7847"/>
    <w:rsid w:val="002C7CAA"/>
    <w:rsid w:val="002D0F29"/>
    <w:rsid w:val="002D1623"/>
    <w:rsid w:val="002D5D26"/>
    <w:rsid w:val="002D6A74"/>
    <w:rsid w:val="002D6AC5"/>
    <w:rsid w:val="002D762D"/>
    <w:rsid w:val="002E1AAB"/>
    <w:rsid w:val="002E24BB"/>
    <w:rsid w:val="002E50EC"/>
    <w:rsid w:val="002E56E5"/>
    <w:rsid w:val="002E5E6B"/>
    <w:rsid w:val="002E6DF0"/>
    <w:rsid w:val="002E70C8"/>
    <w:rsid w:val="002F172E"/>
    <w:rsid w:val="002F2E12"/>
    <w:rsid w:val="002F7C1B"/>
    <w:rsid w:val="00300875"/>
    <w:rsid w:val="00303298"/>
    <w:rsid w:val="00303573"/>
    <w:rsid w:val="0030490C"/>
    <w:rsid w:val="00305C18"/>
    <w:rsid w:val="00310550"/>
    <w:rsid w:val="00311543"/>
    <w:rsid w:val="0031198C"/>
    <w:rsid w:val="0031231E"/>
    <w:rsid w:val="00313366"/>
    <w:rsid w:val="00316265"/>
    <w:rsid w:val="00320A63"/>
    <w:rsid w:val="00321D38"/>
    <w:rsid w:val="003220BB"/>
    <w:rsid w:val="003220DC"/>
    <w:rsid w:val="0032233C"/>
    <w:rsid w:val="0032319D"/>
    <w:rsid w:val="0032463D"/>
    <w:rsid w:val="00324FA5"/>
    <w:rsid w:val="00325503"/>
    <w:rsid w:val="003264BE"/>
    <w:rsid w:val="003279CB"/>
    <w:rsid w:val="00331F73"/>
    <w:rsid w:val="003326AA"/>
    <w:rsid w:val="00332D35"/>
    <w:rsid w:val="00333638"/>
    <w:rsid w:val="00335B7C"/>
    <w:rsid w:val="003362CF"/>
    <w:rsid w:val="00336486"/>
    <w:rsid w:val="00336F3C"/>
    <w:rsid w:val="0033752C"/>
    <w:rsid w:val="00340C86"/>
    <w:rsid w:val="003438D2"/>
    <w:rsid w:val="00352543"/>
    <w:rsid w:val="00352E83"/>
    <w:rsid w:val="003540C3"/>
    <w:rsid w:val="003559B6"/>
    <w:rsid w:val="0035703A"/>
    <w:rsid w:val="00360285"/>
    <w:rsid w:val="00360673"/>
    <w:rsid w:val="00362675"/>
    <w:rsid w:val="0036504B"/>
    <w:rsid w:val="00365A20"/>
    <w:rsid w:val="00371090"/>
    <w:rsid w:val="00373E0C"/>
    <w:rsid w:val="00373EFC"/>
    <w:rsid w:val="00377810"/>
    <w:rsid w:val="00381BDD"/>
    <w:rsid w:val="00382069"/>
    <w:rsid w:val="003829CF"/>
    <w:rsid w:val="00382E59"/>
    <w:rsid w:val="003831D9"/>
    <w:rsid w:val="00383B3D"/>
    <w:rsid w:val="00385603"/>
    <w:rsid w:val="00386BB7"/>
    <w:rsid w:val="00386F77"/>
    <w:rsid w:val="0039023D"/>
    <w:rsid w:val="0039059A"/>
    <w:rsid w:val="003915F7"/>
    <w:rsid w:val="003916BB"/>
    <w:rsid w:val="00393755"/>
    <w:rsid w:val="00393F8C"/>
    <w:rsid w:val="00394356"/>
    <w:rsid w:val="003959E5"/>
    <w:rsid w:val="00395ECB"/>
    <w:rsid w:val="003964F1"/>
    <w:rsid w:val="00396F45"/>
    <w:rsid w:val="003A2A90"/>
    <w:rsid w:val="003A3FBC"/>
    <w:rsid w:val="003A4D6B"/>
    <w:rsid w:val="003B08DB"/>
    <w:rsid w:val="003B09F8"/>
    <w:rsid w:val="003B0A8E"/>
    <w:rsid w:val="003B3ED9"/>
    <w:rsid w:val="003B50FF"/>
    <w:rsid w:val="003B5132"/>
    <w:rsid w:val="003B612A"/>
    <w:rsid w:val="003C0BD9"/>
    <w:rsid w:val="003C5659"/>
    <w:rsid w:val="003C585C"/>
    <w:rsid w:val="003D065D"/>
    <w:rsid w:val="003D0AA2"/>
    <w:rsid w:val="003D3571"/>
    <w:rsid w:val="003D566F"/>
    <w:rsid w:val="003D632E"/>
    <w:rsid w:val="003D7712"/>
    <w:rsid w:val="003D771D"/>
    <w:rsid w:val="003E014D"/>
    <w:rsid w:val="003E0B2E"/>
    <w:rsid w:val="003E0F00"/>
    <w:rsid w:val="003E26D1"/>
    <w:rsid w:val="003E2BF6"/>
    <w:rsid w:val="003E4FC3"/>
    <w:rsid w:val="003E59E4"/>
    <w:rsid w:val="003E5D1E"/>
    <w:rsid w:val="003E671F"/>
    <w:rsid w:val="003E7847"/>
    <w:rsid w:val="003F05A8"/>
    <w:rsid w:val="003F22E0"/>
    <w:rsid w:val="003F2FE1"/>
    <w:rsid w:val="003F4E22"/>
    <w:rsid w:val="003F60AC"/>
    <w:rsid w:val="003F648D"/>
    <w:rsid w:val="003F6563"/>
    <w:rsid w:val="003F7904"/>
    <w:rsid w:val="004011AA"/>
    <w:rsid w:val="00401B94"/>
    <w:rsid w:val="00404E37"/>
    <w:rsid w:val="00407B3B"/>
    <w:rsid w:val="004106E3"/>
    <w:rsid w:val="00411C2D"/>
    <w:rsid w:val="00411EA3"/>
    <w:rsid w:val="004145F5"/>
    <w:rsid w:val="00416091"/>
    <w:rsid w:val="004161E7"/>
    <w:rsid w:val="00417B22"/>
    <w:rsid w:val="004207CF"/>
    <w:rsid w:val="004221EF"/>
    <w:rsid w:val="004228A3"/>
    <w:rsid w:val="00422C68"/>
    <w:rsid w:val="00423341"/>
    <w:rsid w:val="00423E7D"/>
    <w:rsid w:val="00424D0C"/>
    <w:rsid w:val="004255DB"/>
    <w:rsid w:val="004259B1"/>
    <w:rsid w:val="004262F4"/>
    <w:rsid w:val="004267CB"/>
    <w:rsid w:val="00430372"/>
    <w:rsid w:val="004309EF"/>
    <w:rsid w:val="00431371"/>
    <w:rsid w:val="00431414"/>
    <w:rsid w:val="0043148B"/>
    <w:rsid w:val="004315B0"/>
    <w:rsid w:val="0043166C"/>
    <w:rsid w:val="004338CE"/>
    <w:rsid w:val="0043432E"/>
    <w:rsid w:val="004366A9"/>
    <w:rsid w:val="00437161"/>
    <w:rsid w:val="00437841"/>
    <w:rsid w:val="0044016D"/>
    <w:rsid w:val="004427BE"/>
    <w:rsid w:val="00443643"/>
    <w:rsid w:val="004446AA"/>
    <w:rsid w:val="004464A1"/>
    <w:rsid w:val="00446DDF"/>
    <w:rsid w:val="00447A30"/>
    <w:rsid w:val="004501EB"/>
    <w:rsid w:val="004507D9"/>
    <w:rsid w:val="00451851"/>
    <w:rsid w:val="0045373C"/>
    <w:rsid w:val="00455EFE"/>
    <w:rsid w:val="004561ED"/>
    <w:rsid w:val="00456242"/>
    <w:rsid w:val="00456DB2"/>
    <w:rsid w:val="0045760C"/>
    <w:rsid w:val="004616F4"/>
    <w:rsid w:val="00462080"/>
    <w:rsid w:val="004654F4"/>
    <w:rsid w:val="00466512"/>
    <w:rsid w:val="00466E12"/>
    <w:rsid w:val="0046704D"/>
    <w:rsid w:val="00467836"/>
    <w:rsid w:val="00470110"/>
    <w:rsid w:val="004714CD"/>
    <w:rsid w:val="00472562"/>
    <w:rsid w:val="004740E0"/>
    <w:rsid w:val="0047692B"/>
    <w:rsid w:val="004809A7"/>
    <w:rsid w:val="00482010"/>
    <w:rsid w:val="00482815"/>
    <w:rsid w:val="00486305"/>
    <w:rsid w:val="00486A74"/>
    <w:rsid w:val="00486DE5"/>
    <w:rsid w:val="00491F60"/>
    <w:rsid w:val="00492549"/>
    <w:rsid w:val="0049412E"/>
    <w:rsid w:val="004960A6"/>
    <w:rsid w:val="00497159"/>
    <w:rsid w:val="004A414A"/>
    <w:rsid w:val="004A5A4C"/>
    <w:rsid w:val="004A63FE"/>
    <w:rsid w:val="004B20ED"/>
    <w:rsid w:val="004B2E9B"/>
    <w:rsid w:val="004B507B"/>
    <w:rsid w:val="004B6A37"/>
    <w:rsid w:val="004B76E6"/>
    <w:rsid w:val="004B7D4B"/>
    <w:rsid w:val="004B7F83"/>
    <w:rsid w:val="004C2B9E"/>
    <w:rsid w:val="004C4F99"/>
    <w:rsid w:val="004C6FE3"/>
    <w:rsid w:val="004D271A"/>
    <w:rsid w:val="004D2E77"/>
    <w:rsid w:val="004D3458"/>
    <w:rsid w:val="004D4050"/>
    <w:rsid w:val="004D5215"/>
    <w:rsid w:val="004D61F1"/>
    <w:rsid w:val="004D6ED9"/>
    <w:rsid w:val="004D7014"/>
    <w:rsid w:val="004D790C"/>
    <w:rsid w:val="004E1A3D"/>
    <w:rsid w:val="004E1F3F"/>
    <w:rsid w:val="004E3659"/>
    <w:rsid w:val="004E3E5F"/>
    <w:rsid w:val="004E49DF"/>
    <w:rsid w:val="004E4A53"/>
    <w:rsid w:val="004E5915"/>
    <w:rsid w:val="004F01CE"/>
    <w:rsid w:val="004F1A67"/>
    <w:rsid w:val="004F24CA"/>
    <w:rsid w:val="004F25FD"/>
    <w:rsid w:val="004F26B3"/>
    <w:rsid w:val="004F5771"/>
    <w:rsid w:val="004F5C1E"/>
    <w:rsid w:val="00500CA6"/>
    <w:rsid w:val="005018BF"/>
    <w:rsid w:val="005019D1"/>
    <w:rsid w:val="00501E8D"/>
    <w:rsid w:val="00505626"/>
    <w:rsid w:val="00506BB6"/>
    <w:rsid w:val="00506E05"/>
    <w:rsid w:val="00511F3E"/>
    <w:rsid w:val="00512408"/>
    <w:rsid w:val="005135A2"/>
    <w:rsid w:val="005135B1"/>
    <w:rsid w:val="005135C8"/>
    <w:rsid w:val="005139BA"/>
    <w:rsid w:val="00513A91"/>
    <w:rsid w:val="00514631"/>
    <w:rsid w:val="00515921"/>
    <w:rsid w:val="0051632D"/>
    <w:rsid w:val="005165C7"/>
    <w:rsid w:val="00517055"/>
    <w:rsid w:val="00521A73"/>
    <w:rsid w:val="005244D8"/>
    <w:rsid w:val="00525893"/>
    <w:rsid w:val="00525EC7"/>
    <w:rsid w:val="00530052"/>
    <w:rsid w:val="0053319B"/>
    <w:rsid w:val="00533B1F"/>
    <w:rsid w:val="0053611B"/>
    <w:rsid w:val="00540FD4"/>
    <w:rsid w:val="00541340"/>
    <w:rsid w:val="005422DF"/>
    <w:rsid w:val="005423C6"/>
    <w:rsid w:val="00542ACF"/>
    <w:rsid w:val="00543021"/>
    <w:rsid w:val="005435BA"/>
    <w:rsid w:val="00543C16"/>
    <w:rsid w:val="00546871"/>
    <w:rsid w:val="00546C2C"/>
    <w:rsid w:val="00550234"/>
    <w:rsid w:val="00555243"/>
    <w:rsid w:val="005563C8"/>
    <w:rsid w:val="00557755"/>
    <w:rsid w:val="00557891"/>
    <w:rsid w:val="00560D12"/>
    <w:rsid w:val="0056110C"/>
    <w:rsid w:val="005624CC"/>
    <w:rsid w:val="00564664"/>
    <w:rsid w:val="00565FDA"/>
    <w:rsid w:val="005663ED"/>
    <w:rsid w:val="00566FDE"/>
    <w:rsid w:val="005709A9"/>
    <w:rsid w:val="00581213"/>
    <w:rsid w:val="00583429"/>
    <w:rsid w:val="00585961"/>
    <w:rsid w:val="00585984"/>
    <w:rsid w:val="00585ACD"/>
    <w:rsid w:val="005860AD"/>
    <w:rsid w:val="005908EF"/>
    <w:rsid w:val="00590C0A"/>
    <w:rsid w:val="005930AE"/>
    <w:rsid w:val="00594EC3"/>
    <w:rsid w:val="0059512E"/>
    <w:rsid w:val="00596F4E"/>
    <w:rsid w:val="00597781"/>
    <w:rsid w:val="005A14C4"/>
    <w:rsid w:val="005A1B18"/>
    <w:rsid w:val="005A2518"/>
    <w:rsid w:val="005A2C98"/>
    <w:rsid w:val="005A3712"/>
    <w:rsid w:val="005A52E6"/>
    <w:rsid w:val="005A5C32"/>
    <w:rsid w:val="005A5E4F"/>
    <w:rsid w:val="005A74CB"/>
    <w:rsid w:val="005A7E31"/>
    <w:rsid w:val="005B19ED"/>
    <w:rsid w:val="005B2240"/>
    <w:rsid w:val="005B5B65"/>
    <w:rsid w:val="005B6BAD"/>
    <w:rsid w:val="005B6F15"/>
    <w:rsid w:val="005C140E"/>
    <w:rsid w:val="005C14C7"/>
    <w:rsid w:val="005C1743"/>
    <w:rsid w:val="005C262D"/>
    <w:rsid w:val="005C2E06"/>
    <w:rsid w:val="005C5F39"/>
    <w:rsid w:val="005D0C90"/>
    <w:rsid w:val="005D0CD3"/>
    <w:rsid w:val="005D2D37"/>
    <w:rsid w:val="005D52EE"/>
    <w:rsid w:val="005D5BB9"/>
    <w:rsid w:val="005D6912"/>
    <w:rsid w:val="005D78CB"/>
    <w:rsid w:val="005D7B0B"/>
    <w:rsid w:val="005E46C7"/>
    <w:rsid w:val="005E478A"/>
    <w:rsid w:val="005E566E"/>
    <w:rsid w:val="005E6BF9"/>
    <w:rsid w:val="005E794C"/>
    <w:rsid w:val="005F0AFE"/>
    <w:rsid w:val="005F1EB1"/>
    <w:rsid w:val="005F37DF"/>
    <w:rsid w:val="005F3969"/>
    <w:rsid w:val="005F3C54"/>
    <w:rsid w:val="00600696"/>
    <w:rsid w:val="00600CFA"/>
    <w:rsid w:val="006018BE"/>
    <w:rsid w:val="006018F7"/>
    <w:rsid w:val="00601E1B"/>
    <w:rsid w:val="006020AE"/>
    <w:rsid w:val="0060438F"/>
    <w:rsid w:val="00604E1A"/>
    <w:rsid w:val="00605AC6"/>
    <w:rsid w:val="00605B2E"/>
    <w:rsid w:val="006066E6"/>
    <w:rsid w:val="00611CEA"/>
    <w:rsid w:val="00612020"/>
    <w:rsid w:val="0061334B"/>
    <w:rsid w:val="00616112"/>
    <w:rsid w:val="006164F1"/>
    <w:rsid w:val="00621717"/>
    <w:rsid w:val="0062190E"/>
    <w:rsid w:val="00624C7B"/>
    <w:rsid w:val="006254B1"/>
    <w:rsid w:val="0062799A"/>
    <w:rsid w:val="0063085F"/>
    <w:rsid w:val="00630D29"/>
    <w:rsid w:val="006327A4"/>
    <w:rsid w:val="00633C92"/>
    <w:rsid w:val="006342DC"/>
    <w:rsid w:val="006343F3"/>
    <w:rsid w:val="00635EC5"/>
    <w:rsid w:val="00636DC2"/>
    <w:rsid w:val="00637DE2"/>
    <w:rsid w:val="00640AD7"/>
    <w:rsid w:val="00640ED8"/>
    <w:rsid w:val="00641E71"/>
    <w:rsid w:val="00646C57"/>
    <w:rsid w:val="0064736A"/>
    <w:rsid w:val="00652442"/>
    <w:rsid w:val="00652525"/>
    <w:rsid w:val="00652B63"/>
    <w:rsid w:val="00652FDA"/>
    <w:rsid w:val="006549E8"/>
    <w:rsid w:val="00654B53"/>
    <w:rsid w:val="00662721"/>
    <w:rsid w:val="006642B4"/>
    <w:rsid w:val="0066513B"/>
    <w:rsid w:val="006667E1"/>
    <w:rsid w:val="00666ADD"/>
    <w:rsid w:val="00666C2A"/>
    <w:rsid w:val="0067047D"/>
    <w:rsid w:val="00670582"/>
    <w:rsid w:val="006711F9"/>
    <w:rsid w:val="006712D0"/>
    <w:rsid w:val="00671462"/>
    <w:rsid w:val="006716DB"/>
    <w:rsid w:val="0067236F"/>
    <w:rsid w:val="00672D63"/>
    <w:rsid w:val="0067377F"/>
    <w:rsid w:val="0067485C"/>
    <w:rsid w:val="006755B9"/>
    <w:rsid w:val="0067576E"/>
    <w:rsid w:val="00676B8E"/>
    <w:rsid w:val="00677087"/>
    <w:rsid w:val="006774BE"/>
    <w:rsid w:val="0067767D"/>
    <w:rsid w:val="00677754"/>
    <w:rsid w:val="0068175A"/>
    <w:rsid w:val="00684084"/>
    <w:rsid w:val="00684229"/>
    <w:rsid w:val="00687FA0"/>
    <w:rsid w:val="00690418"/>
    <w:rsid w:val="00691EE9"/>
    <w:rsid w:val="00693136"/>
    <w:rsid w:val="00693D54"/>
    <w:rsid w:val="00694756"/>
    <w:rsid w:val="00694E6E"/>
    <w:rsid w:val="006963A9"/>
    <w:rsid w:val="006A2BCC"/>
    <w:rsid w:val="006A6A80"/>
    <w:rsid w:val="006A708C"/>
    <w:rsid w:val="006A7D4B"/>
    <w:rsid w:val="006B07BF"/>
    <w:rsid w:val="006B13E1"/>
    <w:rsid w:val="006B15C1"/>
    <w:rsid w:val="006B1B1E"/>
    <w:rsid w:val="006B1BF0"/>
    <w:rsid w:val="006B2CAA"/>
    <w:rsid w:val="006B3EAB"/>
    <w:rsid w:val="006B4C50"/>
    <w:rsid w:val="006C38DB"/>
    <w:rsid w:val="006C49BE"/>
    <w:rsid w:val="006C4E11"/>
    <w:rsid w:val="006C5D92"/>
    <w:rsid w:val="006D0BFE"/>
    <w:rsid w:val="006D3066"/>
    <w:rsid w:val="006D4BED"/>
    <w:rsid w:val="006D56AA"/>
    <w:rsid w:val="006D5CA6"/>
    <w:rsid w:val="006E08A6"/>
    <w:rsid w:val="006E0910"/>
    <w:rsid w:val="006E0A8F"/>
    <w:rsid w:val="006E1F0C"/>
    <w:rsid w:val="006E6C4B"/>
    <w:rsid w:val="006E796A"/>
    <w:rsid w:val="006E7DB8"/>
    <w:rsid w:val="006F0139"/>
    <w:rsid w:val="006F0208"/>
    <w:rsid w:val="006F06FD"/>
    <w:rsid w:val="006F1ED5"/>
    <w:rsid w:val="006F3741"/>
    <w:rsid w:val="006F5480"/>
    <w:rsid w:val="006F585A"/>
    <w:rsid w:val="006F64BE"/>
    <w:rsid w:val="006F78B7"/>
    <w:rsid w:val="007003BF"/>
    <w:rsid w:val="0070210C"/>
    <w:rsid w:val="00702746"/>
    <w:rsid w:val="00702D90"/>
    <w:rsid w:val="00704BCB"/>
    <w:rsid w:val="00704CDE"/>
    <w:rsid w:val="0070688F"/>
    <w:rsid w:val="00713C9F"/>
    <w:rsid w:val="00715BF9"/>
    <w:rsid w:val="00715D62"/>
    <w:rsid w:val="00716220"/>
    <w:rsid w:val="00716D92"/>
    <w:rsid w:val="00716EAE"/>
    <w:rsid w:val="00720685"/>
    <w:rsid w:val="00720769"/>
    <w:rsid w:val="00721895"/>
    <w:rsid w:val="00722DB2"/>
    <w:rsid w:val="00723003"/>
    <w:rsid w:val="0072456B"/>
    <w:rsid w:val="00726053"/>
    <w:rsid w:val="007268B5"/>
    <w:rsid w:val="00726918"/>
    <w:rsid w:val="00727345"/>
    <w:rsid w:val="0072741B"/>
    <w:rsid w:val="00730844"/>
    <w:rsid w:val="00731D4D"/>
    <w:rsid w:val="0073296C"/>
    <w:rsid w:val="007331B5"/>
    <w:rsid w:val="0073382A"/>
    <w:rsid w:val="007354D2"/>
    <w:rsid w:val="0073628C"/>
    <w:rsid w:val="00736434"/>
    <w:rsid w:val="00736F91"/>
    <w:rsid w:val="00741772"/>
    <w:rsid w:val="0074267A"/>
    <w:rsid w:val="0074297F"/>
    <w:rsid w:val="00742A45"/>
    <w:rsid w:val="00743995"/>
    <w:rsid w:val="00744248"/>
    <w:rsid w:val="0074512B"/>
    <w:rsid w:val="00745177"/>
    <w:rsid w:val="00745FB6"/>
    <w:rsid w:val="0074765D"/>
    <w:rsid w:val="00751699"/>
    <w:rsid w:val="00753296"/>
    <w:rsid w:val="00755D4C"/>
    <w:rsid w:val="00756A52"/>
    <w:rsid w:val="0076042C"/>
    <w:rsid w:val="00763191"/>
    <w:rsid w:val="0076390C"/>
    <w:rsid w:val="00764FEA"/>
    <w:rsid w:val="00766789"/>
    <w:rsid w:val="007673DE"/>
    <w:rsid w:val="00767B94"/>
    <w:rsid w:val="00767C77"/>
    <w:rsid w:val="007703A4"/>
    <w:rsid w:val="0077197B"/>
    <w:rsid w:val="00774E50"/>
    <w:rsid w:val="007750ED"/>
    <w:rsid w:val="00775C25"/>
    <w:rsid w:val="00776182"/>
    <w:rsid w:val="007774F8"/>
    <w:rsid w:val="00780906"/>
    <w:rsid w:val="00781C27"/>
    <w:rsid w:val="00781DA9"/>
    <w:rsid w:val="007843F0"/>
    <w:rsid w:val="00784EEF"/>
    <w:rsid w:val="007854EB"/>
    <w:rsid w:val="00785A62"/>
    <w:rsid w:val="00785AAC"/>
    <w:rsid w:val="00785EC8"/>
    <w:rsid w:val="00787749"/>
    <w:rsid w:val="00787782"/>
    <w:rsid w:val="00791D40"/>
    <w:rsid w:val="0079333B"/>
    <w:rsid w:val="00795828"/>
    <w:rsid w:val="00796827"/>
    <w:rsid w:val="007A2EC1"/>
    <w:rsid w:val="007A3696"/>
    <w:rsid w:val="007A67F8"/>
    <w:rsid w:val="007A6A2C"/>
    <w:rsid w:val="007A7147"/>
    <w:rsid w:val="007B0B08"/>
    <w:rsid w:val="007B1751"/>
    <w:rsid w:val="007B19AD"/>
    <w:rsid w:val="007B2E7C"/>
    <w:rsid w:val="007B49BB"/>
    <w:rsid w:val="007B4CDA"/>
    <w:rsid w:val="007B6181"/>
    <w:rsid w:val="007B6B44"/>
    <w:rsid w:val="007B7880"/>
    <w:rsid w:val="007B7ADB"/>
    <w:rsid w:val="007C1248"/>
    <w:rsid w:val="007C228A"/>
    <w:rsid w:val="007C2FFA"/>
    <w:rsid w:val="007C35BB"/>
    <w:rsid w:val="007C5BBD"/>
    <w:rsid w:val="007C7CCC"/>
    <w:rsid w:val="007D03DF"/>
    <w:rsid w:val="007D0B30"/>
    <w:rsid w:val="007D0BB2"/>
    <w:rsid w:val="007D2255"/>
    <w:rsid w:val="007D3B5C"/>
    <w:rsid w:val="007D52A1"/>
    <w:rsid w:val="007D6A5D"/>
    <w:rsid w:val="007D707F"/>
    <w:rsid w:val="007E02BB"/>
    <w:rsid w:val="007E0B83"/>
    <w:rsid w:val="007E2136"/>
    <w:rsid w:val="007E3304"/>
    <w:rsid w:val="007E475A"/>
    <w:rsid w:val="007E6590"/>
    <w:rsid w:val="007E7E25"/>
    <w:rsid w:val="007F1C11"/>
    <w:rsid w:val="007F266A"/>
    <w:rsid w:val="007F2FA6"/>
    <w:rsid w:val="007F4333"/>
    <w:rsid w:val="007F471C"/>
    <w:rsid w:val="007F55D3"/>
    <w:rsid w:val="00801480"/>
    <w:rsid w:val="00801EC6"/>
    <w:rsid w:val="008028BA"/>
    <w:rsid w:val="00805C47"/>
    <w:rsid w:val="00810033"/>
    <w:rsid w:val="008107F9"/>
    <w:rsid w:val="00811196"/>
    <w:rsid w:val="00811530"/>
    <w:rsid w:val="00811651"/>
    <w:rsid w:val="0081248D"/>
    <w:rsid w:val="008134FF"/>
    <w:rsid w:val="00814BCA"/>
    <w:rsid w:val="008159B3"/>
    <w:rsid w:val="008167A7"/>
    <w:rsid w:val="00816D21"/>
    <w:rsid w:val="0081753A"/>
    <w:rsid w:val="00820632"/>
    <w:rsid w:val="00821D8B"/>
    <w:rsid w:val="008225E5"/>
    <w:rsid w:val="00830542"/>
    <w:rsid w:val="0083144F"/>
    <w:rsid w:val="00831F2B"/>
    <w:rsid w:val="0083385A"/>
    <w:rsid w:val="00834470"/>
    <w:rsid w:val="00834530"/>
    <w:rsid w:val="00835409"/>
    <w:rsid w:val="00836553"/>
    <w:rsid w:val="00837D84"/>
    <w:rsid w:val="008421CA"/>
    <w:rsid w:val="00844BF8"/>
    <w:rsid w:val="008451BC"/>
    <w:rsid w:val="008467FD"/>
    <w:rsid w:val="008478B0"/>
    <w:rsid w:val="00847DE2"/>
    <w:rsid w:val="00850342"/>
    <w:rsid w:val="00851C9B"/>
    <w:rsid w:val="008538C2"/>
    <w:rsid w:val="00854E64"/>
    <w:rsid w:val="00856B89"/>
    <w:rsid w:val="0085770A"/>
    <w:rsid w:val="00860199"/>
    <w:rsid w:val="0086265F"/>
    <w:rsid w:val="00864B54"/>
    <w:rsid w:val="00865E27"/>
    <w:rsid w:val="00870919"/>
    <w:rsid w:val="00872B3D"/>
    <w:rsid w:val="00875237"/>
    <w:rsid w:val="008756FC"/>
    <w:rsid w:val="00875FA0"/>
    <w:rsid w:val="0088234E"/>
    <w:rsid w:val="0088244D"/>
    <w:rsid w:val="0088686B"/>
    <w:rsid w:val="008877BD"/>
    <w:rsid w:val="00887822"/>
    <w:rsid w:val="00890F8C"/>
    <w:rsid w:val="008910C3"/>
    <w:rsid w:val="0089562D"/>
    <w:rsid w:val="0089646F"/>
    <w:rsid w:val="00896B68"/>
    <w:rsid w:val="00896BE0"/>
    <w:rsid w:val="00896FB0"/>
    <w:rsid w:val="00897500"/>
    <w:rsid w:val="008A006F"/>
    <w:rsid w:val="008A199B"/>
    <w:rsid w:val="008A1C8F"/>
    <w:rsid w:val="008A6040"/>
    <w:rsid w:val="008A6257"/>
    <w:rsid w:val="008A6EFF"/>
    <w:rsid w:val="008B13D8"/>
    <w:rsid w:val="008B32FD"/>
    <w:rsid w:val="008B3907"/>
    <w:rsid w:val="008B7DE8"/>
    <w:rsid w:val="008C147E"/>
    <w:rsid w:val="008C3D97"/>
    <w:rsid w:val="008C4B68"/>
    <w:rsid w:val="008C4E90"/>
    <w:rsid w:val="008C50A9"/>
    <w:rsid w:val="008C6B34"/>
    <w:rsid w:val="008C7DC0"/>
    <w:rsid w:val="008D5598"/>
    <w:rsid w:val="008D77A5"/>
    <w:rsid w:val="008D77D4"/>
    <w:rsid w:val="008E03BC"/>
    <w:rsid w:val="008E133C"/>
    <w:rsid w:val="008E1CCB"/>
    <w:rsid w:val="008E25D8"/>
    <w:rsid w:val="008E31F3"/>
    <w:rsid w:val="008E3484"/>
    <w:rsid w:val="008E46DF"/>
    <w:rsid w:val="008E55B9"/>
    <w:rsid w:val="008E63E9"/>
    <w:rsid w:val="008E67B9"/>
    <w:rsid w:val="008E7D05"/>
    <w:rsid w:val="008F138B"/>
    <w:rsid w:val="008F3C40"/>
    <w:rsid w:val="008F4127"/>
    <w:rsid w:val="008F441F"/>
    <w:rsid w:val="008F6DBE"/>
    <w:rsid w:val="008F73DB"/>
    <w:rsid w:val="00900120"/>
    <w:rsid w:val="009008AE"/>
    <w:rsid w:val="009009D4"/>
    <w:rsid w:val="00902A56"/>
    <w:rsid w:val="00903D71"/>
    <w:rsid w:val="00903F3A"/>
    <w:rsid w:val="009070F5"/>
    <w:rsid w:val="0090741A"/>
    <w:rsid w:val="00910A71"/>
    <w:rsid w:val="009118C8"/>
    <w:rsid w:val="00912ED8"/>
    <w:rsid w:val="009136EE"/>
    <w:rsid w:val="009153FA"/>
    <w:rsid w:val="00922E66"/>
    <w:rsid w:val="00926F96"/>
    <w:rsid w:val="00931EE2"/>
    <w:rsid w:val="00932361"/>
    <w:rsid w:val="00933883"/>
    <w:rsid w:val="00934D85"/>
    <w:rsid w:val="009351E4"/>
    <w:rsid w:val="0093645A"/>
    <w:rsid w:val="00936BD3"/>
    <w:rsid w:val="00936FB5"/>
    <w:rsid w:val="00937FD4"/>
    <w:rsid w:val="00940FE4"/>
    <w:rsid w:val="00942BD7"/>
    <w:rsid w:val="009459EC"/>
    <w:rsid w:val="00947BB6"/>
    <w:rsid w:val="00950828"/>
    <w:rsid w:val="00950FAA"/>
    <w:rsid w:val="009515F9"/>
    <w:rsid w:val="00952836"/>
    <w:rsid w:val="00952CA4"/>
    <w:rsid w:val="00952F97"/>
    <w:rsid w:val="0095347E"/>
    <w:rsid w:val="0095358E"/>
    <w:rsid w:val="00953A97"/>
    <w:rsid w:val="00955372"/>
    <w:rsid w:val="00956405"/>
    <w:rsid w:val="00957D5C"/>
    <w:rsid w:val="00961194"/>
    <w:rsid w:val="00961B2A"/>
    <w:rsid w:val="00962CC5"/>
    <w:rsid w:val="00962E55"/>
    <w:rsid w:val="0096368B"/>
    <w:rsid w:val="00967F68"/>
    <w:rsid w:val="009705E5"/>
    <w:rsid w:val="00971039"/>
    <w:rsid w:val="00971CEB"/>
    <w:rsid w:val="009724FB"/>
    <w:rsid w:val="00974520"/>
    <w:rsid w:val="009745D4"/>
    <w:rsid w:val="00977C21"/>
    <w:rsid w:val="009810C8"/>
    <w:rsid w:val="0098187C"/>
    <w:rsid w:val="00981C9E"/>
    <w:rsid w:val="0098304B"/>
    <w:rsid w:val="00983518"/>
    <w:rsid w:val="0098600E"/>
    <w:rsid w:val="009904D0"/>
    <w:rsid w:val="00990EBE"/>
    <w:rsid w:val="009914E0"/>
    <w:rsid w:val="009929FA"/>
    <w:rsid w:val="00992ADC"/>
    <w:rsid w:val="00992B6A"/>
    <w:rsid w:val="009939AA"/>
    <w:rsid w:val="009942C1"/>
    <w:rsid w:val="00995226"/>
    <w:rsid w:val="009956D2"/>
    <w:rsid w:val="00996C6B"/>
    <w:rsid w:val="009A2144"/>
    <w:rsid w:val="009A2372"/>
    <w:rsid w:val="009A2E01"/>
    <w:rsid w:val="009A5477"/>
    <w:rsid w:val="009A5DC2"/>
    <w:rsid w:val="009A774C"/>
    <w:rsid w:val="009B18A1"/>
    <w:rsid w:val="009B1F95"/>
    <w:rsid w:val="009B690F"/>
    <w:rsid w:val="009B6BE5"/>
    <w:rsid w:val="009C2078"/>
    <w:rsid w:val="009C2FE5"/>
    <w:rsid w:val="009C6D78"/>
    <w:rsid w:val="009C79BB"/>
    <w:rsid w:val="009D1C05"/>
    <w:rsid w:val="009D1F09"/>
    <w:rsid w:val="009D4193"/>
    <w:rsid w:val="009D4F6A"/>
    <w:rsid w:val="009D522F"/>
    <w:rsid w:val="009D52EA"/>
    <w:rsid w:val="009D562C"/>
    <w:rsid w:val="009D6496"/>
    <w:rsid w:val="009D79A3"/>
    <w:rsid w:val="009E19B5"/>
    <w:rsid w:val="009E2007"/>
    <w:rsid w:val="009E2BFA"/>
    <w:rsid w:val="009E67DB"/>
    <w:rsid w:val="009E7CC0"/>
    <w:rsid w:val="009F02E3"/>
    <w:rsid w:val="009F0BD2"/>
    <w:rsid w:val="009F0F5B"/>
    <w:rsid w:val="009F1424"/>
    <w:rsid w:val="009F2B87"/>
    <w:rsid w:val="009F339C"/>
    <w:rsid w:val="009F55A3"/>
    <w:rsid w:val="009F79C5"/>
    <w:rsid w:val="00A00140"/>
    <w:rsid w:val="00A00BCD"/>
    <w:rsid w:val="00A01B4E"/>
    <w:rsid w:val="00A02EDB"/>
    <w:rsid w:val="00A04595"/>
    <w:rsid w:val="00A04E83"/>
    <w:rsid w:val="00A0658B"/>
    <w:rsid w:val="00A073B6"/>
    <w:rsid w:val="00A10BF6"/>
    <w:rsid w:val="00A11B6F"/>
    <w:rsid w:val="00A120A7"/>
    <w:rsid w:val="00A12E4E"/>
    <w:rsid w:val="00A12FE1"/>
    <w:rsid w:val="00A1703E"/>
    <w:rsid w:val="00A203D6"/>
    <w:rsid w:val="00A20D8C"/>
    <w:rsid w:val="00A22300"/>
    <w:rsid w:val="00A25ED1"/>
    <w:rsid w:val="00A27AF2"/>
    <w:rsid w:val="00A33767"/>
    <w:rsid w:val="00A33E8C"/>
    <w:rsid w:val="00A4250B"/>
    <w:rsid w:val="00A433A2"/>
    <w:rsid w:val="00A458C2"/>
    <w:rsid w:val="00A45ABF"/>
    <w:rsid w:val="00A45CCD"/>
    <w:rsid w:val="00A45ED9"/>
    <w:rsid w:val="00A46657"/>
    <w:rsid w:val="00A51699"/>
    <w:rsid w:val="00A51FFA"/>
    <w:rsid w:val="00A53534"/>
    <w:rsid w:val="00A54BDD"/>
    <w:rsid w:val="00A5508F"/>
    <w:rsid w:val="00A55890"/>
    <w:rsid w:val="00A56641"/>
    <w:rsid w:val="00A61954"/>
    <w:rsid w:val="00A63039"/>
    <w:rsid w:val="00A63319"/>
    <w:rsid w:val="00A64D88"/>
    <w:rsid w:val="00A65FFB"/>
    <w:rsid w:val="00A71773"/>
    <w:rsid w:val="00A72469"/>
    <w:rsid w:val="00A73198"/>
    <w:rsid w:val="00A731CB"/>
    <w:rsid w:val="00A73C3F"/>
    <w:rsid w:val="00A75BAD"/>
    <w:rsid w:val="00A77EC7"/>
    <w:rsid w:val="00A8038A"/>
    <w:rsid w:val="00A8057F"/>
    <w:rsid w:val="00A80596"/>
    <w:rsid w:val="00A80E70"/>
    <w:rsid w:val="00A818A2"/>
    <w:rsid w:val="00A82ED6"/>
    <w:rsid w:val="00A838F5"/>
    <w:rsid w:val="00A83E62"/>
    <w:rsid w:val="00A8613E"/>
    <w:rsid w:val="00A861F6"/>
    <w:rsid w:val="00A869BF"/>
    <w:rsid w:val="00A86F72"/>
    <w:rsid w:val="00A90519"/>
    <w:rsid w:val="00A91235"/>
    <w:rsid w:val="00A912F7"/>
    <w:rsid w:val="00A92DB1"/>
    <w:rsid w:val="00A94C72"/>
    <w:rsid w:val="00A94E26"/>
    <w:rsid w:val="00A95DE1"/>
    <w:rsid w:val="00A97479"/>
    <w:rsid w:val="00A975CB"/>
    <w:rsid w:val="00A9766F"/>
    <w:rsid w:val="00AA0351"/>
    <w:rsid w:val="00AA0995"/>
    <w:rsid w:val="00AA1215"/>
    <w:rsid w:val="00AA1E8E"/>
    <w:rsid w:val="00AA254A"/>
    <w:rsid w:val="00AA2922"/>
    <w:rsid w:val="00AA3EEA"/>
    <w:rsid w:val="00AA54C4"/>
    <w:rsid w:val="00AA76F4"/>
    <w:rsid w:val="00AB0C12"/>
    <w:rsid w:val="00AB20D2"/>
    <w:rsid w:val="00AB6878"/>
    <w:rsid w:val="00AB7976"/>
    <w:rsid w:val="00AC1D2D"/>
    <w:rsid w:val="00AC2362"/>
    <w:rsid w:val="00AC442B"/>
    <w:rsid w:val="00AC5D98"/>
    <w:rsid w:val="00AC5DA1"/>
    <w:rsid w:val="00AC7D41"/>
    <w:rsid w:val="00AD2253"/>
    <w:rsid w:val="00AD4E09"/>
    <w:rsid w:val="00AD7CC9"/>
    <w:rsid w:val="00AE0F21"/>
    <w:rsid w:val="00AE2197"/>
    <w:rsid w:val="00AE4BD6"/>
    <w:rsid w:val="00AE5913"/>
    <w:rsid w:val="00AE5BD1"/>
    <w:rsid w:val="00AE6849"/>
    <w:rsid w:val="00AE6C8A"/>
    <w:rsid w:val="00AE76A8"/>
    <w:rsid w:val="00AF04AF"/>
    <w:rsid w:val="00AF28F1"/>
    <w:rsid w:val="00AF2DA4"/>
    <w:rsid w:val="00AF3AA6"/>
    <w:rsid w:val="00AF4530"/>
    <w:rsid w:val="00AF51EF"/>
    <w:rsid w:val="00AF5C9B"/>
    <w:rsid w:val="00AF7C3B"/>
    <w:rsid w:val="00AF7EA5"/>
    <w:rsid w:val="00B015E3"/>
    <w:rsid w:val="00B019C3"/>
    <w:rsid w:val="00B02403"/>
    <w:rsid w:val="00B028D5"/>
    <w:rsid w:val="00B02CE9"/>
    <w:rsid w:val="00B03A81"/>
    <w:rsid w:val="00B07042"/>
    <w:rsid w:val="00B1230C"/>
    <w:rsid w:val="00B1368B"/>
    <w:rsid w:val="00B13B8A"/>
    <w:rsid w:val="00B14C5E"/>
    <w:rsid w:val="00B15BA5"/>
    <w:rsid w:val="00B163EF"/>
    <w:rsid w:val="00B16C12"/>
    <w:rsid w:val="00B17EB1"/>
    <w:rsid w:val="00B202C8"/>
    <w:rsid w:val="00B209F4"/>
    <w:rsid w:val="00B20B5F"/>
    <w:rsid w:val="00B20FA0"/>
    <w:rsid w:val="00B221B9"/>
    <w:rsid w:val="00B2697D"/>
    <w:rsid w:val="00B30C73"/>
    <w:rsid w:val="00B30DE1"/>
    <w:rsid w:val="00B30E94"/>
    <w:rsid w:val="00B325B3"/>
    <w:rsid w:val="00B33357"/>
    <w:rsid w:val="00B414D3"/>
    <w:rsid w:val="00B41B41"/>
    <w:rsid w:val="00B44A3B"/>
    <w:rsid w:val="00B460B4"/>
    <w:rsid w:val="00B475C6"/>
    <w:rsid w:val="00B50815"/>
    <w:rsid w:val="00B50D4F"/>
    <w:rsid w:val="00B52C58"/>
    <w:rsid w:val="00B52D70"/>
    <w:rsid w:val="00B543EE"/>
    <w:rsid w:val="00B567ED"/>
    <w:rsid w:val="00B57EB4"/>
    <w:rsid w:val="00B61596"/>
    <w:rsid w:val="00B62530"/>
    <w:rsid w:val="00B70741"/>
    <w:rsid w:val="00B72297"/>
    <w:rsid w:val="00B72F75"/>
    <w:rsid w:val="00B748C8"/>
    <w:rsid w:val="00B748EA"/>
    <w:rsid w:val="00B76CA6"/>
    <w:rsid w:val="00B800D9"/>
    <w:rsid w:val="00B808EA"/>
    <w:rsid w:val="00B80AC5"/>
    <w:rsid w:val="00B80B3F"/>
    <w:rsid w:val="00B81225"/>
    <w:rsid w:val="00B8304F"/>
    <w:rsid w:val="00B83B5D"/>
    <w:rsid w:val="00B84720"/>
    <w:rsid w:val="00B86BC2"/>
    <w:rsid w:val="00B91791"/>
    <w:rsid w:val="00B91CE9"/>
    <w:rsid w:val="00B92FDD"/>
    <w:rsid w:val="00B9354E"/>
    <w:rsid w:val="00B938C8"/>
    <w:rsid w:val="00B96959"/>
    <w:rsid w:val="00B9713F"/>
    <w:rsid w:val="00BA19E6"/>
    <w:rsid w:val="00BA1A49"/>
    <w:rsid w:val="00BA2377"/>
    <w:rsid w:val="00BA68E9"/>
    <w:rsid w:val="00BA77C4"/>
    <w:rsid w:val="00BB2F3B"/>
    <w:rsid w:val="00BB4E80"/>
    <w:rsid w:val="00BB6724"/>
    <w:rsid w:val="00BC150C"/>
    <w:rsid w:val="00BC1889"/>
    <w:rsid w:val="00BC48EC"/>
    <w:rsid w:val="00BC4DD8"/>
    <w:rsid w:val="00BC6198"/>
    <w:rsid w:val="00BC7A6E"/>
    <w:rsid w:val="00BD08AC"/>
    <w:rsid w:val="00BD0C77"/>
    <w:rsid w:val="00BD15BD"/>
    <w:rsid w:val="00BD16A5"/>
    <w:rsid w:val="00BD350B"/>
    <w:rsid w:val="00BD4495"/>
    <w:rsid w:val="00BD5166"/>
    <w:rsid w:val="00BD57C4"/>
    <w:rsid w:val="00BD7405"/>
    <w:rsid w:val="00BD7976"/>
    <w:rsid w:val="00BE2248"/>
    <w:rsid w:val="00BE23F3"/>
    <w:rsid w:val="00BE4378"/>
    <w:rsid w:val="00BE471A"/>
    <w:rsid w:val="00BE4C24"/>
    <w:rsid w:val="00BE6EA9"/>
    <w:rsid w:val="00BF0717"/>
    <w:rsid w:val="00BF09DA"/>
    <w:rsid w:val="00BF0B53"/>
    <w:rsid w:val="00BF2E0D"/>
    <w:rsid w:val="00BF3AAC"/>
    <w:rsid w:val="00BF4A59"/>
    <w:rsid w:val="00BF4CC7"/>
    <w:rsid w:val="00C02100"/>
    <w:rsid w:val="00C04A62"/>
    <w:rsid w:val="00C04FFE"/>
    <w:rsid w:val="00C050D1"/>
    <w:rsid w:val="00C055D7"/>
    <w:rsid w:val="00C06CFA"/>
    <w:rsid w:val="00C07703"/>
    <w:rsid w:val="00C12C99"/>
    <w:rsid w:val="00C134B2"/>
    <w:rsid w:val="00C13818"/>
    <w:rsid w:val="00C15041"/>
    <w:rsid w:val="00C1551D"/>
    <w:rsid w:val="00C15885"/>
    <w:rsid w:val="00C159A5"/>
    <w:rsid w:val="00C15FA2"/>
    <w:rsid w:val="00C168BC"/>
    <w:rsid w:val="00C17E0F"/>
    <w:rsid w:val="00C20BA8"/>
    <w:rsid w:val="00C21F19"/>
    <w:rsid w:val="00C222D2"/>
    <w:rsid w:val="00C22C8F"/>
    <w:rsid w:val="00C239FF"/>
    <w:rsid w:val="00C23F9E"/>
    <w:rsid w:val="00C2511E"/>
    <w:rsid w:val="00C2570F"/>
    <w:rsid w:val="00C25ECC"/>
    <w:rsid w:val="00C26D53"/>
    <w:rsid w:val="00C3149D"/>
    <w:rsid w:val="00C349AE"/>
    <w:rsid w:val="00C36BD0"/>
    <w:rsid w:val="00C405AC"/>
    <w:rsid w:val="00C42EB4"/>
    <w:rsid w:val="00C451B7"/>
    <w:rsid w:val="00C45511"/>
    <w:rsid w:val="00C503B8"/>
    <w:rsid w:val="00C52A63"/>
    <w:rsid w:val="00C54914"/>
    <w:rsid w:val="00C55890"/>
    <w:rsid w:val="00C56B30"/>
    <w:rsid w:val="00C6787F"/>
    <w:rsid w:val="00C719F1"/>
    <w:rsid w:val="00C71C10"/>
    <w:rsid w:val="00C72E18"/>
    <w:rsid w:val="00C731A2"/>
    <w:rsid w:val="00C7339D"/>
    <w:rsid w:val="00C73E14"/>
    <w:rsid w:val="00C73ECE"/>
    <w:rsid w:val="00C75428"/>
    <w:rsid w:val="00C75539"/>
    <w:rsid w:val="00C75E56"/>
    <w:rsid w:val="00C7771A"/>
    <w:rsid w:val="00C77B8D"/>
    <w:rsid w:val="00C77E8F"/>
    <w:rsid w:val="00C822B8"/>
    <w:rsid w:val="00C824B9"/>
    <w:rsid w:val="00C83207"/>
    <w:rsid w:val="00C840B1"/>
    <w:rsid w:val="00C8448B"/>
    <w:rsid w:val="00C86923"/>
    <w:rsid w:val="00C8798E"/>
    <w:rsid w:val="00C90452"/>
    <w:rsid w:val="00C91820"/>
    <w:rsid w:val="00C9190C"/>
    <w:rsid w:val="00C9275F"/>
    <w:rsid w:val="00C95A18"/>
    <w:rsid w:val="00CA4D18"/>
    <w:rsid w:val="00CA5BF9"/>
    <w:rsid w:val="00CA5D2A"/>
    <w:rsid w:val="00CA670B"/>
    <w:rsid w:val="00CA6973"/>
    <w:rsid w:val="00CA7FC9"/>
    <w:rsid w:val="00CB0185"/>
    <w:rsid w:val="00CB0766"/>
    <w:rsid w:val="00CB0885"/>
    <w:rsid w:val="00CB212E"/>
    <w:rsid w:val="00CB29B9"/>
    <w:rsid w:val="00CB35E7"/>
    <w:rsid w:val="00CB3F77"/>
    <w:rsid w:val="00CB44BD"/>
    <w:rsid w:val="00CB6DCD"/>
    <w:rsid w:val="00CC05A2"/>
    <w:rsid w:val="00CC1975"/>
    <w:rsid w:val="00CC2695"/>
    <w:rsid w:val="00CC30A2"/>
    <w:rsid w:val="00CC4D6C"/>
    <w:rsid w:val="00CC616F"/>
    <w:rsid w:val="00CD4E2E"/>
    <w:rsid w:val="00CD6CD3"/>
    <w:rsid w:val="00CD700C"/>
    <w:rsid w:val="00CE096B"/>
    <w:rsid w:val="00CE1F45"/>
    <w:rsid w:val="00CE29EA"/>
    <w:rsid w:val="00CE41B8"/>
    <w:rsid w:val="00CE7870"/>
    <w:rsid w:val="00CF0177"/>
    <w:rsid w:val="00CF11B9"/>
    <w:rsid w:val="00CF31CC"/>
    <w:rsid w:val="00CF505D"/>
    <w:rsid w:val="00D01D10"/>
    <w:rsid w:val="00D023DE"/>
    <w:rsid w:val="00D03FE6"/>
    <w:rsid w:val="00D051AE"/>
    <w:rsid w:val="00D10B98"/>
    <w:rsid w:val="00D11101"/>
    <w:rsid w:val="00D128C3"/>
    <w:rsid w:val="00D146FD"/>
    <w:rsid w:val="00D149D0"/>
    <w:rsid w:val="00D15143"/>
    <w:rsid w:val="00D161D0"/>
    <w:rsid w:val="00D163DE"/>
    <w:rsid w:val="00D16603"/>
    <w:rsid w:val="00D166E4"/>
    <w:rsid w:val="00D16A2B"/>
    <w:rsid w:val="00D175BC"/>
    <w:rsid w:val="00D17F23"/>
    <w:rsid w:val="00D204D1"/>
    <w:rsid w:val="00D20E4B"/>
    <w:rsid w:val="00D22F6E"/>
    <w:rsid w:val="00D24625"/>
    <w:rsid w:val="00D24E6E"/>
    <w:rsid w:val="00D2529F"/>
    <w:rsid w:val="00D26B55"/>
    <w:rsid w:val="00D27446"/>
    <w:rsid w:val="00D27B96"/>
    <w:rsid w:val="00D3200F"/>
    <w:rsid w:val="00D3579B"/>
    <w:rsid w:val="00D3671C"/>
    <w:rsid w:val="00D36AF5"/>
    <w:rsid w:val="00D36D01"/>
    <w:rsid w:val="00D376FA"/>
    <w:rsid w:val="00D4484B"/>
    <w:rsid w:val="00D45921"/>
    <w:rsid w:val="00D45E2D"/>
    <w:rsid w:val="00D4613D"/>
    <w:rsid w:val="00D46C28"/>
    <w:rsid w:val="00D529E8"/>
    <w:rsid w:val="00D5309B"/>
    <w:rsid w:val="00D54E72"/>
    <w:rsid w:val="00D55688"/>
    <w:rsid w:val="00D558A5"/>
    <w:rsid w:val="00D57349"/>
    <w:rsid w:val="00D61403"/>
    <w:rsid w:val="00D62A7B"/>
    <w:rsid w:val="00D64A28"/>
    <w:rsid w:val="00D64FD2"/>
    <w:rsid w:val="00D65EA7"/>
    <w:rsid w:val="00D66359"/>
    <w:rsid w:val="00D671F7"/>
    <w:rsid w:val="00D67799"/>
    <w:rsid w:val="00D6787D"/>
    <w:rsid w:val="00D7211A"/>
    <w:rsid w:val="00D748B6"/>
    <w:rsid w:val="00D75DDC"/>
    <w:rsid w:val="00D760EC"/>
    <w:rsid w:val="00D77790"/>
    <w:rsid w:val="00D81DEB"/>
    <w:rsid w:val="00D822FA"/>
    <w:rsid w:val="00D82B9D"/>
    <w:rsid w:val="00D839D2"/>
    <w:rsid w:val="00D84B98"/>
    <w:rsid w:val="00D85136"/>
    <w:rsid w:val="00D87092"/>
    <w:rsid w:val="00D90102"/>
    <w:rsid w:val="00D9339B"/>
    <w:rsid w:val="00D93CD1"/>
    <w:rsid w:val="00D95BEF"/>
    <w:rsid w:val="00D960D1"/>
    <w:rsid w:val="00DA1B59"/>
    <w:rsid w:val="00DA2176"/>
    <w:rsid w:val="00DA2777"/>
    <w:rsid w:val="00DA2EA9"/>
    <w:rsid w:val="00DA35B7"/>
    <w:rsid w:val="00DA393D"/>
    <w:rsid w:val="00DA3CDC"/>
    <w:rsid w:val="00DA5397"/>
    <w:rsid w:val="00DA7CD9"/>
    <w:rsid w:val="00DA7E3C"/>
    <w:rsid w:val="00DB0391"/>
    <w:rsid w:val="00DB33E5"/>
    <w:rsid w:val="00DB3C67"/>
    <w:rsid w:val="00DB4388"/>
    <w:rsid w:val="00DB5FD7"/>
    <w:rsid w:val="00DB7F36"/>
    <w:rsid w:val="00DC097F"/>
    <w:rsid w:val="00DC2C49"/>
    <w:rsid w:val="00DC3F1E"/>
    <w:rsid w:val="00DC5BDA"/>
    <w:rsid w:val="00DC6209"/>
    <w:rsid w:val="00DC6AFF"/>
    <w:rsid w:val="00DC6BF8"/>
    <w:rsid w:val="00DC76EF"/>
    <w:rsid w:val="00DC79E4"/>
    <w:rsid w:val="00DD0DB6"/>
    <w:rsid w:val="00DD36ED"/>
    <w:rsid w:val="00DD3EA2"/>
    <w:rsid w:val="00DD50F0"/>
    <w:rsid w:val="00DD5C0C"/>
    <w:rsid w:val="00DD6031"/>
    <w:rsid w:val="00DE0541"/>
    <w:rsid w:val="00DE05FD"/>
    <w:rsid w:val="00DE078C"/>
    <w:rsid w:val="00DE10BE"/>
    <w:rsid w:val="00DE153F"/>
    <w:rsid w:val="00DE16DE"/>
    <w:rsid w:val="00DE210D"/>
    <w:rsid w:val="00DE3FCF"/>
    <w:rsid w:val="00DE51F5"/>
    <w:rsid w:val="00DE57E6"/>
    <w:rsid w:val="00DE6505"/>
    <w:rsid w:val="00DF1A28"/>
    <w:rsid w:val="00DF6510"/>
    <w:rsid w:val="00DF761C"/>
    <w:rsid w:val="00E005BF"/>
    <w:rsid w:val="00E00B75"/>
    <w:rsid w:val="00E00D90"/>
    <w:rsid w:val="00E0134D"/>
    <w:rsid w:val="00E04B45"/>
    <w:rsid w:val="00E04EA6"/>
    <w:rsid w:val="00E06581"/>
    <w:rsid w:val="00E10D11"/>
    <w:rsid w:val="00E10E0C"/>
    <w:rsid w:val="00E11393"/>
    <w:rsid w:val="00E11BB5"/>
    <w:rsid w:val="00E12B57"/>
    <w:rsid w:val="00E14C6C"/>
    <w:rsid w:val="00E159E2"/>
    <w:rsid w:val="00E16E88"/>
    <w:rsid w:val="00E174AE"/>
    <w:rsid w:val="00E216BF"/>
    <w:rsid w:val="00E21B94"/>
    <w:rsid w:val="00E21C76"/>
    <w:rsid w:val="00E23040"/>
    <w:rsid w:val="00E23690"/>
    <w:rsid w:val="00E23D8C"/>
    <w:rsid w:val="00E25438"/>
    <w:rsid w:val="00E267A0"/>
    <w:rsid w:val="00E26DBE"/>
    <w:rsid w:val="00E273AC"/>
    <w:rsid w:val="00E322BF"/>
    <w:rsid w:val="00E32739"/>
    <w:rsid w:val="00E3420B"/>
    <w:rsid w:val="00E365A9"/>
    <w:rsid w:val="00E37805"/>
    <w:rsid w:val="00E40203"/>
    <w:rsid w:val="00E40D81"/>
    <w:rsid w:val="00E4164F"/>
    <w:rsid w:val="00E41892"/>
    <w:rsid w:val="00E44795"/>
    <w:rsid w:val="00E465C3"/>
    <w:rsid w:val="00E46ADF"/>
    <w:rsid w:val="00E50D75"/>
    <w:rsid w:val="00E526D5"/>
    <w:rsid w:val="00E53C29"/>
    <w:rsid w:val="00E549FB"/>
    <w:rsid w:val="00E569E9"/>
    <w:rsid w:val="00E576B9"/>
    <w:rsid w:val="00E57E7F"/>
    <w:rsid w:val="00E629FE"/>
    <w:rsid w:val="00E6459E"/>
    <w:rsid w:val="00E6528D"/>
    <w:rsid w:val="00E70BD8"/>
    <w:rsid w:val="00E71175"/>
    <w:rsid w:val="00E71768"/>
    <w:rsid w:val="00E725C6"/>
    <w:rsid w:val="00E731E8"/>
    <w:rsid w:val="00E73F92"/>
    <w:rsid w:val="00E74FEC"/>
    <w:rsid w:val="00E75147"/>
    <w:rsid w:val="00E771EE"/>
    <w:rsid w:val="00E82DDB"/>
    <w:rsid w:val="00E84359"/>
    <w:rsid w:val="00E85DF6"/>
    <w:rsid w:val="00E86D98"/>
    <w:rsid w:val="00E87C14"/>
    <w:rsid w:val="00E90631"/>
    <w:rsid w:val="00E90939"/>
    <w:rsid w:val="00E91536"/>
    <w:rsid w:val="00E91736"/>
    <w:rsid w:val="00E921DD"/>
    <w:rsid w:val="00E94584"/>
    <w:rsid w:val="00E956AF"/>
    <w:rsid w:val="00E967A6"/>
    <w:rsid w:val="00E9798B"/>
    <w:rsid w:val="00EA05AA"/>
    <w:rsid w:val="00EA0BF9"/>
    <w:rsid w:val="00EA2A4C"/>
    <w:rsid w:val="00EA5BB4"/>
    <w:rsid w:val="00EA5D2B"/>
    <w:rsid w:val="00EB04F3"/>
    <w:rsid w:val="00EB16D1"/>
    <w:rsid w:val="00EB3044"/>
    <w:rsid w:val="00EB40EC"/>
    <w:rsid w:val="00EC28D3"/>
    <w:rsid w:val="00EC5C04"/>
    <w:rsid w:val="00EC7427"/>
    <w:rsid w:val="00ED14DB"/>
    <w:rsid w:val="00ED31CA"/>
    <w:rsid w:val="00ED562F"/>
    <w:rsid w:val="00ED5A36"/>
    <w:rsid w:val="00ED6770"/>
    <w:rsid w:val="00ED710F"/>
    <w:rsid w:val="00ED74A7"/>
    <w:rsid w:val="00EE06B3"/>
    <w:rsid w:val="00EE0ABE"/>
    <w:rsid w:val="00EE189A"/>
    <w:rsid w:val="00EE29FF"/>
    <w:rsid w:val="00EE2F53"/>
    <w:rsid w:val="00EE6ABE"/>
    <w:rsid w:val="00EE74F9"/>
    <w:rsid w:val="00EE77DC"/>
    <w:rsid w:val="00EE7C30"/>
    <w:rsid w:val="00EE7E13"/>
    <w:rsid w:val="00EF004B"/>
    <w:rsid w:val="00EF1290"/>
    <w:rsid w:val="00EF197B"/>
    <w:rsid w:val="00EF19E2"/>
    <w:rsid w:val="00EF21D5"/>
    <w:rsid w:val="00EF2D4D"/>
    <w:rsid w:val="00EF2FC6"/>
    <w:rsid w:val="00EF3ADC"/>
    <w:rsid w:val="00EF67C5"/>
    <w:rsid w:val="00F01064"/>
    <w:rsid w:val="00F02890"/>
    <w:rsid w:val="00F03B11"/>
    <w:rsid w:val="00F03EE1"/>
    <w:rsid w:val="00F04EE3"/>
    <w:rsid w:val="00F05D6F"/>
    <w:rsid w:val="00F0716F"/>
    <w:rsid w:val="00F07B60"/>
    <w:rsid w:val="00F116F1"/>
    <w:rsid w:val="00F12135"/>
    <w:rsid w:val="00F134CD"/>
    <w:rsid w:val="00F170EE"/>
    <w:rsid w:val="00F17277"/>
    <w:rsid w:val="00F20C61"/>
    <w:rsid w:val="00F217DE"/>
    <w:rsid w:val="00F23939"/>
    <w:rsid w:val="00F23BBE"/>
    <w:rsid w:val="00F246EB"/>
    <w:rsid w:val="00F25EE8"/>
    <w:rsid w:val="00F26F23"/>
    <w:rsid w:val="00F30171"/>
    <w:rsid w:val="00F30514"/>
    <w:rsid w:val="00F330CD"/>
    <w:rsid w:val="00F3343E"/>
    <w:rsid w:val="00F33BB1"/>
    <w:rsid w:val="00F34919"/>
    <w:rsid w:val="00F36134"/>
    <w:rsid w:val="00F370FA"/>
    <w:rsid w:val="00F377FF"/>
    <w:rsid w:val="00F40237"/>
    <w:rsid w:val="00F416C7"/>
    <w:rsid w:val="00F41884"/>
    <w:rsid w:val="00F42250"/>
    <w:rsid w:val="00F4256D"/>
    <w:rsid w:val="00F42D14"/>
    <w:rsid w:val="00F43746"/>
    <w:rsid w:val="00F4557C"/>
    <w:rsid w:val="00F465B8"/>
    <w:rsid w:val="00F501B0"/>
    <w:rsid w:val="00F51B48"/>
    <w:rsid w:val="00F52478"/>
    <w:rsid w:val="00F53139"/>
    <w:rsid w:val="00F53396"/>
    <w:rsid w:val="00F53A48"/>
    <w:rsid w:val="00F53F13"/>
    <w:rsid w:val="00F56583"/>
    <w:rsid w:val="00F60C43"/>
    <w:rsid w:val="00F60C52"/>
    <w:rsid w:val="00F60FF8"/>
    <w:rsid w:val="00F61265"/>
    <w:rsid w:val="00F634EA"/>
    <w:rsid w:val="00F66B4C"/>
    <w:rsid w:val="00F6734F"/>
    <w:rsid w:val="00F71125"/>
    <w:rsid w:val="00F71813"/>
    <w:rsid w:val="00F729BA"/>
    <w:rsid w:val="00F7339A"/>
    <w:rsid w:val="00F73BB1"/>
    <w:rsid w:val="00F75661"/>
    <w:rsid w:val="00F767B7"/>
    <w:rsid w:val="00F76887"/>
    <w:rsid w:val="00F80EAC"/>
    <w:rsid w:val="00F80F93"/>
    <w:rsid w:val="00F827C2"/>
    <w:rsid w:val="00F82A02"/>
    <w:rsid w:val="00F83761"/>
    <w:rsid w:val="00F83DB9"/>
    <w:rsid w:val="00F84A82"/>
    <w:rsid w:val="00F84F29"/>
    <w:rsid w:val="00F850E7"/>
    <w:rsid w:val="00F85342"/>
    <w:rsid w:val="00F855EF"/>
    <w:rsid w:val="00F86CE7"/>
    <w:rsid w:val="00F86D24"/>
    <w:rsid w:val="00F878CA"/>
    <w:rsid w:val="00F90D7D"/>
    <w:rsid w:val="00F92CE7"/>
    <w:rsid w:val="00F942C8"/>
    <w:rsid w:val="00F94D7C"/>
    <w:rsid w:val="00F95FF6"/>
    <w:rsid w:val="00F96838"/>
    <w:rsid w:val="00F96B6D"/>
    <w:rsid w:val="00FA057C"/>
    <w:rsid w:val="00FA2A73"/>
    <w:rsid w:val="00FA3D75"/>
    <w:rsid w:val="00FA6190"/>
    <w:rsid w:val="00FA6C2B"/>
    <w:rsid w:val="00FA73A2"/>
    <w:rsid w:val="00FA7D5C"/>
    <w:rsid w:val="00FB34D9"/>
    <w:rsid w:val="00FC1442"/>
    <w:rsid w:val="00FC1E87"/>
    <w:rsid w:val="00FC3CC0"/>
    <w:rsid w:val="00FC5756"/>
    <w:rsid w:val="00FC7367"/>
    <w:rsid w:val="00FC751C"/>
    <w:rsid w:val="00FD1B6A"/>
    <w:rsid w:val="00FD2F52"/>
    <w:rsid w:val="00FD48E1"/>
    <w:rsid w:val="00FE0183"/>
    <w:rsid w:val="00FE0A63"/>
    <w:rsid w:val="00FE10EA"/>
    <w:rsid w:val="00FE328F"/>
    <w:rsid w:val="00FE4764"/>
    <w:rsid w:val="00FE713E"/>
    <w:rsid w:val="00FE7682"/>
    <w:rsid w:val="00FE7FC8"/>
    <w:rsid w:val="00FF1920"/>
    <w:rsid w:val="00FF1EC5"/>
    <w:rsid w:val="00FF268A"/>
    <w:rsid w:val="00FF2AF7"/>
    <w:rsid w:val="00FF42C5"/>
    <w:rsid w:val="00FF5DE5"/>
    <w:rsid w:val="00FF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0AEAD9E"/>
  <w15:chartTrackingRefBased/>
  <w15:docId w15:val="{AB277E77-3DC6-45E1-B860-535331143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customStyle="1" w:styleId="T0">
    <w:name w:val="????? T"/>
    <w:basedOn w:val="Normal"/>
    <w:rsid w:val="00D614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020FF7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AD2253"/>
    <w:pPr>
      <w:ind w:left="720"/>
    </w:pPr>
    <w:rPr>
      <w:szCs w:val="22"/>
    </w:rPr>
  </w:style>
  <w:style w:type="table" w:customStyle="1" w:styleId="TableGrid1">
    <w:name w:val="Table Grid1"/>
    <w:basedOn w:val="TableNormal"/>
    <w:next w:val="TableGrid"/>
    <w:uiPriority w:val="39"/>
    <w:rsid w:val="00122E9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46D32-DCCB-4304-9244-5B40163AF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24</TotalTime>
  <Pages>6</Pages>
  <Words>1503</Words>
  <Characters>8571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>by adguard</Company>
  <LinksUpToDate>false</LinksUpToDate>
  <CharactersWithSpaces>10054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cp:lastModifiedBy>Thanyaporn Bunnag</cp:lastModifiedBy>
  <cp:revision>19</cp:revision>
  <cp:lastPrinted>2021-02-21T09:03:00Z</cp:lastPrinted>
  <dcterms:created xsi:type="dcterms:W3CDTF">2023-02-23T14:35:00Z</dcterms:created>
  <dcterms:modified xsi:type="dcterms:W3CDTF">2024-02-20T13:14:00Z</dcterms:modified>
</cp:coreProperties>
</file>