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DD67" w14:textId="08989722" w:rsidR="00D5121C" w:rsidRPr="00657820" w:rsidRDefault="009B2480" w:rsidP="001F0AE5">
      <w:pPr>
        <w:spacing w:line="60" w:lineRule="atLeast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หมายเหตุประกอบงบการเงินเป็นส่วนหนึ่งของงบการเงินนี้</w:t>
      </w:r>
    </w:p>
    <w:p w14:paraId="7AFDAC1B" w14:textId="61E016BA" w:rsidR="00D5121C" w:rsidRPr="00657820" w:rsidRDefault="009B2480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คณะกรรมการบริษัทได้อนุมัติให้ออกงบการเงินนี้เมื่อวันที่ </w:t>
      </w:r>
      <w:r w:rsidR="0056342D" w:rsidRPr="00657820">
        <w:rPr>
          <w:rFonts w:asciiTheme="majorBidi" w:hAnsiTheme="majorBidi" w:cstheme="majorBidi"/>
          <w:sz w:val="28"/>
          <w:lang w:val="en-GB"/>
        </w:rPr>
        <w:t>2</w:t>
      </w:r>
      <w:r w:rsidR="00C147EE" w:rsidRPr="00657820">
        <w:rPr>
          <w:rFonts w:asciiTheme="majorBidi" w:hAnsiTheme="majorBidi" w:cstheme="majorBidi"/>
          <w:sz w:val="28"/>
          <w:lang w:val="en-GB"/>
        </w:rPr>
        <w:t>7</w:t>
      </w:r>
      <w:r w:rsidR="00AC0969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AC0969" w:rsidRPr="00657820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="00AC0969" w:rsidRPr="00657820">
        <w:rPr>
          <w:rFonts w:asciiTheme="majorBidi" w:hAnsiTheme="majorBidi" w:cstheme="majorBidi"/>
          <w:sz w:val="28"/>
          <w:lang w:val="en-GB"/>
        </w:rPr>
        <w:t>256</w:t>
      </w:r>
      <w:r w:rsidR="00FA3328" w:rsidRPr="00657820">
        <w:rPr>
          <w:rFonts w:asciiTheme="majorBidi" w:hAnsiTheme="majorBidi" w:cstheme="majorBidi"/>
          <w:sz w:val="28"/>
          <w:lang w:val="en-GB"/>
        </w:rPr>
        <w:t>7</w:t>
      </w:r>
    </w:p>
    <w:p w14:paraId="70C07307" w14:textId="77777777" w:rsidR="00D5121C" w:rsidRPr="00657820" w:rsidRDefault="009B2480" w:rsidP="002E6D9C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2209D10D" w14:textId="2753C68D" w:rsidR="00D5121C" w:rsidRPr="00657820" w:rsidRDefault="009B2480" w:rsidP="007A1E5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ภายใต้กฎหมายแพ่งและพาณิชย์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และเป็นบริษัทจดทะเบียนในตลาดหลักทรัพย์แห่งประเทศไทย บริษัทจัดตั้งและมีภูมิลำเนาในประเทศไทย ที่อยู่ตามที่</w:t>
      </w:r>
      <w:r w:rsidR="00C93FB5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จดทะเบียนของบริษัทอยู่ที่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6DA59CC9" w14:textId="77777777" w:rsidR="00D5121C" w:rsidRPr="00657820" w:rsidRDefault="009B2480" w:rsidP="007A1E51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CF2514E" w14:textId="77777777" w:rsidR="00DB6A3B" w:rsidRPr="00657820" w:rsidRDefault="00DB6A3B" w:rsidP="0022160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ธุรกิจหลักของกลุ่มบริษัทคือธุรกิจสถานีจำหน่ายและสถานีบริการแก๊สและน้ำมัน ธุรกิจพลังงานทดแทน ธุรกิจสาธารณูปโภค และธุรกิจอื่น ๆ</w:t>
      </w:r>
    </w:p>
    <w:p w14:paraId="60115112" w14:textId="76D2B839" w:rsidR="003B65FB" w:rsidRPr="00657820" w:rsidRDefault="003B65FB" w:rsidP="007A1E51">
      <w:pPr>
        <w:pStyle w:val="ListParagraph"/>
        <w:spacing w:before="120"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รายละเอียดของบริษัทย่อย ณ วันที่ </w:t>
      </w:r>
      <w:r w:rsidRPr="00657820">
        <w:rPr>
          <w:rFonts w:asciiTheme="majorBidi" w:hAnsiTheme="majorBidi" w:cstheme="majorBidi"/>
          <w:sz w:val="28"/>
        </w:rPr>
        <w:t xml:space="preserve">31 </w:t>
      </w:r>
      <w:r w:rsidRPr="00657820">
        <w:rPr>
          <w:rFonts w:asciiTheme="majorBidi" w:hAnsiTheme="majorBidi" w:cstheme="majorBidi"/>
          <w:sz w:val="28"/>
          <w:cs/>
        </w:rPr>
        <w:t>ธันวาคม มีดังนี้</w:t>
      </w:r>
    </w:p>
    <w:tbl>
      <w:tblPr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241"/>
        <w:gridCol w:w="2910"/>
        <w:gridCol w:w="252"/>
        <w:gridCol w:w="1008"/>
        <w:gridCol w:w="237"/>
        <w:gridCol w:w="939"/>
        <w:gridCol w:w="271"/>
        <w:gridCol w:w="901"/>
      </w:tblGrid>
      <w:tr w:rsidR="00CA0839" w:rsidRPr="00657820" w14:paraId="7F8526B6" w14:textId="77777777" w:rsidTr="00753583">
        <w:trPr>
          <w:trHeight w:val="252"/>
          <w:tblHeader/>
        </w:trPr>
        <w:tc>
          <w:tcPr>
            <w:tcW w:w="2340" w:type="dxa"/>
          </w:tcPr>
          <w:p w14:paraId="633C878B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2428CB52" w14:textId="77777777" w:rsidR="00CA0839" w:rsidRPr="00657820" w:rsidRDefault="00CA0839" w:rsidP="005B4537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C0CCAE0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CFD529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313AF2" w14:textId="28CAF1B1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24AF2078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6D7D6B2A" w14:textId="738D9C02" w:rsidR="00CA0839" w:rsidRPr="00657820" w:rsidRDefault="005B4537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ส่วนได้เสียในความเป็นเจ้าของ</w:t>
            </w:r>
            <w:r w:rsidR="00F435FA"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</w:tr>
      <w:tr w:rsidR="00F435FA" w:rsidRPr="00657820" w14:paraId="4A4C488F" w14:textId="77777777" w:rsidTr="00753583">
        <w:trPr>
          <w:trHeight w:val="252"/>
          <w:tblHeader/>
        </w:trPr>
        <w:tc>
          <w:tcPr>
            <w:tcW w:w="2340" w:type="dxa"/>
          </w:tcPr>
          <w:p w14:paraId="0C58F3FE" w14:textId="77777777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4B9504AE" w14:textId="77777777" w:rsidR="00F435FA" w:rsidRPr="00657820" w:rsidRDefault="00F435FA" w:rsidP="005B4537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EE163E6" w14:textId="77777777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17C23C7C" w14:textId="77777777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9710EE" w14:textId="0CA6EBA5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6B71308F" w14:textId="77777777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</w:tcPr>
          <w:p w14:paraId="7060BD55" w14:textId="1AA6F1BD" w:rsidR="00F435FA" w:rsidRPr="00657820" w:rsidRDefault="00F435FA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ร้อยละ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CA0839" w:rsidRPr="00657820" w14:paraId="391D5768" w14:textId="77777777" w:rsidTr="00753583">
        <w:trPr>
          <w:trHeight w:val="252"/>
          <w:tblHeader/>
        </w:trPr>
        <w:tc>
          <w:tcPr>
            <w:tcW w:w="2340" w:type="dxa"/>
            <w:tcBorders>
              <w:bottom w:val="single" w:sz="4" w:space="0" w:color="auto"/>
            </w:tcBorders>
          </w:tcPr>
          <w:p w14:paraId="322B0915" w14:textId="4E4087CB" w:rsidR="00CA0839" w:rsidRPr="00657820" w:rsidRDefault="005B4537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1" w:type="dxa"/>
          </w:tcPr>
          <w:p w14:paraId="380832EF" w14:textId="77777777" w:rsidR="00CA0839" w:rsidRPr="00657820" w:rsidRDefault="00CA0839" w:rsidP="005B4537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14:paraId="2D96DF87" w14:textId="0460DDC3" w:rsidR="00CA0839" w:rsidRPr="00657820" w:rsidRDefault="005B4537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52" w:type="dxa"/>
          </w:tcPr>
          <w:p w14:paraId="100A1CAE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FB027E" w14:textId="1CDFD379" w:rsidR="00CA0839" w:rsidRPr="00657820" w:rsidRDefault="005B4537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2E9BA053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3625011" w14:textId="48BB425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B4537" w:rsidRPr="00657820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CB71EA" w:rsidRPr="0065782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71" w:type="dxa"/>
          </w:tcPr>
          <w:p w14:paraId="0DA673B2" w14:textId="77777777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5B12D22" w14:textId="669BB1B1" w:rsidR="00CA0839" w:rsidRPr="00657820" w:rsidRDefault="00CA0839" w:rsidP="005B4537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B4537" w:rsidRPr="00657820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CB71EA" w:rsidRPr="0065782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E3268" w:rsidRPr="00657820" w14:paraId="39D050F0" w14:textId="77777777" w:rsidTr="0054751B">
        <w:trPr>
          <w:trHeight w:val="252"/>
        </w:trPr>
        <w:tc>
          <w:tcPr>
            <w:tcW w:w="2340" w:type="dxa"/>
          </w:tcPr>
          <w:p w14:paraId="35AEF365" w14:textId="6FD4E772" w:rsidR="00AE3268" w:rsidRPr="00657820" w:rsidRDefault="00AE3268" w:rsidP="00AE3268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41" w:type="dxa"/>
          </w:tcPr>
          <w:p w14:paraId="13BC2F87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5780C9C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598889D9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1D271E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07728936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0691E4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2717B74A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53DF5518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3268" w:rsidRPr="00657820" w14:paraId="4C492246" w14:textId="77777777" w:rsidTr="0054751B">
        <w:trPr>
          <w:trHeight w:val="252"/>
        </w:trPr>
        <w:tc>
          <w:tcPr>
            <w:tcW w:w="2340" w:type="dxa"/>
          </w:tcPr>
          <w:p w14:paraId="07BDCB27" w14:textId="4268B932" w:rsidR="00AE3268" w:rsidRPr="00657820" w:rsidRDefault="00AE3268" w:rsidP="00AE3268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บริษัท สตาร์ แก๊ส จำกัด</w:t>
            </w:r>
          </w:p>
        </w:tc>
        <w:tc>
          <w:tcPr>
            <w:tcW w:w="241" w:type="dxa"/>
          </w:tcPr>
          <w:p w14:paraId="172740FB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57F49E4C" w14:textId="55C73ABF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ตัวแทนจำหน่ายและสถานีบริการแก๊สแอลพีจี</w:t>
            </w:r>
          </w:p>
        </w:tc>
        <w:tc>
          <w:tcPr>
            <w:tcW w:w="252" w:type="dxa"/>
          </w:tcPr>
          <w:p w14:paraId="5E699D87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CD2EAB" w14:textId="52F56C7E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E841BCF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2B84D4" w14:textId="1453A2C5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19938E70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CCC14DC" w14:textId="4FA3C43A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E3268" w:rsidRPr="00657820" w14:paraId="5865B950" w14:textId="77777777" w:rsidTr="0054751B">
        <w:trPr>
          <w:trHeight w:val="252"/>
        </w:trPr>
        <w:tc>
          <w:tcPr>
            <w:tcW w:w="2340" w:type="dxa"/>
          </w:tcPr>
          <w:p w14:paraId="388B403C" w14:textId="77777777" w:rsidR="00AE3268" w:rsidRPr="00657820" w:rsidRDefault="00AE3268" w:rsidP="00AE3268">
            <w:pPr>
              <w:ind w:right="-18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241" w:type="dxa"/>
          </w:tcPr>
          <w:p w14:paraId="512C1F47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4B8CCB3" w14:textId="5618E4B7" w:rsidR="00AE3268" w:rsidRPr="00657820" w:rsidRDefault="00AE3268" w:rsidP="00AE3268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และบริการน้ำมัน</w:t>
            </w:r>
          </w:p>
        </w:tc>
        <w:tc>
          <w:tcPr>
            <w:tcW w:w="252" w:type="dxa"/>
          </w:tcPr>
          <w:p w14:paraId="6091A3B3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E41FE77" w14:textId="72A64E52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54CBFF69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112335D" w14:textId="6B7495DE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224956EC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29850EE" w14:textId="330BEC4A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3268" w:rsidRPr="00657820" w14:paraId="289545DF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31BB861D" w14:textId="066E6D37" w:rsidR="00AE3268" w:rsidRPr="00657820" w:rsidRDefault="00AE3268" w:rsidP="00AE3268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เฟอร์รั่ม แคปปิตอล จำกัด</w:t>
            </w:r>
          </w:p>
        </w:tc>
        <w:tc>
          <w:tcPr>
            <w:tcW w:w="241" w:type="dxa"/>
          </w:tcPr>
          <w:p w14:paraId="0214CEFF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7355B28C" w14:textId="0BA10F13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39AFA19E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D80570" w14:textId="157BD09B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75567C2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7A8805" w14:textId="471D4C4C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51C0FC1C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7394A545" w14:textId="38B7AFB3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E3268" w:rsidRPr="00657820" w14:paraId="3E46FD8D" w14:textId="77777777" w:rsidTr="00C45386">
        <w:trPr>
          <w:trHeight w:val="252"/>
        </w:trPr>
        <w:tc>
          <w:tcPr>
            <w:tcW w:w="2340" w:type="dxa"/>
          </w:tcPr>
          <w:p w14:paraId="01A654F5" w14:textId="0E29C040" w:rsidR="00AE3268" w:rsidRPr="00657820" w:rsidRDefault="00AE3268" w:rsidP="00AE3268">
            <w:pPr>
              <w:ind w:right="-202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แซม วอเตอร์ ซัพพลาย จำกัด</w:t>
            </w:r>
          </w:p>
        </w:tc>
        <w:tc>
          <w:tcPr>
            <w:tcW w:w="241" w:type="dxa"/>
          </w:tcPr>
          <w:p w14:paraId="6515DF6B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328F05B" w14:textId="77986ED9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ประกอบกิจการบำบัดน้ำเสีย</w:t>
            </w:r>
          </w:p>
        </w:tc>
        <w:tc>
          <w:tcPr>
            <w:tcW w:w="252" w:type="dxa"/>
          </w:tcPr>
          <w:p w14:paraId="249981E4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018CF76" w14:textId="171DC2F8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42DBAE38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0B777B5" w14:textId="42F5478F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56.48</w:t>
            </w:r>
          </w:p>
        </w:tc>
        <w:tc>
          <w:tcPr>
            <w:tcW w:w="271" w:type="dxa"/>
          </w:tcPr>
          <w:p w14:paraId="19781AAC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2FA3E9A4" w14:textId="2FE34D24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51.00</w:t>
            </w:r>
          </w:p>
        </w:tc>
      </w:tr>
      <w:tr w:rsidR="00AE3268" w:rsidRPr="00657820" w14:paraId="07890C82" w14:textId="77777777" w:rsidTr="00C45386">
        <w:trPr>
          <w:trHeight w:val="252"/>
        </w:trPr>
        <w:tc>
          <w:tcPr>
            <w:tcW w:w="2340" w:type="dxa"/>
          </w:tcPr>
          <w:p w14:paraId="4479D88F" w14:textId="7F24A8C5" w:rsidR="00AE3268" w:rsidRPr="00657820" w:rsidRDefault="00AE3268" w:rsidP="00AE3268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</w:t>
            </w: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val="en-GB" w:eastAsia="zh-CN"/>
              </w:rPr>
              <w:t xml:space="preserve"> </w:t>
            </w: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เอ็นเนอร์ยี่ ฟอร์ โซไซตี้จำกัด</w:t>
            </w:r>
          </w:p>
        </w:tc>
        <w:tc>
          <w:tcPr>
            <w:tcW w:w="241" w:type="dxa"/>
          </w:tcPr>
          <w:p w14:paraId="1175CF4D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6F9E7F48" w14:textId="3E92F615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E85E3D8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182A484" w14:textId="3BC57E0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6BEE4DFE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032F4A6" w14:textId="3CF4C230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2DE04305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0F77F1EF" w14:textId="38CF41CF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E3268" w:rsidRPr="00657820" w14:paraId="132C19E6" w14:textId="77777777" w:rsidTr="00506CF3">
        <w:trPr>
          <w:trHeight w:val="252"/>
        </w:trPr>
        <w:tc>
          <w:tcPr>
            <w:tcW w:w="2340" w:type="dxa"/>
            <w:vAlign w:val="center"/>
          </w:tcPr>
          <w:p w14:paraId="2FB190EC" w14:textId="1A81954A" w:rsidR="00AE3268" w:rsidRPr="00657820" w:rsidRDefault="00AE3268" w:rsidP="00AE3268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val="en-GB"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โกลด์ ชอร์ส จำกัด</w:t>
            </w:r>
          </w:p>
        </w:tc>
        <w:tc>
          <w:tcPr>
            <w:tcW w:w="241" w:type="dxa"/>
            <w:vAlign w:val="center"/>
          </w:tcPr>
          <w:p w14:paraId="4A118254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CC1AD21" w14:textId="7AE934D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บริหารจัดการ และพัฒนาระบบสาธารณูปโภค</w:t>
            </w:r>
          </w:p>
        </w:tc>
        <w:tc>
          <w:tcPr>
            <w:tcW w:w="252" w:type="dxa"/>
          </w:tcPr>
          <w:p w14:paraId="4D1B91F2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BACB47" w14:textId="5CD632C4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  <w:shd w:val="clear" w:color="auto" w:fill="auto"/>
          </w:tcPr>
          <w:p w14:paraId="5A153EE1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14:paraId="7C1A20A4" w14:textId="1387E7F2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68.54</w:t>
            </w:r>
          </w:p>
        </w:tc>
        <w:tc>
          <w:tcPr>
            <w:tcW w:w="271" w:type="dxa"/>
            <w:vAlign w:val="center"/>
          </w:tcPr>
          <w:p w14:paraId="11632ACB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vAlign w:val="center"/>
          </w:tcPr>
          <w:p w14:paraId="246D60ED" w14:textId="471F0D5C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68.54</w:t>
            </w:r>
          </w:p>
        </w:tc>
      </w:tr>
      <w:tr w:rsidR="00AE3268" w:rsidRPr="00657820" w14:paraId="5AFDE6D5" w14:textId="77777777" w:rsidTr="00506CF3">
        <w:trPr>
          <w:trHeight w:val="162"/>
        </w:trPr>
        <w:tc>
          <w:tcPr>
            <w:tcW w:w="2340" w:type="dxa"/>
            <w:vAlign w:val="center"/>
          </w:tcPr>
          <w:p w14:paraId="53C1AF2B" w14:textId="30332168" w:rsidR="00AE3268" w:rsidRPr="00657820" w:rsidRDefault="00AE3268" w:rsidP="00AE3268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41" w:type="dxa"/>
          </w:tcPr>
          <w:p w14:paraId="4869E5E1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1A4B9BD" w14:textId="2837412D" w:rsidR="00AE3268" w:rsidRPr="00657820" w:rsidRDefault="00AE3268" w:rsidP="00920CBA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ด้านการประปา</w:t>
            </w:r>
          </w:p>
        </w:tc>
        <w:tc>
          <w:tcPr>
            <w:tcW w:w="252" w:type="dxa"/>
          </w:tcPr>
          <w:p w14:paraId="477648B3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FCFC7FB" w14:textId="41C2A3D4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0137B092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7D6FFC" w14:textId="6313E06B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773DF10F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E55C1F0" w14:textId="0C955200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3268" w:rsidRPr="00657820" w14:paraId="09A602F9" w14:textId="77777777" w:rsidTr="00506CF3">
        <w:trPr>
          <w:trHeight w:val="252"/>
        </w:trPr>
        <w:tc>
          <w:tcPr>
            <w:tcW w:w="2340" w:type="dxa"/>
          </w:tcPr>
          <w:p w14:paraId="01FB1A2D" w14:textId="2295D250" w:rsidR="00AE3268" w:rsidRPr="00657820" w:rsidRDefault="00AE3268" w:rsidP="00AE3268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1" w:type="dxa"/>
          </w:tcPr>
          <w:p w14:paraId="1927F0A4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2C477137" w14:textId="1D2CAD78" w:rsidR="00AE3268" w:rsidRPr="00657820" w:rsidRDefault="00AE3268" w:rsidP="00AE3268">
            <w:pPr>
              <w:ind w:right="-18" w:firstLine="37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BCF06D9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04691B1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E500B7F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FD5B299" w14:textId="77777777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3431588C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641EB8D7" w14:textId="77777777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3268" w:rsidRPr="00657820" w14:paraId="1FF9C968" w14:textId="77777777" w:rsidTr="00506CF3">
        <w:trPr>
          <w:trHeight w:val="252"/>
        </w:trPr>
        <w:tc>
          <w:tcPr>
            <w:tcW w:w="2340" w:type="dxa"/>
            <w:vAlign w:val="center"/>
          </w:tcPr>
          <w:p w14:paraId="5AB8615D" w14:textId="1049C1C5" w:rsidR="00AE3268" w:rsidRPr="00657820" w:rsidRDefault="00AE3268" w:rsidP="00AE3268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ธวัชภิญโญ จำกัด</w:t>
            </w:r>
          </w:p>
        </w:tc>
        <w:tc>
          <w:tcPr>
            <w:tcW w:w="241" w:type="dxa"/>
          </w:tcPr>
          <w:p w14:paraId="6E7C068C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271419EE" w14:textId="34F67D12" w:rsidR="00AE3268" w:rsidRPr="00657820" w:rsidRDefault="00AE3268" w:rsidP="00AE3268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บริหารสถานีบริการแก๊สเอ็นจีวี </w:t>
            </w:r>
          </w:p>
        </w:tc>
        <w:tc>
          <w:tcPr>
            <w:tcW w:w="252" w:type="dxa"/>
          </w:tcPr>
          <w:p w14:paraId="493376AF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65CEC64" w14:textId="6372A73C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5E5A9D8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6B1A46E" w14:textId="05BB5CF5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37FDC516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D7EAE84" w14:textId="4799CC95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AE3268" w:rsidRPr="00657820" w14:paraId="4FC08713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531767C6" w14:textId="78B348AC" w:rsidR="00AE3268" w:rsidRPr="00657820" w:rsidRDefault="00AE3268" w:rsidP="00AE3268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41" w:type="dxa"/>
          </w:tcPr>
          <w:p w14:paraId="43F5000E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290FECDC" w14:textId="0FC22E47" w:rsidR="00AE3268" w:rsidRPr="00657820" w:rsidRDefault="00AE3268" w:rsidP="00AE3268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และบริการน้ำมัน</w:t>
            </w:r>
          </w:p>
        </w:tc>
        <w:tc>
          <w:tcPr>
            <w:tcW w:w="252" w:type="dxa"/>
          </w:tcPr>
          <w:p w14:paraId="62FE6A3E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3EC0D0" w14:textId="065F7835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6377C1CE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452D84D" w14:textId="179334F1" w:rsidR="00AE3268" w:rsidRPr="00657820" w:rsidRDefault="00AE3268" w:rsidP="00AE3268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1" w:type="dxa"/>
          </w:tcPr>
          <w:p w14:paraId="7940BAFD" w14:textId="77777777" w:rsidR="00AE3268" w:rsidRPr="00657820" w:rsidRDefault="00AE3268" w:rsidP="00AE3268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35284E1" w14:textId="0562B10F" w:rsidR="00AE3268" w:rsidRPr="00657820" w:rsidRDefault="00AE3268" w:rsidP="00AE3268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67C3" w:rsidRPr="00657820" w14:paraId="75CF5F56" w14:textId="77777777">
        <w:trPr>
          <w:trHeight w:val="252"/>
        </w:trPr>
        <w:tc>
          <w:tcPr>
            <w:tcW w:w="2340" w:type="dxa"/>
            <w:vAlign w:val="center"/>
          </w:tcPr>
          <w:p w14:paraId="3A9E4B90" w14:textId="6908D8E8" w:rsidR="002567C3" w:rsidRPr="00657820" w:rsidRDefault="002567C3" w:rsidP="002567C3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สตาร์ ปิโตรเลียม พลัส จำกัด</w:t>
            </w:r>
          </w:p>
        </w:tc>
        <w:tc>
          <w:tcPr>
            <w:tcW w:w="241" w:type="dxa"/>
          </w:tcPr>
          <w:p w14:paraId="65C5A6B5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6A994DF6" w14:textId="0587E896" w:rsidR="002567C3" w:rsidRPr="00657820" w:rsidRDefault="00D1310D" w:rsidP="002567C3">
            <w:pPr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สถานีบริการน้ำมัน</w:t>
            </w:r>
          </w:p>
        </w:tc>
        <w:tc>
          <w:tcPr>
            <w:tcW w:w="252" w:type="dxa"/>
          </w:tcPr>
          <w:p w14:paraId="1650B8E7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D223ED" w14:textId="1988C041" w:rsidR="002567C3" w:rsidRPr="00657820" w:rsidRDefault="002567C3" w:rsidP="002567C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65B902CD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5AD6C29" w14:textId="0C3B2D14" w:rsidR="002567C3" w:rsidRPr="00657820" w:rsidRDefault="002567C3" w:rsidP="002567C3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691B13C5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4ED25338" w14:textId="22B0416C" w:rsidR="002567C3" w:rsidRPr="00657820" w:rsidRDefault="002567C3" w:rsidP="002567C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2567C3" w:rsidRPr="00657820" w14:paraId="7D4884A9" w14:textId="77777777" w:rsidTr="00442C6E">
        <w:trPr>
          <w:trHeight w:val="252"/>
        </w:trPr>
        <w:tc>
          <w:tcPr>
            <w:tcW w:w="2340" w:type="dxa"/>
            <w:vAlign w:val="center"/>
          </w:tcPr>
          <w:p w14:paraId="280ACDDA" w14:textId="1A38F34A" w:rsidR="002567C3" w:rsidRPr="00657820" w:rsidRDefault="002567C3" w:rsidP="002567C3">
            <w:pPr>
              <w:ind w:right="-110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เฟอร์รั่ม เอ็มเนอร์ยี่ จำกัด</w:t>
            </w:r>
          </w:p>
        </w:tc>
        <w:tc>
          <w:tcPr>
            <w:tcW w:w="241" w:type="dxa"/>
          </w:tcPr>
          <w:p w14:paraId="4187F7E4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183DBB8D" w14:textId="1AAF3F2B" w:rsidR="002567C3" w:rsidRPr="00657820" w:rsidRDefault="002567C3" w:rsidP="002567C3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1350BBE9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458927" w14:textId="3F7D0125" w:rsidR="002567C3" w:rsidRPr="00657820" w:rsidRDefault="002567C3" w:rsidP="002567C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5AB56C9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92D5103" w14:textId="0EC968C5" w:rsidR="002567C3" w:rsidRPr="00657820" w:rsidRDefault="002567C3" w:rsidP="002567C3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4A899A75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1BF76774" w14:textId="2491EB7D" w:rsidR="002567C3" w:rsidRPr="00657820" w:rsidRDefault="002567C3" w:rsidP="002567C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</w:tr>
      <w:tr w:rsidR="002567C3" w:rsidRPr="00657820" w14:paraId="27D857EE" w14:textId="77777777" w:rsidTr="00506CF3">
        <w:trPr>
          <w:trHeight w:val="252"/>
        </w:trPr>
        <w:tc>
          <w:tcPr>
            <w:tcW w:w="2340" w:type="dxa"/>
          </w:tcPr>
          <w:p w14:paraId="62163816" w14:textId="68121736" w:rsidR="002567C3" w:rsidRPr="00657820" w:rsidRDefault="002567C3" w:rsidP="002567C3">
            <w:pPr>
              <w:ind w:right="-18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พระแสงกรีน พาวเวอร์ จำกัด</w:t>
            </w:r>
          </w:p>
        </w:tc>
        <w:tc>
          <w:tcPr>
            <w:tcW w:w="241" w:type="dxa"/>
          </w:tcPr>
          <w:p w14:paraId="09728507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96619A4" w14:textId="2119BC2D" w:rsidR="002567C3" w:rsidRPr="00657820" w:rsidRDefault="002567C3" w:rsidP="002567C3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2CF24F9E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E52C39" w14:textId="1A449DDA" w:rsidR="002567C3" w:rsidRPr="00657820" w:rsidRDefault="002567C3" w:rsidP="002567C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0DE8005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2E1F636" w14:textId="229D14CE" w:rsidR="002567C3" w:rsidRPr="00657820" w:rsidRDefault="002567C3" w:rsidP="002567C3">
            <w:pPr>
              <w:ind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55.00</w:t>
            </w:r>
          </w:p>
        </w:tc>
        <w:tc>
          <w:tcPr>
            <w:tcW w:w="271" w:type="dxa"/>
          </w:tcPr>
          <w:p w14:paraId="61AF70E0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</w:tcPr>
          <w:p w14:paraId="228A1F1D" w14:textId="03106878" w:rsidR="002567C3" w:rsidRPr="00657820" w:rsidRDefault="002567C3" w:rsidP="002567C3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55.00</w:t>
            </w:r>
          </w:p>
        </w:tc>
      </w:tr>
      <w:tr w:rsidR="002567C3" w:rsidRPr="00657820" w14:paraId="051FC3B9" w14:textId="77777777" w:rsidTr="0054751B">
        <w:trPr>
          <w:trHeight w:val="252"/>
        </w:trPr>
        <w:tc>
          <w:tcPr>
            <w:tcW w:w="2340" w:type="dxa"/>
          </w:tcPr>
          <w:p w14:paraId="6AA210AC" w14:textId="226821BB" w:rsidR="002567C3" w:rsidRPr="00657820" w:rsidRDefault="002567C3" w:rsidP="002567C3">
            <w:pPr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241" w:type="dxa"/>
          </w:tcPr>
          <w:p w14:paraId="6666969C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8ACCFBE" w14:textId="167028E7" w:rsidR="002567C3" w:rsidRPr="00657820" w:rsidRDefault="002567C3" w:rsidP="002567C3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การผลิตและจำหน่ายเทคโนโลยีประหยัด</w:t>
            </w:r>
          </w:p>
        </w:tc>
        <w:tc>
          <w:tcPr>
            <w:tcW w:w="252" w:type="dxa"/>
          </w:tcPr>
          <w:p w14:paraId="68AA632B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BAB5CD5" w14:textId="2A432D97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8154D05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5438732F" w14:textId="10279E80" w:rsidR="002567C3" w:rsidRPr="00657820" w:rsidRDefault="002567C3" w:rsidP="002567C3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38.50</w:t>
            </w:r>
          </w:p>
        </w:tc>
        <w:tc>
          <w:tcPr>
            <w:tcW w:w="271" w:type="dxa"/>
          </w:tcPr>
          <w:p w14:paraId="14A7BF06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025800B5" w14:textId="049FF475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38.50</w:t>
            </w:r>
          </w:p>
        </w:tc>
      </w:tr>
      <w:tr w:rsidR="002567C3" w:rsidRPr="00657820" w14:paraId="2EA9D724" w14:textId="77777777" w:rsidTr="0054751B">
        <w:trPr>
          <w:trHeight w:val="252"/>
        </w:trPr>
        <w:tc>
          <w:tcPr>
            <w:tcW w:w="2340" w:type="dxa"/>
          </w:tcPr>
          <w:p w14:paraId="6131E6F6" w14:textId="5467BA43" w:rsidR="002567C3" w:rsidRPr="00657820" w:rsidRDefault="002567C3" w:rsidP="002567C3">
            <w:p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52765A8F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217D0F12" w14:textId="46E97258" w:rsidR="002567C3" w:rsidRPr="00657820" w:rsidRDefault="002567C3" w:rsidP="002567C3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พลังงาน</w:t>
            </w:r>
          </w:p>
        </w:tc>
        <w:tc>
          <w:tcPr>
            <w:tcW w:w="252" w:type="dxa"/>
          </w:tcPr>
          <w:p w14:paraId="55B7E753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32476D" w14:textId="718D52CA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22EAE622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88B6F69" w14:textId="55ADF9B4" w:rsidR="002567C3" w:rsidRPr="00657820" w:rsidRDefault="002567C3" w:rsidP="002567C3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083DC672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4F2B8D7" w14:textId="0E516501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2567C3" w:rsidRPr="00657820" w14:paraId="22EA5BB5" w14:textId="77777777" w:rsidTr="0054751B">
        <w:trPr>
          <w:trHeight w:val="252"/>
        </w:trPr>
        <w:tc>
          <w:tcPr>
            <w:tcW w:w="2340" w:type="dxa"/>
          </w:tcPr>
          <w:p w14:paraId="44AF3B0C" w14:textId="2FDCE8FF" w:rsidR="002567C3" w:rsidRPr="00657820" w:rsidRDefault="002567C3" w:rsidP="002567C3">
            <w:pPr>
              <w:ind w:right="-1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บริษัท อี อาร์ วี อินเตอร์เนชั่นแนล </w:t>
            </w:r>
          </w:p>
        </w:tc>
        <w:tc>
          <w:tcPr>
            <w:tcW w:w="241" w:type="dxa"/>
          </w:tcPr>
          <w:p w14:paraId="11791354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6CE73A6E" w14:textId="64A826AA" w:rsidR="002567C3" w:rsidRPr="00657820" w:rsidRDefault="002567C3" w:rsidP="002567C3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ซื้อมา</w:t>
            </w:r>
            <w:r w:rsidRPr="00657820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ขายไป นำเข้า</w:t>
            </w:r>
            <w:r w:rsidRPr="00657820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ส่งออกเทคโนโลยี</w:t>
            </w:r>
          </w:p>
        </w:tc>
        <w:tc>
          <w:tcPr>
            <w:tcW w:w="252" w:type="dxa"/>
          </w:tcPr>
          <w:p w14:paraId="7DB981A6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0AFA887" w14:textId="65FC3C40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DE11A2E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FB6606E" w14:textId="568DEA71" w:rsidR="002567C3" w:rsidRPr="00657820" w:rsidRDefault="002567C3" w:rsidP="002567C3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529E3068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19B3D475" w14:textId="30F3A91B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99.99</w:t>
            </w:r>
          </w:p>
        </w:tc>
      </w:tr>
      <w:tr w:rsidR="002567C3" w:rsidRPr="00657820" w14:paraId="1BB16E10" w14:textId="77777777" w:rsidTr="0054751B">
        <w:trPr>
          <w:trHeight w:val="252"/>
        </w:trPr>
        <w:tc>
          <w:tcPr>
            <w:tcW w:w="2340" w:type="dxa"/>
          </w:tcPr>
          <w:p w14:paraId="13CCE202" w14:textId="5B30A16D" w:rsidR="002567C3" w:rsidRPr="00657820" w:rsidRDefault="002567C3" w:rsidP="002567C3">
            <w:pPr>
              <w:ind w:left="345"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จำกัด</w:t>
            </w:r>
          </w:p>
        </w:tc>
        <w:tc>
          <w:tcPr>
            <w:tcW w:w="241" w:type="dxa"/>
          </w:tcPr>
          <w:p w14:paraId="3607237F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AE97E87" w14:textId="3024E8DB" w:rsidR="002567C3" w:rsidRPr="00657820" w:rsidRDefault="002567C3" w:rsidP="002567C3">
            <w:pPr>
              <w:ind w:left="369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ประหยัดพลังงาน</w:t>
            </w:r>
          </w:p>
        </w:tc>
        <w:tc>
          <w:tcPr>
            <w:tcW w:w="252" w:type="dxa"/>
          </w:tcPr>
          <w:p w14:paraId="7AA7CE24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29C37C3" w14:textId="1313C615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0E13F0E9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E0DCF8C" w14:textId="78A2C694" w:rsidR="002567C3" w:rsidRPr="00657820" w:rsidRDefault="002567C3" w:rsidP="002567C3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62DFEA79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3332223" w14:textId="17A90963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2567C3" w:rsidRPr="00657820" w14:paraId="7D48E066" w14:textId="77777777" w:rsidTr="00506CF3">
        <w:trPr>
          <w:trHeight w:val="252"/>
        </w:trPr>
        <w:tc>
          <w:tcPr>
            <w:tcW w:w="2340" w:type="dxa"/>
            <w:vAlign w:val="center"/>
          </w:tcPr>
          <w:p w14:paraId="18C9312A" w14:textId="226B464A" w:rsidR="002567C3" w:rsidRPr="00657820" w:rsidRDefault="002567C3" w:rsidP="002567C3">
            <w:pPr>
              <w:ind w:left="345" w:right="-18" w:hanging="360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บริษัท ไฮโดรเอ็นเตอร์ไพร์ส แอนด์ อะควอดีซายน์ จำกัด</w:t>
            </w:r>
          </w:p>
        </w:tc>
        <w:tc>
          <w:tcPr>
            <w:tcW w:w="241" w:type="dxa"/>
          </w:tcPr>
          <w:p w14:paraId="796FC92F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5086015D" w14:textId="6D709F9D" w:rsidR="002567C3" w:rsidRPr="00657820" w:rsidRDefault="002567C3" w:rsidP="002567C3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การผลิตและจำหน่ายน้ำประปา</w:t>
            </w:r>
          </w:p>
        </w:tc>
        <w:tc>
          <w:tcPr>
            <w:tcW w:w="252" w:type="dxa"/>
          </w:tcPr>
          <w:p w14:paraId="3FEF3F33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586F60" w14:textId="71858658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3B5ACA3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7BACBF3B" w14:textId="2A7FD748" w:rsidR="002567C3" w:rsidRPr="00657820" w:rsidRDefault="002567C3" w:rsidP="002567C3">
            <w:pPr>
              <w:ind w:righ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2D31285B" w14:textId="77777777" w:rsidR="002567C3" w:rsidRPr="00657820" w:rsidRDefault="002567C3" w:rsidP="002567C3">
            <w:pPr>
              <w:ind w:right="-18"/>
              <w:jc w:val="thaiDistribute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51E5F084" w14:textId="05729BA2" w:rsidR="002567C3" w:rsidRPr="00657820" w:rsidRDefault="002567C3" w:rsidP="002567C3">
            <w:pPr>
              <w:ind w:right="-1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657820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99.99</w:t>
            </w:r>
          </w:p>
        </w:tc>
      </w:tr>
      <w:tr w:rsidR="002567C3" w:rsidRPr="00657820" w14:paraId="3975150B" w14:textId="77777777" w:rsidTr="0054751B">
        <w:trPr>
          <w:trHeight w:val="252"/>
        </w:trPr>
        <w:tc>
          <w:tcPr>
            <w:tcW w:w="9099" w:type="dxa"/>
            <w:gridSpan w:val="9"/>
          </w:tcPr>
          <w:p w14:paraId="729AD89E" w14:textId="0DC593FD" w:rsidR="002567C3" w:rsidRPr="00657820" w:rsidRDefault="002567C3" w:rsidP="002567C3">
            <w:pPr>
              <w:ind w:right="-18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</w:tbl>
    <w:p w14:paraId="2A1CCFF1" w14:textId="5EBB2D03" w:rsidR="003B65FB" w:rsidRPr="00657820" w:rsidRDefault="003B65FB" w:rsidP="007A1E51">
      <w:pPr>
        <w:pStyle w:val="ListParagraph"/>
        <w:spacing w:before="24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กลุ่มบริษัทมีรายการและความสัมพันธ์อย่างมีสาระสำคัญกับบริษัทที่เกี่ยวข้องกัน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ได้ดำเนินงานโดยปราศจากความสัมพันธ์ดังกล่าว</w:t>
      </w:r>
    </w:p>
    <w:p w14:paraId="1C5CFDDE" w14:textId="4A52705F" w:rsidR="008E31C0" w:rsidRPr="00657820" w:rsidRDefault="008E31C0" w:rsidP="007A1E51">
      <w:pPr>
        <w:tabs>
          <w:tab w:val="left" w:pos="720"/>
        </w:tabs>
        <w:spacing w:before="120" w:after="120"/>
        <w:ind w:left="360" w:right="-29" w:hanging="547"/>
        <w:jc w:val="thaiDistribute"/>
        <w:rPr>
          <w:rFonts w:asciiTheme="majorBidi" w:eastAsia="SimSun" w:hAnsiTheme="majorBidi" w:cstheme="majorBidi"/>
          <w:b/>
          <w:sz w:val="28"/>
          <w:cs/>
        </w:rPr>
      </w:pPr>
      <w:r w:rsidRPr="00657820">
        <w:rPr>
          <w:rFonts w:asciiTheme="majorBidi" w:eastAsia="SimSun" w:hAnsiTheme="majorBidi" w:cstheme="majorBidi"/>
          <w:b/>
          <w:bCs/>
          <w:sz w:val="28"/>
        </w:rPr>
        <w:tab/>
      </w:r>
      <w:r w:rsidRPr="00657820">
        <w:rPr>
          <w:rFonts w:asciiTheme="majorBidi" w:eastAsia="SimSun" w:hAnsiTheme="majorBidi" w:cstheme="majorBidi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Pr="00657820">
        <w:rPr>
          <w:rFonts w:asciiTheme="majorBidi" w:hAnsiTheme="majorBidi" w:cstheme="majorBidi"/>
          <w:b/>
          <w:bCs/>
          <w:sz w:val="28"/>
        </w:rPr>
        <w:t>2019</w:t>
      </w:r>
    </w:p>
    <w:p w14:paraId="3683FC40" w14:textId="088BD0E8" w:rsidR="00156898" w:rsidRPr="00657820" w:rsidRDefault="008E31C0" w:rsidP="00AE3268">
      <w:pPr>
        <w:tabs>
          <w:tab w:val="left" w:pos="720"/>
        </w:tabs>
        <w:spacing w:before="120" w:after="120"/>
        <w:ind w:left="360" w:right="-29"/>
        <w:jc w:val="thaiDistribute"/>
        <w:rPr>
          <w:rFonts w:asciiTheme="majorBidi" w:eastAsia="Calibr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657820">
        <w:rPr>
          <w:rFonts w:asciiTheme="majorBidi" w:hAnsiTheme="majorBidi" w:cstheme="majorBidi"/>
          <w:sz w:val="28"/>
        </w:rPr>
        <w:t xml:space="preserve">2019 </w:t>
      </w:r>
      <w:r w:rsidRPr="00657820">
        <w:rPr>
          <w:rFonts w:asciiTheme="majorBidi" w:hAnsiTheme="majorBidi" w:cstheme="majorBidi"/>
          <w:sz w:val="28"/>
          <w:cs/>
        </w:rPr>
        <w:t xml:space="preserve">ที่ปัจจุบันยังมีผลกระทบต่อธุรกิจและอุตสาหกรรมส่วนใหญ่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อาจนำมาซึ่งความไม่แน่นอนและผลกระทบต่อสภาพแวดล้อมของการดำเนินธุรกิจของกลุ่มบริษัท </w:t>
      </w:r>
      <w:r w:rsidRPr="00657820">
        <w:rPr>
          <w:rFonts w:asciiTheme="majorBidi" w:eastAsia="Calibri" w:hAnsiTheme="majorBidi" w:cstheme="majorBidi"/>
          <w:sz w:val="28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1FC3B913" w14:textId="3F6D41E4" w:rsidR="00D5121C" w:rsidRPr="008C28CB" w:rsidRDefault="0093174D" w:rsidP="001E565B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8C28CB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</w:p>
    <w:p w14:paraId="329FCD4B" w14:textId="3C22AC9E" w:rsidR="00D5121C" w:rsidRPr="00657820" w:rsidRDefault="0093174D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</w:t>
      </w:r>
      <w:r w:rsidR="00F3507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วิธีปฏิบัติทางการบัญชีที่รับรองทั่วไปในประเทศไทย</w:t>
      </w:r>
    </w:p>
    <w:p w14:paraId="384EF537" w14:textId="64C186D0" w:rsidR="00F82FE2" w:rsidRPr="008C28CB" w:rsidRDefault="00F82FE2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เรื่อง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“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การนำเสนองบการเงิน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”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มกราคม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2563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ตุลาคม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2560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2560”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และตามประกาศกรมพัฒนาธุรกิจการค้า เรื่อง </w:t>
      </w:r>
      <w:r w:rsidRPr="008C28CB">
        <w:rPr>
          <w:rFonts w:asciiTheme="majorBidi" w:hAnsiTheme="majorBidi" w:cstheme="majorBidi"/>
          <w:color w:val="000000"/>
          <w:spacing w:val="-2"/>
          <w:sz w:val="28"/>
          <w:cs/>
        </w:rPr>
        <w:t>“กำหนดรายการย่อที่ต้องมีใน</w:t>
      </w:r>
      <w:r w:rsidR="00F732FD" w:rsidRPr="008C28C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</w:t>
      </w:r>
      <w:r w:rsidRPr="008C28CB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</w:t>
      </w:r>
      <w:r w:rsidRPr="008C28CB">
        <w:rPr>
          <w:rFonts w:asciiTheme="majorBidi" w:eastAsia="Times New Roman" w:hAnsiTheme="majorBidi" w:cstheme="majorBidi"/>
          <w:spacing w:val="-4"/>
          <w:sz w:val="28"/>
          <w:cs/>
        </w:rPr>
        <w:t xml:space="preserve"> (ฉบับที่ </w:t>
      </w:r>
      <w:r w:rsidRPr="008C28CB">
        <w:rPr>
          <w:rFonts w:asciiTheme="majorBidi" w:eastAsia="Times New Roman" w:hAnsiTheme="majorBidi" w:cstheme="majorBidi"/>
          <w:spacing w:val="-4"/>
          <w:sz w:val="28"/>
        </w:rPr>
        <w:t xml:space="preserve">3) </w:t>
      </w:r>
      <w:r w:rsidRPr="008C28CB">
        <w:rPr>
          <w:rFonts w:asciiTheme="majorBidi" w:eastAsia="Times New Roman" w:hAnsiTheme="majorBidi" w:cstheme="majorBidi"/>
          <w:spacing w:val="-4"/>
          <w:sz w:val="28"/>
          <w:cs/>
        </w:rPr>
        <w:t xml:space="preserve">พ.ศ. </w:t>
      </w:r>
      <w:r w:rsidRPr="008C28CB">
        <w:rPr>
          <w:rFonts w:asciiTheme="majorBidi" w:eastAsia="Times New Roman" w:hAnsiTheme="majorBidi" w:cstheme="majorBidi"/>
          <w:spacing w:val="-4"/>
          <w:sz w:val="28"/>
        </w:rPr>
        <w:t xml:space="preserve">2562” </w:t>
      </w:r>
      <w:r w:rsidRPr="008C28CB">
        <w:rPr>
          <w:rFonts w:asciiTheme="majorBidi" w:eastAsia="Times New Roman" w:hAnsiTheme="majorBidi" w:cstheme="majorBidi"/>
          <w:spacing w:val="-4"/>
          <w:sz w:val="28"/>
          <w:cs/>
        </w:rPr>
        <w:t xml:space="preserve">ลงวันที่ </w:t>
      </w:r>
      <w:r w:rsidRPr="008C28CB">
        <w:rPr>
          <w:rFonts w:asciiTheme="majorBidi" w:eastAsia="Times New Roman" w:hAnsiTheme="majorBidi" w:cstheme="majorBidi"/>
          <w:spacing w:val="-4"/>
          <w:sz w:val="28"/>
        </w:rPr>
        <w:t xml:space="preserve">26 </w:t>
      </w:r>
      <w:r w:rsidRPr="008C28CB">
        <w:rPr>
          <w:rFonts w:asciiTheme="majorBidi" w:eastAsia="Times New Roman" w:hAnsiTheme="majorBidi" w:cstheme="majorBidi"/>
          <w:spacing w:val="-4"/>
          <w:sz w:val="28"/>
          <w:cs/>
        </w:rPr>
        <w:t xml:space="preserve">ธันวาคม </w:t>
      </w:r>
      <w:r w:rsidRPr="008C28CB">
        <w:rPr>
          <w:rFonts w:asciiTheme="majorBidi" w:hAnsiTheme="majorBidi" w:cstheme="majorBidi"/>
          <w:color w:val="000000"/>
          <w:spacing w:val="-2"/>
          <w:sz w:val="28"/>
          <w:lang w:val="en-GB"/>
        </w:rPr>
        <w:t>25</w:t>
      </w:r>
      <w:r w:rsidRPr="008C28CB">
        <w:rPr>
          <w:rFonts w:asciiTheme="majorBidi" w:hAnsiTheme="majorBidi" w:cstheme="majorBidi"/>
          <w:color w:val="000000"/>
          <w:spacing w:val="-2"/>
          <w:sz w:val="28"/>
        </w:rPr>
        <w:t>62</w:t>
      </w:r>
    </w:p>
    <w:p w14:paraId="3122C3A7" w14:textId="18BC03C1" w:rsidR="00D5121C" w:rsidRPr="00657820" w:rsidRDefault="00B607FE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="00415BB6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1FD41347" w14:textId="77777777" w:rsidR="00D5121C" w:rsidRPr="00657820" w:rsidRDefault="009B2480" w:rsidP="006045D3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3497EB4" w14:textId="3A06A3CA" w:rsidR="00A053A3" w:rsidRPr="00657820" w:rsidRDefault="009B2480" w:rsidP="003606B4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657820">
        <w:rPr>
          <w:rFonts w:asciiTheme="majorBidi" w:hAnsiTheme="majorBidi" w:cstheme="majorBidi"/>
          <w:spacing w:val="-6"/>
          <w:sz w:val="28"/>
          <w:cs/>
        </w:rPr>
        <w:t>งบการเงินฉบับภาษาอังกฤษจัดทำขึ้นจากงบการเงิน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ให้ใช้งบการเงินฉบับภาษาไทยเป็นหลัก</w:t>
      </w:r>
    </w:p>
    <w:p w14:paraId="0E24CB7D" w14:textId="77777777" w:rsidR="00F27CDD" w:rsidRPr="00657820" w:rsidRDefault="00F27CDD">
      <w:pPr>
        <w:overflowPunct/>
        <w:autoSpaceDE/>
        <w:autoSpaceDN/>
        <w:adjustRightInd/>
        <w:textAlignment w:val="auto"/>
        <w:rPr>
          <w:rStyle w:val="ui-provider"/>
          <w:rFonts w:asciiTheme="majorBidi" w:hAnsiTheme="majorBidi" w:cstheme="majorBidi"/>
          <w:b/>
          <w:bCs/>
          <w:sz w:val="28"/>
          <w:cs/>
        </w:rPr>
      </w:pPr>
      <w:r w:rsidRPr="00657820">
        <w:rPr>
          <w:rStyle w:val="ui-provider"/>
          <w:rFonts w:asciiTheme="majorBidi" w:hAnsiTheme="majorBidi" w:cstheme="majorBidi"/>
          <w:b/>
          <w:bCs/>
          <w:sz w:val="28"/>
          <w:cs/>
        </w:rPr>
        <w:br w:type="page"/>
      </w:r>
    </w:p>
    <w:p w14:paraId="23830A71" w14:textId="41A265B6" w:rsidR="00AE3268" w:rsidRPr="00657820" w:rsidRDefault="00A11DEA" w:rsidP="00AE3268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Style w:val="ui-provider"/>
          <w:rFonts w:asciiTheme="majorBidi" w:hAnsiTheme="majorBidi" w:cstheme="majorBidi"/>
          <w:sz w:val="28"/>
        </w:rPr>
      </w:pPr>
      <w:r w:rsidRPr="00657820">
        <w:rPr>
          <w:rStyle w:val="ui-provider"/>
          <w:rFonts w:asciiTheme="majorBidi" w:hAnsiTheme="majorBidi" w:cstheme="majorBidi"/>
          <w:b/>
          <w:bCs/>
          <w:sz w:val="28"/>
          <w:cs/>
        </w:rPr>
        <w:lastRenderedPageBreak/>
        <w:t>มาตรฐานการรายงานทางการเงินใหม่</w:t>
      </w:r>
      <w:r w:rsidRPr="00657820">
        <w:rPr>
          <w:rStyle w:val="ui-provider"/>
          <w:rFonts w:asciiTheme="majorBidi" w:hAnsiTheme="majorBidi" w:cstheme="majorBidi"/>
          <w:b/>
          <w:bCs/>
          <w:sz w:val="28"/>
        </w:rPr>
        <w:t> </w:t>
      </w:r>
    </w:p>
    <w:p w14:paraId="175FD8EB" w14:textId="075358D1" w:rsidR="00AE3268" w:rsidRPr="00657820" w:rsidRDefault="00AE3268" w:rsidP="00EC50B5">
      <w:pPr>
        <w:pStyle w:val="ListParagraph"/>
        <w:numPr>
          <w:ilvl w:val="1"/>
          <w:numId w:val="19"/>
        </w:numPr>
        <w:spacing w:before="240" w:line="240" w:lineRule="atLeast"/>
        <w:ind w:left="360" w:hanging="360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3116E76" w14:textId="77777777" w:rsidR="00AE3268" w:rsidRPr="00657820" w:rsidRDefault="00AE3268" w:rsidP="00AE3268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57820">
        <w:rPr>
          <w:rFonts w:asciiTheme="majorBidi" w:hAnsiTheme="majorBidi" w:cstheme="majorBidi"/>
          <w:sz w:val="28"/>
        </w:rPr>
        <w:t xml:space="preserve">1 </w:t>
      </w:r>
      <w:r w:rsidRPr="00657820">
        <w:rPr>
          <w:rFonts w:asciiTheme="majorBidi" w:hAnsiTheme="majorBidi" w:cstheme="majorBidi"/>
          <w:sz w:val="28"/>
          <w:cs/>
        </w:rPr>
        <w:t xml:space="preserve">มกราคม </w:t>
      </w:r>
      <w:r w:rsidRPr="00657820">
        <w:rPr>
          <w:rFonts w:asciiTheme="majorBidi" w:hAnsiTheme="majorBidi" w:cstheme="majorBidi"/>
          <w:sz w:val="28"/>
        </w:rPr>
        <w:t xml:space="preserve">2566 </w:t>
      </w:r>
      <w:r w:rsidRPr="00657820">
        <w:rPr>
          <w:rFonts w:asciiTheme="majorBidi" w:hAnsiTheme="majorBidi" w:cstheme="majorBidi"/>
          <w:sz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EC77C75" w14:textId="77777777" w:rsidR="00AE3268" w:rsidRPr="00657820" w:rsidRDefault="00AE3268" w:rsidP="00AE3268">
      <w:pPr>
        <w:spacing w:before="240" w:line="240" w:lineRule="atLeast"/>
        <w:ind w:left="360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25FE7B4F" w14:textId="7849E80D" w:rsidR="00AE3268" w:rsidRPr="00657820" w:rsidRDefault="00AE3268" w:rsidP="00EC50B5">
      <w:pPr>
        <w:pStyle w:val="ListParagraph"/>
        <w:numPr>
          <w:ilvl w:val="1"/>
          <w:numId w:val="19"/>
        </w:numPr>
        <w:spacing w:before="240" w:line="240" w:lineRule="atLeast"/>
        <w:ind w:left="360" w:hanging="360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657820">
        <w:rPr>
          <w:rStyle w:val="ui-provider"/>
          <w:rFonts w:asciiTheme="majorBidi" w:hAnsiTheme="majorBidi" w:cstheme="majorBidi"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657820">
        <w:rPr>
          <w:rStyle w:val="ui-provider"/>
          <w:rFonts w:asciiTheme="majorBidi" w:hAnsiTheme="majorBidi" w:cstheme="majorBidi"/>
          <w:sz w:val="28"/>
        </w:rPr>
        <w:t xml:space="preserve">               1</w:t>
      </w:r>
      <w:r w:rsidRPr="00657820">
        <w:rPr>
          <w:rStyle w:val="ui-provider"/>
          <w:rFonts w:asciiTheme="majorBidi" w:hAnsiTheme="majorBidi" w:cstheme="majorBidi"/>
          <w:sz w:val="28"/>
          <w:cs/>
        </w:rPr>
        <w:t xml:space="preserve"> มกราคม</w:t>
      </w:r>
      <w:r w:rsidRPr="00657820">
        <w:rPr>
          <w:rStyle w:val="ui-provider"/>
          <w:rFonts w:asciiTheme="majorBidi" w:hAnsiTheme="majorBidi" w:cstheme="majorBidi"/>
          <w:sz w:val="28"/>
        </w:rPr>
        <w:t xml:space="preserve"> 2567 </w:t>
      </w:r>
      <w:r w:rsidRPr="00657820">
        <w:rPr>
          <w:rFonts w:asciiTheme="majorBidi" w:eastAsia="Arial Unicode MS" w:hAnsiTheme="majorBidi" w:cstheme="majorBidi"/>
          <w:b/>
          <w:sz w:val="28"/>
          <w:cs/>
        </w:rPr>
        <w:t>เกี่ยวข้องและมีผลกระทบที่มีนัยสำคัญต่อกลุ่ม</w:t>
      </w:r>
      <w:r w:rsidR="00342CAC" w:rsidRPr="00657820">
        <w:rPr>
          <w:rFonts w:asciiTheme="majorBidi" w:eastAsia="Arial Unicode MS" w:hAnsiTheme="majorBidi" w:cstheme="majorBidi"/>
          <w:b/>
          <w:sz w:val="28"/>
          <w:cs/>
        </w:rPr>
        <w:t>บริษัท</w:t>
      </w:r>
    </w:p>
    <w:p w14:paraId="51DA4CE0" w14:textId="03D69B18" w:rsidR="00AE3268" w:rsidRPr="00657820" w:rsidRDefault="00AE3268" w:rsidP="00FD25D8">
      <w:pPr>
        <w:spacing w:before="240" w:after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8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783E71" w:rsidRPr="00657820">
        <w:rPr>
          <w:rFonts w:asciiTheme="majorBidi" w:hAnsiTheme="majorBidi" w:cstheme="majorBidi"/>
          <w:sz w:val="28"/>
          <w:cs/>
        </w:rPr>
        <w:br/>
      </w:r>
      <w:r w:rsidRPr="00657820">
        <w:rPr>
          <w:rFonts w:asciiTheme="majorBidi" w:hAnsiTheme="majorBidi" w:cstheme="majorBidi"/>
          <w:sz w:val="28"/>
          <w:cs/>
        </w:rPr>
        <w:t>งบการเงินที่มีรอบระยะเวลาบัญชีที่เริ่มในหรือหลังวันที่</w:t>
      </w:r>
      <w:r w:rsidRPr="00657820">
        <w:rPr>
          <w:rFonts w:asciiTheme="majorBidi" w:hAnsiTheme="majorBidi" w:cstheme="majorBidi"/>
          <w:sz w:val="28"/>
        </w:rPr>
        <w:t> 1 </w:t>
      </w:r>
      <w:r w:rsidRPr="00657820">
        <w:rPr>
          <w:rFonts w:asciiTheme="majorBidi" w:hAnsiTheme="majorBidi" w:cstheme="majorBidi"/>
          <w:sz w:val="28"/>
          <w:cs/>
        </w:rPr>
        <w:t>มกราคม</w:t>
      </w:r>
      <w:r w:rsidRPr="00657820">
        <w:rPr>
          <w:rFonts w:asciiTheme="majorBidi" w:hAnsiTheme="majorBidi" w:cstheme="majorBidi"/>
          <w:sz w:val="28"/>
        </w:rPr>
        <w:t> 2567 </w:t>
      </w:r>
      <w:r w:rsidRPr="00657820">
        <w:rPr>
          <w:rFonts w:asciiTheme="majorBidi" w:hAnsiTheme="majorBidi" w:cstheme="majorBidi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657820">
        <w:rPr>
          <w:rFonts w:asciiTheme="majorBidi" w:hAnsiTheme="majorBidi" w:cstheme="majorBidi"/>
          <w:sz w:val="28"/>
        </w:rPr>
        <w:t> </w:t>
      </w:r>
    </w:p>
    <w:p w14:paraId="134DB70E" w14:textId="70C40A51" w:rsidR="00AE3268" w:rsidRPr="00657820" w:rsidRDefault="00AE3268" w:rsidP="00AE3268">
      <w:pPr>
        <w:spacing w:line="240" w:lineRule="atLeast"/>
        <w:ind w:left="360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ฝ่ายบริหารของกลุ่มบริษัท</w:t>
      </w:r>
      <w:r w:rsidR="00DA5A01">
        <w:rPr>
          <w:rStyle w:val="ui-provider"/>
          <w:rFonts w:asciiTheme="majorBidi" w:hAnsiTheme="majorBidi" w:cstheme="majorBidi" w:hint="cs"/>
          <w:sz w:val="28"/>
          <w:cs/>
        </w:rPr>
        <w:t>ได้ทำการประเมินแล้วเห็น</w:t>
      </w:r>
      <w:r w:rsidRPr="00657820">
        <w:rPr>
          <w:rStyle w:val="ui-provider"/>
          <w:rFonts w:asciiTheme="majorBidi" w:hAnsiTheme="majorBidi" w:cstheme="majorBidi"/>
          <w:sz w:val="28"/>
          <w:cs/>
        </w:rPr>
        <w:t>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FC210A7" w14:textId="77777777" w:rsidR="00270992" w:rsidRPr="00657820" w:rsidRDefault="00270992" w:rsidP="00270992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eastAsia="en-GB"/>
        </w:rPr>
      </w:pPr>
      <w:r w:rsidRPr="00657820">
        <w:rPr>
          <w:rFonts w:asciiTheme="majorBidi" w:hAnsiTheme="majorBidi" w:cstheme="majorBidi"/>
          <w:b/>
          <w:bCs/>
          <w:sz w:val="28"/>
          <w:cs/>
          <w:lang w:eastAsia="en-GB"/>
        </w:rPr>
        <w:t>การเปลี่ยนแปลงประมาณการทางบัญชี</w:t>
      </w:r>
    </w:p>
    <w:p w14:paraId="3305BCB9" w14:textId="77777777" w:rsidR="00270992" w:rsidRPr="00657820" w:rsidRDefault="00270992" w:rsidP="00046830">
      <w:pPr>
        <w:spacing w:before="240" w:after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eastAsia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  <w:lang w:eastAsia="en-GB"/>
        </w:rPr>
        <w:t>อายุการใช้</w:t>
      </w:r>
      <w:r w:rsidRPr="00657820">
        <w:rPr>
          <w:rFonts w:asciiTheme="majorBidi" w:hAnsiTheme="majorBidi" w:cstheme="majorBidi"/>
          <w:b/>
          <w:bCs/>
          <w:i/>
          <w:iCs/>
          <w:spacing w:val="8"/>
          <w:sz w:val="28"/>
          <w:cs/>
        </w:rPr>
        <w:t>ประโยชน์</w:t>
      </w:r>
      <w:r w:rsidRPr="00657820">
        <w:rPr>
          <w:rFonts w:asciiTheme="majorBidi" w:hAnsiTheme="majorBidi" w:cstheme="majorBidi"/>
          <w:b/>
          <w:bCs/>
          <w:i/>
          <w:iCs/>
          <w:sz w:val="28"/>
          <w:cs/>
          <w:lang w:eastAsia="en-GB"/>
        </w:rPr>
        <w:t>ของเครื่องจักรและอุปกรณ์</w:t>
      </w:r>
    </w:p>
    <w:p w14:paraId="7E25C7D1" w14:textId="7BD48F15" w:rsidR="00270992" w:rsidRPr="00657820" w:rsidRDefault="00270992" w:rsidP="00270992">
      <w:pPr>
        <w:pStyle w:val="ListParagraph"/>
        <w:ind w:left="360"/>
        <w:jc w:val="thaiDistribute"/>
        <w:rPr>
          <w:rFonts w:asciiTheme="majorBidi" w:hAnsiTheme="majorBidi" w:cstheme="majorBidi"/>
          <w:sz w:val="28"/>
          <w:lang w:eastAsia="en-GB"/>
        </w:rPr>
      </w:pPr>
      <w:r w:rsidRPr="00657820">
        <w:rPr>
          <w:rFonts w:asciiTheme="majorBidi" w:hAnsiTheme="majorBidi" w:cstheme="majorBidi"/>
          <w:sz w:val="28"/>
          <w:cs/>
          <w:lang w:eastAsia="en-GB"/>
        </w:rPr>
        <w:t>ในปี</w:t>
      </w:r>
      <w:r w:rsidRPr="00657820">
        <w:rPr>
          <w:rFonts w:asciiTheme="majorBidi" w:hAnsiTheme="majorBidi" w:cstheme="majorBidi"/>
          <w:sz w:val="28"/>
          <w:lang w:eastAsia="en-GB"/>
        </w:rPr>
        <w:t xml:space="preserve"> 2566</w:t>
      </w:r>
      <w:r w:rsidRPr="00657820">
        <w:rPr>
          <w:rFonts w:asciiTheme="majorBidi" w:hAnsiTheme="majorBidi" w:cstheme="majorBidi"/>
          <w:sz w:val="28"/>
          <w:cs/>
          <w:lang w:eastAsia="en-GB"/>
        </w:rPr>
        <w:t xml:space="preserve"> บริษัทย่อยได้ทบทวนและเปลี่ยนแปลงวิธีการคิดค่าเสื่อมราคาของเครื่องจักรและอุปกรณ์บางส่วนจากวิธีเส้นตรงตามอายุการใช้ประโยชน์ เป็นวิธีการคิดค่าเสื่อมราคาด้วยวิธีจำนวนผลผลิต โดยวิธีจำนวนผลผลิต มีผลทำให้ค่าเสื่อมราคาขึ้นอยู่กับประโยชน์หรือผลผลิตที่คาดว่าจะได้รับจากสินทรัพย์และสะท้อนรูปแบบของประโยชน์เชิงเศรษฐกิจที่คาดว่าจะได้รับในอนาคตจากสินทรัพย์ได้ใกล้เคียงที่สุด </w:t>
      </w:r>
      <w:r w:rsidRPr="00657820">
        <w:rPr>
          <w:rFonts w:asciiTheme="majorBidi" w:hAnsiTheme="majorBidi" w:cstheme="majorBidi"/>
          <w:spacing w:val="-2"/>
          <w:sz w:val="28"/>
          <w:cs/>
          <w:lang w:eastAsia="en-GB"/>
        </w:rPr>
        <w:t>โดยใช้วิธีเปลี่ยนทันทีตั้งแต่วันที่</w:t>
      </w:r>
      <w:r w:rsidRPr="00657820">
        <w:rPr>
          <w:rFonts w:asciiTheme="majorBidi" w:hAnsiTheme="majorBidi" w:cstheme="majorBidi"/>
          <w:spacing w:val="-2"/>
          <w:sz w:val="28"/>
          <w:lang w:eastAsia="en-GB"/>
        </w:rPr>
        <w:t xml:space="preserve"> 1 </w:t>
      </w:r>
      <w:r w:rsidRPr="00657820">
        <w:rPr>
          <w:rFonts w:asciiTheme="majorBidi" w:hAnsiTheme="majorBidi" w:cstheme="majorBidi"/>
          <w:spacing w:val="-2"/>
          <w:sz w:val="28"/>
          <w:cs/>
          <w:lang w:eastAsia="en-GB"/>
        </w:rPr>
        <w:t xml:space="preserve">มกราคม </w:t>
      </w:r>
      <w:r w:rsidRPr="00657820">
        <w:rPr>
          <w:rFonts w:asciiTheme="majorBidi" w:hAnsiTheme="majorBidi" w:cstheme="majorBidi"/>
          <w:spacing w:val="-2"/>
          <w:sz w:val="28"/>
          <w:lang w:eastAsia="en-GB"/>
        </w:rPr>
        <w:t xml:space="preserve">2566 </w:t>
      </w:r>
      <w:r w:rsidRPr="00657820">
        <w:rPr>
          <w:rFonts w:asciiTheme="majorBidi" w:hAnsiTheme="majorBidi" w:cstheme="majorBidi"/>
          <w:spacing w:val="-2"/>
          <w:sz w:val="28"/>
          <w:cs/>
          <w:lang w:eastAsia="en-GB"/>
        </w:rPr>
        <w:t>เป็นต้นไป การเปลี่ยนแปลงนี้</w:t>
      </w:r>
      <w:r w:rsidRPr="00657820">
        <w:rPr>
          <w:rFonts w:asciiTheme="majorBidi" w:hAnsiTheme="majorBidi" w:cstheme="majorBidi"/>
          <w:sz w:val="28"/>
          <w:cs/>
          <w:lang w:eastAsia="en-GB"/>
        </w:rPr>
        <w:t xml:space="preserve"> ทำให้กลุ่มบริษัทมีผล</w:t>
      </w:r>
      <w:r w:rsidR="004449EB" w:rsidRPr="00657820">
        <w:rPr>
          <w:rFonts w:asciiTheme="majorBidi" w:hAnsiTheme="majorBidi" w:cstheme="majorBidi"/>
          <w:sz w:val="28"/>
          <w:cs/>
          <w:lang w:eastAsia="en-GB"/>
        </w:rPr>
        <w:t>กำไร</w:t>
      </w:r>
      <w:r w:rsidRPr="00657820">
        <w:rPr>
          <w:rFonts w:asciiTheme="majorBidi" w:hAnsiTheme="majorBidi" w:cstheme="majorBidi"/>
          <w:sz w:val="28"/>
          <w:cs/>
          <w:lang w:eastAsia="en-GB"/>
        </w:rPr>
        <w:t>สำหรับ</w:t>
      </w:r>
      <w:r w:rsidR="00F33D07" w:rsidRPr="00657820">
        <w:rPr>
          <w:rFonts w:asciiTheme="majorBidi" w:hAnsiTheme="majorBidi" w:cstheme="majorBidi"/>
          <w:sz w:val="28"/>
          <w:cs/>
          <w:lang w:eastAsia="en-GB"/>
        </w:rPr>
        <w:t>ปี</w:t>
      </w:r>
      <w:r w:rsidRPr="00657820">
        <w:rPr>
          <w:rFonts w:asciiTheme="majorBidi" w:hAnsiTheme="majorBidi" w:cstheme="majorBidi"/>
          <w:sz w:val="28"/>
          <w:cs/>
          <w:lang w:eastAsia="en-GB"/>
        </w:rPr>
        <w:t xml:space="preserve">สิ้นสุดวันที่ </w:t>
      </w:r>
      <w:r w:rsidRPr="00657820">
        <w:rPr>
          <w:rFonts w:asciiTheme="majorBidi" w:hAnsiTheme="majorBidi" w:cstheme="majorBidi"/>
          <w:sz w:val="28"/>
          <w:lang w:eastAsia="en-GB"/>
        </w:rPr>
        <w:t>3</w:t>
      </w:r>
      <w:r w:rsidR="00F33D07" w:rsidRPr="00657820">
        <w:rPr>
          <w:rFonts w:asciiTheme="majorBidi" w:hAnsiTheme="majorBidi" w:cstheme="majorBidi"/>
          <w:sz w:val="28"/>
          <w:lang w:eastAsia="en-GB"/>
        </w:rPr>
        <w:t>1</w:t>
      </w:r>
      <w:r w:rsidR="00F33D07" w:rsidRPr="00657820">
        <w:rPr>
          <w:rFonts w:asciiTheme="majorBidi" w:hAnsiTheme="majorBidi" w:cstheme="majorBidi"/>
          <w:sz w:val="28"/>
          <w:cs/>
          <w:lang w:eastAsia="en-GB"/>
        </w:rPr>
        <w:t xml:space="preserve"> ธันวาคม</w:t>
      </w:r>
      <w:r w:rsidRPr="00657820">
        <w:rPr>
          <w:rFonts w:asciiTheme="majorBidi" w:hAnsiTheme="majorBidi" w:cstheme="majorBidi"/>
          <w:sz w:val="28"/>
          <w:cs/>
          <w:lang w:eastAsia="en-GB"/>
        </w:rPr>
        <w:t xml:space="preserve"> </w:t>
      </w:r>
      <w:r w:rsidRPr="00657820">
        <w:rPr>
          <w:rFonts w:asciiTheme="majorBidi" w:hAnsiTheme="majorBidi" w:cstheme="majorBidi"/>
          <w:sz w:val="28"/>
          <w:lang w:eastAsia="en-GB"/>
        </w:rPr>
        <w:t xml:space="preserve">2566 </w:t>
      </w:r>
      <w:r w:rsidRPr="00657820">
        <w:rPr>
          <w:rFonts w:asciiTheme="majorBidi" w:hAnsiTheme="majorBidi" w:cstheme="majorBidi"/>
          <w:sz w:val="28"/>
          <w:cs/>
          <w:lang w:eastAsia="en-GB"/>
        </w:rPr>
        <w:t>ไม่มีผลกระทบที่มีนัยสำคัญต่องบการเงิน</w:t>
      </w:r>
    </w:p>
    <w:p w14:paraId="2463AD47" w14:textId="77777777" w:rsidR="00DE4FBC" w:rsidRPr="00657820" w:rsidRDefault="00DE4F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</w:rPr>
        <w:br w:type="page"/>
      </w:r>
    </w:p>
    <w:p w14:paraId="483EE552" w14:textId="059E75EF" w:rsidR="00D5121C" w:rsidRPr="00657820" w:rsidRDefault="009B2480" w:rsidP="0026773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นโยบายการบัญชีที่สำคัญ</w:t>
      </w:r>
    </w:p>
    <w:p w14:paraId="5BB36736" w14:textId="27E0287E" w:rsidR="00EE7C33" w:rsidRPr="00657820" w:rsidRDefault="00EE7C33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เงินสดและรายการเทียบเท่าเงินสด</w:t>
      </w:r>
    </w:p>
    <w:p w14:paraId="16111D27" w14:textId="0D8D85BB" w:rsidR="006A2C82" w:rsidRPr="00657820" w:rsidRDefault="00D81A03" w:rsidP="005E2F66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และเงินเบิกเกินบัญชี ซึ่งเงินเบิกเกินบัญชีจะแสดงไว้ในส่วนของหนี้สินหมุนเวียนในงบแสดงฐานะการเงิน</w:t>
      </w:r>
    </w:p>
    <w:p w14:paraId="59A8E333" w14:textId="5AE90DBC" w:rsidR="00EE7C33" w:rsidRPr="00657820" w:rsidRDefault="00EE7C33" w:rsidP="00EC50B5">
      <w:pPr>
        <w:pStyle w:val="ListParagraph"/>
        <w:numPr>
          <w:ilvl w:val="1"/>
          <w:numId w:val="14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ลูกหนี้การค้าและลูกหนี้หมุนเวียนอื่น</w:t>
      </w:r>
    </w:p>
    <w:p w14:paraId="704EB3AB" w14:textId="164F8E73" w:rsidR="004E295C" w:rsidRPr="00657820" w:rsidRDefault="005B6FAB" w:rsidP="005B7C18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color w:val="000000"/>
          <w:spacing w:val="-2"/>
          <w:sz w:val="28"/>
          <w:cs/>
        </w:rPr>
        <w:t>ลูกหนี้การค้า</w:t>
      </w:r>
    </w:p>
    <w:p w14:paraId="16B748A2" w14:textId="1E958FAE" w:rsidR="004E295C" w:rsidRPr="00657820" w:rsidRDefault="000D6EFB" w:rsidP="005B7C18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1FFA9310" w14:textId="62A3D690" w:rsidR="000D6EFB" w:rsidRPr="00657820" w:rsidRDefault="0058582E" w:rsidP="00AF59FB">
      <w:pPr>
        <w:tabs>
          <w:tab w:val="left" w:pos="360"/>
          <w:tab w:val="left" w:pos="540"/>
          <w:tab w:val="left" w:pos="720"/>
        </w:tabs>
        <w:spacing w:before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</w:t>
      </w:r>
      <w:r w:rsidR="00342CAC" w:rsidRPr="00657820">
        <w:rPr>
          <w:rFonts w:asciiTheme="majorBidi" w:hAnsiTheme="majorBidi" w:cstheme="majorBidi"/>
          <w:sz w:val="28"/>
          <w:cs/>
        </w:rPr>
        <w:t>บริษัท</w:t>
      </w:r>
      <w:r w:rsidRPr="00657820">
        <w:rPr>
          <w:rFonts w:asciiTheme="majorBidi" w:hAnsiTheme="majorBidi" w:cstheme="majorBidi"/>
          <w:sz w:val="28"/>
          <w:cs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342CAC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 xml:space="preserve">จะรับรู้ลูกหนี้ด้วยมูลค่าปัจจุบันของสิ่งตอบแทน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และจะวัดมูลค่าในภายหลังด้วยราคาทุนตัดจำหน่ายเนื่องจาก</w:t>
      </w:r>
      <w:r w:rsidR="00342CAC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ตั้งใจที่จะรับชำระกระแสเงินสดตามสัญญา</w:t>
      </w:r>
    </w:p>
    <w:p w14:paraId="2E15818A" w14:textId="77777777" w:rsidR="007A2471" w:rsidRPr="00657820" w:rsidRDefault="005B6FAB" w:rsidP="005B7C18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color w:val="000000"/>
          <w:spacing w:val="-2"/>
          <w:sz w:val="28"/>
          <w:cs/>
        </w:rPr>
        <w:t>ลูกหนี้หมุนเวียนอื่น</w:t>
      </w:r>
    </w:p>
    <w:p w14:paraId="617A2A6B" w14:textId="383A427D" w:rsidR="005B6FAB" w:rsidRPr="00657820" w:rsidRDefault="005B6FAB" w:rsidP="0034465C">
      <w:pPr>
        <w:tabs>
          <w:tab w:val="left" w:pos="360"/>
          <w:tab w:val="left" w:pos="540"/>
          <w:tab w:val="left" w:pos="72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แสดงมูลค่าตามใบแจ้งหนี้และจะวัดมูลค่าสุทธิหลังจากหัก</w:t>
      </w:r>
      <w:r w:rsidR="007A2471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ค่าเผื่อผลขาดทุนจากการด้อยค่า</w:t>
      </w:r>
    </w:p>
    <w:p w14:paraId="4D687C60" w14:textId="77777777" w:rsidR="00462CD2" w:rsidRPr="00657820" w:rsidRDefault="00462CD2" w:rsidP="005B7C18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color w:val="000000"/>
          <w:spacing w:val="-2"/>
          <w:sz w:val="28"/>
          <w:cs/>
        </w:rPr>
        <w:t>การด้อยค่า</w:t>
      </w:r>
    </w:p>
    <w:p w14:paraId="31A8C4FA" w14:textId="2984D1DC" w:rsidR="00462CD2" w:rsidRPr="00657820" w:rsidRDefault="00342CAC" w:rsidP="005B7C18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462CD2" w:rsidRPr="00657820">
        <w:rPr>
          <w:rFonts w:asciiTheme="majorBidi" w:hAnsiTheme="majorBidi" w:cstheme="majorBidi"/>
          <w:sz w:val="28"/>
          <w:cs/>
        </w:rPr>
        <w:t xml:space="preserve">ใช้วิธีอย่างง่าย </w:t>
      </w:r>
      <w:r w:rsidR="00462CD2" w:rsidRPr="00657820">
        <w:rPr>
          <w:rFonts w:asciiTheme="majorBidi" w:hAnsiTheme="majorBidi" w:cstheme="majorBidi"/>
          <w:sz w:val="28"/>
        </w:rPr>
        <w:t xml:space="preserve">(Simplified approach) </w:t>
      </w:r>
      <w:r w:rsidR="00462CD2" w:rsidRPr="00657820">
        <w:rPr>
          <w:rFonts w:asciiTheme="majorBidi" w:hAnsiTheme="majorBidi" w:cstheme="majorBidi"/>
          <w:sz w:val="28"/>
          <w:cs/>
        </w:rPr>
        <w:t>ในการรับรู้การด้อยค่าของลูกหนี้การค้า</w:t>
      </w:r>
      <w:r w:rsidR="00462CD2" w:rsidRPr="00657820">
        <w:rPr>
          <w:rFonts w:asciiTheme="majorBidi" w:hAnsiTheme="majorBidi" w:cstheme="majorBidi"/>
          <w:sz w:val="28"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สินทรัพย์ที่เกิดจากสัญญา</w:t>
      </w:r>
      <w:r w:rsidR="00462CD2" w:rsidRPr="00657820">
        <w:rPr>
          <w:rFonts w:asciiTheme="majorBidi" w:hAnsiTheme="majorBidi" w:cstheme="majorBidi"/>
          <w:sz w:val="28"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และลูกหนี้ตามสัญญาเช่า</w:t>
      </w:r>
      <w:r w:rsidR="00E13851" w:rsidRPr="00657820">
        <w:rPr>
          <w:rFonts w:asciiTheme="majorBidi" w:hAnsiTheme="majorBidi" w:cstheme="majorBidi"/>
          <w:sz w:val="28"/>
          <w:cs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462CD2" w:rsidRPr="00657820">
        <w:rPr>
          <w:rFonts w:asciiTheme="majorBidi" w:hAnsiTheme="majorBidi" w:cstheme="majorBidi"/>
          <w:sz w:val="28"/>
          <w:cs/>
        </w:rPr>
        <w:t>เริ่มรับรู้ลูกหนี้การค้า</w:t>
      </w:r>
      <w:r w:rsidR="00462CD2" w:rsidRPr="00657820">
        <w:rPr>
          <w:rFonts w:asciiTheme="majorBidi" w:hAnsiTheme="majorBidi" w:cstheme="majorBidi"/>
          <w:sz w:val="28"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สินทรัพย์ที่เกิดจากสัญญา</w:t>
      </w:r>
      <w:r w:rsidR="00462CD2" w:rsidRPr="00657820">
        <w:rPr>
          <w:rFonts w:asciiTheme="majorBidi" w:hAnsiTheme="majorBidi" w:cstheme="majorBidi"/>
          <w:sz w:val="28"/>
        </w:rPr>
        <w:t xml:space="preserve"> </w:t>
      </w:r>
      <w:r w:rsidR="00462CD2" w:rsidRPr="00657820">
        <w:rPr>
          <w:rFonts w:asciiTheme="majorBidi" w:hAnsiTheme="majorBidi" w:cstheme="majorBidi"/>
          <w:sz w:val="28"/>
          <w:cs/>
        </w:rPr>
        <w:t>และลูกหนี้ตามสัญญาเช่า</w:t>
      </w:r>
    </w:p>
    <w:p w14:paraId="3DE46163" w14:textId="54AB9586" w:rsidR="00462CD2" w:rsidRPr="00657820" w:rsidRDefault="00462CD2" w:rsidP="00586186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</w:t>
      </w:r>
      <w:r w:rsidR="0051021A">
        <w:rPr>
          <w:rFonts w:asciiTheme="majorBidi" w:hAnsiTheme="majorBidi" w:cstheme="majorBidi" w:hint="cs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sz w:val="28"/>
          <w:cs/>
        </w:rPr>
        <w:t xml:space="preserve"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75C16B7C" w14:textId="77777777" w:rsidR="0059094A" w:rsidRDefault="005909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49E136B4" w14:textId="083F0C24" w:rsidR="00EE7C33" w:rsidRPr="00657820" w:rsidRDefault="00EE7C33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lastRenderedPageBreak/>
        <w:t>สินค้าคงเหลือ</w:t>
      </w:r>
    </w:p>
    <w:p w14:paraId="4A5BFCE6" w14:textId="3289B4B3" w:rsidR="00424E51" w:rsidRPr="00657820" w:rsidRDefault="00424E51" w:rsidP="005D265A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สินค้าคงเหลือแสดงมูลค่าตามราคาทุน</w:t>
      </w:r>
      <w:r w:rsidR="00F740F4" w:rsidRPr="00657820">
        <w:rPr>
          <w:rFonts w:asciiTheme="majorBidi" w:eastAsia="Arial Unicode MS" w:hAnsiTheme="majorBidi" w:cstheme="majorBidi"/>
          <w:sz w:val="28"/>
          <w:cs/>
        </w:rPr>
        <w:t>วิธี</w:t>
      </w:r>
      <w:r w:rsidR="00BD73FA" w:rsidRPr="00657820">
        <w:rPr>
          <w:rFonts w:asciiTheme="majorBidi" w:hAnsiTheme="majorBidi" w:cstheme="majorBidi"/>
          <w:sz w:val="28"/>
          <w:cs/>
        </w:rPr>
        <w:t>ถัวเฉลี่ยเคลื่อนที่</w:t>
      </w:r>
      <w:r w:rsidRPr="00657820">
        <w:rPr>
          <w:rFonts w:asciiTheme="majorBidi" w:hAnsiTheme="majorBidi" w:cstheme="majorBidi"/>
          <w:sz w:val="28"/>
          <w:cs/>
        </w:rPr>
        <w:t xml:space="preserve">หรือมูลค่าสุทธิที่จะได้รับแล้วแต่ราคาใดจะต่ำกว่า </w:t>
      </w:r>
    </w:p>
    <w:p w14:paraId="4601DDB2" w14:textId="77777777" w:rsidR="00424E51" w:rsidRDefault="00424E51" w:rsidP="00424E51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14:paraId="50A2BCD8" w14:textId="6856A7FA" w:rsidR="004A6F06" w:rsidRPr="00657820" w:rsidRDefault="00424E51" w:rsidP="00424E51">
      <w:pPr>
        <w:overflowPunct/>
        <w:autoSpaceDE/>
        <w:autoSpaceDN/>
        <w:adjustRightInd/>
        <w:ind w:firstLine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รายการปรับลดราคาทุนของสินค้าคงเหลือจะตั้งขึ้นสำหรับสินค้าที่ล้าสมัย เคลื่อนไหวช้าหรือเสื่อมสภาพ</w:t>
      </w:r>
    </w:p>
    <w:p w14:paraId="289A2789" w14:textId="34B0858D" w:rsidR="00147B71" w:rsidRPr="00657820" w:rsidRDefault="00EE7C33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บัญชีกลุ่มบริษัท - เงินลงทุนในบริษัทย่อยและบริษัทร่วม</w:t>
      </w:r>
    </w:p>
    <w:p w14:paraId="2F3B165F" w14:textId="179FED85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</w:rPr>
        <w:tab/>
      </w: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cs/>
        </w:rPr>
        <w:t>บริษัทย่อย</w:t>
      </w:r>
    </w:p>
    <w:p w14:paraId="08D5F4CF" w14:textId="0FE7D2DB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บริษัทย่อย</w:t>
      </w:r>
      <w:r w:rsidR="00B61DD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หมายถึง</w:t>
      </w:r>
      <w:r w:rsidR="00B61DD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กิจการ (ซึ่งรวมถึงกิจการเฉพาะกิจ) 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00657AC8" w14:textId="77777777" w:rsidR="00986662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</w:t>
      </w:r>
      <w:r w:rsidR="00C8770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</w:t>
      </w:r>
    </w:p>
    <w:p w14:paraId="131D68D1" w14:textId="1AEC9038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ูลค่าเริ่มแรกของสินทรัพย์ที่ระบุได้ที่ได้มา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6A4AD591" w14:textId="33262623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</w:t>
      </w:r>
      <w:r w:rsidR="008B1E8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53F00BFE" w14:textId="177D0F9D" w:rsidR="0099772D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สิ่งตอบแทนที่คาดว่าจะต้องจ่ายออกไปโดยกลุ่มบริษัทรับรู้ด้วยมูลค่ายุติธรรม ณ วันที่ซื้อ</w:t>
      </w:r>
      <w:r w:rsidR="0018680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และให้บันทึกการจ่ายชำระในภายหลังไว้ในส่วนของผู้ถือหุ้น</w:t>
      </w:r>
    </w:p>
    <w:p w14:paraId="2D9C8CA6" w14:textId="77777777" w:rsidR="006A6CDB" w:rsidRPr="00657820" w:rsidRDefault="006A6C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617EDCB6" w14:textId="782B3BA8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ส่วนเกินของมูลค่าสิ่งตอบแทนที่โอนให้มูลค่าส่วนได้เสียที่ไม่มีอำนาจควบคุมในผู้ถูกซื้อ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ที่มากกว่ามูลค่ายุติธรรมสุทธิ ณ วันที่ซื้อ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จะรับรู้ส่วนต่างโดยตรงไปยังกำไรหรือขาดทุน</w:t>
      </w:r>
    </w:p>
    <w:p w14:paraId="5AE62402" w14:textId="1D4F87B6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กลุ่มบริษัทจะตัดรายการบัญชีระหว่างกัน ยอดคงเหลือ และกำไรที่ยังไม่ได้เกิดขึ้นจริงระหว่างกันในกลุ่มบริษัท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นโยบายการบัญชีของบริษัทย่อยได้ถูกปรับปรุงเพื่อให้สอดคล้องกับนโยบายการบัญชีของกลุ่มบริษัท</w:t>
      </w:r>
    </w:p>
    <w:p w14:paraId="4A003E29" w14:textId="0F1625C1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ในงบการเงินเฉพาะกิจการเงินลงทุนในบริษัทย่อยจะบันทึกบัญชีด้วยราคาทุนหักค่าเผื่อการด้อยค่า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065D9825" w14:textId="77777777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รายชื่อของบริษัทย่อยของกลุ่มบริษัทได้แสดงไว้ในหมายเหตุประกอบงบการเงินข้อ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</w:p>
    <w:p w14:paraId="4FA27079" w14:textId="77777777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cs/>
        </w:rPr>
        <w:t>รายการและส่วนได้เสียที่ไม่มีอำนาจควบคุม</w:t>
      </w:r>
    </w:p>
    <w:p w14:paraId="25C1B22B" w14:textId="51AD5FDF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กลุ่มบริษัท 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2DCD7CB" w14:textId="263E6EF9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cs/>
        </w:rPr>
        <w:t xml:space="preserve">การจำหน่ายบริษัทย่อย </w:t>
      </w:r>
    </w:p>
    <w:p w14:paraId="6A75922B" w14:textId="56A9DAA4" w:rsidR="005B011A" w:rsidRPr="00657820" w:rsidRDefault="00EE7C33" w:rsidP="00FF499B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เมื่อกลุ่มบริษัทสูญเสียการควบคุม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 </w:t>
      </w:r>
    </w:p>
    <w:p w14:paraId="063694C8" w14:textId="77777777" w:rsidR="0031623F" w:rsidRPr="00E2654F" w:rsidRDefault="0031623F" w:rsidP="0031623F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2654F">
        <w:rPr>
          <w:rFonts w:asciiTheme="majorBidi" w:hAnsiTheme="majorBidi" w:cstheme="majorBidi"/>
          <w:b/>
          <w:bCs/>
          <w:i/>
          <w:iCs/>
          <w:sz w:val="28"/>
          <w:cs/>
        </w:rPr>
        <w:t>รายการบัญชีระหว่างกัน</w:t>
      </w:r>
    </w:p>
    <w:p w14:paraId="76F66BB5" w14:textId="5B9EEF6D" w:rsidR="0031623F" w:rsidRPr="00657820" w:rsidRDefault="0031623F" w:rsidP="0031623F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จะ</w:t>
      </w:r>
      <w:r w:rsidRPr="00657820">
        <w:rPr>
          <w:rFonts w:asciiTheme="majorBidi" w:hAnsiTheme="majorBidi" w:cstheme="majorBidi"/>
          <w:sz w:val="28"/>
          <w:cs/>
        </w:rPr>
        <w:t>ตัดรายการบัญชีระหว่างกัน ยอดคงเหลือและกำไรที่ยังไม่ได้เกิดขึ้นจริงระหว่างกันในกลุ่มบรัษัท กำไรที่ยังไม่เกิดขึ้นจริงระหว่างกลุ่มบรัษัทกับบริษัทร่วมและกิจการร่วมค้าจะถูกตัดรายการภายในขอบเขตที่กลุ่มบรัษัทมีส่วนได้เสียในบริษัทร่วมและกิจการร่วมค้า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22A797D2" w14:textId="4169BC86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  <w:cs/>
        </w:rPr>
        <w:lastRenderedPageBreak/>
        <w:t>บริษัทร่วม</w:t>
      </w:r>
    </w:p>
    <w:p w14:paraId="1278269D" w14:textId="23D27DF8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บริษัทร่วมเป็นกิจการที่กลุ่มบริษัทมีอิทธิพลอย่างเป็นสาระสำคัญแต่ไม่ถึงกับควบคุม เงินลงทุนในบริษัทร่วมรับรู้โดยใช้</w:t>
      </w:r>
      <w:r w:rsidR="00746D2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วิธีส่วนได้เสียในการแสดงในงบการเงินรวม ภายใต้วิธีส่วนได้เสีย กลุ่มบริษัทรับรู้เงินลงทุนเมื่อเริ่มแรก</w:t>
      </w:r>
      <w:r w:rsidRPr="00657820">
        <w:rPr>
          <w:rFonts w:asciiTheme="majorBidi" w:hAnsiTheme="majorBidi" w:cstheme="majorBidi"/>
          <w:color w:val="000000"/>
          <w:sz w:val="28"/>
          <w:cs/>
        </w:rPr>
        <w:t>ด้วยราคาทุน มูลค่าตามบัญชี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เงินลงทุนในบริษัทร่วมของกลุ่มบริษัทรวมถึงค่าความนิยมที่ระบุได้ ณ วันที่ซื้อเงินลงทุน</w:t>
      </w:r>
    </w:p>
    <w:p w14:paraId="266E07EA" w14:textId="77777777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ถ้าส่วนได้เสียของเจ้าของในบริษัทร่วมนั้นลดลงแต่ยังคงมีอิทธิพลอย่างมีนัยสำคัญ 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14:paraId="66325C4B" w14:textId="2BB3B045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 </w:t>
      </w:r>
      <w:r w:rsidR="0062344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ในบริษัทร่วมนั้น 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350BA39B" w14:textId="6A95D476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ลุ่มบริษัท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</w:t>
      </w:r>
      <w:r w:rsidR="0062344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 (ขาดทุน) ของเงินลงทุนในบริษัทร่วมในงบกำไรขาดทุนและกำไรขาดทุนเบ็ดเสร็จอื่น</w:t>
      </w:r>
    </w:p>
    <w:p w14:paraId="1A903C8A" w14:textId="77777777" w:rsidR="00EE7C33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กำไรที่ยังไม่ได้เกิดขึ้นจริงระหว่างกลุ่มบริษัทกับบริษัทร่วมจะตัดบัญชีเท่าที่กลุ่มบริษัท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 </w:t>
      </w:r>
    </w:p>
    <w:p w14:paraId="5A861001" w14:textId="02C20E04" w:rsidR="006A2C82" w:rsidRPr="00657820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ในงบการเงินเฉพาะกิจการ เงินลงทุนในบริษัทร่วม จะบันทึกบัญชีด้วยราคาทุนหักการด้อยค่า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21ADD096" w14:textId="77777777" w:rsidR="00D74CD5" w:rsidRPr="00657820" w:rsidRDefault="00D74CD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2DC4107E" w14:textId="535291BD" w:rsidR="00400414" w:rsidRPr="00657820" w:rsidRDefault="0011092B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lastRenderedPageBreak/>
        <w:t>สินทรัพย์ทางการเงิน</w:t>
      </w:r>
      <w:r w:rsidR="00CC011A"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และหนี้สินทางการเงิน</w:t>
      </w:r>
    </w:p>
    <w:p w14:paraId="52248FB9" w14:textId="102C0E5B" w:rsidR="00400414" w:rsidRPr="001D1FAC" w:rsidRDefault="00400414" w:rsidP="0032536C">
      <w:pPr>
        <w:pStyle w:val="Style1"/>
        <w:ind w:left="360" w:firstLine="0"/>
        <w:jc w:val="thaiDistribute"/>
        <w:outlineLvl w:val="3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</w:rPr>
      </w:pPr>
      <w:r w:rsidRPr="001D1FAC">
        <w:rPr>
          <w:rFonts w:asciiTheme="majorBidi" w:hAnsiTheme="majorBidi" w:cstheme="majorBidi"/>
          <w:b/>
          <w:bCs/>
          <w:i/>
          <w:iCs/>
          <w:spacing w:val="-2"/>
          <w:sz w:val="28"/>
          <w:szCs w:val="28"/>
          <w:cs/>
          <w:lang w:val="en-US"/>
        </w:rPr>
        <w:t>สินทรัพย์ทางการเงิน</w:t>
      </w:r>
    </w:p>
    <w:p w14:paraId="03D771DF" w14:textId="7BC06599" w:rsidR="004A6F46" w:rsidRPr="00657820" w:rsidRDefault="004A6F46" w:rsidP="00DA792D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i/>
          <w:i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i/>
          <w:iCs/>
          <w:color w:val="000000"/>
          <w:spacing w:val="-2"/>
          <w:sz w:val="28"/>
          <w:cs/>
        </w:rPr>
        <w:t>การจัดประเภท</w:t>
      </w:r>
    </w:p>
    <w:p w14:paraId="373F112F" w14:textId="5C5088B2" w:rsidR="004A6F46" w:rsidRPr="00657820" w:rsidRDefault="00342CAC" w:rsidP="00DA792D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="004A6F4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A6F46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(SPPI) </w:t>
      </w:r>
      <w:r w:rsidR="004A6F4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หรือไม่ ดังนี้</w:t>
      </w:r>
    </w:p>
    <w:p w14:paraId="0983046E" w14:textId="77777777" w:rsidR="004A6F46" w:rsidRPr="00F02DA4" w:rsidRDefault="004A6F46" w:rsidP="00EC50B5">
      <w:pPr>
        <w:pStyle w:val="Style1"/>
        <w:numPr>
          <w:ilvl w:val="0"/>
          <w:numId w:val="17"/>
        </w:numPr>
        <w:ind w:left="360" w:firstLine="0"/>
        <w:jc w:val="thaiDistribute"/>
        <w:rPr>
          <w:rFonts w:ascii="Angsana New" w:eastAsia="Malgun Gothic" w:hAnsi="Angsana New" w:cs="Angsana New"/>
          <w:color w:val="000000"/>
          <w:spacing w:val="-2"/>
          <w:sz w:val="28"/>
          <w:szCs w:val="28"/>
        </w:rPr>
      </w:pPr>
      <w:r w:rsidRPr="00F02DA4">
        <w:rPr>
          <w:rFonts w:ascii="Angsana New" w:eastAsia="Malgun Gothic" w:hAnsi="Angsana New" w:cs="Angsana New" w:hint="cs"/>
          <w:color w:val="000000"/>
          <w:spacing w:val="-2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24DA6F6" w14:textId="77777777" w:rsidR="004A6F46" w:rsidRPr="00F02DA4" w:rsidRDefault="004A6F46" w:rsidP="00EC50B5">
      <w:pPr>
        <w:pStyle w:val="Style1"/>
        <w:numPr>
          <w:ilvl w:val="0"/>
          <w:numId w:val="17"/>
        </w:numPr>
        <w:spacing w:after="240"/>
        <w:ind w:left="360" w:firstLine="0"/>
        <w:jc w:val="thaiDistribute"/>
        <w:rPr>
          <w:rFonts w:ascii="Angsana New" w:eastAsia="Malgun Gothic" w:hAnsi="Angsana New" w:cs="Angsana New"/>
          <w:color w:val="000000"/>
          <w:spacing w:val="-2"/>
          <w:sz w:val="28"/>
          <w:szCs w:val="28"/>
          <w:lang w:val="en-US"/>
        </w:rPr>
      </w:pPr>
      <w:r w:rsidRPr="00F02DA4">
        <w:rPr>
          <w:rFonts w:ascii="Angsana New" w:eastAsia="Malgun Gothic" w:hAnsi="Angsana New" w:cs="Angsana New" w:hint="cs"/>
          <w:color w:val="000000"/>
          <w:spacing w:val="-2"/>
          <w:sz w:val="28"/>
          <w:szCs w:val="28"/>
          <w:cs/>
          <w:lang w:val="en-US"/>
        </w:rPr>
        <w:t>รายการที่วัดมูลค่าด้วยราคาทุนตัดจำหน่าย</w:t>
      </w:r>
    </w:p>
    <w:p w14:paraId="2D425F7E" w14:textId="0A5EE4CB" w:rsidR="0032536C" w:rsidRPr="00657820" w:rsidRDefault="00342CAC" w:rsidP="000208A8">
      <w:pPr>
        <w:spacing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4A6F4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F75AFA6" w14:textId="6C71E406" w:rsidR="004A6F46" w:rsidRPr="00657820" w:rsidRDefault="004A6F46" w:rsidP="00D74CD5">
      <w:pPr>
        <w:spacing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eastAsia="Arial Unicode MS" w:hAnsiTheme="majorBidi" w:cstheme="majorBidi"/>
          <w:sz w:val="28"/>
          <w:cs/>
        </w:rPr>
        <w:t>สำหรับ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เงินลงทุนในตราสารทุน 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(FVPL)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หรือด้วยมูลค่ายุติธรรมผ่านกำไรขาดทุนเบ็ดเสร็จอื่น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(FVOCI)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FVPL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เท่านั้น </w:t>
      </w:r>
    </w:p>
    <w:p w14:paraId="75633088" w14:textId="1E39DD18" w:rsidR="00C64B2C" w:rsidRPr="00657820" w:rsidRDefault="00C64B2C" w:rsidP="00EE44C0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การรับรู้รายการและการตัดรายการ</w:t>
      </w:r>
    </w:p>
    <w:p w14:paraId="2159CFA5" w14:textId="414D9663" w:rsidR="00C64B2C" w:rsidRPr="00657820" w:rsidRDefault="00C64B2C" w:rsidP="00EE44C0">
      <w:pPr>
        <w:spacing w:after="240"/>
        <w:ind w:left="36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57820">
        <w:rPr>
          <w:rFonts w:asciiTheme="majorBidi" w:eastAsia="Arial Unicode MS" w:hAnsiTheme="majorBidi" w:cstheme="majorBidi"/>
          <w:sz w:val="28"/>
          <w:cs/>
        </w:rPr>
        <w:t>ในการซื้อหรือได้มาหรือขายสินทรัพย์ทางการเงินโดยปกติ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จะรับรู้รายการ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>ณ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>วันที่ทำรายการค้า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>ซึ่งเป็นวันที่</w:t>
      </w:r>
      <w:r w:rsidR="00342CAC" w:rsidRPr="00657820">
        <w:rPr>
          <w:rFonts w:asciiTheme="majorBidi" w:eastAsia="Arial Unicode MS" w:hAnsiTheme="majorBidi" w:cstheme="majorBidi"/>
          <w:sz w:val="28"/>
          <w:cs/>
        </w:rPr>
        <w:t xml:space="preserve">     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เข้าทำรายการซื้อหรือขายสินทรัพย์นั้น</w:t>
      </w:r>
      <w:r w:rsidRPr="00657820">
        <w:rPr>
          <w:rFonts w:asciiTheme="majorBidi" w:eastAsia="Arial Unicode MS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eastAsia="Arial Unicode MS" w:hAnsiTheme="majorBidi" w:cstheme="majorBidi"/>
          <w:sz w:val="28"/>
          <w:cs/>
        </w:rPr>
        <w:t>โดย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749BB625" w14:textId="3DF4301A" w:rsidR="00C64B2C" w:rsidRPr="00657820" w:rsidRDefault="00C64B2C" w:rsidP="00EE44C0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การวัดมูลค่า</w:t>
      </w:r>
    </w:p>
    <w:p w14:paraId="7B529CA8" w14:textId="4074083D" w:rsidR="00C64B2C" w:rsidRPr="00657820" w:rsidRDefault="00C64B2C" w:rsidP="00EE44C0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pacing w:val="5"/>
          <w:sz w:val="28"/>
          <w:szCs w:val="28"/>
          <w:cs/>
          <w:lang w:val="en-US"/>
        </w:rPr>
        <w:t xml:space="preserve">ในการรับรู้รายการเมื่อเริ่มแรก </w:t>
      </w:r>
      <w:r w:rsidR="00342CAC" w:rsidRPr="00657820">
        <w:rPr>
          <w:rFonts w:asciiTheme="majorBidi" w:hAnsiTheme="majorBidi" w:cstheme="majorBidi"/>
          <w:spacing w:val="5"/>
          <w:sz w:val="28"/>
          <w:szCs w:val="28"/>
          <w:cs/>
          <w:lang w:val="en-US"/>
        </w:rPr>
        <w:t>กลุ่มบริษัท</w:t>
      </w:r>
      <w:r w:rsidRPr="00657820">
        <w:rPr>
          <w:rFonts w:asciiTheme="majorBidi" w:eastAsia="Arial Unicode MS" w:hAnsiTheme="majorBidi" w:cstheme="majorBidi"/>
          <w:spacing w:val="5"/>
          <w:sz w:val="28"/>
          <w:szCs w:val="28"/>
          <w:cs/>
          <w:lang w:val="en-US"/>
        </w:rPr>
        <w:t>วัดมูลค่าของสินทรัพย์ทางการเงินด้วยมูลค่ายุติธรรมบวกต้นทุนการทำรายการ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FVPL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สำหรับสินทรัพย์ทางการเงินที่วัดมูลค่าด้วย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FVPL </w:t>
      </w:r>
      <w:r w:rsidR="00342CAC" w:rsidRPr="0065782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กลุ่มบริษัท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5E758EC" w14:textId="58622466" w:rsidR="00C64B2C" w:rsidRPr="00657820" w:rsidRDefault="00C64B2C" w:rsidP="00EE44C0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</w:t>
      </w:r>
      <w:r w:rsidR="00342CA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(SPPI)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หรือไม่</w:t>
      </w:r>
    </w:p>
    <w:p w14:paraId="1B2CA8EB" w14:textId="77777777" w:rsidR="00D74CD5" w:rsidRPr="00657820" w:rsidRDefault="00D74CD5">
      <w:pPr>
        <w:overflowPunct/>
        <w:autoSpaceDE/>
        <w:autoSpaceDN/>
        <w:adjustRightInd/>
        <w:textAlignment w:val="auto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cs/>
        </w:rPr>
        <w:br w:type="page"/>
      </w:r>
    </w:p>
    <w:p w14:paraId="0BABFDB9" w14:textId="5CB8088B" w:rsidR="00C64B2C" w:rsidRPr="00657820" w:rsidRDefault="00C64B2C" w:rsidP="00EE44C0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lastRenderedPageBreak/>
        <w:t>ตราสารหนี้</w:t>
      </w:r>
    </w:p>
    <w:p w14:paraId="600FC7FA" w14:textId="107C74F1" w:rsidR="00C64B2C" w:rsidRPr="00657820" w:rsidRDefault="00C64B2C" w:rsidP="00EE44C0">
      <w:pPr>
        <w:spacing w:after="24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การวัดมูลค่าในภายหลังของตราสารหนี้ขึ้นอยู่กับโมเดลธุรกิจของกลุ่ม</w:t>
      </w:r>
      <w:r w:rsidR="00342CAC" w:rsidRPr="00657820">
        <w:rPr>
          <w:rFonts w:asciiTheme="majorBidi" w:hAnsiTheme="majorBidi" w:cstheme="majorBidi"/>
          <w:sz w:val="28"/>
          <w:cs/>
        </w:rPr>
        <w:t>บริษัท</w:t>
      </w:r>
      <w:r w:rsidRPr="00657820">
        <w:rPr>
          <w:rFonts w:asciiTheme="majorBidi" w:hAnsiTheme="majorBidi" w:cstheme="majorBidi"/>
          <w:sz w:val="28"/>
          <w:cs/>
        </w:rPr>
        <w:t>ในการจัดการสินทรัพย์ทางการเงิน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และลักษณะของกระแสเงินสดตามสัญญาของสินทรัพย์ทางการเงิน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32536C" w:rsidRPr="00657820">
        <w:rPr>
          <w:rFonts w:asciiTheme="majorBidi" w:hAnsiTheme="majorBidi" w:cstheme="majorBidi"/>
          <w:sz w:val="28"/>
        </w:rPr>
        <w:t>3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ประเภทดังนี้</w:t>
      </w:r>
    </w:p>
    <w:p w14:paraId="5877ACAB" w14:textId="270FE171" w:rsidR="00C64B2C" w:rsidRPr="00657820" w:rsidRDefault="00C64B2C" w:rsidP="00EC50B5">
      <w:pPr>
        <w:numPr>
          <w:ilvl w:val="0"/>
          <w:numId w:val="18"/>
        </w:numPr>
        <w:overflowPunct/>
        <w:autoSpaceDE/>
        <w:autoSpaceDN/>
        <w:adjustRightInd/>
        <w:spacing w:after="240"/>
        <w:ind w:left="360" w:firstLine="0"/>
        <w:jc w:val="thaiDistribute"/>
        <w:textAlignment w:val="auto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ราคาทุนตัดจำหน่าย</w:t>
      </w:r>
      <w:r w:rsidRPr="00657820">
        <w:rPr>
          <w:rFonts w:asciiTheme="majorBidi" w:hAnsiTheme="majorBidi" w:cstheme="majorBidi"/>
          <w:sz w:val="28"/>
          <w:lang w:val="en-GB"/>
        </w:rPr>
        <w:t xml:space="preserve"> - </w:t>
      </w:r>
      <w:r w:rsidRPr="00657820">
        <w:rPr>
          <w:rFonts w:asciiTheme="majorBidi" w:hAnsiTheme="majorBidi" w:cstheme="majorBidi"/>
          <w:sz w:val="28"/>
          <w:cs/>
        </w:rPr>
        <w:t>สินทรัพย์ทางการเงินที่</w:t>
      </w:r>
      <w:r w:rsidR="00342CAC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4C7135" w:rsidRPr="00657820">
        <w:rPr>
          <w:rFonts w:asciiTheme="majorBidi" w:hAnsiTheme="majorBidi" w:cstheme="majorBidi"/>
          <w:sz w:val="28"/>
          <w:cs/>
        </w:rPr>
        <w:t xml:space="preserve">รายได้อื่น </w:t>
      </w:r>
      <w:r w:rsidRPr="00657820">
        <w:rPr>
          <w:rFonts w:asciiTheme="majorBidi" w:hAnsiTheme="majorBidi" w:cstheme="majorBidi"/>
          <w:sz w:val="28"/>
          <w:cs/>
        </w:rPr>
        <w:t>กำไรหรือขาดทุนที่เกิดขึ้นจากการตัดรายการจะรับรู้โดยตรงในกำไร</w:t>
      </w:r>
      <w:r w:rsidRPr="00657820">
        <w:rPr>
          <w:rFonts w:asciiTheme="majorBidi" w:hAnsiTheme="majorBidi" w:cstheme="majorBidi"/>
          <w:spacing w:val="10"/>
          <w:sz w:val="28"/>
          <w:cs/>
        </w:rPr>
        <w:t>หรือขาดทุน</w:t>
      </w:r>
      <w:r w:rsidRPr="00657820">
        <w:rPr>
          <w:rFonts w:asciiTheme="majorBidi" w:hAnsiTheme="majorBidi" w:cstheme="majorBidi"/>
          <w:spacing w:val="10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pacing w:val="10"/>
          <w:sz w:val="28"/>
          <w:cs/>
        </w:rPr>
        <w:t>และแสดงรายการในกำไร/(ขาดทุน)อื่นพร้อมกับกำไร</w:t>
      </w:r>
      <w:r w:rsidRPr="00657820">
        <w:rPr>
          <w:rFonts w:asciiTheme="majorBidi" w:hAnsiTheme="majorBidi" w:cstheme="majorBidi"/>
          <w:spacing w:val="10"/>
          <w:sz w:val="28"/>
          <w:lang w:val="en-GB"/>
        </w:rPr>
        <w:t>/</w:t>
      </w:r>
      <w:r w:rsidRPr="00657820">
        <w:rPr>
          <w:rFonts w:asciiTheme="majorBidi" w:hAnsiTheme="majorBidi" w:cstheme="majorBidi"/>
          <w:spacing w:val="10"/>
          <w:sz w:val="28"/>
          <w:cs/>
        </w:rPr>
        <w:t>ขาดทุนจากอัตราแลกเปลี่ยน รายการขาดทุนจาก</w:t>
      </w:r>
      <w:r w:rsidRPr="00657820">
        <w:rPr>
          <w:rFonts w:asciiTheme="majorBidi" w:hAnsiTheme="majorBidi" w:cstheme="majorBidi"/>
          <w:spacing w:val="4"/>
          <w:sz w:val="28"/>
          <w:cs/>
        </w:rPr>
        <w:t>การ</w:t>
      </w:r>
      <w:r w:rsidRPr="00657820">
        <w:rPr>
          <w:rFonts w:asciiTheme="majorBidi" w:hAnsiTheme="majorBidi" w:cstheme="majorBidi"/>
          <w:sz w:val="28"/>
          <w:cs/>
        </w:rPr>
        <w:t>ด้อยค่าแสดงเป็นรายการแยกต่างหากใน</w:t>
      </w:r>
      <w:r w:rsidR="00ED5740" w:rsidRPr="00657820">
        <w:rPr>
          <w:rFonts w:asciiTheme="majorBidi" w:hAnsiTheme="majorBidi" w:cstheme="majorBidi"/>
          <w:sz w:val="28"/>
          <w:cs/>
        </w:rPr>
        <w:t>งบกำไรขาดทุนและกำไรขาดทุนเบ็ดเสร็จอื่น</w:t>
      </w:r>
    </w:p>
    <w:p w14:paraId="52306EBF" w14:textId="22BFA1D9" w:rsidR="00C64B2C" w:rsidRPr="00657820" w:rsidRDefault="00C64B2C" w:rsidP="00EC50B5">
      <w:pPr>
        <w:numPr>
          <w:ilvl w:val="0"/>
          <w:numId w:val="18"/>
        </w:numPr>
        <w:overflowPunct/>
        <w:autoSpaceDE/>
        <w:autoSpaceDN/>
        <w:adjustRightInd/>
        <w:ind w:left="360" w:firstLine="0"/>
        <w:jc w:val="thaiDistribute"/>
        <w:textAlignment w:val="auto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มูลค่ายุติธรรมผ่านกำไรขาดทุนเบ็ดเสร็จอื่น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(FVOCI) – </w:t>
      </w:r>
      <w:r w:rsidRPr="00657820">
        <w:rPr>
          <w:rFonts w:asciiTheme="majorBidi" w:hAnsiTheme="majorBidi" w:cstheme="majorBidi"/>
          <w:sz w:val="28"/>
          <w:cs/>
        </w:rPr>
        <w:t>สินทรัพย์ทางการเงินที่</w:t>
      </w:r>
      <w:r w:rsidR="00342CAC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57820">
        <w:rPr>
          <w:rFonts w:asciiTheme="majorBidi" w:hAnsiTheme="majorBidi" w:cstheme="majorBidi"/>
          <w:sz w:val="28"/>
          <w:lang w:val="en-GB"/>
        </w:rPr>
        <w:t xml:space="preserve">FVOCI </w:t>
      </w:r>
      <w:r w:rsidRPr="00657820">
        <w:rPr>
          <w:rFonts w:asciiTheme="majorBidi" w:hAnsiTheme="majorBidi" w:cstheme="majorBidi"/>
          <w:sz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657820">
        <w:rPr>
          <w:rFonts w:asciiTheme="majorBidi" w:hAnsiTheme="majorBidi" w:cstheme="majorBidi"/>
          <w:sz w:val="28"/>
          <w:lang w:val="en-GB"/>
        </w:rPr>
        <w:t xml:space="preserve">1) </w:t>
      </w:r>
      <w:r w:rsidRPr="00657820">
        <w:rPr>
          <w:rFonts w:asciiTheme="majorBidi" w:hAnsiTheme="majorBidi" w:cstheme="majorBidi"/>
          <w:sz w:val="28"/>
          <w:cs/>
        </w:rPr>
        <w:t>รายการขาดทุน</w:t>
      </w:r>
      <w:r w:rsidRPr="00657820">
        <w:rPr>
          <w:rFonts w:asciiTheme="majorBidi" w:hAnsiTheme="majorBidi" w:cstheme="majorBidi"/>
          <w:sz w:val="28"/>
          <w:lang w:val="en-GB"/>
        </w:rPr>
        <w:t>/</w:t>
      </w:r>
      <w:r w:rsidRPr="00657820">
        <w:rPr>
          <w:rFonts w:asciiTheme="majorBidi" w:hAnsiTheme="majorBidi" w:cstheme="majorBidi"/>
          <w:sz w:val="28"/>
          <w:cs/>
        </w:rPr>
        <w:t xml:space="preserve">กำไรจากการด้อยค่า </w:t>
      </w:r>
      <w:r w:rsidRPr="00657820">
        <w:rPr>
          <w:rFonts w:asciiTheme="majorBidi" w:hAnsiTheme="majorBidi" w:cstheme="majorBidi"/>
          <w:sz w:val="28"/>
          <w:lang w:val="en-GB"/>
        </w:rPr>
        <w:t xml:space="preserve">2) </w:t>
      </w:r>
      <w:r w:rsidRPr="00657820">
        <w:rPr>
          <w:rFonts w:asciiTheme="majorBidi" w:hAnsiTheme="majorBidi" w:cstheme="majorBidi"/>
          <w:sz w:val="28"/>
          <w:cs/>
        </w:rPr>
        <w:t>รายได้ดอกเบี้ยที่คำนวณตามวิธีอัตราดอกเบี้ยที่แท้จริง และ</w:t>
      </w:r>
      <w:r w:rsidRPr="00657820">
        <w:rPr>
          <w:rFonts w:asciiTheme="majorBidi" w:hAnsiTheme="majorBidi" w:cstheme="majorBidi"/>
          <w:sz w:val="28"/>
          <w:lang w:val="en-GB"/>
        </w:rPr>
        <w:t xml:space="preserve"> 3) </w:t>
      </w:r>
      <w:r w:rsidRPr="00657820">
        <w:rPr>
          <w:rFonts w:asciiTheme="majorBidi" w:hAnsiTheme="majorBidi" w:cstheme="majorBidi"/>
          <w:sz w:val="28"/>
          <w:cs/>
        </w:rPr>
        <w:t>กำไรขาดทุนจากอัตราแลกเปลี่ยน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จะรับรู้ในกำไรหรือขาดทุน</w:t>
      </w:r>
      <w:r w:rsidR="00D96D8F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เมื่อ</w:t>
      </w:r>
      <w:r w:rsidR="00342CAC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รายได้ดอกเบี้ยจะแสดงในรายการรายได้อื่นรายการขาดทุนจากการด้อยค่าแสดงเป็นรายการแยกต่างหากใน</w:t>
      </w:r>
      <w:r w:rsidR="00ED76C2" w:rsidRPr="00657820">
        <w:rPr>
          <w:rFonts w:asciiTheme="majorBidi" w:hAnsiTheme="majorBidi" w:cstheme="majorBidi"/>
          <w:sz w:val="28"/>
          <w:cs/>
        </w:rPr>
        <w:t>งบกำไรขาดทุนและกำไรขาดทุนเบ็ดเสร็จอื่น</w:t>
      </w:r>
    </w:p>
    <w:p w14:paraId="27156BEF" w14:textId="77777777" w:rsidR="00C64B2C" w:rsidRPr="00657820" w:rsidRDefault="00C64B2C" w:rsidP="0032536C">
      <w:pPr>
        <w:pStyle w:val="ListParagraph"/>
        <w:ind w:left="360"/>
        <w:rPr>
          <w:rFonts w:asciiTheme="majorBidi" w:hAnsiTheme="majorBidi" w:cstheme="majorBidi"/>
          <w:sz w:val="28"/>
          <w:lang w:val="en-GB"/>
        </w:rPr>
      </w:pPr>
    </w:p>
    <w:p w14:paraId="7BDA726F" w14:textId="155E8463" w:rsidR="00C64B2C" w:rsidRPr="00657820" w:rsidRDefault="00C64B2C" w:rsidP="00EC50B5">
      <w:pPr>
        <w:numPr>
          <w:ilvl w:val="0"/>
          <w:numId w:val="18"/>
        </w:numPr>
        <w:overflowPunct/>
        <w:autoSpaceDE/>
        <w:autoSpaceDN/>
        <w:adjustRightInd/>
        <w:spacing w:after="240"/>
        <w:ind w:left="360" w:firstLine="0"/>
        <w:jc w:val="thaiDistribute"/>
        <w:textAlignment w:val="auto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มูลค่ายุติธรรมผ่านกำไรหรือขาดทุน</w:t>
      </w:r>
      <w:r w:rsidRPr="00657820">
        <w:rPr>
          <w:rFonts w:asciiTheme="majorBidi" w:hAnsiTheme="majorBidi" w:cstheme="majorBidi"/>
          <w:sz w:val="28"/>
          <w:lang w:val="en-GB"/>
        </w:rPr>
        <w:t xml:space="preserve"> (FVPL) – </w:t>
      </w:r>
      <w:r w:rsidR="00342CAC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57820">
        <w:rPr>
          <w:rFonts w:asciiTheme="majorBidi" w:hAnsiTheme="majorBidi" w:cstheme="majorBidi"/>
          <w:sz w:val="28"/>
          <w:lang w:val="en-GB"/>
        </w:rPr>
        <w:t xml:space="preserve">FVOCI </w:t>
      </w:r>
      <w:r w:rsidRPr="00657820">
        <w:rPr>
          <w:rFonts w:asciiTheme="majorBidi" w:hAnsiTheme="majorBidi" w:cstheme="majorBidi"/>
          <w:sz w:val="28"/>
          <w:cs/>
        </w:rPr>
        <w:t>ข้างต้น ด้วย</w:t>
      </w:r>
      <w:r w:rsidRPr="00657820">
        <w:rPr>
          <w:rFonts w:asciiTheme="majorBidi" w:hAnsiTheme="majorBidi" w:cstheme="majorBidi"/>
          <w:sz w:val="28"/>
          <w:lang w:val="en-GB"/>
        </w:rPr>
        <w:t xml:space="preserve"> FVPL </w:t>
      </w:r>
      <w:r w:rsidRPr="00657820">
        <w:rPr>
          <w:rFonts w:asciiTheme="majorBidi" w:hAnsiTheme="majorBidi" w:cstheme="majorBidi"/>
          <w:sz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A9EEB3E" w14:textId="77777777" w:rsidR="00C64B2C" w:rsidRPr="00657820" w:rsidRDefault="00C64B2C" w:rsidP="00900FF8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ตราสารทุน</w:t>
      </w:r>
    </w:p>
    <w:p w14:paraId="1E9D4C1A" w14:textId="12E55044" w:rsidR="00C64B2C" w:rsidRPr="00657820" w:rsidRDefault="00342CAC" w:rsidP="00900FF8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วัดมูลค่าตราสารทุนด้วยมูลค่ายุติธรรม ในกรณีที่</w:t>
      </w:r>
      <w:r w:rsidRPr="00657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เลือกรับรู้กำไร/ขาดทุนจากมูลค่ายุติธรรมในกำไรขาดทุนเบ็ดเสร็จอื่น 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</w:rPr>
        <w:t>(FVOCI)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 </w:t>
      </w:r>
      <w:r w:rsidRPr="00657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</w:t>
      </w:r>
      <w:r w:rsidRPr="0065782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64B2C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มีสิทธิได้รับเงินปันผลนั้น</w:t>
      </w:r>
    </w:p>
    <w:p w14:paraId="4638C9D6" w14:textId="37EDA11D" w:rsidR="00C64B2C" w:rsidRPr="00657820" w:rsidRDefault="00C64B2C" w:rsidP="00900FF8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57820">
        <w:rPr>
          <w:rFonts w:asciiTheme="majorBidi" w:hAnsiTheme="majorBidi" w:cstheme="majorBidi"/>
          <w:sz w:val="28"/>
        </w:rPr>
        <w:t>FVPL</w:t>
      </w:r>
      <w:r w:rsidRPr="00657820">
        <w:rPr>
          <w:rFonts w:asciiTheme="majorBidi" w:hAnsiTheme="majorBidi" w:cstheme="majorBidi"/>
          <w:sz w:val="28"/>
          <w:cs/>
        </w:rPr>
        <w:t xml:space="preserve"> จะรับรู้ในรายการกำไร</w:t>
      </w:r>
      <w:r w:rsidR="0060590D" w:rsidRPr="00657820">
        <w:rPr>
          <w:rFonts w:asciiTheme="majorBidi" w:hAnsiTheme="majorBidi" w:cstheme="majorBidi"/>
          <w:sz w:val="28"/>
          <w:cs/>
        </w:rPr>
        <w:t>หรือ</w:t>
      </w:r>
      <w:r w:rsidRPr="00657820">
        <w:rPr>
          <w:rFonts w:asciiTheme="majorBidi" w:hAnsiTheme="majorBidi" w:cstheme="majorBidi"/>
          <w:sz w:val="28"/>
          <w:cs/>
        </w:rPr>
        <w:t>ขาดทุนใน</w:t>
      </w:r>
      <w:r w:rsidR="00360052" w:rsidRPr="00657820">
        <w:rPr>
          <w:rFonts w:asciiTheme="majorBidi" w:hAnsiTheme="majorBidi" w:cstheme="majorBidi"/>
          <w:sz w:val="28"/>
          <w:cs/>
        </w:rPr>
        <w:t>งบกำไรขาดทุนและกำไรขาดทุนเบ็ดเสร็จอื่น</w:t>
      </w:r>
    </w:p>
    <w:p w14:paraId="6BE27D58" w14:textId="2B8AD337" w:rsidR="00DA2008" w:rsidRPr="00657820" w:rsidRDefault="00C64B2C" w:rsidP="0032536C">
      <w:pPr>
        <w:spacing w:after="24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EBA65C4" w14:textId="77777777" w:rsidR="00657820" w:rsidRPr="00657820" w:rsidRDefault="006578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  <w:br w:type="page"/>
      </w:r>
    </w:p>
    <w:p w14:paraId="6AEF82EA" w14:textId="4888213F" w:rsidR="00DA2008" w:rsidRPr="00657820" w:rsidRDefault="00DA2008" w:rsidP="00900FF8">
      <w:pPr>
        <w:spacing w:before="120" w:after="120" w:line="276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</w:rPr>
      </w:pPr>
      <w:r w:rsidRPr="00657820"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  <w:lastRenderedPageBreak/>
        <w:t>หนี้สินทางการเงิน</w:t>
      </w:r>
    </w:p>
    <w:p w14:paraId="2AC6D2FA" w14:textId="71651674" w:rsidR="00645556" w:rsidRPr="00657820" w:rsidRDefault="00645556" w:rsidP="00900FF8">
      <w:pPr>
        <w:pStyle w:val="Style1"/>
        <w:spacing w:after="240"/>
        <w:ind w:hanging="144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การจัดประเภท</w:t>
      </w:r>
    </w:p>
    <w:p w14:paraId="7C649142" w14:textId="69C89512" w:rsidR="00645556" w:rsidRPr="00657820" w:rsidRDefault="00645556" w:rsidP="00900FF8">
      <w:pPr>
        <w:pStyle w:val="Style1"/>
        <w:tabs>
          <w:tab w:val="left" w:pos="540"/>
        </w:tabs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จะพิจารณาจัดประเภทเครื่องมือทางการเงินที่กลุ่ม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เป็นผู้ออกเป็นหนี้สินทางการเงินหรือ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br/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ตราสารทุนโดยพิจารณาภาระผูกพันตามสัญญา ดังนี้</w:t>
      </w:r>
    </w:p>
    <w:p w14:paraId="39259DC4" w14:textId="4070514A" w:rsidR="00645556" w:rsidRPr="00657820" w:rsidRDefault="00645556" w:rsidP="00EC50B5">
      <w:pPr>
        <w:pStyle w:val="Style1"/>
        <w:numPr>
          <w:ilvl w:val="0"/>
          <w:numId w:val="21"/>
        </w:numPr>
        <w:tabs>
          <w:tab w:val="left" w:pos="540"/>
        </w:tabs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หากกลุ่ม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เองด้วยจำนวนตราสารทุนที่คงที่ เพื่อแลกเปลี่ยนกับจำนวนเงินที่คงที่</w:t>
      </w:r>
    </w:p>
    <w:p w14:paraId="060CDD7F" w14:textId="03588185" w:rsidR="00645556" w:rsidRPr="00657820" w:rsidRDefault="00645556" w:rsidP="00EC50B5">
      <w:pPr>
        <w:pStyle w:val="Style1"/>
        <w:numPr>
          <w:ilvl w:val="0"/>
          <w:numId w:val="21"/>
        </w:numPr>
        <w:tabs>
          <w:tab w:val="left" w:pos="540"/>
        </w:tabs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หากกลุ่ม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69A0D9B" w14:textId="4E964268" w:rsidR="00645556" w:rsidRPr="00657820" w:rsidRDefault="00645556" w:rsidP="00645556">
      <w:pPr>
        <w:spacing w:after="240"/>
        <w:ind w:left="36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657820">
        <w:rPr>
          <w:rFonts w:asciiTheme="majorBidi" w:eastAsia="Arial Unicode MS" w:hAnsiTheme="majorBidi" w:cstheme="majorBidi"/>
          <w:sz w:val="28"/>
          <w:cs/>
        </w:rPr>
        <w:t>เงินกู้ยืมจัดประเภทเป็นหนี้สินหมุนเวียนเมื่อกลุ่ม</w:t>
      </w:r>
      <w:r w:rsidR="004305A7" w:rsidRPr="00657820">
        <w:rPr>
          <w:rFonts w:asciiTheme="majorBidi" w:eastAsia="Arial Unicode MS" w:hAnsiTheme="majorBidi" w:cstheme="majorBidi"/>
          <w:sz w:val="28"/>
          <w:cs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110830" w:rsidRPr="00657820">
        <w:rPr>
          <w:rFonts w:asciiTheme="majorBidi" w:eastAsia="Arial Unicode MS" w:hAnsiTheme="majorBidi" w:cstheme="majorBidi"/>
          <w:sz w:val="28"/>
          <w:lang w:val="en-GB"/>
        </w:rPr>
        <w:t>12</w:t>
      </w:r>
      <w:r w:rsidRPr="00657820">
        <w:rPr>
          <w:rFonts w:asciiTheme="majorBidi" w:eastAsia="Arial Unicode MS" w:hAnsiTheme="majorBidi" w:cstheme="majorBidi"/>
          <w:sz w:val="28"/>
          <w:cs/>
        </w:rPr>
        <w:t xml:space="preserve"> เดือน นับจากวันสิ้นรอบระยะเวลารายงาน</w:t>
      </w:r>
    </w:p>
    <w:p w14:paraId="1D4EB806" w14:textId="327A5F8C" w:rsidR="00645556" w:rsidRPr="00657820" w:rsidRDefault="00645556" w:rsidP="00BE6859">
      <w:pPr>
        <w:pStyle w:val="Style1"/>
        <w:spacing w:after="240"/>
        <w:ind w:hanging="144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การวัดมูลค่า</w:t>
      </w:r>
    </w:p>
    <w:p w14:paraId="61723227" w14:textId="61924B0B" w:rsidR="00645556" w:rsidRPr="00657820" w:rsidRDefault="00645556" w:rsidP="00F063C7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ในการรับรู้รายการเมื่อเริ่มแรกกลุ่ม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ยกเว้นหนี้สินทางการเงินที่มีอนุพันธ์แฝง เช่น หุ้นกู้แปลงสภาพ ซึ่งกลุ่ม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วัดมูลค่าเครื่องมือทางการเงินดังกล่าวด้วยมูลค่ายุติธรรมผ่านกำไรหรือขาดทุน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(FVPL) /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ยกเว้นหุ้นกู้แปลงสภาพซึ่งกลุ่ม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ได้รับรู้ ก) ส่วนของหนี้สิน ณ วันที่รับรู้เริ่มแรกด้วยมูลค่ายุติธรรม ซึ่งคำนวณโดยอ้างอิงจากอัตราดอกเบี้ยในตลาดของหุ้นกู้ที่ไม่สามารถแปลงสภาพได้ที่มีลักษณะคล้ายคลึงกัน และวัดมูลค่าในภายหลังด้วยราคาทุนตัดจำหน่าย และ ข) ส่วนของสิทธิในการแปลงสภาพ ซึ่งคำนวณจากผลต่างระหว่างมูลค่ายุติธรรมของจำนวนเงินที่ได้รับจากการออกหุ้นกู้แปลงสภาพ และมูลค่ายุติธรรมของส่วนของหนี้สิน จะรับรู้ไปยังส่วนของเจ้าของ ซึ่งจะไม่มีการวัดมูลค่าใหม่ในภายหลัง / จะรับรู้เป็นสัญญาอนุพันธ์ ซึ่งวัดมูลค่าในภายหลังด้วย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>FVPL</w:t>
      </w:r>
    </w:p>
    <w:p w14:paraId="57EAFDFB" w14:textId="4044419E" w:rsidR="00645556" w:rsidRPr="00657820" w:rsidRDefault="00645556" w:rsidP="00F063C7">
      <w:pPr>
        <w:pStyle w:val="Style1"/>
        <w:spacing w:after="240"/>
        <w:ind w:left="360" w:firstLine="0"/>
        <w:jc w:val="thaiDistribute"/>
        <w:outlineLvl w:val="3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i/>
          <w:iCs/>
          <w:sz w:val="28"/>
          <w:szCs w:val="28"/>
          <w:cs/>
          <w:lang w:val="en-US"/>
        </w:rPr>
        <w:t>การตัดรายการและการเปลี่ยนแปลงเงื่อนไขของสัญญา</w:t>
      </w:r>
    </w:p>
    <w:p w14:paraId="453EEAD9" w14:textId="17D902FF" w:rsidR="00645556" w:rsidRPr="00657820" w:rsidRDefault="00645556" w:rsidP="00F063C7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  <w:lang w:val="en-US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7E9206" w14:textId="3170ABF8" w:rsidR="00645556" w:rsidRPr="00657820" w:rsidRDefault="00645556" w:rsidP="00F063C7">
      <w:pPr>
        <w:pStyle w:val="Style1"/>
        <w:spacing w:after="240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หากกลุ่ม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มีการเจรจาต่อรองหรือเปลี่ยนแปลงเงื่อนไขของหนี้สินทางการเงิน 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1B4B5C9" w14:textId="7BC0397A" w:rsidR="00645556" w:rsidRPr="00657820" w:rsidRDefault="00645556" w:rsidP="004D5482">
      <w:pPr>
        <w:pStyle w:val="Style1"/>
        <w:ind w:left="360" w:firstLine="0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US"/>
        </w:rPr>
      </w:pP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lastRenderedPageBreak/>
        <w:t>หากกลุ่ม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พิจารณาแล้วว่าการต่อรองเงื่อนไขดังกล่าวไม่เข้าเงื่อนไขของการตัดรายการ กลุ่ม</w:t>
      </w:r>
      <w:r w:rsidR="004305A7"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บริษัท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57820">
        <w:rPr>
          <w:rFonts w:asciiTheme="majorBidi" w:eastAsia="Arial Unicode MS" w:hAnsiTheme="majorBidi" w:cstheme="majorBidi"/>
          <w:sz w:val="28"/>
          <w:szCs w:val="28"/>
        </w:rPr>
        <w:t xml:space="preserve">(Original effective interest rate) </w:t>
      </w:r>
      <w:r w:rsidRPr="00657820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A02BAD2" w14:textId="719BF237" w:rsidR="00F647F7" w:rsidRPr="00657820" w:rsidRDefault="00F647F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ที่ดิน อาคารและอุปกรณ์</w:t>
      </w:r>
    </w:p>
    <w:p w14:paraId="25C5B167" w14:textId="2AD405DC" w:rsidR="00F647F7" w:rsidRPr="00657820" w:rsidRDefault="00F647F7" w:rsidP="001E72F7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ที่ดินแสดงมูลค่าตามราคาที่ตีใหม่ อาคารและส่วนปรับปรุงอาคารแสดงมูลค่าตามราคาที่ตีใหม่หักค่าเสื่อมราคาสะสม </w:t>
      </w:r>
      <w:r w:rsidR="00BE385E" w:rsidRPr="00657820">
        <w:rPr>
          <w:rFonts w:asciiTheme="majorBidi" w:hAnsiTheme="majorBidi" w:cstheme="majorBidi"/>
          <w:spacing w:val="-2"/>
          <w:sz w:val="28"/>
        </w:rPr>
        <w:t xml:space="preserve">    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และค่าเผื่อการด้อยค่าของสินทรัพย์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(</w:t>
      </w:r>
      <w:r w:rsidRPr="00657820">
        <w:rPr>
          <w:rFonts w:asciiTheme="majorBidi" w:hAnsiTheme="majorBidi" w:cstheme="majorBidi"/>
          <w:spacing w:val="-2"/>
          <w:sz w:val="28"/>
          <w:cs/>
        </w:rPr>
        <w:t>ถ้ามี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) 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(</w:t>
      </w:r>
      <w:r w:rsidRPr="00657820">
        <w:rPr>
          <w:rFonts w:asciiTheme="majorBidi" w:hAnsiTheme="majorBidi" w:cstheme="majorBidi"/>
          <w:spacing w:val="-2"/>
          <w:sz w:val="28"/>
          <w:cs/>
        </w:rPr>
        <w:t>ถ้ามี</w:t>
      </w:r>
      <w:r w:rsidR="001E72F7" w:rsidRPr="00657820">
        <w:rPr>
          <w:rFonts w:asciiTheme="majorBidi" w:hAnsiTheme="majorBidi" w:cstheme="majorBidi"/>
          <w:spacing w:val="-2"/>
          <w:sz w:val="28"/>
        </w:rPr>
        <w:t>)</w:t>
      </w:r>
    </w:p>
    <w:p w14:paraId="2C338F37" w14:textId="685097FD" w:rsidR="002517F7" w:rsidRPr="00657820" w:rsidRDefault="00F647F7" w:rsidP="001E72F7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กลุ่มบริษัทบันทึกมูลค่าเริ่มแรกของที่ดิน อาคารและส่วนปรับปรุงอาคารในราคาทุน ณ วันที่ได้สินทรัพย์มา หลังจากนั้น</w:t>
      </w:r>
      <w:r w:rsidR="00BE385E" w:rsidRPr="00657820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กลุ่มบริษัทจัดให้มีการประเมินราคาที่ดิน อาคารและส่วนปรับปรุงอาคารโดยผู้ประเมินราคาอิสระและบันทึกสินทรัพย์ดังกล่าวในราคาที่ตีใหม่ ทั้งนี้</w:t>
      </w:r>
      <w:r w:rsidR="00EA57EF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5109FFCE" w14:textId="33A6F760" w:rsidR="00F647F7" w:rsidRPr="00657820" w:rsidRDefault="00F647F7" w:rsidP="001E72F7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07A75EFA" w14:textId="511D043B" w:rsidR="00340A25" w:rsidRPr="00657820" w:rsidRDefault="00F647F7" w:rsidP="001E72F7">
      <w:pPr>
        <w:spacing w:after="120"/>
        <w:ind w:left="990" w:hanging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lang w:val="en-GB"/>
        </w:rPr>
        <w:t>-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“</w:t>
      </w:r>
      <w:r w:rsidRPr="00657820">
        <w:rPr>
          <w:rFonts w:asciiTheme="majorBidi" w:hAnsiTheme="majorBidi" w:cstheme="majorBidi"/>
          <w:spacing w:val="-2"/>
          <w:sz w:val="28"/>
          <w:cs/>
        </w:rPr>
        <w:t>ส่วนเกินทุนจากการตีราคาสินทรัพย์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” </w:t>
      </w:r>
      <w:r w:rsidRPr="00657820">
        <w:rPr>
          <w:rFonts w:asciiTheme="majorBidi" w:hAnsiTheme="majorBidi" w:cstheme="majorBidi"/>
          <w:spacing w:val="-2"/>
          <w:sz w:val="28"/>
          <w:cs/>
        </w:rPr>
        <w:t>ในส่วนของผู้ถือหุ้น อย่างไรก็ตาม</w:t>
      </w:r>
      <w:r w:rsidR="00861570"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หากสินทรัพย์นั้นเคยมีการ</w:t>
      </w:r>
      <w:r w:rsidR="00B86143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AF347D4" w14:textId="5B423612" w:rsidR="00F647F7" w:rsidRPr="00657820" w:rsidRDefault="00F647F7" w:rsidP="00843634">
      <w:pPr>
        <w:spacing w:after="120"/>
        <w:ind w:left="993" w:hanging="547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lang w:val="en-GB"/>
        </w:rPr>
        <w:t>-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ab/>
      </w:r>
      <w:r w:rsidR="00EA57EF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“</w:t>
      </w:r>
      <w:r w:rsidRPr="00657820">
        <w:rPr>
          <w:rFonts w:asciiTheme="majorBidi" w:hAnsiTheme="majorBidi" w:cstheme="majorBidi"/>
          <w:spacing w:val="-2"/>
          <w:sz w:val="28"/>
          <w:cs/>
        </w:rPr>
        <w:t>ส่วนเกินทุนจากการตีราคาสินทรัพย์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”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>“</w:t>
      </w:r>
      <w:r w:rsidRPr="00657820">
        <w:rPr>
          <w:rFonts w:asciiTheme="majorBidi" w:hAnsiTheme="majorBidi" w:cstheme="majorBidi"/>
          <w:spacing w:val="-2"/>
          <w:sz w:val="28"/>
          <w:cs/>
        </w:rPr>
        <w:t>ส่วนเกินทุนจากการตีราคาสินทรัพย์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” </w:t>
      </w:r>
    </w:p>
    <w:p w14:paraId="15694BBC" w14:textId="789D5D0E" w:rsidR="0074318A" w:rsidRPr="00657820" w:rsidRDefault="00F647F7" w:rsidP="004522B2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สำหรับที่ดิน อาคารและอุปกรณ์ที่ได้มาจากการซื้อธุรกิจ </w:t>
      </w:r>
      <w:r w:rsidR="00EA57EF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บันทึกต้นทุนเริ่มแรกของที่ดิน อาคารและอุปกรณ์ที่ได้มาจากการรวมธุรกิจตามมูลค่ายุติธรรมของสินทรัพย์นั้น ณ วันซื้อธุรกิจ</w:t>
      </w:r>
    </w:p>
    <w:p w14:paraId="45B2354B" w14:textId="77777777" w:rsidR="00B86143" w:rsidRDefault="00B861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28"/>
          <w:cs/>
          <w:lang w:val="en-GB"/>
        </w:rPr>
      </w:pPr>
      <w:r>
        <w:rPr>
          <w:rFonts w:asciiTheme="majorBidi" w:hAnsiTheme="majorBidi" w:cstheme="majorBidi"/>
          <w:spacing w:val="-2"/>
          <w:sz w:val="28"/>
          <w:cs/>
          <w:lang w:val="en-GB"/>
        </w:rPr>
        <w:br w:type="page"/>
      </w:r>
    </w:p>
    <w:p w14:paraId="78C5F6E6" w14:textId="3C8D57AD" w:rsidR="00F647F7" w:rsidRPr="00657820" w:rsidRDefault="00F647F7" w:rsidP="00311F2D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  <w:lang w:val="en-GB"/>
        </w:rPr>
        <w:lastRenderedPageBreak/>
        <w:t>ค่าเสื่อมราคาของอาคารและอุปกรณ์</w:t>
      </w:r>
      <w:r w:rsidR="00520EFD" w:rsidRPr="00657820">
        <w:rPr>
          <w:rFonts w:asciiTheme="majorBidi" w:hAnsiTheme="majorBidi" w:cstheme="majorBidi"/>
          <w:spacing w:val="-2"/>
          <w:sz w:val="28"/>
          <w:cs/>
          <w:lang w:val="en-GB"/>
        </w:rPr>
        <w:t>โดยทั่วไป</w:t>
      </w:r>
      <w:r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คำนวณจากราคาทุนหรือราคาที่ตีใหม่ของสินทรัพย์โดยวิธีเส้นตรงตามอายุ</w:t>
      </w:r>
      <w:r w:rsidR="00324901"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  </w:t>
      </w:r>
      <w:r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การใ</w:t>
      </w:r>
      <w:r w:rsidR="001E1830"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ช</w:t>
      </w:r>
      <w:r w:rsidR="00A333C4" w:rsidRPr="00657820">
        <w:rPr>
          <w:rFonts w:asciiTheme="majorBidi" w:hAnsiTheme="majorBidi" w:cstheme="majorBidi"/>
          <w:spacing w:val="-2"/>
          <w:sz w:val="28"/>
          <w:cs/>
          <w:lang w:val="en-GB"/>
        </w:rPr>
        <w:t>้</w:t>
      </w:r>
      <w:r w:rsidRPr="00657820">
        <w:rPr>
          <w:rFonts w:asciiTheme="majorBidi" w:hAnsiTheme="majorBidi" w:cstheme="majorBidi"/>
          <w:spacing w:val="-2"/>
          <w:sz w:val="28"/>
          <w:cs/>
          <w:lang w:val="en-GB"/>
        </w:rPr>
        <w:t>ประโยชน์โดยประมาณดังนี้</w:t>
      </w:r>
    </w:p>
    <w:tbl>
      <w:tblPr>
        <w:tblW w:w="8010" w:type="dxa"/>
        <w:tblInd w:w="900" w:type="dxa"/>
        <w:tblLook w:val="01E0" w:firstRow="1" w:lastRow="1" w:firstColumn="1" w:lastColumn="1" w:noHBand="0" w:noVBand="0"/>
      </w:tblPr>
      <w:tblGrid>
        <w:gridCol w:w="4860"/>
        <w:gridCol w:w="1374"/>
        <w:gridCol w:w="1776"/>
      </w:tblGrid>
      <w:tr w:rsidR="00F647F7" w:rsidRPr="00657820" w14:paraId="006D381C" w14:textId="77777777" w:rsidTr="00B564DA">
        <w:trPr>
          <w:trHeight w:val="389"/>
        </w:trPr>
        <w:tc>
          <w:tcPr>
            <w:tcW w:w="4860" w:type="dxa"/>
          </w:tcPr>
          <w:p w14:paraId="5D9DC62C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ส่วนปรับปรุงที่ดิน</w:t>
            </w:r>
          </w:p>
        </w:tc>
        <w:tc>
          <w:tcPr>
            <w:tcW w:w="1374" w:type="dxa"/>
          </w:tcPr>
          <w:p w14:paraId="08C86020" w14:textId="2A0D6D19" w:rsidR="00F647F7" w:rsidRPr="00657820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21</w:t>
            </w:r>
            <w:r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-</w:t>
            </w:r>
            <w:r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23</w:t>
            </w:r>
          </w:p>
        </w:tc>
        <w:tc>
          <w:tcPr>
            <w:tcW w:w="1776" w:type="dxa"/>
          </w:tcPr>
          <w:p w14:paraId="0A1C72CF" w14:textId="5BC6C6BC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2FEF606D" w14:textId="77777777" w:rsidTr="00B564DA">
        <w:trPr>
          <w:trHeight w:val="389"/>
        </w:trPr>
        <w:tc>
          <w:tcPr>
            <w:tcW w:w="4860" w:type="dxa"/>
          </w:tcPr>
          <w:p w14:paraId="790E3387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74" w:type="dxa"/>
          </w:tcPr>
          <w:p w14:paraId="30DBCC70" w14:textId="411ADC50" w:rsidR="00F647F7" w:rsidRPr="00657820" w:rsidRDefault="006658E8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</w:rPr>
              <w:t>5</w:t>
            </w:r>
            <w:r w:rsidR="00B564DA"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CD52D8" w:rsidRPr="00657820">
              <w:rPr>
                <w:rFonts w:asciiTheme="majorBidi" w:hAnsiTheme="majorBidi" w:cstheme="majorBidi"/>
                <w:spacing w:val="-2"/>
                <w:sz w:val="28"/>
              </w:rPr>
              <w:t>-</w:t>
            </w:r>
            <w:r w:rsidR="00B564DA"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A968F3" w:rsidRPr="00657820">
              <w:rPr>
                <w:rFonts w:asciiTheme="majorBidi" w:hAnsiTheme="majorBidi" w:cstheme="majorBidi"/>
                <w:spacing w:val="-2"/>
                <w:sz w:val="28"/>
              </w:rPr>
              <w:t>30</w:t>
            </w:r>
          </w:p>
        </w:tc>
        <w:tc>
          <w:tcPr>
            <w:tcW w:w="1776" w:type="dxa"/>
          </w:tcPr>
          <w:p w14:paraId="7B3EB695" w14:textId="7C52DC70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56C7C7E7" w14:textId="77777777" w:rsidTr="00B564DA">
        <w:trPr>
          <w:trHeight w:val="401"/>
        </w:trPr>
        <w:tc>
          <w:tcPr>
            <w:tcW w:w="4860" w:type="dxa"/>
          </w:tcPr>
          <w:p w14:paraId="0D52F777" w14:textId="2637EF4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74" w:type="dxa"/>
          </w:tcPr>
          <w:p w14:paraId="42EC36BE" w14:textId="74566AD0" w:rsidR="00F647F7" w:rsidRPr="00657820" w:rsidRDefault="00EE7ABF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3 </w:t>
            </w:r>
            <w:r w:rsidR="00CD52D8"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-</w:t>
            </w: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 </w:t>
            </w:r>
            <w:r w:rsidR="00B564DA"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20</w:t>
            </w:r>
          </w:p>
        </w:tc>
        <w:tc>
          <w:tcPr>
            <w:tcW w:w="1776" w:type="dxa"/>
          </w:tcPr>
          <w:p w14:paraId="7AFCFECC" w14:textId="310485CC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67EBDA33" w14:textId="77777777" w:rsidTr="00B564DA">
        <w:trPr>
          <w:trHeight w:val="389"/>
        </w:trPr>
        <w:tc>
          <w:tcPr>
            <w:tcW w:w="4860" w:type="dxa"/>
          </w:tcPr>
          <w:p w14:paraId="494CC30E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74" w:type="dxa"/>
          </w:tcPr>
          <w:p w14:paraId="20E3DDA2" w14:textId="428441EA" w:rsidR="00F647F7" w:rsidRPr="00657820" w:rsidRDefault="00B837DD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3 </w:t>
            </w:r>
            <w:r w:rsidR="00CD52D8"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-</w:t>
            </w: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 </w:t>
            </w:r>
            <w:r w:rsidR="00A968F3"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20</w:t>
            </w:r>
          </w:p>
        </w:tc>
        <w:tc>
          <w:tcPr>
            <w:tcW w:w="1776" w:type="dxa"/>
          </w:tcPr>
          <w:p w14:paraId="60BA58C1" w14:textId="365A9E3F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283584A9" w14:textId="77777777" w:rsidTr="00B564DA">
        <w:trPr>
          <w:trHeight w:val="389"/>
        </w:trPr>
        <w:tc>
          <w:tcPr>
            <w:tcW w:w="4860" w:type="dxa"/>
          </w:tcPr>
          <w:p w14:paraId="608A879F" w14:textId="3650ED48" w:rsidR="00F647F7" w:rsidRPr="00657820" w:rsidRDefault="002155AD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</w:t>
            </w:r>
            <w:r w:rsidR="00F647F7"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เครื่องใช้สำนักงาน</w:t>
            </w:r>
          </w:p>
        </w:tc>
        <w:tc>
          <w:tcPr>
            <w:tcW w:w="1374" w:type="dxa"/>
          </w:tcPr>
          <w:p w14:paraId="3D81CF4E" w14:textId="5F9B15F6" w:rsidR="00F647F7" w:rsidRPr="00657820" w:rsidRDefault="00ED1597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 xml:space="preserve">1 - </w:t>
            </w:r>
            <w:r w:rsidR="00B564DA"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37FAB66F" w14:textId="6ECD1BE3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610C9E15" w14:textId="77777777" w:rsidTr="00B564DA">
        <w:trPr>
          <w:trHeight w:val="389"/>
        </w:trPr>
        <w:tc>
          <w:tcPr>
            <w:tcW w:w="4860" w:type="dxa"/>
          </w:tcPr>
          <w:p w14:paraId="282F140C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74" w:type="dxa"/>
          </w:tcPr>
          <w:p w14:paraId="3120E33B" w14:textId="3EE64BCA" w:rsidR="00F647F7" w:rsidRPr="00657820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  <w:r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2155AD" w:rsidRPr="00657820">
              <w:rPr>
                <w:rFonts w:asciiTheme="majorBidi" w:hAnsiTheme="majorBidi" w:cstheme="majorBidi"/>
                <w:spacing w:val="-2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="002155AD" w:rsidRPr="00657820">
              <w:rPr>
                <w:rFonts w:asciiTheme="majorBidi" w:hAnsiTheme="majorBidi" w:cstheme="majorBidi"/>
                <w:spacing w:val="-2"/>
                <w:sz w:val="28"/>
              </w:rPr>
              <w:t>20</w:t>
            </w:r>
          </w:p>
        </w:tc>
        <w:tc>
          <w:tcPr>
            <w:tcW w:w="1776" w:type="dxa"/>
          </w:tcPr>
          <w:p w14:paraId="55BA243A" w14:textId="655842A1" w:rsidR="00F647F7" w:rsidRPr="00657820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504888DC" w14:textId="77777777" w:rsidTr="00B564DA">
        <w:trPr>
          <w:trHeight w:val="401"/>
        </w:trPr>
        <w:tc>
          <w:tcPr>
            <w:tcW w:w="4860" w:type="dxa"/>
          </w:tcPr>
          <w:p w14:paraId="3C1983BD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ยานพาหนะ</w:t>
            </w:r>
          </w:p>
        </w:tc>
        <w:tc>
          <w:tcPr>
            <w:tcW w:w="1374" w:type="dxa"/>
          </w:tcPr>
          <w:p w14:paraId="39DFCA05" w14:textId="4702EA04" w:rsidR="00F647F7" w:rsidRPr="00657820" w:rsidRDefault="00907796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</w:rPr>
              <w:t>5</w:t>
            </w:r>
          </w:p>
        </w:tc>
        <w:tc>
          <w:tcPr>
            <w:tcW w:w="1776" w:type="dxa"/>
          </w:tcPr>
          <w:p w14:paraId="5955EBEB" w14:textId="42197151" w:rsidR="00F647F7" w:rsidRPr="00657820" w:rsidRDefault="00F647F7" w:rsidP="00B564DA">
            <w:pPr>
              <w:tabs>
                <w:tab w:val="left" w:pos="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07126D30" w14:textId="77777777" w:rsidTr="00B564DA">
        <w:trPr>
          <w:trHeight w:val="389"/>
        </w:trPr>
        <w:tc>
          <w:tcPr>
            <w:tcW w:w="4860" w:type="dxa"/>
          </w:tcPr>
          <w:p w14:paraId="09B74EBF" w14:textId="77777777" w:rsidR="00F647F7" w:rsidRPr="00657820" w:rsidRDefault="00F647F7" w:rsidP="007E34CB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374" w:type="dxa"/>
          </w:tcPr>
          <w:p w14:paraId="58549B4D" w14:textId="28D3AFFC" w:rsidR="00F647F7" w:rsidRPr="00657820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40D6AF5E" w14:textId="651D03D2" w:rsidR="00F647F7" w:rsidRPr="00657820" w:rsidRDefault="00F647F7" w:rsidP="00B564DA">
            <w:pPr>
              <w:tabs>
                <w:tab w:val="left" w:pos="0"/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</w:tbl>
    <w:p w14:paraId="4F1BE0EB" w14:textId="0A189048" w:rsidR="00586563" w:rsidRPr="00657820" w:rsidRDefault="00520EFD" w:rsidP="00586563">
      <w:pPr>
        <w:spacing w:before="24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อุปกรณ์ที่เกี่ยวข้องกับการบำบัดน้ำ</w:t>
      </w:r>
      <w:r w:rsidR="00FA732F" w:rsidRPr="00657820">
        <w:rPr>
          <w:rFonts w:asciiTheme="majorBidi" w:hAnsiTheme="majorBidi" w:cstheme="majorBidi"/>
          <w:spacing w:val="-2"/>
          <w:sz w:val="28"/>
          <w:cs/>
        </w:rPr>
        <w:t>และท่อส่งน้ำ(บางส่วน)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342CAC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เลือกใช้วิธีการคิดค่าเสื่อมราคาด้วยวิธีจำนวนผลผลิต โดยวิธีจำนวนผลผลิต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มีผลทำให้ค่าเสื่อมราคาขึ้นอยู่กับประโยชน์หรือผลผลิตที่คาดว่าจะได้รับจากสินทรัพย์และสะท้อนรูปแบบของประโยชน์เชิงเศรษฐกิจที่คาดว่าจะได้รับในอนาคตจากสินทรัพย์ได้ใกล้เคียงที่สุด</w:t>
      </w:r>
    </w:p>
    <w:p w14:paraId="68F37B37" w14:textId="7E953FBB" w:rsidR="00F647F7" w:rsidRPr="00657820" w:rsidRDefault="00F647F7" w:rsidP="00F647F7">
      <w:pPr>
        <w:spacing w:before="24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AD055" w14:textId="57EEE3DC" w:rsidR="00577ADB" w:rsidRPr="00657820" w:rsidRDefault="00EA57EF" w:rsidP="00843634">
      <w:pPr>
        <w:spacing w:before="24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 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ตัดรายการสินทรัพย์นั้นออกจากบัญชี</w:t>
      </w:r>
    </w:p>
    <w:p w14:paraId="16F627CB" w14:textId="35B729F1" w:rsidR="00D828A0" w:rsidRPr="00657820" w:rsidRDefault="00D828A0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การรวมธุรกิจและค่าความนิยม</w:t>
      </w:r>
    </w:p>
    <w:p w14:paraId="7C615F80" w14:textId="77777777" w:rsidR="00D828A0" w:rsidRPr="00657820" w:rsidRDefault="00D828A0" w:rsidP="00D828A0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กลุ่มบริษัทบันทึกบัญชีสำหรับการรวมธุรกิจโดยถือปฏิบัติตามวิธีซื้อ กลุ่มบริษัท </w:t>
      </w:r>
      <w:r w:rsidRPr="00657820">
        <w:rPr>
          <w:rFonts w:asciiTheme="majorBidi" w:hAnsiTheme="majorBidi" w:cstheme="majorBidi"/>
          <w:spacing w:val="-2"/>
          <w:sz w:val="28"/>
        </w:rPr>
        <w:t>(</w:t>
      </w:r>
      <w:r w:rsidRPr="00657820">
        <w:rPr>
          <w:rFonts w:asciiTheme="majorBidi" w:hAnsiTheme="majorBidi" w:cstheme="majorBidi"/>
          <w:spacing w:val="-2"/>
          <w:sz w:val="28"/>
          <w:cs/>
        </w:rPr>
        <w:t>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 ณ วันที่ซื้อ และจำนวนของส่วนของผู้ที่ไม่มีอำนาจควบคุมใน</w:t>
      </w:r>
      <w:r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ผู้ถูกซื้อในการรวมธุรกิจแต่ละครั้ง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3E9999A7" w14:textId="77777777" w:rsidR="00D828A0" w:rsidRPr="00657820" w:rsidRDefault="00D828A0" w:rsidP="00D828A0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25A861BA" w14:textId="77777777" w:rsidR="00D828A0" w:rsidRPr="00657820" w:rsidRDefault="00D828A0" w:rsidP="00D828A0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</w:t>
      </w:r>
      <w:r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สูงกว่านี้เป็นกำไรในส่วนของกำไรหรือขาดทุนทันที</w:t>
      </w:r>
    </w:p>
    <w:p w14:paraId="47B9F00A" w14:textId="77777777" w:rsidR="00D828A0" w:rsidRPr="00657820" w:rsidRDefault="00D828A0" w:rsidP="00D828A0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แสดงค่าความนิยมตามราคาทุนหักค่าเผื่อการด้อยค่าสะสม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705EE5B" w14:textId="77777777" w:rsidR="006D0F1D" w:rsidRDefault="006D0F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28"/>
          <w:cs/>
        </w:rPr>
      </w:pPr>
      <w:r>
        <w:rPr>
          <w:rFonts w:asciiTheme="majorBidi" w:hAnsiTheme="majorBidi" w:cstheme="majorBidi"/>
          <w:spacing w:val="-2"/>
          <w:sz w:val="28"/>
          <w:cs/>
        </w:rPr>
        <w:br w:type="page"/>
      </w:r>
    </w:p>
    <w:p w14:paraId="433A96CF" w14:textId="279C0203" w:rsidR="00D828A0" w:rsidRPr="00657820" w:rsidRDefault="00D828A0" w:rsidP="0032536C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lastRenderedPageBreak/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</w:t>
      </w:r>
      <w:r w:rsidRPr="00657820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รวมกิจการ</w:t>
      </w:r>
      <w:r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02A7478A" w14:textId="3A5055C8" w:rsidR="00F647F7" w:rsidRPr="00657820" w:rsidRDefault="00F647F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ต้นทุนการกู้ยืม</w:t>
      </w:r>
    </w:p>
    <w:p w14:paraId="667039DE" w14:textId="716C46D4" w:rsidR="00340A25" w:rsidRPr="00657820" w:rsidRDefault="00F647F7" w:rsidP="00843634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ที่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  </w:t>
      </w:r>
      <w:r w:rsidRPr="00657820">
        <w:rPr>
          <w:rFonts w:asciiTheme="majorBidi" w:hAnsiTheme="majorBidi" w:cstheme="majorBidi"/>
          <w:spacing w:val="-2"/>
          <w:sz w:val="28"/>
          <w:cs/>
        </w:rPr>
        <w:t>มุ่งประสงค์ ส่วนต้นทุนการกู้ยืมอื่นถือเป็นค่าใช้จ่ายในงวดที่เกิดรายการต้นทุนการกู้ยืมประกอบด้วยดอกเบี้ยและต้นทุนอื่น</w:t>
      </w:r>
      <w:r w:rsidR="00E47E77" w:rsidRPr="00657820">
        <w:rPr>
          <w:rFonts w:asciiTheme="majorBidi" w:hAnsiTheme="majorBidi" w:cstheme="majorBidi"/>
          <w:spacing w:val="-2"/>
          <w:sz w:val="28"/>
        </w:rPr>
        <w:t xml:space="preserve">  </w:t>
      </w:r>
      <w:r w:rsidRPr="00657820">
        <w:rPr>
          <w:rFonts w:asciiTheme="majorBidi" w:hAnsiTheme="majorBidi" w:cstheme="majorBidi"/>
          <w:spacing w:val="-2"/>
          <w:sz w:val="28"/>
          <w:cs/>
        </w:rPr>
        <w:t>ที่เกิดขึ้นจากการกู้ยืมนั้น</w:t>
      </w:r>
    </w:p>
    <w:p w14:paraId="67393540" w14:textId="0C8F0100" w:rsidR="00D97470" w:rsidRPr="00657820" w:rsidRDefault="008404E2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สินทรัพย์สิทธิการใช้และหนี้สินตามสัญญาเช่า</w:t>
      </w:r>
    </w:p>
    <w:p w14:paraId="0E69FE1A" w14:textId="73588757" w:rsidR="0074318A" w:rsidRPr="00657820" w:rsidRDefault="00D97470" w:rsidP="004522B2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C75D218" w14:textId="7B548800" w:rsidR="00D97470" w:rsidRPr="00657820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กลุ่มบริษัทในฐานะผู้เช่า</w:t>
      </w:r>
    </w:p>
    <w:p w14:paraId="625759D8" w14:textId="307A6C4A" w:rsidR="00D97470" w:rsidRPr="00657820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ab/>
      </w:r>
    </w:p>
    <w:p w14:paraId="4C1EAC2E" w14:textId="77777777" w:rsidR="00D97470" w:rsidRPr="00657820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 xml:space="preserve">สินทรัพย์สิทธิการใช้ </w:t>
      </w:r>
    </w:p>
    <w:p w14:paraId="4FC02C17" w14:textId="65131550" w:rsidR="00156898" w:rsidRPr="00657820" w:rsidRDefault="00D97470" w:rsidP="00B35187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ผลขาดทุนจากการด้อยค่าสะสมและปรับปรุงด้วยการวัดมูลค่าของหนี้สินตามสัญญาเช่าใหม่</w:t>
      </w:r>
      <w:r w:rsidR="00B35187" w:rsidRPr="00657820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ต้นทุนในการรื้อถอน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4BC56E1A" w14:textId="77777777" w:rsidR="006D0F1D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</w:p>
    <w:p w14:paraId="40C30C0B" w14:textId="77777777" w:rsidR="006D0F1D" w:rsidRDefault="006D0F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28"/>
        </w:rPr>
      </w:pPr>
      <w:r>
        <w:rPr>
          <w:rFonts w:asciiTheme="majorBidi" w:hAnsiTheme="majorBidi" w:cstheme="majorBidi"/>
          <w:spacing w:val="-2"/>
          <w:sz w:val="28"/>
        </w:rPr>
        <w:br w:type="page"/>
      </w:r>
    </w:p>
    <w:p w14:paraId="1A683DDB" w14:textId="15B1D2B2" w:rsidR="00D97470" w:rsidRPr="00657820" w:rsidRDefault="006D0F1D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>
        <w:rPr>
          <w:rFonts w:asciiTheme="majorBidi" w:hAnsiTheme="majorBidi" w:cstheme="majorBidi"/>
          <w:spacing w:val="-2"/>
          <w:sz w:val="28"/>
          <w:cs/>
        </w:rPr>
        <w:lastRenderedPageBreak/>
        <w:tab/>
      </w:r>
      <w:r w:rsidR="00D97470" w:rsidRPr="00657820">
        <w:rPr>
          <w:rFonts w:asciiTheme="majorBidi" w:hAnsiTheme="majorBidi" w:cstheme="majorBidi"/>
          <w:spacing w:val="-2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="00D97470" w:rsidRPr="00657820">
        <w:rPr>
          <w:rFonts w:asciiTheme="majorBidi" w:hAnsiTheme="majorBidi" w:cstheme="majorBidi"/>
          <w:spacing w:val="-2"/>
          <w:sz w:val="28"/>
          <w:cs/>
        </w:rPr>
        <w:t>ประโยชน์โดยประมาณของสินทรัพย์สิทธิการใช้แล้วแต่ระยะเวลาใดจะสั้นกว่าดังนี้</w:t>
      </w:r>
    </w:p>
    <w:tbl>
      <w:tblPr>
        <w:tblW w:w="0" w:type="auto"/>
        <w:tblInd w:w="1350" w:type="dxa"/>
        <w:tblLayout w:type="fixed"/>
        <w:tblLook w:val="04A0" w:firstRow="1" w:lastRow="0" w:firstColumn="1" w:lastColumn="0" w:noHBand="0" w:noVBand="1"/>
      </w:tblPr>
      <w:tblGrid>
        <w:gridCol w:w="4410"/>
        <w:gridCol w:w="1357"/>
        <w:gridCol w:w="1720"/>
      </w:tblGrid>
      <w:tr w:rsidR="00D97470" w:rsidRPr="00657820" w14:paraId="5DEAF086" w14:textId="77777777" w:rsidTr="00780C0E">
        <w:tc>
          <w:tcPr>
            <w:tcW w:w="4410" w:type="dxa"/>
            <w:hideMark/>
          </w:tcPr>
          <w:p w14:paraId="610F44BF" w14:textId="291A8FC6" w:rsidR="00D97470" w:rsidRPr="00657820" w:rsidRDefault="008474DC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right="0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ที่ดินและส่วนปรับปรุงที่ดิน</w:t>
            </w:r>
          </w:p>
        </w:tc>
        <w:tc>
          <w:tcPr>
            <w:tcW w:w="1357" w:type="dxa"/>
          </w:tcPr>
          <w:p w14:paraId="21CD31F3" w14:textId="28AFB3A7" w:rsidR="00D97470" w:rsidRPr="00657820" w:rsidRDefault="00605082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</w:rPr>
              <w:t>3</w:t>
            </w:r>
            <w:r w:rsidR="00566472" w:rsidRPr="00657820">
              <w:rPr>
                <w:rFonts w:asciiTheme="majorBidi" w:eastAsia="Malgun Gothic" w:hAnsiTheme="majorBidi" w:cstheme="majorBidi"/>
                <w:color w:val="auto"/>
                <w:spacing w:val="-2"/>
              </w:rPr>
              <w:t xml:space="preserve"> </w:t>
            </w:r>
            <w:r w:rsidR="00560F21" w:rsidRPr="00657820">
              <w:rPr>
                <w:rFonts w:asciiTheme="majorBidi" w:eastAsia="Malgun Gothic" w:hAnsiTheme="majorBidi" w:cstheme="majorBidi"/>
                <w:color w:val="auto"/>
                <w:spacing w:val="-2"/>
              </w:rPr>
              <w:t>-</w:t>
            </w:r>
            <w:r w:rsidR="00566472" w:rsidRPr="00657820">
              <w:rPr>
                <w:rFonts w:asciiTheme="majorBidi" w:eastAsia="Malgun Gothic" w:hAnsiTheme="majorBidi" w:cstheme="majorBidi"/>
                <w:color w:val="auto"/>
                <w:spacing w:val="-2"/>
              </w:rPr>
              <w:t xml:space="preserve"> </w:t>
            </w:r>
            <w:r w:rsidR="00560F21" w:rsidRPr="00657820">
              <w:rPr>
                <w:rFonts w:asciiTheme="majorBidi" w:eastAsia="Malgun Gothic" w:hAnsiTheme="majorBidi" w:cstheme="majorBidi"/>
                <w:color w:val="auto"/>
                <w:spacing w:val="-2"/>
              </w:rPr>
              <w:t>30</w:t>
            </w:r>
          </w:p>
        </w:tc>
        <w:tc>
          <w:tcPr>
            <w:tcW w:w="1720" w:type="dxa"/>
            <w:hideMark/>
          </w:tcPr>
          <w:p w14:paraId="5801F398" w14:textId="77777777" w:rsidR="00D97470" w:rsidRPr="00657820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  <w:tr w:rsidR="00D97470" w:rsidRPr="00657820" w14:paraId="2ED8DCA4" w14:textId="77777777" w:rsidTr="00780C0E">
        <w:tc>
          <w:tcPr>
            <w:tcW w:w="4410" w:type="dxa"/>
          </w:tcPr>
          <w:p w14:paraId="191A2A83" w14:textId="57F02A24" w:rsidR="00D97470" w:rsidRPr="00657820" w:rsidRDefault="008474DC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อาคารและส่วนปรับปรุงอาคาร</w:t>
            </w:r>
          </w:p>
        </w:tc>
        <w:tc>
          <w:tcPr>
            <w:tcW w:w="1357" w:type="dxa"/>
          </w:tcPr>
          <w:p w14:paraId="1BDD914C" w14:textId="4A54B965" w:rsidR="00D97470" w:rsidRPr="00657820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2</w:t>
            </w:r>
            <w:r w:rsidR="00566472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="00605082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-</w:t>
            </w:r>
            <w:r w:rsidR="00566472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3</w:t>
            </w:r>
          </w:p>
        </w:tc>
        <w:tc>
          <w:tcPr>
            <w:tcW w:w="1720" w:type="dxa"/>
          </w:tcPr>
          <w:p w14:paraId="1E1BE2CF" w14:textId="77777777" w:rsidR="00D97470" w:rsidRPr="00657820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  <w:tr w:rsidR="00D97470" w:rsidRPr="00657820" w14:paraId="71CBCD03" w14:textId="77777777" w:rsidTr="00780C0E">
        <w:tc>
          <w:tcPr>
            <w:tcW w:w="4410" w:type="dxa"/>
          </w:tcPr>
          <w:p w14:paraId="50955752" w14:textId="3C14EB37" w:rsidR="00D97470" w:rsidRPr="00657820" w:rsidRDefault="003E42C7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อุปกรณ์</w:t>
            </w:r>
            <w:r w:rsidR="00605082"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สำนักงาน</w:t>
            </w:r>
          </w:p>
        </w:tc>
        <w:tc>
          <w:tcPr>
            <w:tcW w:w="1357" w:type="dxa"/>
          </w:tcPr>
          <w:p w14:paraId="0C43B32B" w14:textId="5579C59C" w:rsidR="00D97470" w:rsidRPr="00657820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2</w:t>
            </w:r>
            <w:r w:rsidR="00566472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-</w:t>
            </w:r>
            <w:r w:rsidR="00566472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5</w:t>
            </w:r>
          </w:p>
        </w:tc>
        <w:tc>
          <w:tcPr>
            <w:tcW w:w="1720" w:type="dxa"/>
          </w:tcPr>
          <w:p w14:paraId="1C3D2BF3" w14:textId="77777777" w:rsidR="00D97470" w:rsidRPr="00657820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  <w:tr w:rsidR="00D97470" w:rsidRPr="00657820" w14:paraId="1DD8083B" w14:textId="77777777" w:rsidTr="00780C0E">
        <w:tc>
          <w:tcPr>
            <w:tcW w:w="4410" w:type="dxa"/>
          </w:tcPr>
          <w:p w14:paraId="3284CDB9" w14:textId="77777777" w:rsidR="00D97470" w:rsidRPr="00657820" w:rsidRDefault="00D97470" w:rsidP="00311F2D">
            <w:pPr>
              <w:pStyle w:val="1"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2BD4FFC2" w14:textId="0ABA0C7F" w:rsidR="00D97470" w:rsidRPr="00657820" w:rsidRDefault="00605082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1</w:t>
            </w:r>
            <w:r w:rsidR="00566472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="00560F21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-</w:t>
            </w:r>
            <w:r w:rsidR="00566472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 xml:space="preserve"> </w:t>
            </w:r>
            <w:r w:rsidR="00560F21" w:rsidRPr="00657820"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  <w:t>5</w:t>
            </w:r>
          </w:p>
        </w:tc>
        <w:tc>
          <w:tcPr>
            <w:tcW w:w="1720" w:type="dxa"/>
          </w:tcPr>
          <w:p w14:paraId="25648F3E" w14:textId="77777777" w:rsidR="00D97470" w:rsidRPr="00657820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Theme="majorBidi" w:eastAsia="Malgun Gothic" w:hAnsiTheme="majorBidi" w:cstheme="majorBidi"/>
                <w:color w:val="auto"/>
                <w:spacing w:val="-2"/>
                <w:lang w:val="en-GB"/>
              </w:rPr>
            </w:pPr>
            <w:r w:rsidRPr="00657820">
              <w:rPr>
                <w:rFonts w:asciiTheme="majorBidi" w:eastAsia="Malgun Gothic" w:hAnsiTheme="majorBidi" w:cstheme="majorBidi"/>
                <w:color w:val="auto"/>
                <w:spacing w:val="-2"/>
                <w:cs/>
              </w:rPr>
              <w:t>ปี</w:t>
            </w:r>
          </w:p>
        </w:tc>
      </w:tr>
    </w:tbl>
    <w:p w14:paraId="03C07696" w14:textId="4D214411" w:rsidR="005252CF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z w:val="28"/>
        </w:rPr>
        <w:tab/>
      </w:r>
      <w:r w:rsidR="00070D52" w:rsidRPr="00657820">
        <w:rPr>
          <w:rFonts w:asciiTheme="majorBidi" w:hAnsiTheme="majorBidi" w:cstheme="majorBidi"/>
          <w:spacing w:val="-2"/>
          <w:sz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="00070D52" w:rsidRPr="00657820">
        <w:rPr>
          <w:rFonts w:asciiTheme="majorBidi" w:hAnsiTheme="majorBidi" w:cstheme="majorBidi"/>
          <w:spacing w:val="-2"/>
          <w:sz w:val="28"/>
          <w:cs/>
        </w:rPr>
        <w:t>ประโยชน์โดยประมาณของสินทรัพย์</w:t>
      </w:r>
    </w:p>
    <w:p w14:paraId="0991FFFC" w14:textId="475BB284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41160F75" w14:textId="6D7A665C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65BDC17" w14:textId="5939DA6C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="008E14DD" w:rsidRPr="00657820">
        <w:rPr>
          <w:rFonts w:asciiTheme="majorBidi" w:hAnsiTheme="majorBidi" w:cstheme="majorBidi"/>
          <w:spacing w:val="-2"/>
          <w:sz w:val="28"/>
        </w:rPr>
        <w:t xml:space="preserve">     </w:t>
      </w:r>
      <w:r w:rsidRPr="00657820">
        <w:rPr>
          <w:rFonts w:asciiTheme="majorBidi" w:hAnsiTheme="majorBidi" w:cstheme="majorBidi"/>
          <w:spacing w:val="-2"/>
          <w:sz w:val="28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ในการประเมินสิทธิเลือกซื้อสินทรัพย์อ้างอิง</w:t>
      </w:r>
    </w:p>
    <w:p w14:paraId="0D171701" w14:textId="518697F3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DA4121" w14:textId="1B7D450B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สัญญาเช่าที่มีอายุสัญญาเช่า </w:t>
      </w:r>
      <w:r w:rsidRPr="00657820">
        <w:rPr>
          <w:rFonts w:asciiTheme="majorBidi" w:hAnsiTheme="majorBidi" w:cstheme="majorBidi"/>
          <w:spacing w:val="-2"/>
          <w:sz w:val="28"/>
        </w:rPr>
        <w:t xml:space="preserve">12 </w:t>
      </w:r>
      <w:r w:rsidRPr="00657820">
        <w:rPr>
          <w:rFonts w:asciiTheme="majorBidi" w:hAnsiTheme="majorBidi" w:cstheme="majorBidi"/>
          <w:spacing w:val="-2"/>
          <w:sz w:val="28"/>
          <w:cs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FAF9AC1" w14:textId="4183F5AF" w:rsidR="00D97470" w:rsidRPr="00657820" w:rsidRDefault="003E291F" w:rsidP="005544F8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i/>
          <w:iCs/>
          <w:spacing w:val="-2"/>
          <w:sz w:val="28"/>
          <w:cs/>
        </w:rPr>
      </w:pPr>
      <w:r w:rsidRPr="00657820">
        <w:rPr>
          <w:rFonts w:asciiTheme="majorBidi" w:hAnsiTheme="majorBidi" w:cstheme="majorBidi"/>
          <w:i/>
          <w:iCs/>
          <w:spacing w:val="-2"/>
          <w:sz w:val="28"/>
        </w:rPr>
        <w:tab/>
      </w:r>
      <w:r w:rsidR="00D97470"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สัญญาเช่าระยะยาว</w:t>
      </w:r>
    </w:p>
    <w:p w14:paraId="7ED09D0D" w14:textId="797F0793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</w:t>
      </w:r>
      <w:r w:rsidR="00621D14" w:rsidRPr="00657820">
        <w:rPr>
          <w:rFonts w:asciiTheme="majorBidi" w:hAnsiTheme="majorBidi" w:cstheme="majorBidi"/>
          <w:spacing w:val="-2"/>
          <w:sz w:val="28"/>
          <w:cs/>
        </w:rPr>
        <w:t>ประโยชน์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ของสินทรัพย์ที่เช่า </w:t>
      </w:r>
    </w:p>
    <w:p w14:paraId="2425EBBE" w14:textId="77777777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lastRenderedPageBreak/>
        <w:tab/>
      </w:r>
      <w:r w:rsidRPr="00657820">
        <w:rPr>
          <w:rFonts w:asciiTheme="majorBidi" w:hAnsiTheme="majorBidi" w:cstheme="majorBidi"/>
          <w:spacing w:val="-2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DD1A0C7" w14:textId="5740D33A" w:rsidR="00D97470" w:rsidRPr="00657820" w:rsidRDefault="00D97470" w:rsidP="00B800E4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สิทธิการเช่า</w:t>
      </w:r>
    </w:p>
    <w:p w14:paraId="3ADA86CF" w14:textId="0F5CAF4A" w:rsidR="002B444F" w:rsidRPr="00657820" w:rsidRDefault="00B800E4" w:rsidP="00B800E4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="002B444F" w:rsidRPr="00657820">
        <w:rPr>
          <w:rFonts w:asciiTheme="majorBidi" w:hAnsiTheme="majorBidi" w:cstheme="majorBidi"/>
          <w:spacing w:val="-2"/>
          <w:sz w:val="28"/>
          <w:cs/>
        </w:rPr>
        <w:t>สิทธิการเช่าแสดงมูลค่าตามราคาทุนหักค่าตัดจำหน่ายสะสมและค่าเผื่อการด้อยค่าสะสม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E11DA71" w14:textId="5E3964B0" w:rsidR="00577ADB" w:rsidRPr="00657820" w:rsidRDefault="00B800E4" w:rsidP="00B800E4">
      <w:pPr>
        <w:tabs>
          <w:tab w:val="left" w:pos="1440"/>
        </w:tabs>
        <w:spacing w:before="80" w:after="120" w:line="420" w:lineRule="exact"/>
        <w:ind w:left="360" w:hanging="547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</w:rPr>
        <w:tab/>
      </w:r>
      <w:r w:rsidR="002B444F" w:rsidRPr="00657820">
        <w:rPr>
          <w:rFonts w:asciiTheme="majorBidi" w:hAnsiTheme="majorBidi" w:cstheme="majorBidi"/>
          <w:spacing w:val="-2"/>
          <w:sz w:val="28"/>
          <w:cs/>
        </w:rPr>
        <w:t>สิทธิการเช่าตัดจำหน่ายตามระยะเวลาของสัญญาเช่าแต่ละสัญญา</w:t>
      </w:r>
      <w:r w:rsidR="002B444F" w:rsidRPr="00657820">
        <w:rPr>
          <w:rFonts w:asciiTheme="majorBidi" w:hAnsiTheme="majorBidi" w:cstheme="majorBidi"/>
          <w:spacing w:val="-2"/>
          <w:sz w:val="28"/>
        </w:rPr>
        <w:t xml:space="preserve"> </w:t>
      </w:r>
      <w:r w:rsidR="00D97470" w:rsidRPr="00657820">
        <w:rPr>
          <w:rFonts w:asciiTheme="majorBidi" w:hAnsiTheme="majorBidi" w:cstheme="majorBidi"/>
          <w:spacing w:val="-2"/>
          <w:sz w:val="28"/>
          <w:cs/>
        </w:rPr>
        <w:t>ค่าตัดจำหน่ายจะถูกรับรู้ในส่วนกำไรหรือขาดทุน</w:t>
      </w:r>
    </w:p>
    <w:p w14:paraId="390442AD" w14:textId="3455B354" w:rsidR="00F647F7" w:rsidRPr="00657820" w:rsidRDefault="00F647F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สินทรัพย์ไม่มีตัวตน</w:t>
      </w:r>
    </w:p>
    <w:p w14:paraId="737EAC01" w14:textId="19C6124A" w:rsidR="00F647F7" w:rsidRPr="00657820" w:rsidRDefault="00EA57EF" w:rsidP="00D97470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</w:t>
      </w:r>
      <w:r w:rsidR="009C2295" w:rsidRPr="00657820">
        <w:rPr>
          <w:rFonts w:asciiTheme="majorBidi" w:hAnsiTheme="majorBidi" w:cstheme="majorBidi"/>
          <w:spacing w:val="-2"/>
          <w:sz w:val="28"/>
        </w:rPr>
        <w:t xml:space="preserve">    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 xml:space="preserve">ณ วันที่ซื้อธุรกิจ ส่วนสินทรัพย์ไม่มีตัวตนที่ได้มาจากการอื่น 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D99954D" w14:textId="4CC7587A" w:rsidR="0099772D" w:rsidRPr="00657820" w:rsidRDefault="00EA57EF" w:rsidP="00D97470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ตัดจำหน่ายสินทรัพย์ไม่มีตัวตนที่มีอายุการใ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ประโยชน์จำกัดอย่างมีระบบตลอดอายุการใ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 xml:space="preserve">ประโยชน์ของสินทรัพย์นั้น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</w:t>
      </w:r>
      <w:r w:rsidR="00597996" w:rsidRPr="00657820">
        <w:rPr>
          <w:rFonts w:asciiTheme="majorBidi" w:hAnsiTheme="majorBidi" w:cstheme="majorBidi"/>
          <w:spacing w:val="-2"/>
          <w:sz w:val="28"/>
          <w:cs/>
        </w:rPr>
        <w:t>รอบระยะเวลาบัญชี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 xml:space="preserve">เป็นอย่างน้อย </w:t>
      </w:r>
      <w:r w:rsidR="00E72938" w:rsidRPr="00657820">
        <w:rPr>
          <w:rFonts w:asciiTheme="majorBidi" w:hAnsiTheme="majorBidi" w:cstheme="majorBidi"/>
          <w:spacing w:val="-2"/>
          <w:sz w:val="28"/>
          <w:cs/>
        </w:rPr>
        <w:t xml:space="preserve">       </w:t>
      </w:r>
      <w:r w:rsidR="00F647F7" w:rsidRPr="00657820">
        <w:rPr>
          <w:rFonts w:asciiTheme="majorBidi" w:hAnsiTheme="majorBidi" w:cstheme="majorBidi"/>
          <w:spacing w:val="-2"/>
          <w:sz w:val="28"/>
          <w:cs/>
        </w:rPr>
        <w:t>ค่าตัดจำหน่ายรับรู้เป็นค่าใช้จ่ายในส่วนของกำไรหรือขาดทุน</w:t>
      </w:r>
    </w:p>
    <w:p w14:paraId="20FFC6D1" w14:textId="4064BC58" w:rsidR="00F647F7" w:rsidRPr="00657820" w:rsidRDefault="00F647F7" w:rsidP="00780C0E">
      <w:pPr>
        <w:spacing w:after="120"/>
        <w:ind w:firstLine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สินทรัพย์ไม่มีตัวตนที่มีอายุการใ</w:t>
      </w:r>
      <w:r w:rsidR="00A333C4" w:rsidRPr="00657820">
        <w:rPr>
          <w:rFonts w:asciiTheme="majorBidi" w:hAnsiTheme="majorBidi" w:cstheme="majorBidi"/>
          <w:spacing w:val="-2"/>
          <w:sz w:val="28"/>
          <w:cs/>
        </w:rPr>
        <w:t>ช้</w:t>
      </w:r>
      <w:r w:rsidRPr="00657820">
        <w:rPr>
          <w:rFonts w:asciiTheme="majorBidi" w:hAnsiTheme="majorBidi" w:cstheme="majorBidi"/>
          <w:spacing w:val="-2"/>
          <w:sz w:val="28"/>
          <w:cs/>
        </w:rPr>
        <w:t>ประโยชน์จำกัดมีดังนี้</w:t>
      </w:r>
    </w:p>
    <w:tbl>
      <w:tblPr>
        <w:tblW w:w="8532" w:type="dxa"/>
        <w:jc w:val="center"/>
        <w:tblLook w:val="01E0" w:firstRow="1" w:lastRow="1" w:firstColumn="1" w:lastColumn="1" w:noHBand="0" w:noVBand="0"/>
      </w:tblPr>
      <w:tblGrid>
        <w:gridCol w:w="5040"/>
        <w:gridCol w:w="270"/>
        <w:gridCol w:w="3222"/>
      </w:tblGrid>
      <w:tr w:rsidR="00F647F7" w:rsidRPr="00657820" w14:paraId="1CB262F5" w14:textId="77777777" w:rsidTr="00780C0E">
        <w:trPr>
          <w:jc w:val="center"/>
        </w:trPr>
        <w:tc>
          <w:tcPr>
            <w:tcW w:w="5040" w:type="dxa"/>
          </w:tcPr>
          <w:p w14:paraId="0F7B1054" w14:textId="77777777" w:rsidR="00F647F7" w:rsidRPr="00657820" w:rsidRDefault="00F647F7" w:rsidP="00B564DA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87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bookmarkStart w:id="0" w:name="_Hlk64715851"/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270" w:type="dxa"/>
          </w:tcPr>
          <w:p w14:paraId="7F2E162B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26155D8B" w14:textId="085185AA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  <w:r w:rsidR="006F3843"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 - 10</w:t>
            </w: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ปี</w:t>
            </w:r>
          </w:p>
        </w:tc>
      </w:tr>
      <w:tr w:rsidR="00F647F7" w:rsidRPr="00657820" w14:paraId="76E6988B" w14:textId="77777777" w:rsidTr="00780C0E">
        <w:trPr>
          <w:jc w:val="center"/>
        </w:trPr>
        <w:tc>
          <w:tcPr>
            <w:tcW w:w="5040" w:type="dxa"/>
          </w:tcPr>
          <w:p w14:paraId="028B1318" w14:textId="77777777" w:rsidR="00F647F7" w:rsidRPr="00657820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270" w:type="dxa"/>
          </w:tcPr>
          <w:p w14:paraId="2C683B23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35B18921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657820" w14:paraId="7452E8AC" w14:textId="77777777" w:rsidTr="00780C0E">
        <w:trPr>
          <w:jc w:val="center"/>
        </w:trPr>
        <w:tc>
          <w:tcPr>
            <w:tcW w:w="5040" w:type="dxa"/>
          </w:tcPr>
          <w:p w14:paraId="0776F95F" w14:textId="77777777" w:rsidR="00F647F7" w:rsidRPr="00657820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270" w:type="dxa"/>
          </w:tcPr>
          <w:p w14:paraId="7A496223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6C46D47E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657820" w14:paraId="7EFAA92C" w14:textId="77777777" w:rsidTr="00780C0E">
        <w:trPr>
          <w:jc w:val="center"/>
        </w:trPr>
        <w:tc>
          <w:tcPr>
            <w:tcW w:w="5040" w:type="dxa"/>
          </w:tcPr>
          <w:p w14:paraId="2BB4F4EA" w14:textId="77777777" w:rsidR="00F647F7" w:rsidRPr="00657820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สิทธิภายใต้สัญญาบริหารสถานีแก๊ส</w:t>
            </w:r>
          </w:p>
        </w:tc>
        <w:tc>
          <w:tcPr>
            <w:tcW w:w="270" w:type="dxa"/>
          </w:tcPr>
          <w:p w14:paraId="5824742C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</w:p>
        </w:tc>
        <w:tc>
          <w:tcPr>
            <w:tcW w:w="3222" w:type="dxa"/>
          </w:tcPr>
          <w:p w14:paraId="09899A8C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5C44C6" w:rsidRPr="00657820" w14:paraId="54494EBF" w14:textId="77777777" w:rsidTr="00780C0E">
        <w:trPr>
          <w:jc w:val="center"/>
        </w:trPr>
        <w:tc>
          <w:tcPr>
            <w:tcW w:w="5040" w:type="dxa"/>
          </w:tcPr>
          <w:p w14:paraId="7AEAD4C9" w14:textId="1D6EC933" w:rsidR="005C44C6" w:rsidRPr="00657820" w:rsidRDefault="007279C5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270" w:type="dxa"/>
          </w:tcPr>
          <w:p w14:paraId="1DF21FA1" w14:textId="77777777" w:rsidR="005C44C6" w:rsidRPr="00657820" w:rsidRDefault="005C44C6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3222" w:type="dxa"/>
          </w:tcPr>
          <w:p w14:paraId="6CB419A9" w14:textId="60DB47CD" w:rsidR="005C44C6" w:rsidRPr="00657820" w:rsidRDefault="00FB535E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5 - </w:t>
            </w:r>
            <w:r w:rsidR="00154FBB" w:rsidRPr="00657820">
              <w:rPr>
                <w:rFonts w:asciiTheme="majorBidi" w:hAnsiTheme="majorBidi" w:cstheme="majorBidi"/>
                <w:spacing w:val="-2"/>
                <w:sz w:val="28"/>
              </w:rPr>
              <w:t xml:space="preserve">30 </w:t>
            </w:r>
            <w:r w:rsidR="00154FBB"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ปี</w:t>
            </w:r>
          </w:p>
        </w:tc>
      </w:tr>
      <w:tr w:rsidR="00F647F7" w:rsidRPr="00657820" w14:paraId="7559F451" w14:textId="77777777" w:rsidTr="00780C0E">
        <w:trPr>
          <w:jc w:val="center"/>
        </w:trPr>
        <w:tc>
          <w:tcPr>
            <w:tcW w:w="5040" w:type="dxa"/>
          </w:tcPr>
          <w:p w14:paraId="713905A7" w14:textId="77777777" w:rsidR="00F647F7" w:rsidRPr="00657820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สัญญาที่ทำกับลูกค้า</w:t>
            </w:r>
          </w:p>
        </w:tc>
        <w:tc>
          <w:tcPr>
            <w:tcW w:w="270" w:type="dxa"/>
          </w:tcPr>
          <w:p w14:paraId="339ABD7F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52648548" w14:textId="77777777" w:rsidR="00F647F7" w:rsidRPr="00657820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lang w:val="en-GB"/>
              </w:rPr>
              <w:t>5</w:t>
            </w: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ปี</w:t>
            </w:r>
          </w:p>
        </w:tc>
      </w:tr>
      <w:tr w:rsidR="00520EFD" w:rsidRPr="00657820" w14:paraId="21350711" w14:textId="77777777" w:rsidTr="00780C0E">
        <w:trPr>
          <w:jc w:val="center"/>
        </w:trPr>
        <w:tc>
          <w:tcPr>
            <w:tcW w:w="5040" w:type="dxa"/>
          </w:tcPr>
          <w:p w14:paraId="718CBC96" w14:textId="4C328043" w:rsidR="00520EFD" w:rsidRPr="00657820" w:rsidRDefault="00520EFD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อนุสิทธิบัตร</w:t>
            </w:r>
          </w:p>
        </w:tc>
        <w:tc>
          <w:tcPr>
            <w:tcW w:w="270" w:type="dxa"/>
          </w:tcPr>
          <w:p w14:paraId="3F2BC233" w14:textId="77777777" w:rsidR="00520EFD" w:rsidRPr="00657820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</w:p>
        </w:tc>
        <w:tc>
          <w:tcPr>
            <w:tcW w:w="3222" w:type="dxa"/>
          </w:tcPr>
          <w:p w14:paraId="0CC5F42D" w14:textId="2AC4D28F" w:rsidR="00520EFD" w:rsidRPr="00657820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Theme="majorBidi" w:hAnsiTheme="majorBidi" w:cstheme="majorBidi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ตามอายุของสัญญา</w:t>
            </w:r>
          </w:p>
        </w:tc>
      </w:tr>
      <w:bookmarkEnd w:id="0"/>
    </w:tbl>
    <w:p w14:paraId="65CDB6FB" w14:textId="77777777" w:rsidR="000D7C0B" w:rsidRDefault="000D7C0B" w:rsidP="000D7C0B">
      <w:pPr>
        <w:pStyle w:val="ListParagraph"/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  <w:cs/>
        </w:rPr>
      </w:pPr>
    </w:p>
    <w:p w14:paraId="152AB39C" w14:textId="77777777" w:rsidR="000D7C0B" w:rsidRDefault="000D7C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384525EC" w14:textId="3B32B029" w:rsidR="00F647F7" w:rsidRPr="00657820" w:rsidRDefault="00F647F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4FCCACC5" w14:textId="4C808B17" w:rsidR="00F647F7" w:rsidRPr="00657820" w:rsidRDefault="00F647F7" w:rsidP="00C6545C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7A0CD9D4" w14:textId="5FF81D15" w:rsidR="00F647F7" w:rsidRPr="00657820" w:rsidRDefault="00F647F7" w:rsidP="00C6545C">
      <w:pPr>
        <w:spacing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</w:t>
      </w:r>
      <w:r w:rsidR="00BC3713" w:rsidRPr="00657820">
        <w:rPr>
          <w:rFonts w:asciiTheme="majorBidi" w:hAnsiTheme="majorBidi" w:cstheme="majorBidi"/>
          <w:spacing w:val="-2"/>
          <w:sz w:val="28"/>
        </w:rPr>
        <w:t xml:space="preserve">  </w:t>
      </w:r>
      <w:r w:rsidRPr="00657820">
        <w:rPr>
          <w:rFonts w:asciiTheme="majorBidi" w:hAnsiTheme="majorBidi" w:cstheme="majorBidi"/>
          <w:spacing w:val="-2"/>
          <w:sz w:val="28"/>
          <w:cs/>
        </w:rPr>
        <w:t>หรือทางอ้อมซึ่งทำให้มีอิทธิพลอย่างมีนัยสำคัญต่อบริษัท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2F6F183F" w14:textId="6D2E7D86" w:rsidR="000D21E7" w:rsidRPr="00657820" w:rsidRDefault="000D21E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</w:t>
      </w:r>
      <w:r w:rsidR="00790DF5"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ด้อยค่าของสินทรัพย์</w:t>
      </w:r>
    </w:p>
    <w:p w14:paraId="11EDD4A5" w14:textId="77777777" w:rsidR="002623AC" w:rsidRPr="00657820" w:rsidRDefault="002623AC" w:rsidP="002623AC">
      <w:pPr>
        <w:spacing w:after="16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657820">
        <w:rPr>
          <w:rFonts w:asciiTheme="majorBidi" w:hAnsiTheme="majorBidi" w:cstheme="majorBidi"/>
          <w:i/>
          <w:iCs/>
          <w:sz w:val="28"/>
          <w:cs/>
        </w:rPr>
        <w:t>ที่ดิน อาคารและอุปกรณ์ หรือ สินทรัพย์ที่ไม่มีตัวตนอื่น</w:t>
      </w:r>
    </w:p>
    <w:p w14:paraId="54020619" w14:textId="7C7E72D6" w:rsidR="002623AC" w:rsidRPr="00657820" w:rsidRDefault="002623AC" w:rsidP="002623AC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   </w:t>
      </w:r>
      <w:r w:rsidR="00924386" w:rsidRPr="00657820">
        <w:rPr>
          <w:rFonts w:asciiTheme="majorBidi" w:hAnsiTheme="majorBidi" w:cstheme="majorBidi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sz w:val="28"/>
          <w:cs/>
        </w:rPr>
        <w:t xml:space="preserve">ไม่มีตัวตนอื่นหากมีข้อบ่งชี้ว่าสินทรัพย์ดังกล่าวอาจด้อยค่าและจะทำการประเมินการด้อยค่าของค่าความนิยมเป็นรายปี  </w:t>
      </w:r>
      <w:r w:rsidR="007B521C" w:rsidRPr="00657820">
        <w:rPr>
          <w:rFonts w:asciiTheme="majorBidi" w:hAnsiTheme="majorBidi" w:cstheme="majorBidi"/>
          <w:sz w:val="28"/>
          <w:cs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 xml:space="preserve"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   </w:t>
      </w:r>
      <w:r w:rsidR="00C55293" w:rsidRPr="00657820">
        <w:rPr>
          <w:rFonts w:asciiTheme="majorBidi" w:hAnsiTheme="majorBidi" w:cstheme="majorBidi"/>
          <w:sz w:val="28"/>
          <w:cs/>
        </w:rPr>
        <w:t xml:space="preserve">     </w:t>
      </w:r>
      <w:r w:rsidRPr="00657820">
        <w:rPr>
          <w:rFonts w:asciiTheme="majorBidi" w:hAnsiTheme="majorBidi" w:cstheme="majorBidi"/>
          <w:sz w:val="28"/>
          <w:cs/>
        </w:rPr>
        <w:t>ผู้ที่ไม่มีความเกี่ยวข้องกัน</w:t>
      </w:r>
    </w:p>
    <w:p w14:paraId="54929FFE" w14:textId="6E1D14C3" w:rsidR="0099772D" w:rsidRPr="00657820" w:rsidRDefault="002623AC" w:rsidP="002623AC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กลุ่มบริษัทจะรับรู้รายการขาดทุนจากการด้อยค่าในส่วนของกำไรหรือขาดทุน ยกเว้นในกรณีที่ ที่ดิน อาคารและส่วนปรับปรุง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  </w:t>
      </w:r>
      <w:r w:rsidR="00D9536C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3E70C6D" w14:textId="06A3B2FA" w:rsidR="00347130" w:rsidRPr="00657820" w:rsidRDefault="0034713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   </w:t>
      </w:r>
      <w:r w:rsidR="00934684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งวดก่อนได้หมดไปหรือลดลง กลุ่มบริษัทจะประมาณมูลค่าที่คาดว่าจะได้รับคืนของสินทรัพย์นั้น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041E0F1E" w14:textId="77777777" w:rsidR="000D7C0B" w:rsidRDefault="000D7C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01D4A2D2" w14:textId="0CDDAFDE" w:rsidR="00347130" w:rsidRPr="00657820" w:rsidRDefault="00347130" w:rsidP="004B34B7">
      <w:pPr>
        <w:overflowPunct/>
        <w:autoSpaceDE/>
        <w:autoSpaceDN/>
        <w:adjustRightInd/>
        <w:spacing w:after="240" w:line="192" w:lineRule="auto"/>
        <w:ind w:left="360"/>
        <w:textAlignment w:val="auto"/>
        <w:rPr>
          <w:rFonts w:asciiTheme="majorBidi" w:hAnsiTheme="majorBidi" w:cstheme="majorBidi"/>
          <w:i/>
          <w:iCs/>
          <w:sz w:val="28"/>
        </w:rPr>
      </w:pPr>
      <w:r w:rsidRPr="00657820">
        <w:rPr>
          <w:rFonts w:asciiTheme="majorBidi" w:hAnsiTheme="majorBidi" w:cstheme="majorBidi"/>
          <w:i/>
          <w:iCs/>
          <w:sz w:val="28"/>
          <w:cs/>
        </w:rPr>
        <w:lastRenderedPageBreak/>
        <w:t>สินทรัพย์ทางการเงินอื่น</w:t>
      </w:r>
    </w:p>
    <w:p w14:paraId="5576F115" w14:textId="11878762" w:rsidR="00347130" w:rsidRPr="00657820" w:rsidRDefault="0034713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57820">
        <w:rPr>
          <w:rFonts w:asciiTheme="majorBidi" w:hAnsiTheme="majorBidi" w:cstheme="majorBidi"/>
          <w:sz w:val="28"/>
        </w:rPr>
        <w:t xml:space="preserve">FVOCI </w:t>
      </w:r>
      <w:r w:rsidR="00380AAE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ใช้วิธีการทั่วไป (</w:t>
      </w:r>
      <w:r w:rsidRPr="00657820">
        <w:rPr>
          <w:rFonts w:asciiTheme="majorBidi" w:hAnsiTheme="majorBidi" w:cstheme="majorBidi"/>
          <w:sz w:val="28"/>
        </w:rPr>
        <w:t xml:space="preserve">General approach) </w:t>
      </w:r>
      <w:r w:rsidRPr="00657820">
        <w:rPr>
          <w:rFonts w:asciiTheme="majorBidi" w:hAnsiTheme="majorBidi" w:cstheme="majorBidi"/>
          <w:sz w:val="28"/>
          <w:cs/>
        </w:rPr>
        <w:t xml:space="preserve">ตาม </w:t>
      </w:r>
      <w:r w:rsidRPr="00657820">
        <w:rPr>
          <w:rFonts w:asciiTheme="majorBidi" w:hAnsiTheme="majorBidi" w:cstheme="majorBidi"/>
          <w:sz w:val="28"/>
        </w:rPr>
        <w:t xml:space="preserve">TFRS 9 </w:t>
      </w:r>
      <w:r w:rsidRPr="00657820">
        <w:rPr>
          <w:rFonts w:asciiTheme="majorBidi" w:hAnsiTheme="majorBidi" w:cstheme="majorBidi"/>
          <w:sz w:val="28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657820">
        <w:rPr>
          <w:rFonts w:asciiTheme="majorBidi" w:hAnsiTheme="majorBidi" w:cstheme="majorBidi"/>
          <w:sz w:val="28"/>
        </w:rPr>
        <w:t xml:space="preserve">12 </w:t>
      </w:r>
      <w:r w:rsidRPr="00657820">
        <w:rPr>
          <w:rFonts w:asciiTheme="majorBidi" w:hAnsiTheme="majorBidi" w:cstheme="majorBidi"/>
          <w:sz w:val="28"/>
          <w:cs/>
        </w:rPr>
        <w:t>เดือนหรือตลอดอายุสินทรัพย์ ขึ้นอยู่กับว่ามีการเพิ่มขึ้น</w:t>
      </w:r>
    </w:p>
    <w:p w14:paraId="63B978C3" w14:textId="7075EBF3" w:rsidR="00347130" w:rsidRPr="00657820" w:rsidRDefault="006A39A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347130" w:rsidRPr="00657820">
        <w:rPr>
          <w:rFonts w:asciiTheme="majorBidi" w:hAnsiTheme="majorBidi" w:cstheme="majorBidi"/>
          <w:sz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878F40A" w14:textId="5FA910E8" w:rsidR="00347130" w:rsidRPr="00777F7C" w:rsidRDefault="006A39A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777F7C">
        <w:rPr>
          <w:rFonts w:asciiTheme="majorBidi" w:hAnsiTheme="majorBidi" w:cstheme="majorBidi"/>
          <w:sz w:val="28"/>
          <w:cs/>
        </w:rPr>
        <w:t>กลุ่มบริษัท</w:t>
      </w:r>
      <w:r w:rsidR="00347130" w:rsidRPr="00777F7C">
        <w:rPr>
          <w:rFonts w:asciiTheme="majorBidi" w:hAnsiTheme="majorBidi" w:cstheme="majorBidi"/>
          <w:sz w:val="28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</w:t>
      </w:r>
      <w:r w:rsidR="00347130" w:rsidRPr="00777F7C">
        <w:rPr>
          <w:rFonts w:asciiTheme="majorBidi" w:hAnsiTheme="majorBidi" w:cstheme="majorBidi"/>
          <w:spacing w:val="6"/>
          <w:sz w:val="28"/>
          <w:cs/>
        </w:rPr>
        <w:t>ว่าจะไม่ได้รับ หมายถึงผลต่างระหว่างกระแสเงินสดตามสัญญาทั้งหมดและกระแสเงินสดซึ่งกลุ่ม</w:t>
      </w:r>
      <w:r w:rsidR="007A7F36" w:rsidRPr="00777F7C">
        <w:rPr>
          <w:rFonts w:asciiTheme="majorBidi" w:hAnsiTheme="majorBidi" w:cstheme="majorBidi"/>
          <w:spacing w:val="6"/>
          <w:sz w:val="28"/>
          <w:cs/>
        </w:rPr>
        <w:t>บริษัท</w:t>
      </w:r>
      <w:r w:rsidR="00347130" w:rsidRPr="00777F7C">
        <w:rPr>
          <w:rFonts w:asciiTheme="majorBidi" w:hAnsiTheme="majorBidi" w:cstheme="majorBidi"/>
          <w:spacing w:val="6"/>
          <w:sz w:val="28"/>
          <w:cs/>
        </w:rPr>
        <w:t>คาดว่าจะได้รับ</w:t>
      </w:r>
      <w:r w:rsidR="00347130" w:rsidRPr="00777F7C">
        <w:rPr>
          <w:rFonts w:asciiTheme="majorBidi" w:hAnsiTheme="majorBidi" w:cstheme="majorBidi"/>
          <w:sz w:val="28"/>
          <w:cs/>
        </w:rPr>
        <w:t xml:space="preserve">คิดลดด้วยอัตราดอกเบี้ยที่แท้จริงเมื่อแรกเริ่มของสัญญา </w:t>
      </w:r>
    </w:p>
    <w:p w14:paraId="2DA173E9" w14:textId="6B4287A0" w:rsidR="00347130" w:rsidRPr="00777F7C" w:rsidRDefault="0034713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777F7C">
        <w:rPr>
          <w:rFonts w:asciiTheme="majorBidi" w:hAnsiTheme="majorBidi" w:cstheme="majorBidi"/>
          <w:sz w:val="28"/>
          <w:cs/>
        </w:rPr>
        <w:t>กลุ่ม</w:t>
      </w:r>
      <w:r w:rsidR="006A39A0" w:rsidRPr="00777F7C">
        <w:rPr>
          <w:rFonts w:asciiTheme="majorBidi" w:hAnsiTheme="majorBidi" w:cstheme="majorBidi"/>
          <w:sz w:val="28"/>
          <w:cs/>
        </w:rPr>
        <w:t>บริษัท</w:t>
      </w:r>
      <w:r w:rsidRPr="00777F7C">
        <w:rPr>
          <w:rFonts w:asciiTheme="majorBidi" w:hAnsiTheme="majorBidi" w:cstheme="majorBidi"/>
          <w:sz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41FC763" w14:textId="77777777" w:rsidR="004E0FA3" w:rsidRPr="00777F7C" w:rsidRDefault="004E0FA3" w:rsidP="00EC50B5">
      <w:pPr>
        <w:pStyle w:val="Style1"/>
        <w:numPr>
          <w:ilvl w:val="1"/>
          <w:numId w:val="20"/>
        </w:numPr>
        <w:ind w:left="72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77F7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23104C6" w14:textId="77777777" w:rsidR="004E0FA3" w:rsidRPr="00777F7C" w:rsidRDefault="004E0FA3" w:rsidP="00EC50B5">
      <w:pPr>
        <w:pStyle w:val="Style1"/>
        <w:numPr>
          <w:ilvl w:val="1"/>
          <w:numId w:val="20"/>
        </w:numPr>
        <w:ind w:left="72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77F7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มูลค่าเงินตามเวลา</w:t>
      </w:r>
    </w:p>
    <w:p w14:paraId="7D90D14E" w14:textId="31DC1BD0" w:rsidR="004E0FA3" w:rsidRPr="00777F7C" w:rsidRDefault="004E0FA3" w:rsidP="00EC50B5">
      <w:pPr>
        <w:pStyle w:val="Style1"/>
        <w:numPr>
          <w:ilvl w:val="1"/>
          <w:numId w:val="20"/>
        </w:numPr>
        <w:ind w:left="72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77F7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777F7C">
        <w:rPr>
          <w:rFonts w:asciiTheme="majorBidi" w:eastAsia="Arial Unicode MS" w:hAnsiTheme="majorBidi" w:cstheme="majorBidi"/>
          <w:sz w:val="28"/>
          <w:szCs w:val="28"/>
          <w:lang w:val="en-US"/>
        </w:rPr>
        <w:t xml:space="preserve">  </w:t>
      </w:r>
      <w:r w:rsidRPr="00777F7C">
        <w:rPr>
          <w:rFonts w:asciiTheme="majorBidi" w:eastAsia="Arial Unicode MS" w:hAnsiTheme="majorBidi" w:cstheme="majorBidi"/>
          <w:sz w:val="28"/>
          <w:szCs w:val="28"/>
          <w:cs/>
          <w:lang w:val="en-US"/>
        </w:rPr>
        <w:t>การคาดการณ์ไปในอนาคต</w:t>
      </w:r>
    </w:p>
    <w:p w14:paraId="1971C0BA" w14:textId="0531C608" w:rsidR="00347130" w:rsidRPr="00777F7C" w:rsidRDefault="00347130" w:rsidP="00347130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777F7C">
        <w:rPr>
          <w:rFonts w:asciiTheme="majorBidi" w:hAnsiTheme="majorBidi" w:cstheme="majorBidi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1810B283" w14:textId="0416E9A6" w:rsidR="000D21E7" w:rsidRPr="00657820" w:rsidRDefault="000D21E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ผลประโยชน์ของพนักงาน</w:t>
      </w:r>
    </w:p>
    <w:p w14:paraId="539CF9E5" w14:textId="77777777" w:rsidR="000D21E7" w:rsidRPr="00657820" w:rsidRDefault="000D21E7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ผลประโยชน์ระยะสั้นของพนักงาน</w:t>
      </w:r>
    </w:p>
    <w:p w14:paraId="482BA9C5" w14:textId="2160512F" w:rsidR="000D21E7" w:rsidRPr="00657820" w:rsidRDefault="0073185E" w:rsidP="00311F2D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E1CD3C4" w14:textId="77777777" w:rsidR="000D21E7" w:rsidRPr="00657820" w:rsidRDefault="000D21E7" w:rsidP="00BE7A22">
      <w:pPr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ผลประโยชน์หลังออกจากงานของพนักงาน </w:t>
      </w:r>
    </w:p>
    <w:p w14:paraId="42F4E0F1" w14:textId="07174E52" w:rsidR="000D21E7" w:rsidRPr="00657820" w:rsidRDefault="000D21E7" w:rsidP="00311F2D">
      <w:pPr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i/>
          <w:iCs/>
          <w:sz w:val="28"/>
          <w:cs/>
        </w:rPr>
        <w:t>โครงการสมทบเงิน</w:t>
      </w:r>
    </w:p>
    <w:p w14:paraId="4766561E" w14:textId="4FF4E0C1" w:rsidR="000D21E7" w:rsidRPr="00657820" w:rsidRDefault="0073185E" w:rsidP="00D33A2E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 เงินที่</w:t>
      </w:r>
      <w:r w:rsidR="001D479C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9B25E1B" w14:textId="77777777" w:rsidR="000D7C0B" w:rsidRDefault="000D7C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3C028B33" w14:textId="77777777" w:rsidR="000D21E7" w:rsidRPr="00657820" w:rsidRDefault="000D21E7" w:rsidP="00BE7A22">
      <w:pPr>
        <w:ind w:left="360"/>
        <w:jc w:val="thaiDistribute"/>
        <w:rPr>
          <w:rFonts w:asciiTheme="majorBidi" w:hAnsiTheme="majorBidi" w:cstheme="majorBidi"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โครงการผลประโยชน์หลังออกจากงาน </w:t>
      </w:r>
    </w:p>
    <w:p w14:paraId="48A2F63F" w14:textId="62D7E495" w:rsidR="000D21E7" w:rsidRPr="00657820" w:rsidRDefault="0073185E" w:rsidP="00305396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05396" w:rsidRPr="00657820">
        <w:rPr>
          <w:rFonts w:asciiTheme="majorBidi" w:hAnsiTheme="majorBidi" w:cstheme="majorBidi"/>
          <w:sz w:val="28"/>
          <w:cs/>
        </w:rPr>
        <w:t xml:space="preserve"> </w:t>
      </w:r>
      <w:r w:rsidR="000D21E7" w:rsidRPr="00657820">
        <w:rPr>
          <w:rFonts w:asciiTheme="majorBidi" w:hAnsiTheme="majorBidi" w:cstheme="majorBidi"/>
          <w:sz w:val="28"/>
          <w:cs/>
        </w:rPr>
        <w:t>ซึ่ง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2ECDBD1C" w14:textId="75BA7AF3" w:rsidR="000D21E7" w:rsidRPr="00657820" w:rsidRDefault="0073185E" w:rsidP="00BE1ED9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คำนวณหนี้สินตามโครงการผลประโยชน์หลังออกจากงานของพนักงาน</w:t>
      </w:r>
      <w:r w:rsidR="00BE1ED9" w:rsidRPr="00657820">
        <w:rPr>
          <w:rFonts w:asciiTheme="majorBidi" w:hAnsiTheme="majorBidi" w:cstheme="majorBidi"/>
          <w:sz w:val="28"/>
          <w:cs/>
        </w:rPr>
        <w:t xml:space="preserve"> </w:t>
      </w:r>
      <w:r w:rsidR="000D21E7" w:rsidRPr="00657820">
        <w:rPr>
          <w:rFonts w:asciiTheme="majorBidi" w:hAnsiTheme="majorBidi" w:cstheme="majorBidi"/>
          <w:sz w:val="28"/>
          <w:cs/>
        </w:rPr>
        <w:t>โดยใช้วิธีคิดลดแต่ละหน่วยที่ประมาณการไว้ (</w:t>
      </w:r>
      <w:r w:rsidR="000D21E7" w:rsidRPr="00657820">
        <w:rPr>
          <w:rFonts w:asciiTheme="majorBidi" w:hAnsiTheme="majorBidi" w:cstheme="majorBidi"/>
          <w:sz w:val="28"/>
          <w:lang w:val="en-GB"/>
        </w:rPr>
        <w:t>Projected Unit Credit Method)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5DC9611" w14:textId="70FF56C8" w:rsidR="0012146B" w:rsidRPr="00657820" w:rsidRDefault="000D21E7" w:rsidP="00BE1ED9">
      <w:pPr>
        <w:spacing w:after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</w:t>
      </w:r>
      <w:r w:rsidR="00B457AC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ของพนักงานจะรับรู้ทันทีในกำไรขาดทุนเบ็ดเสร็จอื่น</w:t>
      </w:r>
    </w:p>
    <w:p w14:paraId="5451D060" w14:textId="20B412E8" w:rsidR="00D33A2E" w:rsidRPr="00657820" w:rsidRDefault="00D33A2E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หุ้นกู้แปลงสภาพ</w:t>
      </w:r>
    </w:p>
    <w:p w14:paraId="61B3E344" w14:textId="587E70C9" w:rsidR="00D33A2E" w:rsidRPr="00657820" w:rsidRDefault="00D33A2E" w:rsidP="00D33A2E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หุ้นกู้แปลงสภาพแสดงองค์ประกอบที่เป็นหนี้สินและส่วนที่เป็นของเจ้าของแยกจากกันในงบแสดงฐานะการเงิน</w:t>
      </w:r>
      <w:r w:rsidR="00311F2D"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</w:rPr>
        <w:t>บริษัทได้แยกแสดงองค์ประกอบดังกล่าวโดยกำหนดราคาตามบัญชีของหนี้สินจากการคำนวณจากกระแสเงินสดของเงินต้นและดอกเบี้ย</w:t>
      </w:r>
      <w:r w:rsidR="002D46A6" w:rsidRPr="00657820">
        <w:rPr>
          <w:rFonts w:asciiTheme="majorBidi" w:hAnsiTheme="majorBidi" w:cstheme="majorBidi"/>
          <w:spacing w:val="-2"/>
          <w:sz w:val="28"/>
        </w:rPr>
        <w:t xml:space="preserve">  </w:t>
      </w:r>
      <w:r w:rsidRPr="00657820">
        <w:rPr>
          <w:rFonts w:asciiTheme="majorBidi" w:hAnsiTheme="majorBidi" w:cstheme="majorBidi"/>
          <w:spacing w:val="-2"/>
          <w:sz w:val="28"/>
          <w:cs/>
        </w:rPr>
        <w:t>ที่ต้องจ่ายในอนาคตคิดลดด้วยอัตราดอกเบี้ยในตลาดที่เป็นอยู่ขณะนั้นและหุ้นกู้แปลงสภาพ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657820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</w:p>
    <w:p w14:paraId="4D22933A" w14:textId="5465471F" w:rsidR="00D33A2E" w:rsidRPr="00657820" w:rsidRDefault="00D33A2E" w:rsidP="00D33A2E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หรือครบอายุการ</w:t>
      </w:r>
      <w:r w:rsidR="00AE676F" w:rsidRPr="00657820">
        <w:rPr>
          <w:rFonts w:asciiTheme="majorBidi" w:hAnsiTheme="majorBidi" w:cstheme="majorBidi"/>
          <w:spacing w:val="-2"/>
          <w:sz w:val="28"/>
        </w:rPr>
        <w:t xml:space="preserve">  </w:t>
      </w:r>
      <w:r w:rsidRPr="00657820">
        <w:rPr>
          <w:rFonts w:asciiTheme="majorBidi" w:hAnsiTheme="majorBidi" w:cstheme="majorBidi"/>
          <w:spacing w:val="-2"/>
          <w:sz w:val="28"/>
          <w:cs/>
        </w:rPr>
        <w:t>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276E4A6" w14:textId="44B16918" w:rsidR="00D33A2E" w:rsidRPr="00657820" w:rsidRDefault="00D33A2E" w:rsidP="00D33A2E">
      <w:pPr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 xml:space="preserve"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โดยค่าใช้จ่ายในการออกหุ้นกู้ส่วนขององค์ประกอบที่เป็นหนี้สินให้บันทึกหักจากหุ้นกู้แปลงสภาพ </w:t>
      </w:r>
      <w:r w:rsidR="00AE676F" w:rsidRPr="00657820">
        <w:rPr>
          <w:rFonts w:asciiTheme="majorBidi" w:hAnsiTheme="majorBidi" w:cstheme="majorBidi"/>
          <w:spacing w:val="-2"/>
          <w:sz w:val="28"/>
        </w:rPr>
        <w:t>-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 องค์ประกอบที่เป็นหนี้สินและตัดจำหน่ายตามอายุของหุ้นกู้แปลงสภาพ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1A75DB2D" w14:textId="239FFE62" w:rsidR="000D21E7" w:rsidRPr="00657820" w:rsidRDefault="000D21E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ประมาณการหนี้สิน</w:t>
      </w:r>
    </w:p>
    <w:p w14:paraId="36660E63" w14:textId="247A0B60" w:rsidR="0073185E" w:rsidRPr="00777F7C" w:rsidRDefault="0073185E" w:rsidP="00777F7C">
      <w:pPr>
        <w:spacing w:after="16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ว่า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จะเสียทรัพยากรเชิงเศรษฐกิจไปเพื่อปลดเปลื้องภาระผูกพันนั้นและ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สามารถประมาณมูลค่าภาระผูกพันนั้นได้อย่างน่าเชื่อถือ</w:t>
      </w:r>
    </w:p>
    <w:p w14:paraId="65C374CA" w14:textId="77777777" w:rsidR="000D7C0B" w:rsidRDefault="000D7C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0EBCD7C1" w14:textId="06AF32DE" w:rsidR="000D21E7" w:rsidRPr="00657820" w:rsidRDefault="000D21E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lastRenderedPageBreak/>
        <w:t>ภาษีเงินได้</w:t>
      </w:r>
    </w:p>
    <w:p w14:paraId="7DADCC6B" w14:textId="77777777" w:rsidR="000D21E7" w:rsidRPr="00657820" w:rsidRDefault="000D21E7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F8825C0" w14:textId="77777777" w:rsidR="000D21E7" w:rsidRPr="00657820" w:rsidRDefault="000D21E7" w:rsidP="00D33A2E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ภาษีเงินได้ปัจจุบัน</w:t>
      </w:r>
    </w:p>
    <w:p w14:paraId="751CFA68" w14:textId="7401ECFE" w:rsidR="000D21E7" w:rsidRPr="00657820" w:rsidRDefault="0073185E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3BF68CE" w14:textId="77777777" w:rsidR="000D21E7" w:rsidRPr="00657820" w:rsidRDefault="000D21E7" w:rsidP="00D33A2E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ภาษีเงินได้รอการตัดบัญชี</w:t>
      </w:r>
    </w:p>
    <w:p w14:paraId="11249EF3" w14:textId="12255118" w:rsidR="000D21E7" w:rsidRPr="00657820" w:rsidRDefault="0073185E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="005244B9" w:rsidRPr="00657820">
        <w:rPr>
          <w:rFonts w:asciiTheme="majorBidi" w:hAnsiTheme="majorBidi" w:cstheme="majorBidi"/>
          <w:sz w:val="28"/>
        </w:rPr>
        <w:t xml:space="preserve">    </w:t>
      </w:r>
      <w:r w:rsidR="000D21E7" w:rsidRPr="00657820">
        <w:rPr>
          <w:rFonts w:asciiTheme="majorBidi" w:hAnsiTheme="majorBidi" w:cstheme="majorBidi"/>
          <w:sz w:val="28"/>
          <w:cs/>
        </w:rPr>
        <w:t>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44F28A59" w14:textId="363671B0" w:rsidR="000D21E7" w:rsidRPr="00657820" w:rsidRDefault="0073185E" w:rsidP="00311F2D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</w:t>
      </w:r>
      <w:r w:rsidR="00EB7CDA" w:rsidRPr="00657820">
        <w:rPr>
          <w:rFonts w:asciiTheme="majorBidi" w:hAnsiTheme="majorBidi" w:cstheme="majorBidi"/>
          <w:sz w:val="28"/>
        </w:rPr>
        <w:t xml:space="preserve">  </w:t>
      </w:r>
      <w:r w:rsidR="000D21E7" w:rsidRPr="00657820">
        <w:rPr>
          <w:rFonts w:asciiTheme="majorBidi" w:hAnsiTheme="majorBidi" w:cstheme="majorBidi"/>
          <w:sz w:val="28"/>
          <w:cs/>
        </w:rPr>
        <w:t>ไปได้ค่อนข้างแน่ที่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B24968" w14:textId="2E35469E" w:rsidR="000D21E7" w:rsidRPr="00657820" w:rsidRDefault="0073185E" w:rsidP="00D33A2E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0D21E7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0D21E7" w:rsidRPr="00657820">
        <w:rPr>
          <w:rFonts w:asciiTheme="majorBidi" w:hAnsiTheme="majorBidi" w:cstheme="majorBidi"/>
          <w:sz w:val="28"/>
          <w:cs/>
        </w:rPr>
        <w:t>หากมีความเป็นไปได้ค่อนข้างแน่ว่า</w:t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DB6E2C9" w14:textId="7E800CE3" w:rsidR="006A2C82" w:rsidRPr="00657820" w:rsidRDefault="0073185E" w:rsidP="00BE7A22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7BD83D4" w14:textId="12657BF1" w:rsidR="00CF5B86" w:rsidRPr="00657820" w:rsidRDefault="00CF5B86" w:rsidP="00CF5B86">
      <w:pPr>
        <w:ind w:left="360"/>
        <w:jc w:val="thaiDistribute"/>
        <w:rPr>
          <w:rFonts w:asciiTheme="majorBidi" w:eastAsia="Arial Unicode MS" w:hAnsiTheme="majorBidi" w:cstheme="majorBidi"/>
          <w:sz w:val="28"/>
        </w:rPr>
      </w:pPr>
      <w:r w:rsidRPr="00657820">
        <w:rPr>
          <w:rFonts w:asciiTheme="majorBidi" w:eastAsia="Arial Unicode MS" w:hAnsiTheme="majorBidi" w:cstheme="majorBidi"/>
          <w:spacing w:val="-2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42CAC" w:rsidRPr="00657820">
        <w:rPr>
          <w:rFonts w:asciiTheme="majorBidi" w:eastAsia="Arial Unicode MS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eastAsia="Arial Unicode MS" w:hAnsiTheme="majorBidi" w:cstheme="majorBidi"/>
          <w:spacing w:val="-2"/>
          <w:sz w:val="28"/>
          <w:cs/>
        </w:rPr>
        <w:t>จะมีกำไรทางภาษีเพียงพอ</w:t>
      </w:r>
      <w:r w:rsidRPr="00657820">
        <w:rPr>
          <w:rFonts w:asciiTheme="majorBidi" w:eastAsia="Arial Unicode MS" w:hAnsiTheme="majorBidi" w:cstheme="majorBidi"/>
          <w:sz w:val="28"/>
          <w:cs/>
        </w:rPr>
        <w:t xml:space="preserve">ที่จะนำจำนวนผลต่างชั่วคราวนั้นมาใช้ประโยชน์ </w:t>
      </w:r>
    </w:p>
    <w:p w14:paraId="6C77497C" w14:textId="77777777" w:rsidR="00CF5B86" w:rsidRPr="00657820" w:rsidRDefault="00CF5B86" w:rsidP="00CF5B86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4BF74276" w14:textId="0729CFB8" w:rsidR="00CF5B86" w:rsidRPr="00657820" w:rsidRDefault="00CF5B86" w:rsidP="00CF5B86">
      <w:pPr>
        <w:spacing w:after="240"/>
        <w:ind w:left="360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657820">
        <w:rPr>
          <w:rFonts w:asciiTheme="majorBidi" w:eastAsia="Arial Unicode MS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ADEB18C" w14:textId="77777777" w:rsidR="000D7C0B" w:rsidRDefault="000D7C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28"/>
          <w:cs/>
        </w:rPr>
      </w:pPr>
      <w:r>
        <w:rPr>
          <w:rFonts w:asciiTheme="majorBidi" w:hAnsiTheme="majorBidi" w:cstheme="majorBidi"/>
          <w:b/>
          <w:bCs/>
          <w:spacing w:val="-2"/>
          <w:sz w:val="28"/>
          <w:cs/>
        </w:rPr>
        <w:br w:type="page"/>
      </w:r>
    </w:p>
    <w:p w14:paraId="7A0EC736" w14:textId="6AC3BE7A" w:rsidR="000D21E7" w:rsidRPr="00657820" w:rsidRDefault="000D21E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lastRenderedPageBreak/>
        <w:t>การวัดมูลค่ายุติธรรม</w:t>
      </w:r>
    </w:p>
    <w:p w14:paraId="23FD6E96" w14:textId="5BD2948D" w:rsidR="000D21E7" w:rsidRPr="00657820" w:rsidRDefault="000D21E7" w:rsidP="005E4C7C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3185E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="00EB7CDA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ที่เกี่ยวข้องกำหนดให้ต้องวัดมูลค่าด้วยมูลค่ายุติธรรม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3185E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C882FA8" w14:textId="198EB941" w:rsidR="000D21E7" w:rsidRPr="00657820" w:rsidRDefault="000D21E7" w:rsidP="00BE7A22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="004148D0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1F991E98" w14:textId="77777777" w:rsidR="000D21E7" w:rsidRPr="00657820" w:rsidRDefault="000D21E7" w:rsidP="00BE7A22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ระดับ </w:t>
      </w:r>
      <w:r w:rsidRPr="00657820">
        <w:rPr>
          <w:rFonts w:asciiTheme="majorBidi" w:hAnsiTheme="majorBidi" w:cstheme="majorBidi"/>
          <w:sz w:val="28"/>
          <w:lang w:val="en-GB"/>
        </w:rPr>
        <w:t xml:space="preserve">1 </w:t>
      </w:r>
      <w:r w:rsidRPr="00657820">
        <w:rPr>
          <w:rFonts w:asciiTheme="majorBidi" w:hAnsiTheme="majorBidi" w:cstheme="majorBidi"/>
          <w:sz w:val="28"/>
          <w:lang w:val="en-GB"/>
        </w:rPr>
        <w:tab/>
      </w:r>
      <w:r w:rsidRPr="00657820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0376989" w14:textId="1365B860" w:rsidR="000D21E7" w:rsidRPr="00657820" w:rsidRDefault="000D21E7" w:rsidP="00BE7A22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ระดับ </w:t>
      </w:r>
      <w:r w:rsidRPr="00657820">
        <w:rPr>
          <w:rFonts w:asciiTheme="majorBidi" w:hAnsiTheme="majorBidi" w:cstheme="majorBidi"/>
          <w:sz w:val="28"/>
          <w:lang w:val="en-GB"/>
        </w:rPr>
        <w:t>2</w:t>
      </w:r>
      <w:r w:rsidRPr="00657820">
        <w:rPr>
          <w:rFonts w:asciiTheme="majorBidi" w:hAnsiTheme="majorBidi" w:cstheme="majorBidi"/>
          <w:sz w:val="28"/>
          <w:lang w:val="en-GB"/>
        </w:rPr>
        <w:tab/>
      </w:r>
      <w:r w:rsidRPr="00657820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78D88F13" w14:textId="77777777" w:rsidR="000D21E7" w:rsidRPr="00657820" w:rsidRDefault="000D21E7" w:rsidP="005E4C7C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ระดับ </w:t>
      </w:r>
      <w:r w:rsidRPr="00657820">
        <w:rPr>
          <w:rFonts w:asciiTheme="majorBidi" w:hAnsiTheme="majorBidi" w:cstheme="majorBidi"/>
          <w:sz w:val="28"/>
          <w:lang w:val="en-GB"/>
        </w:rPr>
        <w:t>3</w:t>
      </w:r>
      <w:r w:rsidRPr="00657820">
        <w:rPr>
          <w:rFonts w:asciiTheme="majorBidi" w:hAnsiTheme="majorBidi" w:cstheme="majorBidi"/>
          <w:sz w:val="28"/>
          <w:lang w:val="en-GB"/>
        </w:rPr>
        <w:tab/>
      </w:r>
      <w:r w:rsidRPr="00657820">
        <w:rPr>
          <w:rFonts w:asciiTheme="majorBidi" w:hAnsiTheme="majorBidi" w:cstheme="majorBidi"/>
          <w:sz w:val="28"/>
          <w:cs/>
        </w:rPr>
        <w:t>ใช้ข้อมูลที่ไม่สามารถสังเกตได้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B60E24B" w14:textId="27313ED1" w:rsidR="00DC4C2A" w:rsidRPr="00657820" w:rsidRDefault="000D21E7" w:rsidP="0055413B">
      <w:pPr>
        <w:spacing w:after="16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73185E"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ณ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F4B1855" w14:textId="3470CC15" w:rsidR="00662B0B" w:rsidRPr="00657820" w:rsidRDefault="00662B0B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การรับรู้รายได้</w:t>
      </w:r>
    </w:p>
    <w:p w14:paraId="7EF17680" w14:textId="2E7187DB" w:rsidR="00662B0B" w:rsidRPr="00657820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รายได้จากการขาย</w:t>
      </w:r>
    </w:p>
    <w:p w14:paraId="105C15FF" w14:textId="26D74081" w:rsidR="005252CF" w:rsidRPr="00657820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กล่าวคือ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โดยไม่รวมภาษีมูลค่าเพิ่ม</w:t>
      </w:r>
      <w:r w:rsidR="002229F7" w:rsidRPr="00657820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37C4971A" w14:textId="681FE4C3" w:rsidR="00662B0B" w:rsidRPr="00657820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รายได้จากการให้บริการ</w:t>
      </w:r>
    </w:p>
    <w:p w14:paraId="2DFD6C9F" w14:textId="6D588B5D" w:rsidR="003F55EA" w:rsidRPr="00657820" w:rsidRDefault="003F55EA" w:rsidP="00D24DA6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รายได้ค่าดำเนินงานขายจากการค้าส่งแก๊ส อัตราค่าบริการและระยะเวลาเป็นไปตามที่กำหนดในข้อตกลง ส่วนลดที่ให้กับคู่ค้าถูกพิจารณาเป็นลูกค้าของกลุ่มบริษัท รายได้จากการให้บริการ คิดจากส่วนต่างของราคาขายกับราคาทุนของสินค้า</w:t>
      </w:r>
    </w:p>
    <w:p w14:paraId="7F7573AB" w14:textId="2E6D30FF" w:rsidR="00D24DA6" w:rsidRPr="00657820" w:rsidRDefault="00D24DA6" w:rsidP="00D24DA6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รายได้จากการให้บริการน้ำประปารับรู้เมื่อกลุ่มบริษัทได้จัดส่งน้ำประปาให้แก่ลูกค้า โดยรายได้จากการขายน้ำประปาแสดงมูลค่าตามราคาในใบกำกับสินค้าโดยไม่รวมภาษีมูลค่าเพิ่มสำหรับปริมาณน้ำประปาที่ได้ส่งมอบหลังจากหักส่วนลดแล้ว</w:t>
      </w:r>
    </w:p>
    <w:p w14:paraId="72FCCEB0" w14:textId="632EA034" w:rsidR="007D7CB8" w:rsidRPr="00657820" w:rsidRDefault="007D7CB8" w:rsidP="007D7CB8">
      <w:pPr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รายได้จากการให้บริการจัดการน้ำเสีย ตามเงื่อนไขที่ระบุในสัญญาการให้บริการ ตลอดช่วงเวลาที่ปฏิบัติตามภาระที่ต้องปฏิบัติ (</w:t>
      </w:r>
      <w:r w:rsidRPr="00657820">
        <w:rPr>
          <w:rFonts w:asciiTheme="majorBidi" w:hAnsiTheme="majorBidi" w:cstheme="majorBidi"/>
          <w:spacing w:val="-2"/>
          <w:sz w:val="28"/>
        </w:rPr>
        <w:t xml:space="preserve">over time) </w:t>
      </w:r>
      <w:r w:rsidRPr="00657820">
        <w:rPr>
          <w:rFonts w:asciiTheme="majorBidi" w:hAnsiTheme="majorBidi" w:cstheme="majorBidi"/>
          <w:spacing w:val="-2"/>
          <w:sz w:val="28"/>
          <w:cs/>
        </w:rPr>
        <w:t>เมื่อได้ให้บริการแก่ลูกค้าตามสัญญาแล้ว ในกรณีที่กลุ่ม</w:t>
      </w:r>
      <w:r w:rsidR="004305A7" w:rsidRPr="00657820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ได้รับสิ่งตอบแทนเกินกว่าบริการที่ให้ กลุ่ม</w:t>
      </w:r>
      <w:r w:rsidR="004305A7" w:rsidRPr="00657820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จะรับรู้สิ่งตอบแทนส่วนเกินดังกล่าวเป็นเงินรับล่วงหน้า ในทางกลับกัน ถ้ากลุ่ม</w:t>
      </w:r>
      <w:r w:rsidR="004305A7" w:rsidRPr="00657820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 xml:space="preserve">ได้รับสิ่งตอบแทนน้อยกว่าบริการที่ให้ </w:t>
      </w:r>
      <w:r w:rsidR="00DC5BF4">
        <w:rPr>
          <w:rFonts w:asciiTheme="majorBidi" w:hAnsiTheme="majorBidi" w:cstheme="majorBidi"/>
          <w:spacing w:val="-2"/>
          <w:sz w:val="28"/>
          <w:cs/>
        </w:rPr>
        <w:br/>
      </w:r>
      <w:r w:rsidRPr="00657820">
        <w:rPr>
          <w:rFonts w:asciiTheme="majorBidi" w:hAnsiTheme="majorBidi" w:cstheme="majorBidi"/>
          <w:spacing w:val="-2"/>
          <w:sz w:val="28"/>
          <w:cs/>
        </w:rPr>
        <w:t>กลุ่ม</w:t>
      </w:r>
      <w:r w:rsidR="004305A7" w:rsidRPr="00657820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657820">
        <w:rPr>
          <w:rFonts w:asciiTheme="majorBidi" w:hAnsiTheme="majorBidi" w:cstheme="majorBidi"/>
          <w:spacing w:val="-2"/>
          <w:sz w:val="28"/>
          <w:cs/>
        </w:rPr>
        <w:t>จะรับรู้สิ่งตอบแทนส่วนต่ำดังกล่าวเป็นรายได้ค้างรับ</w:t>
      </w:r>
    </w:p>
    <w:p w14:paraId="0A69276B" w14:textId="77777777" w:rsidR="00662B0B" w:rsidRPr="00657820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lastRenderedPageBreak/>
        <w:t>รายได้ค่าบริหารจัดการ</w:t>
      </w:r>
    </w:p>
    <w:p w14:paraId="7F19E761" w14:textId="77777777" w:rsidR="00662B0B" w:rsidRPr="00657820" w:rsidRDefault="00662B0B" w:rsidP="00662B0B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รายได้ค่าบริหารจัดการรับรู้เป็นรายได้ตามเกณฑ์คงค้างตามเงื่อนไขและข้อตกลงที่ระบุในสัญญาที่เกี่ยวข้อง</w:t>
      </w:r>
    </w:p>
    <w:p w14:paraId="1FCE82F1" w14:textId="77777777" w:rsidR="00662B0B" w:rsidRPr="00657820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pacing w:val="-2"/>
          <w:sz w:val="28"/>
          <w:cs/>
        </w:rPr>
        <w:t>ดอกเบี้ยรับ</w:t>
      </w:r>
    </w:p>
    <w:p w14:paraId="50821BCF" w14:textId="242D5F2F" w:rsidR="00662B0B" w:rsidRPr="00657820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2D8036F" w14:textId="764C2956" w:rsidR="000D21E7" w:rsidRPr="00657820" w:rsidRDefault="000D21E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ข้อมูลจำแนกตามส่วนงาน</w:t>
      </w:r>
    </w:p>
    <w:p w14:paraId="10771030" w14:textId="121D6305" w:rsidR="00B22D26" w:rsidRPr="00657820" w:rsidRDefault="000D21E7" w:rsidP="0055413B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บริษัทที่ทำการตัดสินใจเชิงกลยุทธ์</w:t>
      </w:r>
    </w:p>
    <w:p w14:paraId="5322FC0E" w14:textId="69809A6B" w:rsidR="000D21E7" w:rsidRPr="00657820" w:rsidRDefault="000D21E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 xml:space="preserve">กำไร (ขาดทุน) ต่อหุ้น </w:t>
      </w:r>
    </w:p>
    <w:p w14:paraId="002C964F" w14:textId="4C1BBEE1" w:rsidR="0012146B" w:rsidRPr="00657820" w:rsidRDefault="000D21E7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และในกรณีที่ลดทุนใช้จำนวนหุ้นสามัญถัวเฉลี่ยถ่วงน้ำหนักตามระยะเวลาการจดทะเบียนการลดทุน 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498EF36B" w14:textId="2405DB88" w:rsidR="000D21E7" w:rsidRPr="00657820" w:rsidRDefault="000D21E7" w:rsidP="00EC50B5">
      <w:pPr>
        <w:pStyle w:val="ListParagraph"/>
        <w:numPr>
          <w:ilvl w:val="1"/>
          <w:numId w:val="14"/>
        </w:numPr>
        <w:spacing w:before="240" w:after="240"/>
        <w:ind w:left="360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pacing w:val="-2"/>
          <w:sz w:val="28"/>
          <w:cs/>
        </w:rPr>
        <w:t>การใช้ดุลยพินิจและประมาณการทางบัญชีที่สำคัญ</w:t>
      </w:r>
    </w:p>
    <w:p w14:paraId="0C1D3BD9" w14:textId="54A56555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EA382C"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การใช้</w:t>
      </w:r>
      <w:r w:rsidR="0073185E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ดุลยพินิจและการประมาณการที่สำคัญมีดังนี้</w:t>
      </w:r>
    </w:p>
    <w:p w14:paraId="588DABE1" w14:textId="77777777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ที่ดิน อาคารและอุปกรณ์และค่าเสื่อมราคา</w:t>
      </w:r>
    </w:p>
    <w:p w14:paraId="4E07AB7B" w14:textId="39944C32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DF3C99" w:rsidRPr="00657820">
        <w:rPr>
          <w:rFonts w:asciiTheme="majorBidi" w:hAnsiTheme="majorBidi" w:cstheme="majorBidi"/>
          <w:sz w:val="28"/>
          <w:cs/>
        </w:rPr>
        <w:t>ช้</w:t>
      </w:r>
      <w:r w:rsidRPr="00657820">
        <w:rPr>
          <w:rFonts w:asciiTheme="majorBidi" w:hAnsiTheme="majorBidi" w:cstheme="majorBidi"/>
          <w:sz w:val="28"/>
          <w:cs/>
        </w:rPr>
        <w:t>ประโยชน์และ</w:t>
      </w:r>
      <w:r w:rsidR="00EA382C" w:rsidRPr="00657820">
        <w:rPr>
          <w:rFonts w:asciiTheme="majorBidi" w:hAnsiTheme="majorBidi" w:cstheme="majorBidi"/>
          <w:sz w:val="28"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>มูลค่าคงเหลือเมื่อเลิกใช้งานของอาคารและอุปกรณ์ และต้องทบทวนอายุการใ</w:t>
      </w:r>
      <w:r w:rsidR="00DF3C99" w:rsidRPr="00657820">
        <w:rPr>
          <w:rFonts w:asciiTheme="majorBidi" w:hAnsiTheme="majorBidi" w:cstheme="majorBidi"/>
          <w:sz w:val="28"/>
          <w:cs/>
        </w:rPr>
        <w:t>ช้</w:t>
      </w:r>
      <w:r w:rsidRPr="00657820">
        <w:rPr>
          <w:rFonts w:asciiTheme="majorBidi" w:hAnsiTheme="majorBidi" w:cstheme="majorBidi"/>
          <w:sz w:val="28"/>
          <w:cs/>
        </w:rPr>
        <w:t>ประโยชน์และมูลค่าคงเหลือใหม่หากมี</w:t>
      </w:r>
      <w:r w:rsidR="00EA382C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การเปลี่ยนแปลงเกิดขึ้น</w:t>
      </w:r>
    </w:p>
    <w:p w14:paraId="174A783C" w14:textId="5AF6B528" w:rsidR="000D21E7" w:rsidRPr="00657820" w:rsidRDefault="0073185E" w:rsidP="005E4C7C">
      <w:pPr>
        <w:spacing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2"/>
          <w:sz w:val="28"/>
          <w:cs/>
        </w:rPr>
        <w:t>กลุ่มบริษัท</w:t>
      </w:r>
      <w:r w:rsidR="000D21E7" w:rsidRPr="00657820">
        <w:rPr>
          <w:rFonts w:asciiTheme="majorBidi" w:hAnsiTheme="majorBidi" w:cstheme="majorBidi"/>
          <w:sz w:val="28"/>
          <w:cs/>
        </w:rPr>
        <w:t>แสดงมูลค่าของที่ดิน อาคารและส่วนปรับปรุงอาคารด้วยราคาที่ตีใหม่ซึ่งราคาที่ตีใหม่นี้ได้ประเมินโดยผู้ประเมินราคาอิสระโดยใช้วิธีเปรียบเทียบราคาตลาดสำหรับที่ดินและวิธีวิเคราะห์มูลค่าจากต้นทุนสำหรับอาคารและส่วนปรับปรุงอาคาร ซึ่งการประเมินมูลค่าดังกล่าวต้องอาศัยข้อสมมติฐานและการประมาณการบางประการ</w:t>
      </w:r>
      <w:r w:rsidR="000D21E7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0D21E7" w:rsidRPr="00657820">
        <w:rPr>
          <w:rFonts w:asciiTheme="majorBidi" w:hAnsiTheme="majorBidi" w:cstheme="majorBidi"/>
          <w:sz w:val="28"/>
          <w:cs/>
        </w:rPr>
        <w:t xml:space="preserve">ตามที่อธิบายไว้ในหมายเหตุข้อ </w:t>
      </w:r>
      <w:r w:rsidR="007057B2" w:rsidRPr="00657820">
        <w:rPr>
          <w:rFonts w:asciiTheme="majorBidi" w:hAnsiTheme="majorBidi" w:cstheme="majorBidi"/>
          <w:sz w:val="28"/>
          <w:lang w:val="en-GB"/>
        </w:rPr>
        <w:t>1</w:t>
      </w:r>
      <w:r w:rsidR="00087E7E" w:rsidRPr="00657820">
        <w:rPr>
          <w:rFonts w:asciiTheme="majorBidi" w:hAnsiTheme="majorBidi" w:cstheme="majorBidi"/>
          <w:sz w:val="28"/>
          <w:lang w:val="en-GB"/>
        </w:rPr>
        <w:t>6</w:t>
      </w:r>
    </w:p>
    <w:p w14:paraId="77FE00B3" w14:textId="3F8426D9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lastRenderedPageBreak/>
        <w:t>นอกจากนี้ฝ่ายบริหารจำเป็นต้อง</w:t>
      </w:r>
      <w:r w:rsidR="0073185E" w:rsidRPr="00657820">
        <w:rPr>
          <w:rFonts w:asciiTheme="majorBidi" w:hAnsiTheme="majorBidi" w:cstheme="majorBidi"/>
          <w:sz w:val="28"/>
          <w:cs/>
        </w:rPr>
        <w:t>ทดสอบ</w:t>
      </w:r>
      <w:r w:rsidRPr="00657820">
        <w:rPr>
          <w:rFonts w:asciiTheme="majorBidi" w:hAnsiTheme="majorBidi" w:cstheme="majorBidi"/>
          <w:sz w:val="28"/>
          <w:cs/>
        </w:rPr>
        <w:t>การด้อยค่าของที่ดิน อาคารและอุปกรณ์ในแต่ละช่วงเวลาและบันทึกขาดทุนจากการด้อยค่า</w:t>
      </w:r>
      <w:r w:rsidR="002B096E"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</w:t>
      </w:r>
      <w:r w:rsidR="0073185E" w:rsidRPr="00657820">
        <w:rPr>
          <w:rFonts w:asciiTheme="majorBidi" w:hAnsiTheme="majorBidi" w:cstheme="majorBidi"/>
          <w:sz w:val="28"/>
          <w:cs/>
        </w:rPr>
        <w:t xml:space="preserve">        </w:t>
      </w:r>
      <w:r w:rsidRPr="00657820">
        <w:rPr>
          <w:rFonts w:asciiTheme="majorBidi" w:hAnsiTheme="majorBidi" w:cstheme="majorBidi"/>
          <w:sz w:val="28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66DCE6F" w14:textId="77777777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ค่าความนิยมและสินทรัพย์ไม่มีตัวตน</w:t>
      </w:r>
    </w:p>
    <w:p w14:paraId="1D955876" w14:textId="41D190C8" w:rsidR="000D21E7" w:rsidRPr="00657820" w:rsidRDefault="000D21E7" w:rsidP="000272E4">
      <w:pPr>
        <w:spacing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ในการบันทึกและวัดมูลค่าของค่าความนิยมและสินทรัพย์ไม่มีตัวตน ณ วันที่ได้มาตลอดจนการทดสอบการด้อยค่า</w:t>
      </w:r>
      <w:r w:rsidR="006922CB" w:rsidRPr="00657820">
        <w:rPr>
          <w:rFonts w:asciiTheme="majorBidi" w:hAnsiTheme="majorBidi" w:cstheme="majorBidi"/>
          <w:sz w:val="28"/>
        </w:rPr>
        <w:t xml:space="preserve">      </w:t>
      </w:r>
      <w:r w:rsidRPr="00657820">
        <w:rPr>
          <w:rFonts w:asciiTheme="majorBidi" w:hAnsiTheme="majorBidi" w:cstheme="majorBidi"/>
          <w:sz w:val="28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684D2BEA" w14:textId="532E607A" w:rsidR="00D5121C" w:rsidRPr="00657820" w:rsidRDefault="009B2480" w:rsidP="007B19F4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39A97EE" w14:textId="7D2DD244" w:rsidR="00D5121C" w:rsidRPr="00657820" w:rsidRDefault="00E323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657820">
        <w:rPr>
          <w:rFonts w:asciiTheme="majorBidi" w:hAnsiTheme="majorBidi" w:cstheme="majorBidi"/>
          <w:sz w:val="28"/>
        </w:rPr>
        <w:t xml:space="preserve">31 </w:t>
      </w:r>
      <w:r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sz w:val="28"/>
        </w:rPr>
        <w:t>256</w:t>
      </w:r>
      <w:r w:rsidR="00CB71EA" w:rsidRPr="00657820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และ</w:t>
      </w:r>
      <w:r w:rsidR="00861570"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</w:rPr>
        <w:t>256</w:t>
      </w:r>
      <w:r w:rsidR="00CB71EA" w:rsidRPr="00657820">
        <w:rPr>
          <w:rFonts w:asciiTheme="majorBidi" w:hAnsiTheme="majorBidi" w:cstheme="majorBidi"/>
          <w:sz w:val="28"/>
        </w:rPr>
        <w:t>5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</w:t>
      </w:r>
      <w:r w:rsidR="00D51B91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เกี่ยวข้องกันเหล่านั้นซึ่งเป็นไปตามปกติธุรกิจ</w:t>
      </w:r>
      <w:r w:rsidR="008602E9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โดยสามารถสรุปได้ดังนี้ </w:t>
      </w:r>
    </w:p>
    <w:p w14:paraId="0CC38332" w14:textId="77777777" w:rsidR="00D5121C" w:rsidRPr="00657820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การขายสินค้าระหว่างกันกำหนดราคาตามราคาตลาด </w:t>
      </w:r>
    </w:p>
    <w:p w14:paraId="438CC0D9" w14:textId="77777777" w:rsidR="00D5121C" w:rsidRPr="00657820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.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D376DF3" w14:textId="52E7B342" w:rsidR="001C0310" w:rsidRPr="000C3CB9" w:rsidRDefault="001C0310" w:rsidP="001C0310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3. 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เงินให้กู้ยืมระยะสั้นแก่บุคคลและกิจการที่เกี่ยวข้องกันคิดดอกเบี้ยในอัตราร้อยละ </w:t>
      </w:r>
      <w:r w:rsidR="00661D81" w:rsidRPr="000C3CB9">
        <w:rPr>
          <w:rFonts w:asciiTheme="majorBidi" w:hAnsiTheme="majorBidi" w:cstheme="majorBidi"/>
          <w:color w:val="000000"/>
          <w:sz w:val="28"/>
        </w:rPr>
        <w:t xml:space="preserve">0.075 </w:t>
      </w:r>
      <w:r w:rsidR="00D40BF5" w:rsidRPr="000C3CB9">
        <w:rPr>
          <w:rFonts w:asciiTheme="majorBidi" w:hAnsiTheme="majorBidi" w:cstheme="majorBidi"/>
          <w:color w:val="000000"/>
          <w:sz w:val="28"/>
          <w:cs/>
        </w:rPr>
        <w:t>-</w:t>
      </w:r>
      <w:r w:rsidR="00661D81" w:rsidRPr="000C3CB9">
        <w:rPr>
          <w:rFonts w:asciiTheme="majorBidi" w:hAnsiTheme="majorBidi" w:cstheme="majorBidi"/>
          <w:color w:val="000000"/>
          <w:sz w:val="28"/>
        </w:rPr>
        <w:t xml:space="preserve"> </w:t>
      </w:r>
      <w:r w:rsidR="00C95669" w:rsidRPr="000C3CB9">
        <w:rPr>
          <w:rFonts w:asciiTheme="majorBidi" w:hAnsiTheme="majorBidi" w:cstheme="majorBidi"/>
          <w:color w:val="000000"/>
          <w:sz w:val="28"/>
        </w:rPr>
        <w:t>7.05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 ต่อปี</w:t>
      </w:r>
      <w:r w:rsidRPr="000C3CB9">
        <w:rPr>
          <w:rFonts w:asciiTheme="majorBidi" w:hAnsiTheme="majorBidi" w:cstheme="majorBidi"/>
          <w:color w:val="000000"/>
          <w:sz w:val="28"/>
        </w:rPr>
        <w:t xml:space="preserve"> (256</w:t>
      </w:r>
      <w:r w:rsidR="00CB71EA" w:rsidRPr="000C3CB9">
        <w:rPr>
          <w:rFonts w:asciiTheme="majorBidi" w:hAnsiTheme="majorBidi" w:cstheme="majorBidi"/>
          <w:color w:val="000000"/>
          <w:sz w:val="28"/>
        </w:rPr>
        <w:t>5</w:t>
      </w:r>
      <w:r w:rsidRPr="000C3CB9">
        <w:rPr>
          <w:rFonts w:asciiTheme="majorBidi" w:hAnsiTheme="majorBidi" w:cstheme="majorBidi"/>
          <w:color w:val="000000"/>
          <w:sz w:val="28"/>
        </w:rPr>
        <w:t xml:space="preserve">: </w:t>
      </w:r>
      <w:r w:rsidRPr="000C3CB9">
        <w:rPr>
          <w:rFonts w:asciiTheme="majorBidi" w:hAnsiTheme="majorBidi" w:cstheme="majorBidi"/>
          <w:color w:val="000000"/>
          <w:sz w:val="28"/>
          <w:cs/>
        </w:rPr>
        <w:t>ร้อยละ</w:t>
      </w:r>
      <w:r w:rsidRPr="000C3CB9">
        <w:rPr>
          <w:rFonts w:asciiTheme="majorBidi" w:hAnsiTheme="majorBidi" w:cstheme="majorBidi"/>
          <w:color w:val="000000"/>
          <w:sz w:val="28"/>
        </w:rPr>
        <w:t xml:space="preserve"> </w:t>
      </w:r>
      <w:bookmarkStart w:id="1" w:name="_Hlk85451316"/>
      <w:r w:rsidRPr="000C3CB9">
        <w:rPr>
          <w:rFonts w:asciiTheme="majorBidi" w:hAnsiTheme="majorBidi" w:cstheme="majorBidi"/>
          <w:color w:val="000000"/>
          <w:sz w:val="28"/>
        </w:rPr>
        <w:t>0.075</w:t>
      </w:r>
      <w:r w:rsidR="007F09A0" w:rsidRPr="000C3CB9">
        <w:rPr>
          <w:rFonts w:asciiTheme="majorBidi" w:hAnsiTheme="majorBidi" w:cstheme="majorBidi"/>
          <w:color w:val="000000"/>
          <w:sz w:val="28"/>
        </w:rPr>
        <w:t xml:space="preserve">              </w:t>
      </w:r>
      <w:r w:rsidRPr="000C3CB9">
        <w:rPr>
          <w:rFonts w:asciiTheme="majorBidi" w:hAnsiTheme="majorBidi" w:cstheme="majorBidi"/>
          <w:color w:val="000000"/>
          <w:sz w:val="28"/>
        </w:rPr>
        <w:t xml:space="preserve"> - 6.75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 </w:t>
      </w:r>
      <w:bookmarkEnd w:id="1"/>
      <w:r w:rsidRPr="000C3CB9">
        <w:rPr>
          <w:rFonts w:asciiTheme="majorBidi" w:hAnsiTheme="majorBidi" w:cstheme="majorBidi"/>
          <w:color w:val="000000"/>
          <w:sz w:val="28"/>
          <w:cs/>
        </w:rPr>
        <w:t>ต่อปี</w:t>
      </w:r>
      <w:r w:rsidRPr="000C3CB9">
        <w:rPr>
          <w:rFonts w:asciiTheme="majorBidi" w:hAnsiTheme="majorBidi" w:cstheme="majorBidi"/>
          <w:color w:val="000000"/>
          <w:sz w:val="28"/>
        </w:rPr>
        <w:t>)</w:t>
      </w:r>
    </w:p>
    <w:p w14:paraId="1A39981B" w14:textId="2B9B0C3E" w:rsidR="00E25AD6" w:rsidRPr="000C3CB9" w:rsidRDefault="0073519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0C3CB9">
        <w:rPr>
          <w:rFonts w:asciiTheme="majorBidi" w:hAnsiTheme="majorBidi" w:cstheme="majorBidi"/>
          <w:color w:val="000000"/>
          <w:sz w:val="28"/>
        </w:rPr>
        <w:t xml:space="preserve">4. </w:t>
      </w:r>
      <w:r w:rsidR="00C54F68" w:rsidRPr="000C3CB9">
        <w:rPr>
          <w:rFonts w:asciiTheme="majorBidi" w:hAnsiTheme="majorBidi" w:cstheme="majorBidi"/>
          <w:color w:val="000000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661D81" w:rsidRPr="000C3CB9">
        <w:rPr>
          <w:rFonts w:asciiTheme="majorBidi" w:hAnsiTheme="majorBidi" w:cstheme="majorBidi"/>
          <w:color w:val="000000"/>
          <w:sz w:val="28"/>
        </w:rPr>
        <w:t>0.075</w:t>
      </w:r>
      <w:r w:rsidR="00C54F68" w:rsidRPr="000C3CB9">
        <w:rPr>
          <w:rFonts w:asciiTheme="majorBidi" w:hAnsiTheme="majorBidi" w:cstheme="majorBidi"/>
          <w:color w:val="000000"/>
          <w:sz w:val="28"/>
        </w:rPr>
        <w:t xml:space="preserve"> </w:t>
      </w:r>
      <w:r w:rsidR="00C54F68" w:rsidRPr="000C3CB9">
        <w:rPr>
          <w:rFonts w:asciiTheme="majorBidi" w:hAnsiTheme="majorBidi" w:cstheme="majorBidi"/>
          <w:color w:val="000000"/>
          <w:sz w:val="28"/>
          <w:cs/>
        </w:rPr>
        <w:t xml:space="preserve">ต่อปี </w:t>
      </w:r>
      <w:r w:rsidR="004A5ACD" w:rsidRPr="000C3CB9">
        <w:rPr>
          <w:rFonts w:asciiTheme="majorBidi" w:hAnsiTheme="majorBidi" w:cstheme="majorBidi"/>
          <w:color w:val="000000"/>
          <w:sz w:val="28"/>
          <w:cs/>
        </w:rPr>
        <w:t>(</w:t>
      </w:r>
      <w:r w:rsidR="004A5ACD" w:rsidRPr="000C3CB9">
        <w:rPr>
          <w:rFonts w:asciiTheme="majorBidi" w:hAnsiTheme="majorBidi" w:cstheme="majorBidi"/>
          <w:color w:val="000000"/>
          <w:sz w:val="28"/>
        </w:rPr>
        <w:t>256</w:t>
      </w:r>
      <w:r w:rsidR="00CB71EA" w:rsidRPr="000C3CB9">
        <w:rPr>
          <w:rFonts w:asciiTheme="majorBidi" w:hAnsiTheme="majorBidi" w:cstheme="majorBidi"/>
          <w:color w:val="000000"/>
          <w:sz w:val="28"/>
        </w:rPr>
        <w:t>5</w:t>
      </w:r>
      <w:r w:rsidR="004A5ACD" w:rsidRPr="000C3CB9">
        <w:rPr>
          <w:rFonts w:asciiTheme="majorBidi" w:hAnsiTheme="majorBidi" w:cstheme="majorBidi"/>
          <w:color w:val="000000"/>
          <w:sz w:val="28"/>
        </w:rPr>
        <w:t xml:space="preserve">: </w:t>
      </w:r>
      <w:r w:rsidR="004A5ACD" w:rsidRPr="000C3CB9">
        <w:rPr>
          <w:rFonts w:asciiTheme="majorBidi" w:hAnsiTheme="majorBidi" w:cstheme="majorBidi"/>
          <w:color w:val="000000"/>
          <w:sz w:val="28"/>
          <w:cs/>
        </w:rPr>
        <w:t xml:space="preserve">ร้อยละ </w:t>
      </w:r>
      <w:r w:rsidR="004A5ACD" w:rsidRPr="000C3CB9">
        <w:rPr>
          <w:rFonts w:asciiTheme="majorBidi" w:hAnsiTheme="majorBidi" w:cstheme="majorBidi"/>
          <w:color w:val="000000"/>
          <w:sz w:val="28"/>
        </w:rPr>
        <w:t xml:space="preserve">0.075 </w:t>
      </w:r>
      <w:r w:rsidR="004A5ACD" w:rsidRPr="000C3CB9">
        <w:rPr>
          <w:rFonts w:asciiTheme="majorBidi" w:hAnsiTheme="majorBidi" w:cstheme="majorBidi"/>
          <w:color w:val="000000"/>
          <w:sz w:val="28"/>
          <w:cs/>
        </w:rPr>
        <w:t>ต่อปี)</w:t>
      </w:r>
    </w:p>
    <w:p w14:paraId="17613FDB" w14:textId="5ECD1C88" w:rsidR="00E863DF" w:rsidRPr="000C3CB9" w:rsidRDefault="00E863DF" w:rsidP="000C3CB9">
      <w:pPr>
        <w:tabs>
          <w:tab w:val="left" w:pos="720"/>
          <w:tab w:val="left" w:pos="810"/>
        </w:tabs>
        <w:spacing w:before="120" w:after="120"/>
        <w:ind w:left="540" w:right="-7" w:hanging="180"/>
        <w:jc w:val="thaiDistribute"/>
        <w:rPr>
          <w:rFonts w:asciiTheme="majorBidi" w:hAnsiTheme="majorBidi" w:cstheme="majorBidi"/>
          <w:color w:val="000000"/>
          <w:sz w:val="28"/>
        </w:rPr>
      </w:pPr>
      <w:r w:rsidRPr="000C3CB9">
        <w:rPr>
          <w:rFonts w:asciiTheme="majorBidi" w:hAnsiTheme="majorBidi" w:cstheme="majorBidi"/>
          <w:color w:val="000000"/>
          <w:sz w:val="28"/>
        </w:rPr>
        <w:t xml:space="preserve">5. 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เงินกู้ยืมระยะสั้นจากบุคคลและกิจการที่เกี่ยวข้องกันคิดดอกเบี้ยในอัตราร้อยละ </w:t>
      </w:r>
      <w:r w:rsidR="00661D81" w:rsidRPr="000C3CB9">
        <w:rPr>
          <w:rFonts w:asciiTheme="majorBidi" w:hAnsiTheme="majorBidi" w:cstheme="majorBidi"/>
          <w:color w:val="000000"/>
          <w:sz w:val="28"/>
        </w:rPr>
        <w:t xml:space="preserve">0.075 </w:t>
      </w:r>
      <w:r w:rsidR="00CF163A" w:rsidRPr="000C3CB9">
        <w:rPr>
          <w:rFonts w:asciiTheme="majorBidi" w:hAnsiTheme="majorBidi" w:cstheme="majorBidi"/>
          <w:color w:val="000000"/>
          <w:sz w:val="28"/>
        </w:rPr>
        <w:t>-</w:t>
      </w:r>
      <w:r w:rsidR="00661D81" w:rsidRPr="000C3CB9">
        <w:rPr>
          <w:rFonts w:asciiTheme="majorBidi" w:hAnsiTheme="majorBidi" w:cstheme="majorBidi"/>
          <w:color w:val="000000"/>
          <w:sz w:val="28"/>
        </w:rPr>
        <w:t xml:space="preserve"> 6.</w:t>
      </w:r>
      <w:r w:rsidR="00BE28DD" w:rsidRPr="000C3CB9">
        <w:rPr>
          <w:rFonts w:asciiTheme="majorBidi" w:hAnsiTheme="majorBidi" w:cstheme="majorBidi"/>
          <w:color w:val="000000"/>
          <w:sz w:val="28"/>
        </w:rPr>
        <w:t>2</w:t>
      </w:r>
      <w:r w:rsidR="00661D81" w:rsidRPr="000C3CB9">
        <w:rPr>
          <w:rFonts w:asciiTheme="majorBidi" w:hAnsiTheme="majorBidi" w:cstheme="majorBidi"/>
          <w:color w:val="000000"/>
          <w:sz w:val="28"/>
        </w:rPr>
        <w:t>5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 ต่อปี (</w:t>
      </w:r>
      <w:r w:rsidRPr="000C3CB9">
        <w:rPr>
          <w:rFonts w:asciiTheme="majorBidi" w:hAnsiTheme="majorBidi" w:cstheme="majorBidi"/>
          <w:color w:val="000000"/>
          <w:sz w:val="28"/>
        </w:rPr>
        <w:t>256</w:t>
      </w:r>
      <w:r w:rsidR="00CB71EA" w:rsidRPr="000C3CB9">
        <w:rPr>
          <w:rFonts w:asciiTheme="majorBidi" w:hAnsiTheme="majorBidi" w:cstheme="majorBidi"/>
          <w:color w:val="000000"/>
          <w:sz w:val="28"/>
        </w:rPr>
        <w:t>5</w:t>
      </w:r>
      <w:r w:rsidRPr="000C3CB9">
        <w:rPr>
          <w:rFonts w:asciiTheme="majorBidi" w:hAnsiTheme="majorBidi" w:cstheme="majorBidi"/>
          <w:color w:val="000000"/>
          <w:sz w:val="28"/>
        </w:rPr>
        <w:t xml:space="preserve">: 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ร้อยละ </w:t>
      </w:r>
      <w:r w:rsidRPr="000C3CB9">
        <w:rPr>
          <w:rFonts w:asciiTheme="majorBidi" w:hAnsiTheme="majorBidi" w:cstheme="majorBidi"/>
          <w:color w:val="000000"/>
          <w:sz w:val="28"/>
        </w:rPr>
        <w:t xml:space="preserve">0.075 </w:t>
      </w:r>
      <w:r w:rsidR="000C3CB9">
        <w:rPr>
          <w:rFonts w:asciiTheme="majorBidi" w:hAnsiTheme="majorBidi" w:cstheme="majorBidi" w:hint="cs"/>
          <w:color w:val="000000"/>
          <w:sz w:val="28"/>
          <w:cs/>
        </w:rPr>
        <w:t xml:space="preserve">    </w:t>
      </w:r>
      <w:r w:rsidRPr="000C3CB9">
        <w:rPr>
          <w:rFonts w:asciiTheme="majorBidi" w:hAnsiTheme="majorBidi" w:cstheme="majorBidi"/>
          <w:color w:val="000000"/>
          <w:sz w:val="28"/>
        </w:rPr>
        <w:t>- 6.</w:t>
      </w:r>
      <w:r w:rsidR="00CB71EA" w:rsidRPr="000C3CB9">
        <w:rPr>
          <w:rFonts w:asciiTheme="majorBidi" w:hAnsiTheme="majorBidi" w:cstheme="majorBidi"/>
          <w:color w:val="000000"/>
          <w:sz w:val="28"/>
        </w:rPr>
        <w:t>2</w:t>
      </w:r>
      <w:r w:rsidRPr="000C3CB9">
        <w:rPr>
          <w:rFonts w:asciiTheme="majorBidi" w:hAnsiTheme="majorBidi" w:cstheme="majorBidi"/>
          <w:color w:val="000000"/>
          <w:sz w:val="28"/>
        </w:rPr>
        <w:t>5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 ต่อปี)</w:t>
      </w:r>
    </w:p>
    <w:p w14:paraId="582974AD" w14:textId="5CDDB996" w:rsidR="000125DE" w:rsidRPr="000C3CB9" w:rsidRDefault="000125DE" w:rsidP="000125DE">
      <w:pPr>
        <w:tabs>
          <w:tab w:val="left" w:pos="720"/>
          <w:tab w:val="left" w:pos="810"/>
        </w:tabs>
        <w:spacing w:before="120" w:after="120"/>
        <w:ind w:left="360" w:right="-7"/>
        <w:jc w:val="thaiDistribute"/>
        <w:rPr>
          <w:rFonts w:asciiTheme="majorBidi" w:hAnsiTheme="majorBidi" w:cstheme="majorBidi"/>
          <w:color w:val="000000"/>
          <w:sz w:val="28"/>
        </w:rPr>
      </w:pPr>
      <w:r w:rsidRPr="000C3CB9">
        <w:rPr>
          <w:rFonts w:asciiTheme="majorBidi" w:hAnsiTheme="majorBidi" w:cstheme="majorBidi"/>
          <w:color w:val="000000"/>
          <w:sz w:val="28"/>
        </w:rPr>
        <w:t xml:space="preserve">6. 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เงินกู้ยืมระยะยาวจากกิจการที่เกี่ยวข้องกันคิดดอกเบี้ยในอัตราร้อยละ </w:t>
      </w:r>
      <w:r w:rsidRPr="000C3CB9">
        <w:rPr>
          <w:rFonts w:asciiTheme="majorBidi" w:hAnsiTheme="majorBidi" w:cstheme="majorBidi"/>
          <w:color w:val="000000"/>
          <w:sz w:val="28"/>
        </w:rPr>
        <w:t>7.00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 ต่อปี (</w:t>
      </w:r>
      <w:r w:rsidRPr="000C3CB9">
        <w:rPr>
          <w:rFonts w:asciiTheme="majorBidi" w:hAnsiTheme="majorBidi" w:cstheme="majorBidi"/>
          <w:color w:val="000000"/>
          <w:sz w:val="28"/>
        </w:rPr>
        <w:t xml:space="preserve">2565: </w:t>
      </w:r>
      <w:r w:rsidRPr="000C3CB9">
        <w:rPr>
          <w:rFonts w:asciiTheme="majorBidi" w:hAnsiTheme="majorBidi" w:cstheme="majorBidi"/>
          <w:color w:val="000000"/>
          <w:sz w:val="28"/>
          <w:cs/>
        </w:rPr>
        <w:t xml:space="preserve">ร้อยละ </w:t>
      </w:r>
      <w:r w:rsidRPr="000C3CB9">
        <w:rPr>
          <w:rFonts w:asciiTheme="majorBidi" w:hAnsiTheme="majorBidi" w:cstheme="majorBidi"/>
          <w:color w:val="000000"/>
          <w:sz w:val="28"/>
        </w:rPr>
        <w:t xml:space="preserve">7.00 </w:t>
      </w:r>
      <w:r w:rsidRPr="000C3CB9">
        <w:rPr>
          <w:rFonts w:asciiTheme="majorBidi" w:hAnsiTheme="majorBidi" w:cstheme="majorBidi"/>
          <w:color w:val="000000"/>
          <w:sz w:val="28"/>
          <w:cs/>
        </w:rPr>
        <w:t>ต่อปี)</w:t>
      </w:r>
    </w:p>
    <w:p w14:paraId="5CD8B1B7" w14:textId="2804D171" w:rsidR="00D5121C" w:rsidRPr="000C3CB9" w:rsidRDefault="000125D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0C3CB9">
        <w:rPr>
          <w:rFonts w:asciiTheme="majorBidi" w:hAnsiTheme="majorBidi" w:cstheme="majorBidi"/>
          <w:color w:val="000000"/>
          <w:sz w:val="28"/>
          <w:lang w:val="en-GB"/>
        </w:rPr>
        <w:t>7</w:t>
      </w:r>
      <w:r w:rsidR="009B2480" w:rsidRPr="000C3CB9">
        <w:rPr>
          <w:rFonts w:asciiTheme="majorBidi" w:hAnsiTheme="majorBidi" w:cstheme="majorBidi"/>
          <w:color w:val="000000"/>
          <w:sz w:val="28"/>
          <w:lang w:val="en-GB"/>
        </w:rPr>
        <w:t xml:space="preserve">. </w:t>
      </w:r>
      <w:r w:rsidR="009B2480" w:rsidRPr="000C3CB9">
        <w:rPr>
          <w:rFonts w:asciiTheme="majorBidi" w:hAnsiTheme="majorBidi" w:cstheme="majorBidi"/>
          <w:color w:val="000000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7E69CC2D" w14:textId="45E765DF" w:rsidR="00CA7BF7" w:rsidRPr="00657820" w:rsidRDefault="009B2480" w:rsidP="00CA7BF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ความสัมพันธ์ที่กลุ่มบริษัทและบริษัทมีกับบุคคลหรือกิจการที่เกี่ยวข้องกันมีดังนี้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270"/>
        <w:gridCol w:w="4590"/>
      </w:tblGrid>
      <w:tr w:rsidR="00D5121C" w:rsidRPr="00657820" w14:paraId="6C4DDFC2" w14:textId="77777777" w:rsidTr="00C60890">
        <w:trPr>
          <w:trHeight w:val="20"/>
          <w:tblHeader/>
        </w:trPr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63F6F690" w14:textId="77777777" w:rsidR="00D5121C" w:rsidRPr="00657820" w:rsidRDefault="009B248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145DD034" w14:textId="77777777" w:rsidR="00D5121C" w:rsidRPr="00657820" w:rsidRDefault="00D5121C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6E090D3D" w14:textId="77777777" w:rsidR="00D5121C" w:rsidRPr="00657820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</w:tr>
      <w:tr w:rsidR="00C55752" w:rsidRPr="00657820" w14:paraId="37C42F87" w14:textId="77777777" w:rsidTr="00C60890">
        <w:trPr>
          <w:trHeight w:val="20"/>
        </w:trPr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028E0666" w14:textId="77777777" w:rsidR="00C55752" w:rsidRPr="00657820" w:rsidRDefault="00C55752" w:rsidP="00C55752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70" w:type="dxa"/>
          </w:tcPr>
          <w:p w14:paraId="1D982058" w14:textId="77777777" w:rsidR="00C55752" w:rsidRPr="00657820" w:rsidRDefault="00C55752" w:rsidP="00C55752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701D86AB" w14:textId="77777777" w:rsidR="00C55752" w:rsidRPr="00657820" w:rsidRDefault="00C55752" w:rsidP="00C5575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E1923" w:rsidRPr="00657820" w14:paraId="64B145E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1766D53B" w14:textId="51B75477" w:rsidR="00BE1923" w:rsidRPr="00657820" w:rsidRDefault="00BE192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70" w:type="dxa"/>
          </w:tcPr>
          <w:p w14:paraId="5F0EFF04" w14:textId="77777777" w:rsidR="00BE1923" w:rsidRPr="00657820" w:rsidRDefault="00BE1923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D5A1A56" w14:textId="3088D232" w:rsidR="00BE1923" w:rsidRPr="00657820" w:rsidRDefault="00BE1923" w:rsidP="005F2C63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E1923" w:rsidRPr="00657820" w14:paraId="09EA02DB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2838D06B" w14:textId="41C16B81" w:rsidR="00BE1923" w:rsidRPr="00657820" w:rsidRDefault="00BE192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70" w:type="dxa"/>
          </w:tcPr>
          <w:p w14:paraId="26A05531" w14:textId="77777777" w:rsidR="00BE1923" w:rsidRPr="00657820" w:rsidRDefault="00BE1923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FF0F4BE" w14:textId="7E5ED5F9" w:rsidR="00BE1923" w:rsidRPr="00657820" w:rsidRDefault="00BE1923" w:rsidP="005F2C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E1923" w:rsidRPr="00657820" w14:paraId="6090C0A6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FE0E96B" w14:textId="4F15BFC6" w:rsidR="00BE1923" w:rsidRPr="00657820" w:rsidRDefault="00BE192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7267A1B5" w14:textId="77777777" w:rsidR="00BE1923" w:rsidRPr="00657820" w:rsidRDefault="00BE1923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CB39611" w14:textId="106AE015" w:rsidR="00BE1923" w:rsidRPr="00657820" w:rsidRDefault="00BE1923" w:rsidP="005F2C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BE1923" w:rsidRPr="00657820" w14:paraId="48930730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27A081D8" w14:textId="678831A4" w:rsidR="00BE1923" w:rsidRPr="00657820" w:rsidRDefault="00BE1923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3A2008D" w14:textId="77777777" w:rsidR="00BE1923" w:rsidRPr="00657820" w:rsidRDefault="00BE1923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8FC0D33" w14:textId="7D84E398" w:rsidR="00BE1923" w:rsidRPr="00657820" w:rsidRDefault="00BE1923" w:rsidP="005F2C63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7A56DE" w:rsidRPr="00657820" w14:paraId="22C8941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0F4D6CF" w14:textId="67E7ED53" w:rsidR="007A56DE" w:rsidRPr="00657820" w:rsidRDefault="007A56DE" w:rsidP="005F2C63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70" w:type="dxa"/>
          </w:tcPr>
          <w:p w14:paraId="0BE1AD3A" w14:textId="77777777" w:rsidR="007A56DE" w:rsidRPr="00657820" w:rsidRDefault="007A56DE" w:rsidP="005F2C63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BBF3E5E" w14:textId="5ACE07F4" w:rsidR="007A56DE" w:rsidRPr="00657820" w:rsidRDefault="007A56DE" w:rsidP="005F2C6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7A56DE" w:rsidRPr="00657820" w14:paraId="45DE6B6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24FE51A" w14:textId="765D8C12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70" w:type="dxa"/>
          </w:tcPr>
          <w:p w14:paraId="0E14FF33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68EF874" w14:textId="368B329E" w:rsidR="007A56DE" w:rsidRPr="00657820" w:rsidRDefault="007A56DE" w:rsidP="00160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7A56DE" w:rsidRPr="00657820" w14:paraId="65424228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E8243D9" w14:textId="48938317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70" w:type="dxa"/>
          </w:tcPr>
          <w:p w14:paraId="6671E613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A9445B0" w14:textId="7CFBB962" w:rsidR="007A56DE" w:rsidRPr="00657820" w:rsidRDefault="007A56DE" w:rsidP="00160EE0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7A56DE" w:rsidRPr="00657820" w14:paraId="608E622D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B8795FA" w14:textId="7FBABC8A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lastRenderedPageBreak/>
              <w:t>บริษัท พระแสงกรีน พาวเวอร์ จำกัด</w:t>
            </w:r>
          </w:p>
        </w:tc>
        <w:tc>
          <w:tcPr>
            <w:tcW w:w="270" w:type="dxa"/>
          </w:tcPr>
          <w:p w14:paraId="2B9173FC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061B4E10" w14:textId="5E2982B8" w:rsidR="007A56DE" w:rsidRPr="00657820" w:rsidRDefault="007A56DE" w:rsidP="00160EE0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A56DE" w:rsidRPr="00657820" w14:paraId="39B0B68A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51593230" w14:textId="0AEAF3B0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270" w:type="dxa"/>
          </w:tcPr>
          <w:p w14:paraId="65E72D1B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0BA648F" w14:textId="1C228D9C" w:rsidR="007A56DE" w:rsidRPr="00657820" w:rsidRDefault="007A56DE" w:rsidP="00160EE0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A56DE" w:rsidRPr="00657820" w14:paraId="54BE1B6B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B5797E3" w14:textId="21B25633" w:rsidR="007A56DE" w:rsidRPr="00657820" w:rsidRDefault="007A56DE" w:rsidP="00160EE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70" w:type="dxa"/>
          </w:tcPr>
          <w:p w14:paraId="7A6AAB70" w14:textId="77777777" w:rsidR="007A56DE" w:rsidRPr="00657820" w:rsidRDefault="007A56DE" w:rsidP="00160EE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93FEEEE" w14:textId="4023E91A" w:rsidR="007A56DE" w:rsidRPr="00657820" w:rsidRDefault="007A56DE" w:rsidP="00160EE0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7A56DE" w:rsidRPr="00657820" w14:paraId="262DDC2D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E921630" w14:textId="7EB7D179" w:rsidR="007A56DE" w:rsidRPr="00657820" w:rsidRDefault="007A56DE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ไฮโดรเอ็นเตอร์ไพร์ส แอนด์ อะควอดีซายน์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456A2BAB" w14:textId="77777777" w:rsidR="007A56DE" w:rsidRPr="00657820" w:rsidRDefault="007A56DE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51A1F42" w14:textId="17BCB294" w:rsidR="007A56DE" w:rsidRPr="00657820" w:rsidRDefault="007A56DE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โกลด์ ชอร์ส จำกัด</w:t>
            </w:r>
          </w:p>
        </w:tc>
      </w:tr>
      <w:tr w:rsidR="007A56DE" w:rsidRPr="00657820" w14:paraId="1206D5F6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3DAFF5A7" w14:textId="07FA6896" w:rsidR="007A56DE" w:rsidRPr="00657820" w:rsidRDefault="007A56DE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กรุงไทย แลนด์ ดีวีลอปเมนท์ จำกัด</w:t>
            </w:r>
            <w:r w:rsidRPr="00657820"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</w:p>
        </w:tc>
        <w:tc>
          <w:tcPr>
            <w:tcW w:w="270" w:type="dxa"/>
          </w:tcPr>
          <w:p w14:paraId="226FDD63" w14:textId="77777777" w:rsidR="007A56DE" w:rsidRPr="00657820" w:rsidRDefault="007A56DE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88CF103" w14:textId="623FB2E0" w:rsidR="007A56DE" w:rsidRPr="00657820" w:rsidRDefault="007A56DE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บริษัทร่วมของบริษัท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7A56DE" w:rsidRPr="00657820" w14:paraId="180934C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49634B01" w14:textId="5A994A1D" w:rsidR="007A56DE" w:rsidRPr="00657820" w:rsidRDefault="007A56DE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141358A" w14:textId="77777777" w:rsidR="007A56DE" w:rsidRPr="00657820" w:rsidRDefault="007A56DE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3DAFB03F" w14:textId="01A0FA1A" w:rsidR="007A56DE" w:rsidRPr="00657820" w:rsidRDefault="007A56DE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7A56DE" w:rsidRPr="00657820" w14:paraId="02481A3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0C901A86" w14:textId="0E55DF0C" w:rsidR="007A56DE" w:rsidRPr="00657820" w:rsidRDefault="007A56DE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70" w:type="dxa"/>
          </w:tcPr>
          <w:p w14:paraId="0F563357" w14:textId="77777777" w:rsidR="007A56DE" w:rsidRPr="00657820" w:rsidRDefault="007A56DE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8FC4DF8" w14:textId="1E8C6B27" w:rsidR="007A56DE" w:rsidRPr="00657820" w:rsidRDefault="007A56DE" w:rsidP="0077629C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727201" w:rsidRPr="00657820" w14:paraId="64E6EB49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6B16CA10" w14:textId="21178560" w:rsidR="00727201" w:rsidRPr="00657820" w:rsidRDefault="00C87BEB" w:rsidP="001B7B16">
            <w:pPr>
              <w:ind w:left="162" w:right="-18" w:hanging="27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บริษัท รีโซแนนซ์ อินดัสเทรียล วอเตอร์ </w:t>
            </w:r>
            <w:r w:rsidR="00BA290E" w:rsidRPr="00657820">
              <w:rPr>
                <w:rFonts w:asciiTheme="majorBidi" w:hAnsiTheme="majorBidi" w:cstheme="majorBidi"/>
                <w:sz w:val="28"/>
                <w:lang w:val="en-GB"/>
              </w:rPr>
              <w:br/>
            </w: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>อินฟราสทรัคเจอร์ เอเชีย จำกัด</w:t>
            </w:r>
          </w:p>
        </w:tc>
        <w:tc>
          <w:tcPr>
            <w:tcW w:w="270" w:type="dxa"/>
          </w:tcPr>
          <w:p w14:paraId="6452A612" w14:textId="77777777" w:rsidR="00727201" w:rsidRPr="00657820" w:rsidRDefault="00727201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D4695FF" w14:textId="3BB55098" w:rsidR="00727201" w:rsidRPr="00657820" w:rsidRDefault="00727201" w:rsidP="003C1FB9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ผู้ถือหุ้นของ</w:t>
            </w:r>
            <w:r w:rsidR="002B4E21"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  <w:p w14:paraId="51B9EDDC" w14:textId="47F558AA" w:rsidR="00727201" w:rsidRPr="00657820" w:rsidRDefault="00727201" w:rsidP="00CC6D3B">
            <w:pPr>
              <w:ind w:left="164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BC2BA6" w:rsidRPr="00657820" w14:paraId="604EE6BC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33E3A6CD" w14:textId="13EEDB5A" w:rsidR="00BC2BA6" w:rsidRPr="00657820" w:rsidRDefault="00F61466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70" w:type="dxa"/>
          </w:tcPr>
          <w:p w14:paraId="3F82E256" w14:textId="77777777" w:rsidR="00BC2BA6" w:rsidRPr="00657820" w:rsidRDefault="00BC2BA6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461E87EE" w14:textId="77777777" w:rsidR="00F61466" w:rsidRPr="00657820" w:rsidRDefault="00F61466" w:rsidP="00F61466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1B31CB3F" w14:textId="65D311FF" w:rsidR="00BC2BA6" w:rsidRPr="00657820" w:rsidRDefault="00B82862" w:rsidP="00F61466">
            <w:pPr>
              <w:ind w:left="221" w:hanging="180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F61466" w:rsidRPr="00657820">
              <w:rPr>
                <w:rFonts w:asciiTheme="majorBidi" w:hAnsiTheme="majorBidi" w:cstheme="majorBidi"/>
                <w:sz w:val="28"/>
              </w:rPr>
              <w:t xml:space="preserve">- </w:t>
            </w:r>
            <w:r w:rsidR="00F61466"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727201" w:rsidRPr="00657820" w14:paraId="49786B09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0C58C38" w14:textId="77777777" w:rsidR="00727201" w:rsidRPr="00657820" w:rsidRDefault="00727201" w:rsidP="003C1FB9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273DAA76" w14:textId="2A574382" w:rsidR="00727201" w:rsidRPr="00657820" w:rsidRDefault="00727201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3C12BD7" w14:textId="77777777" w:rsidR="00727201" w:rsidRPr="00657820" w:rsidRDefault="00727201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3DA67C3" w14:textId="77777777" w:rsidR="00727201" w:rsidRPr="00657820" w:rsidRDefault="00727201" w:rsidP="003C1FB9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24BB88B6" w14:textId="1CCB99A1" w:rsidR="00727201" w:rsidRPr="00657820" w:rsidRDefault="00727201" w:rsidP="0077629C">
            <w:pPr>
              <w:ind w:left="211" w:hanging="21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 xml:space="preserve">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C2175C" w:rsidRPr="00657820" w14:paraId="10402B6F" w14:textId="77777777" w:rsidTr="00C60890">
        <w:trPr>
          <w:trHeight w:val="20"/>
        </w:trPr>
        <w:tc>
          <w:tcPr>
            <w:tcW w:w="4500" w:type="dxa"/>
            <w:shd w:val="clear" w:color="auto" w:fill="auto"/>
          </w:tcPr>
          <w:p w14:paraId="707A34D1" w14:textId="6008254F" w:rsidR="00C2175C" w:rsidRPr="00657820" w:rsidRDefault="00C2175C" w:rsidP="0077629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70" w:type="dxa"/>
          </w:tcPr>
          <w:p w14:paraId="1B492CB1" w14:textId="77777777" w:rsidR="00C2175C" w:rsidRPr="00657820" w:rsidRDefault="00C2175C" w:rsidP="0077629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61443207" w14:textId="26228C70" w:rsidR="00C2175C" w:rsidRPr="00657820" w:rsidRDefault="00C2175C" w:rsidP="00CC6D3B">
            <w:pPr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4DAFB10E" w14:textId="25F96C12" w:rsidR="00925B00" w:rsidRDefault="00925B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01FE625E" w14:textId="15426EC9" w:rsidR="00D5121C" w:rsidRPr="00657820" w:rsidRDefault="00536696" w:rsidP="003142A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รายการธุรกิจที่สำคัญระหว่างบริษัทและกิจการที่เกี่ยวข้องกันสรุปได้ดังนี้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:rsidRPr="00657820" w14:paraId="2EF8F588" w14:textId="77777777">
        <w:tc>
          <w:tcPr>
            <w:tcW w:w="4140" w:type="dxa"/>
          </w:tcPr>
          <w:p w14:paraId="1710602E" w14:textId="77777777" w:rsidR="00D5121C" w:rsidRPr="00657820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</w:tcPr>
          <w:p w14:paraId="6A4688BF" w14:textId="77777777" w:rsidR="00D5121C" w:rsidRPr="00657820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:rsidRPr="00657820" w14:paraId="141A9D31" w14:textId="77777777" w:rsidTr="006B75CE">
        <w:tc>
          <w:tcPr>
            <w:tcW w:w="4140" w:type="dxa"/>
          </w:tcPr>
          <w:p w14:paraId="54A6820C" w14:textId="77777777" w:rsidR="00D5121C" w:rsidRPr="00657820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2D7E359" w14:textId="77777777" w:rsidR="00D5121C" w:rsidRPr="00657820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3990C4" w14:textId="77777777" w:rsidR="00D5121C" w:rsidRPr="00657820" w:rsidRDefault="00D5121C" w:rsidP="006B75C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E739B53" w14:textId="77777777" w:rsidR="00D5121C" w:rsidRPr="00657820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14E27" w:rsidRPr="00657820" w14:paraId="01709354" w14:textId="77777777" w:rsidTr="006B75CE">
        <w:tc>
          <w:tcPr>
            <w:tcW w:w="4140" w:type="dxa"/>
          </w:tcPr>
          <w:p w14:paraId="5C0D12B4" w14:textId="77777777" w:rsidR="00A14E27" w:rsidRPr="00657820" w:rsidRDefault="00A14E27" w:rsidP="00A14E27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5C2D" w14:textId="3698AA74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C4433EB" w14:textId="7777777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884BB" w14:textId="5CD64644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" w:type="dxa"/>
          </w:tcPr>
          <w:p w14:paraId="5358C2EA" w14:textId="7777777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3A61B4" w14:textId="4654200A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C2EFEF" w14:textId="7777777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7B90D8" w14:textId="45327D61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5121C" w:rsidRPr="00657820" w14:paraId="0DDAAD2D" w14:textId="77777777">
        <w:tc>
          <w:tcPr>
            <w:tcW w:w="4140" w:type="dxa"/>
          </w:tcPr>
          <w:p w14:paraId="56D09D5C" w14:textId="77777777" w:rsidR="00D5121C" w:rsidRPr="00657820" w:rsidRDefault="009B2480">
            <w:pPr>
              <w:ind w:left="-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31B3D5" w14:textId="77777777" w:rsidR="00D5121C" w:rsidRPr="00657820" w:rsidRDefault="00D5121C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39CCB66A" w14:textId="77777777" w:rsidR="00D5121C" w:rsidRPr="00657820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7ED7A5" w14:textId="77777777" w:rsidR="00D5121C" w:rsidRPr="00657820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623DEAA" w14:textId="77777777" w:rsidR="00D5121C" w:rsidRPr="00657820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21CDD7" w14:textId="77777777" w:rsidR="00D5121C" w:rsidRPr="00657820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0E27FC9" w14:textId="77777777" w:rsidR="00D5121C" w:rsidRPr="00657820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CEADB" w14:textId="77777777" w:rsidR="00D5121C" w:rsidRPr="00657820" w:rsidRDefault="00D5121C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14E27" w:rsidRPr="00657820" w14:paraId="13282A0F" w14:textId="77777777" w:rsidTr="0072672F">
        <w:tc>
          <w:tcPr>
            <w:tcW w:w="4140" w:type="dxa"/>
            <w:vAlign w:val="bottom"/>
          </w:tcPr>
          <w:p w14:paraId="1932541E" w14:textId="77777777" w:rsidR="00A14E27" w:rsidRPr="00657820" w:rsidRDefault="00A14E27" w:rsidP="00A14E2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1C24A" w14:textId="016B602E" w:rsidR="00A14E27" w:rsidRPr="00657820" w:rsidRDefault="00CA046D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175DFD" w14:textId="77777777" w:rsidR="00A14E27" w:rsidRPr="00657820" w:rsidRDefault="00A14E27" w:rsidP="00A14E2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D62DD" w14:textId="7F5E2ADE" w:rsidR="00A14E27" w:rsidRPr="00657820" w:rsidRDefault="00A14E27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469BB7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096BF" w14:textId="28C6CC11" w:rsidR="00A14E27" w:rsidRPr="00657820" w:rsidRDefault="00C95669" w:rsidP="00A14E27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2033DA02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F302F" w14:textId="5B6E757B" w:rsidR="00A14E27" w:rsidRPr="00657820" w:rsidRDefault="00A14E27" w:rsidP="00A14E27">
            <w:pPr>
              <w:tabs>
                <w:tab w:val="decimal" w:pos="807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A14E27" w:rsidRPr="00657820" w14:paraId="51E92B45" w14:textId="77777777" w:rsidTr="0072672F">
        <w:tc>
          <w:tcPr>
            <w:tcW w:w="4140" w:type="dxa"/>
          </w:tcPr>
          <w:p w14:paraId="3CA3FD47" w14:textId="77777777" w:rsidR="00A14E27" w:rsidRPr="00657820" w:rsidRDefault="00A14E27" w:rsidP="00A14E27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85073" w14:textId="0F557C50" w:rsidR="00A14E27" w:rsidRPr="00657820" w:rsidRDefault="00CA046D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4CCD" w14:textId="77777777" w:rsidR="00A14E27" w:rsidRPr="00657820" w:rsidRDefault="00A14E27" w:rsidP="00A14E2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64C96" w14:textId="5A9F831A" w:rsidR="00A14E27" w:rsidRPr="00657820" w:rsidRDefault="00A14E27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4D07D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F1584" w14:textId="7790E662" w:rsidR="00A14E27" w:rsidRPr="00657820" w:rsidRDefault="00CA046D" w:rsidP="00A14E27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80" w:type="dxa"/>
          </w:tcPr>
          <w:p w14:paraId="23693515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62F16" w14:textId="3F2B7E9B" w:rsidR="00A14E27" w:rsidRPr="00657820" w:rsidRDefault="00A14E27" w:rsidP="00A14E27">
            <w:pPr>
              <w:tabs>
                <w:tab w:val="decimal" w:pos="807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A14E27" w:rsidRPr="00657820" w14:paraId="00E9A76F" w14:textId="77777777" w:rsidTr="0072672F">
        <w:tc>
          <w:tcPr>
            <w:tcW w:w="4140" w:type="dxa"/>
          </w:tcPr>
          <w:p w14:paraId="792DCC75" w14:textId="77777777" w:rsidR="00A14E27" w:rsidRPr="00657820" w:rsidRDefault="00A14E27" w:rsidP="00A14E2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98EE6" w14:textId="5D8EB3FF" w:rsidR="00A14E27" w:rsidRPr="00657820" w:rsidRDefault="00CA046D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C0B10" w14:textId="77777777" w:rsidR="00A14E27" w:rsidRPr="00657820" w:rsidRDefault="00A14E27" w:rsidP="00A14E2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0121E2" w14:textId="34757169" w:rsidR="00A14E27" w:rsidRPr="00657820" w:rsidRDefault="00A14E27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7D8FFF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A32FB" w14:textId="0CE32767" w:rsidR="00A14E27" w:rsidRPr="00657820" w:rsidRDefault="00CA046D" w:rsidP="00A14E27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3529F14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AD7838" w14:textId="08494161" w:rsidR="00A14E27" w:rsidRPr="00657820" w:rsidRDefault="00A14E27" w:rsidP="00A14E27">
            <w:pPr>
              <w:tabs>
                <w:tab w:val="decimal" w:pos="807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A517C" w:rsidRPr="00657820" w14:paraId="65A3A04B" w14:textId="77777777" w:rsidTr="0072672F">
        <w:tc>
          <w:tcPr>
            <w:tcW w:w="4140" w:type="dxa"/>
            <w:vAlign w:val="bottom"/>
          </w:tcPr>
          <w:p w14:paraId="1EC90273" w14:textId="77777777" w:rsidR="007A517C" w:rsidRPr="00657820" w:rsidRDefault="007A517C" w:rsidP="007A517C">
            <w:pPr>
              <w:ind w:left="26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FC74E" w14:textId="77777777" w:rsidR="007A517C" w:rsidRPr="00657820" w:rsidRDefault="007A517C" w:rsidP="007A517C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ABEC" w14:textId="77777777" w:rsidR="007A517C" w:rsidRPr="00657820" w:rsidRDefault="007A517C" w:rsidP="007A517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98838" w14:textId="77777777" w:rsidR="007A517C" w:rsidRPr="00657820" w:rsidRDefault="007A517C" w:rsidP="007A517C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EB7170" w14:textId="77777777" w:rsidR="007A517C" w:rsidRPr="00657820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B85CC" w14:textId="28B345FA" w:rsidR="007A517C" w:rsidRPr="00657820" w:rsidRDefault="007A517C" w:rsidP="007A517C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8F887C1" w14:textId="77777777" w:rsidR="007A517C" w:rsidRPr="00657820" w:rsidRDefault="007A517C" w:rsidP="007A517C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CA3C5" w14:textId="77777777" w:rsidR="007A517C" w:rsidRPr="00657820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A517C" w:rsidRPr="00657820" w14:paraId="5A19F436" w14:textId="77777777" w:rsidTr="0072672F">
        <w:tc>
          <w:tcPr>
            <w:tcW w:w="4140" w:type="dxa"/>
            <w:vAlign w:val="bottom"/>
          </w:tcPr>
          <w:p w14:paraId="51495462" w14:textId="77777777" w:rsidR="007A517C" w:rsidRPr="00657820" w:rsidRDefault="007A517C" w:rsidP="007A517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061A" w14:textId="77777777" w:rsidR="007A517C" w:rsidRPr="00657820" w:rsidRDefault="007A517C" w:rsidP="007A517C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F1C666" w14:textId="77777777" w:rsidR="007A517C" w:rsidRPr="00657820" w:rsidRDefault="007A517C" w:rsidP="007A517C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4FE50" w14:textId="77777777" w:rsidR="007A517C" w:rsidRPr="00657820" w:rsidRDefault="007A517C" w:rsidP="007A517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AD12F0" w14:textId="77777777" w:rsidR="007A517C" w:rsidRPr="00657820" w:rsidRDefault="007A517C" w:rsidP="007A517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C4CC9" w14:textId="77777777" w:rsidR="007A517C" w:rsidRPr="00657820" w:rsidRDefault="007A517C" w:rsidP="007A517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BDAC5CA" w14:textId="77777777" w:rsidR="007A517C" w:rsidRPr="00657820" w:rsidRDefault="007A517C" w:rsidP="007A517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E29925" w14:textId="77777777" w:rsidR="007A517C" w:rsidRPr="00657820" w:rsidRDefault="007A517C" w:rsidP="007A517C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14E27" w:rsidRPr="00657820" w14:paraId="273D936A" w14:textId="77777777" w:rsidTr="00506CF3">
        <w:tc>
          <w:tcPr>
            <w:tcW w:w="4140" w:type="dxa"/>
            <w:vAlign w:val="bottom"/>
          </w:tcPr>
          <w:p w14:paraId="0B130CBD" w14:textId="77777777" w:rsidR="00A14E27" w:rsidRPr="00657820" w:rsidRDefault="00A14E27" w:rsidP="00A14E2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C5C10" w14:textId="30E3A007" w:rsidR="00A14E27" w:rsidRPr="00657820" w:rsidRDefault="00CA046D" w:rsidP="00A14E27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4C4D4DD" w14:textId="77777777" w:rsidR="00A14E27" w:rsidRPr="00657820" w:rsidRDefault="00A14E27" w:rsidP="00A14E2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6F049" w14:textId="294F4C3B" w:rsidR="00A14E27" w:rsidRPr="00657820" w:rsidRDefault="00A14E27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6DCFDBB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FEC747" w14:textId="323C1176" w:rsidR="00A14E27" w:rsidRPr="00657820" w:rsidRDefault="00CA046D" w:rsidP="00A14E27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72FA831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541886" w14:textId="4EBCC46D" w:rsidR="00A14E27" w:rsidRPr="00657820" w:rsidRDefault="00A14E27" w:rsidP="00A14E27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A14E27" w:rsidRPr="00657820" w14:paraId="42CE92ED" w14:textId="77777777" w:rsidTr="0072672F">
        <w:tc>
          <w:tcPr>
            <w:tcW w:w="4140" w:type="dxa"/>
            <w:vAlign w:val="bottom"/>
          </w:tcPr>
          <w:p w14:paraId="2F5F4B7A" w14:textId="77777777" w:rsidR="00A14E27" w:rsidRPr="00657820" w:rsidRDefault="00A14E27" w:rsidP="00A14E27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F64E7" w14:textId="77777777" w:rsidR="00A14E27" w:rsidRPr="00657820" w:rsidRDefault="00A14E27" w:rsidP="00A14E27">
            <w:pPr>
              <w:tabs>
                <w:tab w:val="decimal" w:pos="979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2EED1A" w14:textId="77777777" w:rsidR="00A14E27" w:rsidRPr="00657820" w:rsidRDefault="00A14E27" w:rsidP="00A14E2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AC99A" w14:textId="77777777" w:rsidR="00A14E27" w:rsidRPr="00657820" w:rsidRDefault="00A14E27" w:rsidP="00A14E2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24D38A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4309F" w14:textId="77777777" w:rsidR="00A14E27" w:rsidRPr="00657820" w:rsidRDefault="00A14E27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5A1549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F5CF9" w14:textId="77777777" w:rsidR="00A14E27" w:rsidRPr="00657820" w:rsidRDefault="00A14E27" w:rsidP="00A14E27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14E27" w:rsidRPr="00657820" w14:paraId="42DBE664" w14:textId="77777777" w:rsidTr="00ED335B">
        <w:tc>
          <w:tcPr>
            <w:tcW w:w="4140" w:type="dxa"/>
            <w:vAlign w:val="bottom"/>
          </w:tcPr>
          <w:p w14:paraId="09E7591B" w14:textId="16A157C2" w:rsidR="00A14E27" w:rsidRPr="00657820" w:rsidRDefault="00A14E27" w:rsidP="00A14E2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20D78" w14:textId="77777777" w:rsidR="00A14E27" w:rsidRPr="00657820" w:rsidRDefault="00A14E27" w:rsidP="00A14E27">
            <w:pPr>
              <w:tabs>
                <w:tab w:val="decimal" w:pos="979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DB71F5" w14:textId="77777777" w:rsidR="00A14E27" w:rsidRPr="00657820" w:rsidRDefault="00A14E27" w:rsidP="00A14E2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FBB24" w14:textId="77777777" w:rsidR="00A14E27" w:rsidRPr="00657820" w:rsidRDefault="00A14E27" w:rsidP="00A14E27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AB2693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3AEB8" w14:textId="77777777" w:rsidR="00A14E27" w:rsidRPr="00657820" w:rsidRDefault="00A14E27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82901A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F0551" w14:textId="77777777" w:rsidR="00A14E27" w:rsidRPr="00657820" w:rsidRDefault="00A14E27" w:rsidP="00A14E27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14E27" w:rsidRPr="00657820" w14:paraId="7C86C35B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2BB75553" w14:textId="6F613CA4" w:rsidR="00E564B7" w:rsidRPr="00657820" w:rsidRDefault="00A14E27" w:rsidP="00A14E2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ซื้อสินค้าและค่าใช้จ่ายในการบริการ</w:t>
            </w:r>
            <w:r w:rsidRPr="00657820">
              <w:rPr>
                <w:rFonts w:asciiTheme="majorBidi" w:hAnsiTheme="majorBidi" w:cstheme="majorBidi"/>
                <w:sz w:val="28"/>
              </w:rPr>
              <w:t>/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111BE" w14:textId="28398236" w:rsidR="00A14E27" w:rsidRPr="00657820" w:rsidRDefault="00FC2592" w:rsidP="00A14E27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8226F87" w14:textId="77777777" w:rsidR="00A14E27" w:rsidRPr="00657820" w:rsidRDefault="00A14E27" w:rsidP="00A14E27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D6F26" w14:textId="41678E43" w:rsidR="00A14E27" w:rsidRPr="00657820" w:rsidRDefault="00A14E27" w:rsidP="00A14E27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03DEE3B" w14:textId="77777777" w:rsidR="00A14E27" w:rsidRPr="00657820" w:rsidRDefault="00A14E27" w:rsidP="00A14E27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916CA" w14:textId="4D27E62A" w:rsidR="00A14E27" w:rsidRPr="00657820" w:rsidRDefault="00CA046D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1C168D" w14:textId="77777777" w:rsidR="00A14E27" w:rsidRPr="00657820" w:rsidRDefault="00A14E2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A10E4" w14:textId="0EDE6991" w:rsidR="00A14E27" w:rsidRPr="00657820" w:rsidRDefault="00A14E27" w:rsidP="00A14E27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E564B7" w:rsidRPr="00657820" w14:paraId="05783469" w14:textId="77777777" w:rsidTr="00B752FC">
        <w:trPr>
          <w:trHeight w:val="68"/>
        </w:trPr>
        <w:tc>
          <w:tcPr>
            <w:tcW w:w="4140" w:type="dxa"/>
            <w:vAlign w:val="bottom"/>
          </w:tcPr>
          <w:p w14:paraId="5897890F" w14:textId="6258B333" w:rsidR="00E564B7" w:rsidRPr="00657820" w:rsidRDefault="00E564B7" w:rsidP="00A14E2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1EEEC" w14:textId="4EBC0580" w:rsidR="00E564B7" w:rsidRPr="00657820" w:rsidRDefault="006E6F9C" w:rsidP="00A14E27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55E7B1D8" w14:textId="77777777" w:rsidR="00E564B7" w:rsidRPr="00657820" w:rsidRDefault="00E564B7" w:rsidP="00A14E27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E8AB4" w14:textId="5B038347" w:rsidR="00E564B7" w:rsidRPr="00657820" w:rsidRDefault="00BC0A7B" w:rsidP="00A14E27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FFFFFF" w:themeFill="background1"/>
          </w:tcPr>
          <w:p w14:paraId="413BF00F" w14:textId="77777777" w:rsidR="00E564B7" w:rsidRPr="00657820" w:rsidRDefault="00E564B7" w:rsidP="00A14E27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3755308" w14:textId="46E39892" w:rsidR="00E564B7" w:rsidRPr="00657820" w:rsidRDefault="00410076" w:rsidP="00A14E27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FFFFFF" w:themeFill="background1"/>
          </w:tcPr>
          <w:p w14:paraId="36FF1CBE" w14:textId="77777777" w:rsidR="00E564B7" w:rsidRPr="00657820" w:rsidRDefault="00E564B7" w:rsidP="00A14E2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3FE7FC2" w14:textId="24610457" w:rsidR="00E564B7" w:rsidRPr="00657820" w:rsidRDefault="00410076" w:rsidP="00A14E27">
            <w:pPr>
              <w:tabs>
                <w:tab w:val="decimal" w:pos="805"/>
              </w:tabs>
              <w:ind w:left="-1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  <w:lang w:val="en-GB"/>
              </w:rPr>
              <w:t>-</w:t>
            </w:r>
          </w:p>
        </w:tc>
      </w:tr>
    </w:tbl>
    <w:p w14:paraId="22A3F535" w14:textId="77777777" w:rsidR="001C3ED4" w:rsidRPr="00657820" w:rsidRDefault="001C3ED4" w:rsidP="00AE33A4">
      <w:pPr>
        <w:spacing w:before="120" w:after="120"/>
        <w:ind w:left="450" w:hanging="90"/>
        <w:jc w:val="thaiDistribute"/>
        <w:rPr>
          <w:rFonts w:asciiTheme="majorBidi" w:hAnsiTheme="majorBidi" w:cstheme="majorBidi"/>
          <w:spacing w:val="-6"/>
          <w:sz w:val="28"/>
          <w:cs/>
        </w:rPr>
      </w:pPr>
    </w:p>
    <w:p w14:paraId="5BE8B0E6" w14:textId="1E09788E" w:rsidR="00D5121C" w:rsidRPr="00657820" w:rsidRDefault="00E92A16" w:rsidP="00AE33A4">
      <w:pPr>
        <w:spacing w:before="120" w:after="120"/>
        <w:ind w:left="450" w:hanging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pacing w:val="-6"/>
          <w:sz w:val="28"/>
          <w:cs/>
        </w:rPr>
        <w:lastRenderedPageBreak/>
        <w:t>ยอดคง</w:t>
      </w:r>
      <w:r w:rsidR="000C635C" w:rsidRPr="00657820">
        <w:rPr>
          <w:rFonts w:asciiTheme="majorBidi" w:hAnsiTheme="majorBidi" w:cstheme="majorBidi"/>
          <w:spacing w:val="-6"/>
          <w:sz w:val="28"/>
          <w:cs/>
        </w:rPr>
        <w:t>ค้าง</w:t>
      </w:r>
      <w:r w:rsidRPr="00657820">
        <w:rPr>
          <w:rFonts w:asciiTheme="majorBidi" w:hAnsiTheme="majorBidi" w:cstheme="majorBidi"/>
          <w:spacing w:val="-6"/>
          <w:sz w:val="28"/>
          <w:cs/>
        </w:rPr>
        <w:t>ระหว่างบริษัทและกิจการที่เกี่ยวข้องกัน</w:t>
      </w:r>
      <w:r w:rsidRPr="00657820">
        <w:rPr>
          <w:rFonts w:asciiTheme="majorBidi" w:hAnsiTheme="majorBidi" w:cstheme="majorBidi"/>
          <w:spacing w:val="-28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pacing w:val="-6"/>
          <w:sz w:val="28"/>
          <w:cs/>
        </w:rPr>
        <w:t>ณ</w:t>
      </w:r>
      <w:r w:rsidRPr="00657820">
        <w:rPr>
          <w:rFonts w:asciiTheme="majorBidi" w:hAnsiTheme="majorBidi" w:cstheme="majorBidi"/>
          <w:spacing w:val="-28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pacing w:val="-6"/>
          <w:sz w:val="28"/>
          <w:cs/>
        </w:rPr>
        <w:t>วันที่</w:t>
      </w:r>
      <w:r w:rsidRPr="00657820">
        <w:rPr>
          <w:rFonts w:asciiTheme="majorBidi" w:hAnsiTheme="majorBidi" w:cstheme="majorBidi"/>
          <w:spacing w:val="-28"/>
          <w:sz w:val="28"/>
        </w:rPr>
        <w:t xml:space="preserve"> </w:t>
      </w:r>
      <w:r w:rsidRPr="00657820">
        <w:rPr>
          <w:rFonts w:asciiTheme="majorBidi" w:hAnsiTheme="majorBidi" w:cstheme="majorBidi"/>
          <w:spacing w:val="-6"/>
          <w:sz w:val="28"/>
        </w:rPr>
        <w:t>31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spacing w:val="-6"/>
          <w:sz w:val="28"/>
        </w:rPr>
        <w:t>256</w:t>
      </w:r>
      <w:r w:rsidR="00A14E27" w:rsidRPr="00657820">
        <w:rPr>
          <w:rFonts w:asciiTheme="majorBidi" w:hAnsiTheme="majorBidi" w:cstheme="majorBidi"/>
          <w:spacing w:val="-6"/>
          <w:sz w:val="28"/>
        </w:rPr>
        <w:t>6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 และ </w:t>
      </w:r>
      <w:r w:rsidRPr="00657820">
        <w:rPr>
          <w:rFonts w:asciiTheme="majorBidi" w:hAnsiTheme="majorBidi" w:cstheme="majorBidi"/>
          <w:spacing w:val="-6"/>
          <w:sz w:val="28"/>
        </w:rPr>
        <w:t>256</w:t>
      </w:r>
      <w:r w:rsidR="00A14E27" w:rsidRPr="00657820">
        <w:rPr>
          <w:rFonts w:asciiTheme="majorBidi" w:hAnsiTheme="majorBidi" w:cstheme="majorBidi"/>
          <w:spacing w:val="-6"/>
          <w:sz w:val="28"/>
        </w:rPr>
        <w:t>5</w:t>
      </w:r>
      <w:r w:rsidRPr="00657820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4"/>
        <w:gridCol w:w="1077"/>
        <w:gridCol w:w="180"/>
        <w:gridCol w:w="1096"/>
        <w:gridCol w:w="190"/>
        <w:gridCol w:w="1077"/>
        <w:gridCol w:w="179"/>
        <w:gridCol w:w="996"/>
      </w:tblGrid>
      <w:tr w:rsidR="00D5121C" w:rsidRPr="00657820" w14:paraId="77B7CB8D" w14:textId="77777777" w:rsidTr="004939E0">
        <w:trPr>
          <w:tblHeader/>
        </w:trPr>
        <w:tc>
          <w:tcPr>
            <w:tcW w:w="4214" w:type="dxa"/>
            <w:shd w:val="clear" w:color="auto" w:fill="auto"/>
          </w:tcPr>
          <w:p w14:paraId="08D74C0A" w14:textId="77777777" w:rsidR="00D5121C" w:rsidRPr="00657820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3" w:type="dxa"/>
            <w:gridSpan w:val="3"/>
            <w:shd w:val="clear" w:color="auto" w:fill="auto"/>
          </w:tcPr>
          <w:p w14:paraId="468CBF00" w14:textId="77777777" w:rsidR="00D5121C" w:rsidRPr="00657820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" w:type="dxa"/>
            <w:shd w:val="clear" w:color="auto" w:fill="auto"/>
          </w:tcPr>
          <w:p w14:paraId="208832A7" w14:textId="77777777" w:rsidR="00D5121C" w:rsidRPr="00657820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240BE75E" w14:textId="77777777" w:rsidR="00D5121C" w:rsidRPr="00657820" w:rsidRDefault="009B2480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:rsidRPr="00657820" w14:paraId="0A0FA682" w14:textId="77777777" w:rsidTr="004939E0">
        <w:trPr>
          <w:tblHeader/>
        </w:trPr>
        <w:tc>
          <w:tcPr>
            <w:tcW w:w="4214" w:type="dxa"/>
            <w:shd w:val="clear" w:color="auto" w:fill="auto"/>
          </w:tcPr>
          <w:p w14:paraId="6108C839" w14:textId="77777777" w:rsidR="00D5121C" w:rsidRPr="00657820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6110B" w14:textId="77777777" w:rsidR="00D5121C" w:rsidRPr="00657820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0" w:type="dxa"/>
            <w:shd w:val="clear" w:color="auto" w:fill="auto"/>
          </w:tcPr>
          <w:p w14:paraId="02F8A0C7" w14:textId="77777777" w:rsidR="00D5121C" w:rsidRPr="00657820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3C943D" w14:textId="77777777" w:rsidR="00D5121C" w:rsidRPr="00657820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14E27" w:rsidRPr="00657820" w14:paraId="701DE56D" w14:textId="77777777" w:rsidTr="004939E0">
        <w:trPr>
          <w:tblHeader/>
        </w:trPr>
        <w:tc>
          <w:tcPr>
            <w:tcW w:w="4214" w:type="dxa"/>
            <w:shd w:val="clear" w:color="auto" w:fill="auto"/>
          </w:tcPr>
          <w:p w14:paraId="70397988" w14:textId="77777777" w:rsidR="00A14E27" w:rsidRPr="00657820" w:rsidRDefault="00A14E27" w:rsidP="00A14E2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7F846CC" w14:textId="1086BA34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AC0EBA2" w14:textId="77777777" w:rsidR="00A14E27" w:rsidRPr="00657820" w:rsidRDefault="00A14E27" w:rsidP="00A14E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61C726E" w14:textId="319D2BDE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90" w:type="dxa"/>
            <w:shd w:val="clear" w:color="auto" w:fill="auto"/>
          </w:tcPr>
          <w:p w14:paraId="5C5EB1DD" w14:textId="7777777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7DA4533" w14:textId="6F7C8DF8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9" w:type="dxa"/>
            <w:shd w:val="clear" w:color="auto" w:fill="auto"/>
          </w:tcPr>
          <w:p w14:paraId="4B9D8E2B" w14:textId="77777777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7663DCE3" w14:textId="1B2F91DD" w:rsidR="00A14E27" w:rsidRPr="00657820" w:rsidRDefault="00A14E27" w:rsidP="00A14E2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A517C" w:rsidRPr="00657820" w14:paraId="0708A8DC" w14:textId="77777777" w:rsidTr="004939E0">
        <w:tc>
          <w:tcPr>
            <w:tcW w:w="4214" w:type="dxa"/>
            <w:shd w:val="clear" w:color="auto" w:fill="auto"/>
            <w:vAlign w:val="bottom"/>
          </w:tcPr>
          <w:p w14:paraId="75C74F9D" w14:textId="2CC10928" w:rsidR="007A517C" w:rsidRPr="00657820" w:rsidRDefault="007A517C" w:rsidP="007A517C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="008C4C8D"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7A463E0E" w14:textId="77777777" w:rsidR="007A517C" w:rsidRPr="00657820" w:rsidRDefault="007A517C" w:rsidP="007A517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C7A162" w14:textId="77777777" w:rsidR="007A517C" w:rsidRPr="00657820" w:rsidRDefault="007A517C" w:rsidP="007A517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C872802" w14:textId="77777777" w:rsidR="007A517C" w:rsidRPr="00657820" w:rsidRDefault="007A517C" w:rsidP="007A517C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816B4DB" w14:textId="77777777" w:rsidR="007A517C" w:rsidRPr="00657820" w:rsidRDefault="007A517C" w:rsidP="007A517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A25377D" w14:textId="77777777" w:rsidR="007A517C" w:rsidRPr="00657820" w:rsidRDefault="007A517C" w:rsidP="007A517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20CE68B0" w14:textId="77777777" w:rsidR="007A517C" w:rsidRPr="00657820" w:rsidRDefault="007A517C" w:rsidP="007A517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992FD35" w14:textId="77777777" w:rsidR="007A517C" w:rsidRPr="00657820" w:rsidRDefault="007A517C" w:rsidP="007A517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A14E27" w:rsidRPr="00657820" w14:paraId="232E0270" w14:textId="77777777" w:rsidTr="004939E0">
        <w:tc>
          <w:tcPr>
            <w:tcW w:w="4214" w:type="dxa"/>
            <w:shd w:val="clear" w:color="auto" w:fill="auto"/>
            <w:vAlign w:val="bottom"/>
          </w:tcPr>
          <w:p w14:paraId="467E0C2C" w14:textId="77777777" w:rsidR="00A14E27" w:rsidRPr="00657820" w:rsidRDefault="00A14E27" w:rsidP="00A14E2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CA5BE29" w14:textId="2FCED89C" w:rsidR="00A14E27" w:rsidRPr="00657820" w:rsidRDefault="00CA046D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7D245B" w14:textId="77777777" w:rsidR="00A14E27" w:rsidRPr="00657820" w:rsidRDefault="00A14E27" w:rsidP="00A14E2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4E87B78" w14:textId="4C178255" w:rsidR="00A14E27" w:rsidRPr="00657820" w:rsidRDefault="00A14E27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55D57E36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A57D2BA" w14:textId="4BD33DD2" w:rsidR="00A14E27" w:rsidRPr="00657820" w:rsidRDefault="00CA046D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503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63C261B" w14:textId="77777777" w:rsidR="00A14E27" w:rsidRPr="00657820" w:rsidRDefault="00A14E27" w:rsidP="00A14E27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C8E8917" w14:textId="234941AE" w:rsidR="00A14E27" w:rsidRPr="00657820" w:rsidRDefault="00A14E27" w:rsidP="004939E0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5,179</w:t>
            </w:r>
          </w:p>
        </w:tc>
      </w:tr>
      <w:tr w:rsidR="00A14E27" w:rsidRPr="00657820" w14:paraId="4C2292F4" w14:textId="77777777" w:rsidTr="004939E0">
        <w:tc>
          <w:tcPr>
            <w:tcW w:w="4214" w:type="dxa"/>
            <w:shd w:val="clear" w:color="auto" w:fill="auto"/>
            <w:vAlign w:val="bottom"/>
          </w:tcPr>
          <w:p w14:paraId="37203650" w14:textId="77777777" w:rsidR="00A14E27" w:rsidRPr="00657820" w:rsidRDefault="00A14E27" w:rsidP="00A14E2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9D07AAB" w14:textId="14A124B0" w:rsidR="00A14E27" w:rsidRPr="00657820" w:rsidRDefault="00CA046D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C2592"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DFEE9A1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755BAD4" w14:textId="596B9A64" w:rsidR="00A14E27" w:rsidRPr="00657820" w:rsidRDefault="00A14E27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EED1BDF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9533772" w14:textId="7C5074E3" w:rsidR="00A14E27" w:rsidRPr="00657820" w:rsidRDefault="00CA046D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FC2592"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2882C697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C094ED8" w14:textId="07270ECE" w:rsidR="00A14E27" w:rsidRPr="00657820" w:rsidRDefault="00A14E27" w:rsidP="004939E0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14E27" w:rsidRPr="00657820" w14:paraId="14854246" w14:textId="77777777" w:rsidTr="004939E0">
        <w:tc>
          <w:tcPr>
            <w:tcW w:w="4214" w:type="dxa"/>
            <w:shd w:val="clear" w:color="auto" w:fill="auto"/>
            <w:vAlign w:val="bottom"/>
          </w:tcPr>
          <w:p w14:paraId="0BF6D8FB" w14:textId="58F240F2" w:rsidR="00A14E27" w:rsidRPr="00657820" w:rsidRDefault="00A14E27" w:rsidP="00A14E2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7EECF7B" w14:textId="4E619AD7" w:rsidR="00A14E27" w:rsidRPr="00657820" w:rsidRDefault="00FC2592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F9A614C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093829E" w14:textId="23CB5828" w:rsidR="00A14E27" w:rsidRPr="00657820" w:rsidRDefault="00A14E27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5606B15A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9CEAE3F" w14:textId="36C0363F" w:rsidR="00A14E27" w:rsidRPr="00657820" w:rsidRDefault="00CA046D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68FF9DF2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15B3ECE" w14:textId="566DB8AC" w:rsidR="00A14E27" w:rsidRPr="00657820" w:rsidRDefault="00A14E27" w:rsidP="004939E0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4E27" w:rsidRPr="00657820" w14:paraId="08F761A8" w14:textId="77777777" w:rsidTr="004939E0">
        <w:tc>
          <w:tcPr>
            <w:tcW w:w="4214" w:type="dxa"/>
            <w:shd w:val="clear" w:color="auto" w:fill="auto"/>
            <w:vAlign w:val="center"/>
          </w:tcPr>
          <w:p w14:paraId="50805E2D" w14:textId="16AB94E6" w:rsidR="00A14E27" w:rsidRPr="00657820" w:rsidRDefault="00A14E27" w:rsidP="00A14E2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9D6D6" w14:textId="6C12BAD8" w:rsidR="00A14E27" w:rsidRPr="00657820" w:rsidRDefault="00CA046D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FC2592"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9A3BE8F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26698" w14:textId="187BD68E" w:rsidR="00A14E27" w:rsidRPr="00657820" w:rsidRDefault="00A14E27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37B68566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286C06" w14:textId="565EC495" w:rsidR="00A14E27" w:rsidRPr="00657820" w:rsidRDefault="00CA046D" w:rsidP="00A14E27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51</w:t>
            </w:r>
            <w:r w:rsidR="00FC2592" w:rsidRPr="00657820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9C51771" w14:textId="77777777" w:rsidR="00A14E27" w:rsidRPr="00657820" w:rsidRDefault="00A14E27" w:rsidP="00A14E2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212E3A" w14:textId="603F4194" w:rsidR="00A14E27" w:rsidRPr="00657820" w:rsidRDefault="00A14E27" w:rsidP="00A14E27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5,187</w:t>
            </w:r>
          </w:p>
        </w:tc>
      </w:tr>
      <w:tr w:rsidR="007A517C" w:rsidRPr="00657820" w14:paraId="32B43AE2" w14:textId="77777777" w:rsidTr="004939E0">
        <w:tc>
          <w:tcPr>
            <w:tcW w:w="4214" w:type="dxa"/>
            <w:shd w:val="clear" w:color="auto" w:fill="auto"/>
            <w:vAlign w:val="center"/>
          </w:tcPr>
          <w:p w14:paraId="63F148F9" w14:textId="77777777" w:rsidR="007A517C" w:rsidRPr="00657820" w:rsidRDefault="007A517C" w:rsidP="007A517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6D59" w14:textId="77777777" w:rsidR="007A517C" w:rsidRPr="00657820" w:rsidRDefault="007A517C" w:rsidP="007A517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34B098" w14:textId="77777777" w:rsidR="007A517C" w:rsidRPr="00657820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79914" w14:textId="77777777" w:rsidR="007A517C" w:rsidRPr="00657820" w:rsidRDefault="007A517C" w:rsidP="007A517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4E685048" w14:textId="77777777" w:rsidR="007A517C" w:rsidRPr="00657820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CC6F5" w14:textId="77777777" w:rsidR="007A517C" w:rsidRPr="00657820" w:rsidRDefault="007A517C" w:rsidP="007A517C">
            <w:pPr>
              <w:tabs>
                <w:tab w:val="decimal" w:pos="995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3AC94E97" w14:textId="77777777" w:rsidR="007A517C" w:rsidRPr="00657820" w:rsidRDefault="007A517C" w:rsidP="007A517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8C96D" w14:textId="77777777" w:rsidR="007A517C" w:rsidRPr="00657820" w:rsidRDefault="007A517C" w:rsidP="007A517C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65AD1" w:rsidRPr="00657820" w14:paraId="25CC89B1" w14:textId="77777777" w:rsidTr="004939E0">
        <w:tc>
          <w:tcPr>
            <w:tcW w:w="4214" w:type="dxa"/>
            <w:shd w:val="clear" w:color="auto" w:fill="auto"/>
            <w:vAlign w:val="bottom"/>
          </w:tcPr>
          <w:p w14:paraId="50544790" w14:textId="0DB23789" w:rsidR="00765AD1" w:rsidRPr="00657820" w:rsidRDefault="00765AD1" w:rsidP="00765AD1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รายได้ค้างรับ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4C4A5267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481341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A179CA7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16E165B2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0072BE3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0E2B9596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916411B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5AD1" w:rsidRPr="00657820" w14:paraId="4AE3C46B" w14:textId="77777777" w:rsidTr="004939E0">
        <w:tc>
          <w:tcPr>
            <w:tcW w:w="4214" w:type="dxa"/>
            <w:shd w:val="clear" w:color="auto" w:fill="auto"/>
            <w:vAlign w:val="bottom"/>
          </w:tcPr>
          <w:p w14:paraId="32CB1FD2" w14:textId="5C038BCC" w:rsidR="00765AD1" w:rsidRPr="00657820" w:rsidRDefault="00765AD1" w:rsidP="00765AD1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59090EF" w14:textId="445A5986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14EBE8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BAAD6E8" w14:textId="795F41CA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40361E5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0CF38F9" w14:textId="1B220014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90</w:t>
            </w:r>
          </w:p>
        </w:tc>
        <w:tc>
          <w:tcPr>
            <w:tcW w:w="179" w:type="dxa"/>
            <w:shd w:val="clear" w:color="auto" w:fill="auto"/>
          </w:tcPr>
          <w:p w14:paraId="08C99DCC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9B75FD2" w14:textId="2AE6661A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765AD1" w:rsidRPr="00657820" w14:paraId="21F340C0" w14:textId="77777777" w:rsidTr="004939E0">
        <w:tc>
          <w:tcPr>
            <w:tcW w:w="4214" w:type="dxa"/>
            <w:shd w:val="clear" w:color="auto" w:fill="auto"/>
            <w:vAlign w:val="bottom"/>
          </w:tcPr>
          <w:p w14:paraId="4FA644CA" w14:textId="2B739D86" w:rsidR="00765AD1" w:rsidRPr="00657820" w:rsidRDefault="00765AD1" w:rsidP="00765AD1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="00897290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ค้างรับ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9E20F" w14:textId="03F911B1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5229C5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95FFB" w14:textId="2DFD2EB1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6F83EBDC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C424C" w14:textId="5048DB64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90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2881C54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37745" w14:textId="04259296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</w:tr>
      <w:tr w:rsidR="00765AD1" w:rsidRPr="00657820" w14:paraId="5477B332" w14:textId="77777777" w:rsidTr="004939E0">
        <w:tc>
          <w:tcPr>
            <w:tcW w:w="4214" w:type="dxa"/>
            <w:shd w:val="clear" w:color="auto" w:fill="auto"/>
            <w:vAlign w:val="bottom"/>
          </w:tcPr>
          <w:p w14:paraId="0C07BF73" w14:textId="77777777" w:rsidR="00765AD1" w:rsidRPr="00657820" w:rsidRDefault="00765AD1" w:rsidP="00765AD1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20484D03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BF2257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shd w:val="clear" w:color="auto" w:fill="auto"/>
          </w:tcPr>
          <w:p w14:paraId="0F952A91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688EB0AD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451CB8EF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9EF8BBA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shd w:val="clear" w:color="auto" w:fill="auto"/>
          </w:tcPr>
          <w:p w14:paraId="75D055C7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5AD1" w:rsidRPr="00657820" w14:paraId="6E8A6C75" w14:textId="77777777" w:rsidTr="004939E0">
        <w:tc>
          <w:tcPr>
            <w:tcW w:w="4214" w:type="dxa"/>
            <w:shd w:val="clear" w:color="auto" w:fill="auto"/>
            <w:vAlign w:val="bottom"/>
          </w:tcPr>
          <w:p w14:paraId="6A980C4E" w14:textId="3BC61C27" w:rsidR="00765AD1" w:rsidRPr="00657820" w:rsidRDefault="00765AD1" w:rsidP="009E0CF3">
            <w:pPr>
              <w:ind w:left="189" w:hanging="189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="009E0CF3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  <w:lang w:val="en-GB"/>
              </w:rPr>
              <w:t>บุคคล</w:t>
            </w:r>
            <w:r w:rsidR="00402CB5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  <w:lang w:val="en-GB"/>
              </w:rPr>
              <w:t>และ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="009E0CF3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br/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661CF589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046383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36A4ACB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5FC41C0C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174D8F2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AB3748E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518B7814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5AD1" w:rsidRPr="00657820" w14:paraId="5F12D120" w14:textId="77777777" w:rsidTr="004939E0">
        <w:tc>
          <w:tcPr>
            <w:tcW w:w="4214" w:type="dxa"/>
            <w:shd w:val="clear" w:color="auto" w:fill="auto"/>
            <w:vAlign w:val="bottom"/>
          </w:tcPr>
          <w:p w14:paraId="4F6FB27F" w14:textId="77777777" w:rsidR="00765AD1" w:rsidRPr="00657820" w:rsidRDefault="00765AD1" w:rsidP="00765AD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B1FA4DB" w14:textId="4F3F4CB6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041C8E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0C859DD" w14:textId="7863F206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12C4ACE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B3E7A4E" w14:textId="2C20A2DF" w:rsidR="00765AD1" w:rsidRPr="00657820" w:rsidRDefault="00765AD1" w:rsidP="00765AD1">
            <w:pPr>
              <w:tabs>
                <w:tab w:val="decimal" w:pos="900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146</w:t>
            </w:r>
            <w:r w:rsidRPr="00657820">
              <w:rPr>
                <w:rFonts w:asciiTheme="majorBidi" w:hAnsiTheme="majorBidi" w:cstheme="majorBidi"/>
                <w:sz w:val="28"/>
              </w:rPr>
              <w:t>,576</w:t>
            </w:r>
          </w:p>
        </w:tc>
        <w:tc>
          <w:tcPr>
            <w:tcW w:w="179" w:type="dxa"/>
            <w:shd w:val="clear" w:color="auto" w:fill="auto"/>
          </w:tcPr>
          <w:p w14:paraId="56E6E863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36E0716" w14:textId="64109B71" w:rsidR="00765AD1" w:rsidRPr="00657820" w:rsidRDefault="00765AD1" w:rsidP="00765AD1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147,215</w:t>
            </w:r>
          </w:p>
        </w:tc>
      </w:tr>
      <w:tr w:rsidR="00765AD1" w:rsidRPr="00657820" w14:paraId="6FA2B06D" w14:textId="77777777" w:rsidTr="004939E0">
        <w:trPr>
          <w:trHeight w:val="288"/>
        </w:trPr>
        <w:tc>
          <w:tcPr>
            <w:tcW w:w="4214" w:type="dxa"/>
            <w:shd w:val="clear" w:color="auto" w:fill="auto"/>
            <w:vAlign w:val="bottom"/>
          </w:tcPr>
          <w:p w14:paraId="6FED9575" w14:textId="77777777" w:rsidR="00765AD1" w:rsidRPr="00657820" w:rsidRDefault="00765AD1" w:rsidP="00765AD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88BABBC" w14:textId="7DC066BD" w:rsidR="00765AD1" w:rsidRPr="00657820" w:rsidRDefault="00FC2592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,644</w:t>
            </w:r>
          </w:p>
        </w:tc>
        <w:tc>
          <w:tcPr>
            <w:tcW w:w="180" w:type="dxa"/>
            <w:shd w:val="clear" w:color="auto" w:fill="auto"/>
          </w:tcPr>
          <w:p w14:paraId="7147F315" w14:textId="77777777" w:rsidR="00765AD1" w:rsidRPr="00657820" w:rsidRDefault="00765AD1" w:rsidP="00765AD1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04557C6" w14:textId="5C389F50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1,018</w:t>
            </w:r>
          </w:p>
        </w:tc>
        <w:tc>
          <w:tcPr>
            <w:tcW w:w="190" w:type="dxa"/>
            <w:shd w:val="clear" w:color="auto" w:fill="auto"/>
          </w:tcPr>
          <w:p w14:paraId="2F453D8B" w14:textId="77777777" w:rsidR="00765AD1" w:rsidRPr="00657820" w:rsidRDefault="00765AD1" w:rsidP="00765AD1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E56C5A8" w14:textId="349D836E" w:rsidR="00765AD1" w:rsidRPr="00657820" w:rsidRDefault="00765AD1" w:rsidP="00765AD1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</w:t>
            </w:r>
            <w:r w:rsidR="00FC2592" w:rsidRPr="00657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31E96E70" w14:textId="77777777" w:rsidR="00765AD1" w:rsidRPr="00657820" w:rsidRDefault="00765AD1" w:rsidP="00765AD1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33E7F33" w14:textId="5A7F681C" w:rsidR="00765AD1" w:rsidRPr="00657820" w:rsidRDefault="00765AD1" w:rsidP="00765AD1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252</w:t>
            </w:r>
          </w:p>
        </w:tc>
      </w:tr>
      <w:tr w:rsidR="00765AD1" w:rsidRPr="00657820" w14:paraId="2D9CBCBF" w14:textId="77777777" w:rsidTr="004939E0">
        <w:tc>
          <w:tcPr>
            <w:tcW w:w="4214" w:type="dxa"/>
            <w:shd w:val="clear" w:color="auto" w:fill="auto"/>
            <w:vAlign w:val="bottom"/>
          </w:tcPr>
          <w:p w14:paraId="1D9CE6AE" w14:textId="4F13F0D9" w:rsidR="00765AD1" w:rsidRPr="00657820" w:rsidRDefault="00765AD1" w:rsidP="00765AD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6AF1" w14:textId="2F3A1E0B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F56F32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D497" w14:textId="7E407181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2,716</w:t>
            </w:r>
          </w:p>
        </w:tc>
        <w:tc>
          <w:tcPr>
            <w:tcW w:w="190" w:type="dxa"/>
            <w:shd w:val="clear" w:color="auto" w:fill="auto"/>
          </w:tcPr>
          <w:p w14:paraId="0D636F6A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5DEB8" w14:textId="74A82784" w:rsidR="00765AD1" w:rsidRPr="00657820" w:rsidRDefault="00765AD1" w:rsidP="00765AD1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E2E0EEF" w14:textId="77777777" w:rsidR="00765AD1" w:rsidRPr="00657820" w:rsidRDefault="00765AD1" w:rsidP="00765AD1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DBB6" w14:textId="2F07FB0E" w:rsidR="00765AD1" w:rsidRPr="00657820" w:rsidRDefault="00765AD1" w:rsidP="00765AD1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5AD1" w:rsidRPr="00657820" w14:paraId="1C95E818" w14:textId="77777777" w:rsidTr="004939E0">
        <w:tc>
          <w:tcPr>
            <w:tcW w:w="4214" w:type="dxa"/>
            <w:shd w:val="clear" w:color="auto" w:fill="auto"/>
            <w:vAlign w:val="bottom"/>
          </w:tcPr>
          <w:p w14:paraId="7101A6F4" w14:textId="77777777" w:rsidR="00765AD1" w:rsidRPr="00657820" w:rsidRDefault="00765AD1" w:rsidP="00765AD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7FD" w14:textId="26AA86AF" w:rsidR="00765AD1" w:rsidRPr="00657820" w:rsidRDefault="00FC2592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1FFB1DBD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938E" w14:textId="42E58C48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3,734</w:t>
            </w:r>
          </w:p>
        </w:tc>
        <w:tc>
          <w:tcPr>
            <w:tcW w:w="190" w:type="dxa"/>
            <w:shd w:val="clear" w:color="auto" w:fill="auto"/>
          </w:tcPr>
          <w:p w14:paraId="34199BC2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2DFA" w14:textId="219896E7" w:rsidR="00765AD1" w:rsidRPr="00657820" w:rsidRDefault="00765AD1" w:rsidP="00765AD1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147,07</w:t>
            </w:r>
            <w:r w:rsidR="00FC2592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24E5BB1F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84BF0" w14:textId="3BD2ED27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147,467</w:t>
            </w:r>
          </w:p>
        </w:tc>
      </w:tr>
      <w:tr w:rsidR="00765AD1" w:rsidRPr="00657820" w14:paraId="58D496B3" w14:textId="77777777" w:rsidTr="004939E0">
        <w:tc>
          <w:tcPr>
            <w:tcW w:w="4214" w:type="dxa"/>
            <w:shd w:val="clear" w:color="auto" w:fill="auto"/>
            <w:vAlign w:val="center"/>
          </w:tcPr>
          <w:p w14:paraId="3DF59325" w14:textId="3A1BA6B8" w:rsidR="00765AD1" w:rsidRPr="00657820" w:rsidRDefault="00765AD1" w:rsidP="00765AD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E40C08" w:rsidRPr="00657820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AD5A6" w14:textId="7271ECE4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8307A9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CDBD" w14:textId="6966B63A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(2,716)</w:t>
            </w:r>
          </w:p>
        </w:tc>
        <w:tc>
          <w:tcPr>
            <w:tcW w:w="190" w:type="dxa"/>
            <w:shd w:val="clear" w:color="auto" w:fill="auto"/>
          </w:tcPr>
          <w:p w14:paraId="76E6A259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F369B" w14:textId="6F191301" w:rsidR="00765AD1" w:rsidRPr="00657820" w:rsidRDefault="00765AD1" w:rsidP="00765AD1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</w:t>
            </w:r>
            <w:r w:rsidR="00FC2592" w:rsidRPr="00657820">
              <w:rPr>
                <w:rFonts w:asciiTheme="majorBidi" w:hAnsiTheme="majorBidi" w:cstheme="majorBidi"/>
                <w:sz w:val="28"/>
              </w:rPr>
              <w:t>836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C0E9EF7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4E96" w14:textId="3B4923DE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(11,620)</w:t>
            </w:r>
          </w:p>
        </w:tc>
      </w:tr>
      <w:tr w:rsidR="00765AD1" w:rsidRPr="00657820" w14:paraId="504D2093" w14:textId="77777777" w:rsidTr="004939E0">
        <w:tc>
          <w:tcPr>
            <w:tcW w:w="4214" w:type="dxa"/>
            <w:shd w:val="clear" w:color="auto" w:fill="auto"/>
            <w:vAlign w:val="bottom"/>
          </w:tcPr>
          <w:p w14:paraId="6EA6326E" w14:textId="1059BCC0" w:rsidR="00765AD1" w:rsidRPr="00657820" w:rsidRDefault="00765AD1" w:rsidP="009346B3">
            <w:pPr>
              <w:ind w:left="207" w:right="-108" w:hanging="20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="00692D81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="003F384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CC6A6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</w:t>
            </w:r>
            <w:r w:rsidR="00402CB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</w:t>
            </w:r>
            <w:r w:rsidR="00522BA1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AB41" w14:textId="59C190AE" w:rsidR="00765AD1" w:rsidRPr="00657820" w:rsidRDefault="00FC2592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375BE236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2065C" w14:textId="0744E482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1,018</w:t>
            </w:r>
          </w:p>
        </w:tc>
        <w:tc>
          <w:tcPr>
            <w:tcW w:w="190" w:type="dxa"/>
            <w:shd w:val="clear" w:color="auto" w:fill="auto"/>
          </w:tcPr>
          <w:p w14:paraId="77BAE1F8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BCC2C" w14:textId="4C66EF75" w:rsidR="00765AD1" w:rsidRPr="00657820" w:rsidRDefault="00765AD1" w:rsidP="00765AD1">
            <w:pPr>
              <w:tabs>
                <w:tab w:val="decimal" w:pos="524"/>
              </w:tabs>
              <w:ind w:left="-18"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145,</w:t>
            </w:r>
            <w:r w:rsidR="00FC2592" w:rsidRPr="0065782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3548F2C" w14:textId="77777777" w:rsidR="00765AD1" w:rsidRPr="00657820" w:rsidRDefault="00765AD1" w:rsidP="00765AD1">
            <w:pPr>
              <w:tabs>
                <w:tab w:val="decimal" w:pos="524"/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56700" w14:textId="77E9187F" w:rsidR="00765AD1" w:rsidRPr="00657820" w:rsidRDefault="00765AD1" w:rsidP="00765AD1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135,847</w:t>
            </w:r>
          </w:p>
        </w:tc>
      </w:tr>
      <w:tr w:rsidR="00765AD1" w:rsidRPr="00657820" w14:paraId="565A751B" w14:textId="77777777" w:rsidTr="004939E0">
        <w:tc>
          <w:tcPr>
            <w:tcW w:w="4214" w:type="dxa"/>
            <w:shd w:val="clear" w:color="auto" w:fill="auto"/>
            <w:vAlign w:val="bottom"/>
          </w:tcPr>
          <w:p w14:paraId="39E77C5F" w14:textId="77777777" w:rsidR="00765AD1" w:rsidRPr="00657820" w:rsidRDefault="00765AD1" w:rsidP="00765AD1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09B219B" w14:textId="77777777" w:rsidR="00765AD1" w:rsidRPr="00657820" w:rsidRDefault="00765AD1" w:rsidP="00765AD1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64E9A9" w14:textId="77777777" w:rsidR="00765AD1" w:rsidRPr="00657820" w:rsidRDefault="00765AD1" w:rsidP="00765AD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6C64D4A1" w14:textId="77777777" w:rsidR="00765AD1" w:rsidRPr="00657820" w:rsidRDefault="00765AD1" w:rsidP="00765AD1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33E20CB" w14:textId="77777777" w:rsidR="00765AD1" w:rsidRPr="00657820" w:rsidRDefault="00765AD1" w:rsidP="00765AD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17CF2C6" w14:textId="77777777" w:rsidR="00765AD1" w:rsidRPr="00657820" w:rsidRDefault="00765AD1" w:rsidP="00765AD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17A667B" w14:textId="77777777" w:rsidR="00765AD1" w:rsidRPr="00657820" w:rsidRDefault="00765AD1" w:rsidP="00765AD1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6FBA3A46" w14:textId="77777777" w:rsidR="00765AD1" w:rsidRPr="00657820" w:rsidRDefault="00765AD1" w:rsidP="00765AD1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5AD1" w:rsidRPr="00657820" w14:paraId="11386C2D" w14:textId="77777777" w:rsidTr="004939E0">
        <w:tc>
          <w:tcPr>
            <w:tcW w:w="4214" w:type="dxa"/>
            <w:shd w:val="clear" w:color="auto" w:fill="auto"/>
            <w:vAlign w:val="bottom"/>
          </w:tcPr>
          <w:p w14:paraId="2939EF60" w14:textId="47242A13" w:rsidR="00765AD1" w:rsidRPr="00657820" w:rsidRDefault="00765AD1" w:rsidP="00765AD1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2EA0EDD9" w14:textId="1C1B05EB" w:rsidR="00765AD1" w:rsidRPr="00657820" w:rsidRDefault="00765AD1" w:rsidP="00765AD1">
            <w:pPr>
              <w:ind w:left="453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6ED16B9B" w14:textId="77777777" w:rsidR="00765AD1" w:rsidRPr="00657820" w:rsidRDefault="00765AD1" w:rsidP="00765AD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1A07FA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8B0E699" w14:textId="77777777" w:rsidR="00765AD1" w:rsidRPr="00657820" w:rsidRDefault="00765AD1" w:rsidP="00765AD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458B6142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F1F0D7A" w14:textId="77777777" w:rsidR="00765AD1" w:rsidRPr="00657820" w:rsidRDefault="00765AD1" w:rsidP="00765AD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554B565" w14:textId="77777777" w:rsidR="00765AD1" w:rsidRPr="00657820" w:rsidRDefault="00765AD1" w:rsidP="00765AD1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DBFC6C0" w14:textId="77777777" w:rsidR="00765AD1" w:rsidRPr="00657820" w:rsidRDefault="00765AD1" w:rsidP="00765AD1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5AD1" w:rsidRPr="00657820" w14:paraId="179BE373" w14:textId="77777777" w:rsidTr="004939E0">
        <w:tc>
          <w:tcPr>
            <w:tcW w:w="4214" w:type="dxa"/>
            <w:shd w:val="clear" w:color="auto" w:fill="auto"/>
            <w:vAlign w:val="center"/>
          </w:tcPr>
          <w:p w14:paraId="3C9AA535" w14:textId="77777777" w:rsidR="00765AD1" w:rsidRPr="00657820" w:rsidRDefault="00765AD1" w:rsidP="00765AD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B833" w14:textId="2037BA63" w:rsidR="00765AD1" w:rsidRPr="00657820" w:rsidRDefault="00FC2592" w:rsidP="00765AD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180" w:type="dxa"/>
            <w:shd w:val="clear" w:color="auto" w:fill="auto"/>
          </w:tcPr>
          <w:p w14:paraId="63673D1D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7168" w14:textId="103CC27C" w:rsidR="00765AD1" w:rsidRPr="00657820" w:rsidRDefault="00765AD1" w:rsidP="00765AD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886</w:t>
            </w:r>
          </w:p>
        </w:tc>
        <w:tc>
          <w:tcPr>
            <w:tcW w:w="190" w:type="dxa"/>
            <w:shd w:val="clear" w:color="auto" w:fill="auto"/>
          </w:tcPr>
          <w:p w14:paraId="482B5D86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2AFC71B" w14:textId="5D48C651" w:rsidR="00765AD1" w:rsidRPr="00657820" w:rsidRDefault="00765AD1" w:rsidP="00765AD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C762016" w14:textId="77777777" w:rsidR="00765AD1" w:rsidRPr="00657820" w:rsidRDefault="00765AD1" w:rsidP="00765AD1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0AB9DE90" w14:textId="343869D1" w:rsidR="00765AD1" w:rsidRPr="00657820" w:rsidRDefault="00765AD1" w:rsidP="00765AD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5AD1" w:rsidRPr="00657820" w14:paraId="7F2326B3" w14:textId="77777777" w:rsidTr="004939E0">
        <w:tc>
          <w:tcPr>
            <w:tcW w:w="4214" w:type="dxa"/>
            <w:shd w:val="clear" w:color="auto" w:fill="auto"/>
            <w:vAlign w:val="bottom"/>
          </w:tcPr>
          <w:p w14:paraId="527181E7" w14:textId="77777777" w:rsidR="00765AD1" w:rsidRPr="00657820" w:rsidRDefault="00765AD1" w:rsidP="00765AD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14D90" w14:textId="6E6BC055" w:rsidR="00765AD1" w:rsidRPr="00657820" w:rsidRDefault="00FC2592" w:rsidP="00765AD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2,444</w:t>
            </w:r>
          </w:p>
        </w:tc>
        <w:tc>
          <w:tcPr>
            <w:tcW w:w="180" w:type="dxa"/>
            <w:shd w:val="clear" w:color="auto" w:fill="auto"/>
          </w:tcPr>
          <w:p w14:paraId="4C597490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99DB1" w14:textId="72366AB2" w:rsidR="00765AD1" w:rsidRPr="00657820" w:rsidRDefault="00765AD1" w:rsidP="00765AD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886</w:t>
            </w:r>
          </w:p>
        </w:tc>
        <w:tc>
          <w:tcPr>
            <w:tcW w:w="190" w:type="dxa"/>
            <w:shd w:val="clear" w:color="auto" w:fill="auto"/>
          </w:tcPr>
          <w:p w14:paraId="1D835FED" w14:textId="77777777" w:rsidR="00765AD1" w:rsidRPr="00657820" w:rsidRDefault="00765AD1" w:rsidP="00765AD1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3CBA8" w14:textId="4BECFF0C" w:rsidR="00765AD1" w:rsidRPr="00657820" w:rsidRDefault="00765AD1" w:rsidP="00765AD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0A8CD97" w14:textId="77777777" w:rsidR="00765AD1" w:rsidRPr="00657820" w:rsidRDefault="00765AD1" w:rsidP="00765AD1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E05D" w14:textId="05DA3BB5" w:rsidR="00765AD1" w:rsidRPr="00657820" w:rsidRDefault="00765AD1" w:rsidP="00765AD1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765AD1" w:rsidRPr="00657820" w14:paraId="1C91F6A4" w14:textId="77777777" w:rsidTr="004939E0">
        <w:tc>
          <w:tcPr>
            <w:tcW w:w="4214" w:type="dxa"/>
            <w:shd w:val="clear" w:color="auto" w:fill="auto"/>
            <w:vAlign w:val="bottom"/>
          </w:tcPr>
          <w:p w14:paraId="029095D8" w14:textId="1E53EDD5" w:rsidR="00784A1E" w:rsidRPr="00657820" w:rsidRDefault="00784A1E" w:rsidP="00765AD1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7FD139D6" w14:textId="77777777" w:rsidR="00765AD1" w:rsidRPr="00657820" w:rsidRDefault="00765AD1" w:rsidP="00765AD1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A4B3B1" w14:textId="77777777" w:rsidR="00765AD1" w:rsidRPr="00657820" w:rsidRDefault="00765AD1" w:rsidP="00765AD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shd w:val="clear" w:color="auto" w:fill="auto"/>
          </w:tcPr>
          <w:p w14:paraId="018E5BE8" w14:textId="77777777" w:rsidR="00765AD1" w:rsidRPr="00657820" w:rsidRDefault="00765AD1" w:rsidP="00765AD1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4D687526" w14:textId="77777777" w:rsidR="00765AD1" w:rsidRPr="00657820" w:rsidRDefault="00765AD1" w:rsidP="00765AD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14:paraId="3B63108B" w14:textId="77777777" w:rsidR="00765AD1" w:rsidRPr="00657820" w:rsidRDefault="00765AD1" w:rsidP="00765AD1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27E6C5A" w14:textId="77777777" w:rsidR="00765AD1" w:rsidRPr="00657820" w:rsidRDefault="00765AD1" w:rsidP="00765AD1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shd w:val="clear" w:color="auto" w:fill="auto"/>
          </w:tcPr>
          <w:p w14:paraId="270F99F4" w14:textId="77777777" w:rsidR="00765AD1" w:rsidRPr="00657820" w:rsidRDefault="00765AD1" w:rsidP="00765AD1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D7C55" w:rsidRPr="00657820" w14:paraId="5C62E8E9" w14:textId="77777777" w:rsidTr="007C688F">
        <w:trPr>
          <w:trHeight w:val="801"/>
        </w:trPr>
        <w:tc>
          <w:tcPr>
            <w:tcW w:w="4214" w:type="dxa"/>
            <w:shd w:val="clear" w:color="auto" w:fill="auto"/>
            <w:vAlign w:val="bottom"/>
          </w:tcPr>
          <w:p w14:paraId="6EC32B1C" w14:textId="4AC3F9FC" w:rsidR="00AD7C55" w:rsidRPr="00657820" w:rsidRDefault="00432777" w:rsidP="003703D2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</w:t>
            </w:r>
            <w:r w:rsidR="0073514F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- กิจการที่เกี่ยวข้องกัน </w:t>
            </w:r>
            <w:r w:rsidR="003703D2" w:rsidRPr="00657820">
              <w:rPr>
                <w:rFonts w:asciiTheme="majorBidi" w:hAnsiTheme="majorBidi" w:cstheme="majorBidi"/>
                <w:b/>
                <w:bCs/>
                <w:sz w:val="28"/>
              </w:rPr>
              <w:br/>
              <w:t xml:space="preserve"> </w:t>
            </w:r>
            <w:r w:rsidR="00CD52A5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24)</w:t>
            </w:r>
          </w:p>
        </w:tc>
        <w:tc>
          <w:tcPr>
            <w:tcW w:w="1077" w:type="dxa"/>
            <w:shd w:val="clear" w:color="auto" w:fill="auto"/>
          </w:tcPr>
          <w:p w14:paraId="5059D39F" w14:textId="77777777" w:rsidR="00AD7C55" w:rsidRPr="00657820" w:rsidRDefault="00AD7C55" w:rsidP="003703D2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185DBF" w14:textId="77777777" w:rsidR="00AD7C55" w:rsidRPr="00657820" w:rsidRDefault="00AD7C55" w:rsidP="003703D2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3ED119D7" w14:textId="77777777" w:rsidR="00AD7C55" w:rsidRPr="00657820" w:rsidRDefault="00AD7C55" w:rsidP="003703D2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6D92272" w14:textId="77777777" w:rsidR="00AD7C55" w:rsidRPr="00657820" w:rsidRDefault="00AD7C55" w:rsidP="003703D2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30B6B59" w14:textId="77777777" w:rsidR="00AD7C55" w:rsidRPr="00657820" w:rsidRDefault="00AD7C55" w:rsidP="003703D2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821F997" w14:textId="77777777" w:rsidR="00AD7C55" w:rsidRPr="00657820" w:rsidRDefault="00AD7C55" w:rsidP="003703D2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A7101E7" w14:textId="77777777" w:rsidR="00AD7C55" w:rsidRPr="00657820" w:rsidRDefault="00AD7C55" w:rsidP="003703D2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D7C55" w:rsidRPr="00657820" w14:paraId="10941AB8" w14:textId="77777777" w:rsidTr="007238CA">
        <w:trPr>
          <w:trHeight w:val="315"/>
        </w:trPr>
        <w:tc>
          <w:tcPr>
            <w:tcW w:w="4214" w:type="dxa"/>
            <w:shd w:val="clear" w:color="auto" w:fill="auto"/>
            <w:vAlign w:val="bottom"/>
          </w:tcPr>
          <w:p w14:paraId="7968BA6C" w14:textId="2DE08531" w:rsidR="00AD7C55" w:rsidRPr="00657820" w:rsidRDefault="0073514F" w:rsidP="0073514F">
            <w:pPr>
              <w:ind w:right="5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1C4B6F2" w14:textId="5F903990" w:rsidR="00AD7C55" w:rsidRPr="00657820" w:rsidRDefault="00B93DC5" w:rsidP="0073514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AB498B" w14:textId="77777777" w:rsidR="00AD7C55" w:rsidRPr="00657820" w:rsidRDefault="00AD7C55" w:rsidP="0073514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703114FD" w14:textId="3AFD28EC" w:rsidR="00AD7C55" w:rsidRPr="00657820" w:rsidRDefault="00B93DC5" w:rsidP="0073514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25FF104B" w14:textId="77777777" w:rsidR="00AD7C55" w:rsidRPr="00657820" w:rsidRDefault="00AD7C55" w:rsidP="0073514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520D3C1" w14:textId="5D43556B" w:rsidR="00AD7C55" w:rsidRPr="00657820" w:rsidRDefault="0073514F" w:rsidP="0073514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7686A08" w14:textId="77777777" w:rsidR="00AD7C55" w:rsidRPr="00657820" w:rsidRDefault="00AD7C55" w:rsidP="0073514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1BB8835C" w14:textId="31CFCB14" w:rsidR="00AD7C55" w:rsidRPr="00657820" w:rsidRDefault="00B93DC5" w:rsidP="0073514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5C06" w:rsidRPr="00657820" w14:paraId="5CC8D3C5" w14:textId="77777777" w:rsidTr="007238CA">
        <w:trPr>
          <w:trHeight w:val="315"/>
        </w:trPr>
        <w:tc>
          <w:tcPr>
            <w:tcW w:w="4214" w:type="dxa"/>
            <w:shd w:val="clear" w:color="auto" w:fill="auto"/>
            <w:vAlign w:val="bottom"/>
          </w:tcPr>
          <w:p w14:paraId="18780664" w14:textId="27CE252B" w:rsidR="00845C06" w:rsidRPr="00657820" w:rsidRDefault="00845C06" w:rsidP="0073514F">
            <w:pPr>
              <w:ind w:right="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รวมเจ้าหนี้อื่น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9EAFE" w14:textId="2A47C168" w:rsidR="00845C06" w:rsidRPr="007368B8" w:rsidRDefault="00845C06" w:rsidP="0073514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68B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D8E2BF" w14:textId="77777777" w:rsidR="00845C06" w:rsidRPr="007368B8" w:rsidRDefault="00845C06" w:rsidP="0073514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65F" w14:textId="1DD38295" w:rsidR="00845C06" w:rsidRPr="007368B8" w:rsidRDefault="00845C06" w:rsidP="007238CA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68B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6B8A44F" w14:textId="77777777" w:rsidR="00845C06" w:rsidRPr="007368B8" w:rsidRDefault="00845C06" w:rsidP="0073514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456D3" w14:textId="6BD0D292" w:rsidR="00845C06" w:rsidRPr="007368B8" w:rsidRDefault="007238CA" w:rsidP="0073514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68B8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403943F" w14:textId="77777777" w:rsidR="00845C06" w:rsidRPr="007368B8" w:rsidRDefault="00845C06" w:rsidP="0073514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B2C8B" w14:textId="452B2D44" w:rsidR="00845C06" w:rsidRPr="007368B8" w:rsidRDefault="007238CA" w:rsidP="0073514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68B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CF0B68" w:rsidRPr="00657820" w14:paraId="30610153" w14:textId="77777777" w:rsidTr="007368B8">
        <w:trPr>
          <w:trHeight w:val="315"/>
        </w:trPr>
        <w:tc>
          <w:tcPr>
            <w:tcW w:w="4214" w:type="dxa"/>
            <w:shd w:val="clear" w:color="auto" w:fill="auto"/>
            <w:vAlign w:val="bottom"/>
          </w:tcPr>
          <w:p w14:paraId="649F3571" w14:textId="1F61DD1F" w:rsidR="00CF0B68" w:rsidRPr="00657820" w:rsidRDefault="00CF0B68" w:rsidP="00925B00">
            <w:pPr>
              <w:ind w:right="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AD22BFB" w14:textId="77777777" w:rsidR="00CF0B68" w:rsidRPr="00657820" w:rsidRDefault="00CF0B68" w:rsidP="0073514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EE26A7" w14:textId="77777777" w:rsidR="00CF0B68" w:rsidRPr="00657820" w:rsidRDefault="00CF0B68" w:rsidP="0073514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7A4DD923" w14:textId="77777777" w:rsidR="00CF0B68" w:rsidRPr="00657820" w:rsidRDefault="00CF0B68" w:rsidP="007238CA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17901951" w14:textId="77777777" w:rsidR="00CF0B68" w:rsidRPr="00657820" w:rsidRDefault="00CF0B68" w:rsidP="0073514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E27E6CF" w14:textId="77777777" w:rsidR="00CF0B68" w:rsidRPr="00657820" w:rsidRDefault="00CF0B68" w:rsidP="0073514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BCE5763" w14:textId="77777777" w:rsidR="00CF0B68" w:rsidRPr="00657820" w:rsidRDefault="00CF0B68" w:rsidP="0073514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25FB2FAF" w14:textId="77777777" w:rsidR="00CF0B68" w:rsidRPr="00657820" w:rsidRDefault="00CF0B68" w:rsidP="0073514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68B8" w:rsidRPr="00657820" w14:paraId="1E13C9B9" w14:textId="77777777" w:rsidTr="007368B8">
        <w:trPr>
          <w:trHeight w:val="315"/>
        </w:trPr>
        <w:tc>
          <w:tcPr>
            <w:tcW w:w="4214" w:type="dxa"/>
            <w:shd w:val="clear" w:color="auto" w:fill="auto"/>
            <w:vAlign w:val="bottom"/>
          </w:tcPr>
          <w:p w14:paraId="76C2D8EB" w14:textId="77777777" w:rsidR="007368B8" w:rsidRPr="00657820" w:rsidRDefault="007368B8" w:rsidP="00925B00">
            <w:pPr>
              <w:ind w:right="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2C08B665" w14:textId="77777777" w:rsidR="007368B8" w:rsidRPr="00657820" w:rsidRDefault="007368B8" w:rsidP="0073514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4A0074" w14:textId="77777777" w:rsidR="007368B8" w:rsidRPr="00657820" w:rsidRDefault="007368B8" w:rsidP="0073514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63005215" w14:textId="77777777" w:rsidR="007368B8" w:rsidRPr="00657820" w:rsidRDefault="007368B8" w:rsidP="007238CA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1E59D7B5" w14:textId="77777777" w:rsidR="007368B8" w:rsidRPr="00657820" w:rsidRDefault="007368B8" w:rsidP="0073514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7B4F9B1" w14:textId="77777777" w:rsidR="007368B8" w:rsidRPr="00657820" w:rsidRDefault="007368B8" w:rsidP="0073514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4DBEB51" w14:textId="77777777" w:rsidR="007368B8" w:rsidRPr="00657820" w:rsidRDefault="007368B8" w:rsidP="0073514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3DF718C" w14:textId="77777777" w:rsidR="007368B8" w:rsidRPr="00657820" w:rsidRDefault="007368B8" w:rsidP="0073514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65AD1" w:rsidRPr="00657820" w14:paraId="62466ED0" w14:textId="77777777" w:rsidTr="007C688F">
        <w:tc>
          <w:tcPr>
            <w:tcW w:w="4214" w:type="dxa"/>
            <w:shd w:val="clear" w:color="auto" w:fill="auto"/>
            <w:vAlign w:val="bottom"/>
          </w:tcPr>
          <w:p w14:paraId="5DEFBBE3" w14:textId="65877E8E" w:rsidR="00765AD1" w:rsidRPr="00657820" w:rsidRDefault="00765AD1" w:rsidP="00765AD1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ค่าใช้จ่ายค้างจ่าย </w:t>
            </w:r>
            <w:r w:rsidR="00527ACB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527AC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16AA5F18" w14:textId="5B4F966E" w:rsidR="00765AD1" w:rsidRPr="00657820" w:rsidRDefault="00765AD1" w:rsidP="00765AD1">
            <w:pPr>
              <w:ind w:left="183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210EC814" w14:textId="77777777" w:rsidR="00765AD1" w:rsidRPr="00657820" w:rsidRDefault="00765AD1" w:rsidP="00765AD1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1E6F1F" w14:textId="77777777" w:rsidR="00765AD1" w:rsidRPr="00657820" w:rsidRDefault="00765AD1" w:rsidP="00765AD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5D99D984" w14:textId="77777777" w:rsidR="00765AD1" w:rsidRPr="00657820" w:rsidRDefault="00765AD1" w:rsidP="00765AD1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23A9450" w14:textId="77777777" w:rsidR="00765AD1" w:rsidRPr="00657820" w:rsidRDefault="00765AD1" w:rsidP="00765AD1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C58A877" w14:textId="77777777" w:rsidR="00765AD1" w:rsidRPr="00657820" w:rsidRDefault="00765AD1" w:rsidP="00765AD1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043AA30" w14:textId="77777777" w:rsidR="00765AD1" w:rsidRPr="00657820" w:rsidRDefault="00765AD1" w:rsidP="00765AD1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EE49575" w14:textId="77777777" w:rsidR="00765AD1" w:rsidRPr="00657820" w:rsidRDefault="00765AD1" w:rsidP="00765AD1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4A1E" w:rsidRPr="00657820" w14:paraId="6686B944" w14:textId="77777777" w:rsidTr="004939E0">
        <w:tc>
          <w:tcPr>
            <w:tcW w:w="4214" w:type="dxa"/>
            <w:shd w:val="clear" w:color="auto" w:fill="auto"/>
            <w:vAlign w:val="bottom"/>
          </w:tcPr>
          <w:p w14:paraId="51332F6C" w14:textId="77777777" w:rsidR="00784A1E" w:rsidRPr="00657820" w:rsidRDefault="00784A1E" w:rsidP="00784A1E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77" w:type="dxa"/>
            <w:shd w:val="clear" w:color="auto" w:fill="auto"/>
          </w:tcPr>
          <w:p w14:paraId="33AF1123" w14:textId="00EED5D4" w:rsidR="00784A1E" w:rsidRPr="00657820" w:rsidRDefault="00FC2592" w:rsidP="00784A1E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312974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F103AC2" w14:textId="737A6B1F" w:rsidR="00784A1E" w:rsidRPr="00657820" w:rsidRDefault="00784A1E" w:rsidP="00784A1E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190" w:type="dxa"/>
            <w:shd w:val="clear" w:color="auto" w:fill="auto"/>
          </w:tcPr>
          <w:p w14:paraId="4CAAE25E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2BB0B56" w14:textId="658E80E0" w:rsidR="00784A1E" w:rsidRPr="00657820" w:rsidRDefault="00784A1E" w:rsidP="00784A1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CAEBE40" w14:textId="77777777" w:rsidR="00784A1E" w:rsidRPr="00657820" w:rsidRDefault="00784A1E" w:rsidP="00784A1E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6C59F8E" w14:textId="2B025A81" w:rsidR="00784A1E" w:rsidRPr="00657820" w:rsidRDefault="00784A1E" w:rsidP="00784A1E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4A1E" w:rsidRPr="00657820" w14:paraId="55FCDFBE" w14:textId="77777777" w:rsidTr="004939E0">
        <w:tc>
          <w:tcPr>
            <w:tcW w:w="4214" w:type="dxa"/>
            <w:shd w:val="clear" w:color="auto" w:fill="auto"/>
            <w:vAlign w:val="bottom"/>
          </w:tcPr>
          <w:p w14:paraId="32EDF16A" w14:textId="1941B7A8" w:rsidR="00784A1E" w:rsidRPr="00657820" w:rsidRDefault="00784A1E" w:rsidP="00784A1E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14:paraId="6D53388F" w14:textId="31539D3A" w:rsidR="00784A1E" w:rsidRPr="00657820" w:rsidRDefault="00784A1E" w:rsidP="00784A1E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FC2592" w:rsidRPr="00657820">
              <w:rPr>
                <w:rFonts w:asciiTheme="majorBidi" w:hAnsiTheme="majorBidi" w:cstheme="majorBidi"/>
                <w:sz w:val="28"/>
              </w:rPr>
              <w:t>,145</w:t>
            </w:r>
          </w:p>
        </w:tc>
        <w:tc>
          <w:tcPr>
            <w:tcW w:w="180" w:type="dxa"/>
            <w:shd w:val="clear" w:color="auto" w:fill="auto"/>
          </w:tcPr>
          <w:p w14:paraId="2CADC9F9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222A3165" w14:textId="6BEF8B58" w:rsidR="00784A1E" w:rsidRPr="00657820" w:rsidRDefault="00784A1E" w:rsidP="00784A1E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881</w:t>
            </w:r>
          </w:p>
        </w:tc>
        <w:tc>
          <w:tcPr>
            <w:tcW w:w="190" w:type="dxa"/>
            <w:shd w:val="clear" w:color="auto" w:fill="auto"/>
          </w:tcPr>
          <w:p w14:paraId="47B5C4A9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346607D" w14:textId="26F2F5B5" w:rsidR="00784A1E" w:rsidRPr="00657820" w:rsidRDefault="00784A1E" w:rsidP="00784A1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DF04DC3" w14:textId="77777777" w:rsidR="00784A1E" w:rsidRPr="00657820" w:rsidRDefault="00784A1E" w:rsidP="00784A1E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6E40E13" w14:textId="61146C4C" w:rsidR="00784A1E" w:rsidRPr="00657820" w:rsidRDefault="00784A1E" w:rsidP="00784A1E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4A1E" w:rsidRPr="00657820" w14:paraId="4AB9F447" w14:textId="77777777" w:rsidTr="004939E0">
        <w:tc>
          <w:tcPr>
            <w:tcW w:w="4214" w:type="dxa"/>
            <w:shd w:val="clear" w:color="auto" w:fill="auto"/>
            <w:vAlign w:val="bottom"/>
          </w:tcPr>
          <w:p w14:paraId="0F41DC47" w14:textId="39BA8FF8" w:rsidR="00784A1E" w:rsidRPr="00657820" w:rsidRDefault="00784A1E" w:rsidP="00784A1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รวมค่าใช้จ่ายค้างจ่าย - </w:t>
            </w:r>
            <w:r w:rsidR="00954C1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C3840" w14:textId="664DFB63" w:rsidR="00784A1E" w:rsidRPr="00657820" w:rsidRDefault="00784A1E" w:rsidP="00784A1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</w:t>
            </w:r>
            <w:r w:rsidR="00FC2592" w:rsidRPr="00657820"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5F6F2C0" w14:textId="77777777" w:rsidR="00784A1E" w:rsidRPr="00657820" w:rsidRDefault="00784A1E" w:rsidP="00784A1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B8133" w14:textId="26371389" w:rsidR="00784A1E" w:rsidRPr="00657820" w:rsidRDefault="00784A1E" w:rsidP="00784A1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1,032</w:t>
            </w:r>
          </w:p>
        </w:tc>
        <w:tc>
          <w:tcPr>
            <w:tcW w:w="190" w:type="dxa"/>
            <w:shd w:val="clear" w:color="auto" w:fill="auto"/>
          </w:tcPr>
          <w:p w14:paraId="53284603" w14:textId="77777777" w:rsidR="00784A1E" w:rsidRPr="00657820" w:rsidRDefault="00784A1E" w:rsidP="00784A1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2BBAE" w14:textId="51C8DC8C" w:rsidR="00784A1E" w:rsidRPr="00657820" w:rsidRDefault="00784A1E" w:rsidP="00784A1E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8B6CCD7" w14:textId="77777777" w:rsidR="00784A1E" w:rsidRPr="00657820" w:rsidRDefault="00784A1E" w:rsidP="00784A1E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D2AA7" w14:textId="702BBB01" w:rsidR="00784A1E" w:rsidRPr="00657820" w:rsidRDefault="00784A1E" w:rsidP="00784A1E">
            <w:pPr>
              <w:tabs>
                <w:tab w:val="decimal" w:pos="895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784A1E" w:rsidRPr="00657820" w14:paraId="58452EBF" w14:textId="77777777" w:rsidTr="00595A60">
        <w:trPr>
          <w:trHeight w:val="222"/>
        </w:trPr>
        <w:tc>
          <w:tcPr>
            <w:tcW w:w="4214" w:type="dxa"/>
            <w:shd w:val="clear" w:color="auto" w:fill="auto"/>
            <w:vAlign w:val="bottom"/>
          </w:tcPr>
          <w:p w14:paraId="6601CA3F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DB8C9F2" w14:textId="77777777" w:rsidR="00784A1E" w:rsidRPr="00657820" w:rsidRDefault="00784A1E" w:rsidP="00595A60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283ACE" w14:textId="77777777" w:rsidR="00784A1E" w:rsidRPr="00657820" w:rsidRDefault="00784A1E" w:rsidP="00595A60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5364CE45" w14:textId="77777777" w:rsidR="00784A1E" w:rsidRPr="00657820" w:rsidRDefault="00784A1E" w:rsidP="00595A60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5D4A1A4F" w14:textId="77777777" w:rsidR="00784A1E" w:rsidRPr="00657820" w:rsidRDefault="00784A1E" w:rsidP="00595A60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EE04274" w14:textId="77777777" w:rsidR="00784A1E" w:rsidRPr="00657820" w:rsidRDefault="00784A1E" w:rsidP="00595A60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7C6262B5" w14:textId="77777777" w:rsidR="00784A1E" w:rsidRPr="00657820" w:rsidRDefault="00784A1E" w:rsidP="00595A60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571C2A5" w14:textId="77777777" w:rsidR="00784A1E" w:rsidRPr="00657820" w:rsidRDefault="00784A1E" w:rsidP="00595A60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84A1E" w:rsidRPr="00657820" w14:paraId="48262FBE" w14:textId="77777777" w:rsidTr="004939E0">
        <w:tc>
          <w:tcPr>
            <w:tcW w:w="4214" w:type="dxa"/>
            <w:shd w:val="clear" w:color="auto" w:fill="auto"/>
            <w:vAlign w:val="bottom"/>
          </w:tcPr>
          <w:p w14:paraId="4CFA2F01" w14:textId="399914C3" w:rsidR="00784A1E" w:rsidRPr="00657820" w:rsidRDefault="00784A1E" w:rsidP="00784A1E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ดอกเบี้ยค้างจ่าย - </w:t>
            </w:r>
            <w:r w:rsidR="00256AD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  <w:p w14:paraId="34EA275C" w14:textId="2C0578A6" w:rsidR="00784A1E" w:rsidRPr="00657820" w:rsidRDefault="00784A1E" w:rsidP="00784A1E">
            <w:pPr>
              <w:ind w:left="183" w:right="5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15F4C0C7" w14:textId="77777777" w:rsidR="00784A1E" w:rsidRPr="00657820" w:rsidRDefault="00784A1E" w:rsidP="00784A1E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94494A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78CC8228" w14:textId="77777777" w:rsidR="00784A1E" w:rsidRPr="00657820" w:rsidRDefault="00784A1E" w:rsidP="00784A1E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58AA3669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4F639FB" w14:textId="77777777" w:rsidR="00784A1E" w:rsidRPr="00657820" w:rsidRDefault="00784A1E" w:rsidP="00784A1E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51B11DF" w14:textId="77777777" w:rsidR="00784A1E" w:rsidRPr="00657820" w:rsidRDefault="00784A1E" w:rsidP="00784A1E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A8980FD" w14:textId="77777777" w:rsidR="00784A1E" w:rsidRPr="00657820" w:rsidRDefault="00784A1E" w:rsidP="00784A1E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784A1E" w:rsidRPr="00657820" w14:paraId="2A32A6F4" w14:textId="77777777" w:rsidTr="004939E0">
        <w:tc>
          <w:tcPr>
            <w:tcW w:w="4214" w:type="dxa"/>
            <w:shd w:val="clear" w:color="auto" w:fill="auto"/>
            <w:vAlign w:val="bottom"/>
          </w:tcPr>
          <w:p w14:paraId="7C0270F3" w14:textId="77777777" w:rsidR="00784A1E" w:rsidRPr="00657820" w:rsidRDefault="00784A1E" w:rsidP="00784A1E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4B40DD2" w14:textId="58EDA133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82E85D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B18FEAA" w14:textId="218A2D59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68EEB984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94FDD2A" w14:textId="3ABBF961" w:rsidR="00784A1E" w:rsidRPr="00657820" w:rsidRDefault="00784A1E" w:rsidP="00784A1E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10,722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7E4506C" w14:textId="77777777" w:rsidR="00784A1E" w:rsidRPr="00657820" w:rsidRDefault="00784A1E" w:rsidP="00784A1E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CEE39F8" w14:textId="462D0837" w:rsidR="00784A1E" w:rsidRPr="00657820" w:rsidRDefault="00784A1E" w:rsidP="00784A1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10,483</w:t>
            </w:r>
          </w:p>
        </w:tc>
      </w:tr>
      <w:tr w:rsidR="00DD4D7B" w:rsidRPr="00657820" w14:paraId="1E6F4E25" w14:textId="77777777" w:rsidTr="004939E0">
        <w:tc>
          <w:tcPr>
            <w:tcW w:w="4214" w:type="dxa"/>
            <w:shd w:val="clear" w:color="auto" w:fill="auto"/>
            <w:vAlign w:val="bottom"/>
          </w:tcPr>
          <w:p w14:paraId="44E6709A" w14:textId="72BBA367" w:rsidR="00DD4D7B" w:rsidRPr="00657820" w:rsidRDefault="00DD4D7B" w:rsidP="00784A1E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77A9E9C" w14:textId="708E3790" w:rsidR="00DD4D7B" w:rsidRPr="00657820" w:rsidRDefault="00311BD4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10,084</w:t>
            </w:r>
          </w:p>
        </w:tc>
        <w:tc>
          <w:tcPr>
            <w:tcW w:w="180" w:type="dxa"/>
            <w:shd w:val="clear" w:color="auto" w:fill="auto"/>
          </w:tcPr>
          <w:p w14:paraId="16239846" w14:textId="77777777" w:rsidR="00DD4D7B" w:rsidRPr="00657820" w:rsidRDefault="00DD4D7B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E95617C" w14:textId="6B195EC5" w:rsidR="00DD4D7B" w:rsidRPr="00657820" w:rsidRDefault="009E7F3A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</w:t>
            </w:r>
            <w:r w:rsidR="00525A92">
              <w:rPr>
                <w:rFonts w:asciiTheme="majorBidi" w:hAnsiTheme="majorBidi" w:cstheme="majorBidi" w:hint="cs"/>
                <w:sz w:val="28"/>
                <w:cs/>
              </w:rPr>
              <w:t>084</w:t>
            </w:r>
          </w:p>
        </w:tc>
        <w:tc>
          <w:tcPr>
            <w:tcW w:w="190" w:type="dxa"/>
            <w:shd w:val="clear" w:color="auto" w:fill="FFFFFF" w:themeFill="background1"/>
          </w:tcPr>
          <w:p w14:paraId="73C9CAC1" w14:textId="77777777" w:rsidR="00DD4D7B" w:rsidRPr="00657820" w:rsidRDefault="00DD4D7B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F743FEF" w14:textId="2378A81F" w:rsidR="00DD4D7B" w:rsidRPr="00657820" w:rsidRDefault="00DD4D7B" w:rsidP="00784A1E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9C56401" w14:textId="77777777" w:rsidR="00DD4D7B" w:rsidRPr="00657820" w:rsidRDefault="00DD4D7B" w:rsidP="00784A1E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49A4C56" w14:textId="66D670EC" w:rsidR="00DD4D7B" w:rsidRPr="00657820" w:rsidRDefault="00DD4D7B" w:rsidP="00784A1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F3724" w:rsidRPr="00657820" w14:paraId="1BC69D4F" w14:textId="77777777" w:rsidTr="004939E0">
        <w:tc>
          <w:tcPr>
            <w:tcW w:w="4214" w:type="dxa"/>
            <w:shd w:val="clear" w:color="auto" w:fill="auto"/>
            <w:vAlign w:val="bottom"/>
          </w:tcPr>
          <w:p w14:paraId="1DDF1F31" w14:textId="0BCE0CF0" w:rsidR="008F3724" w:rsidRPr="00657820" w:rsidRDefault="003E2052" w:rsidP="00784A1E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3BC4F2E" w14:textId="4A373238" w:rsidR="008F3724" w:rsidRPr="00657820" w:rsidRDefault="00525A92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3649EA" w14:textId="77777777" w:rsidR="008F3724" w:rsidRPr="00657820" w:rsidRDefault="008F3724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FBE644F" w14:textId="3CF632F4" w:rsidR="008F3724" w:rsidRPr="00657820" w:rsidRDefault="00525A92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52</w:t>
            </w:r>
          </w:p>
        </w:tc>
        <w:tc>
          <w:tcPr>
            <w:tcW w:w="190" w:type="dxa"/>
            <w:shd w:val="clear" w:color="auto" w:fill="FFFFFF" w:themeFill="background1"/>
          </w:tcPr>
          <w:p w14:paraId="561AFD6B" w14:textId="77777777" w:rsidR="008F3724" w:rsidRPr="00657820" w:rsidRDefault="008F3724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478E017" w14:textId="4C0D7C94" w:rsidR="008F3724" w:rsidRPr="00657820" w:rsidRDefault="00525A92" w:rsidP="00784A1E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C39B39E" w14:textId="77777777" w:rsidR="008F3724" w:rsidRPr="00657820" w:rsidRDefault="008F3724" w:rsidP="00784A1E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CAC5F09" w14:textId="3C710D9C" w:rsidR="008F3724" w:rsidRPr="00657820" w:rsidRDefault="00525A92" w:rsidP="00784A1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84A1E" w:rsidRPr="00657820" w14:paraId="239D4798" w14:textId="77777777" w:rsidTr="004939E0">
        <w:tc>
          <w:tcPr>
            <w:tcW w:w="4214" w:type="dxa"/>
            <w:shd w:val="clear" w:color="auto" w:fill="auto"/>
            <w:vAlign w:val="bottom"/>
          </w:tcPr>
          <w:p w14:paraId="02D03D64" w14:textId="0695CBFD" w:rsidR="00784A1E" w:rsidRPr="00657820" w:rsidRDefault="00784A1E" w:rsidP="00784A1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รวมดอกเบี้ยค้างจ่าย - </w:t>
            </w:r>
            <w:r w:rsidR="00402CB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FE46C" w14:textId="0FF581F9" w:rsidR="00784A1E" w:rsidRPr="00657820" w:rsidRDefault="00BF0857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10,084</w:t>
            </w:r>
          </w:p>
        </w:tc>
        <w:tc>
          <w:tcPr>
            <w:tcW w:w="180" w:type="dxa"/>
            <w:shd w:val="clear" w:color="auto" w:fill="auto"/>
          </w:tcPr>
          <w:p w14:paraId="077AB478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A10AB" w14:textId="5D413126" w:rsidR="00784A1E" w:rsidRPr="00657820" w:rsidRDefault="00917EA0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10,136</w:t>
            </w:r>
          </w:p>
        </w:tc>
        <w:tc>
          <w:tcPr>
            <w:tcW w:w="190" w:type="dxa"/>
            <w:shd w:val="clear" w:color="auto" w:fill="auto"/>
          </w:tcPr>
          <w:p w14:paraId="450E135E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9C645" w14:textId="18C1ABEF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10,722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A081A69" w14:textId="77777777" w:rsidR="00784A1E" w:rsidRPr="00657820" w:rsidRDefault="00784A1E" w:rsidP="00784A1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A03B6" w14:textId="0A4096E9" w:rsidR="00784A1E" w:rsidRPr="00657820" w:rsidRDefault="00784A1E" w:rsidP="00784A1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10,483</w:t>
            </w:r>
          </w:p>
        </w:tc>
      </w:tr>
      <w:tr w:rsidR="00784A1E" w:rsidRPr="00657820" w14:paraId="174C542D" w14:textId="77777777" w:rsidTr="004939E0">
        <w:trPr>
          <w:trHeight w:val="195"/>
        </w:trPr>
        <w:tc>
          <w:tcPr>
            <w:tcW w:w="4214" w:type="dxa"/>
            <w:shd w:val="clear" w:color="auto" w:fill="auto"/>
            <w:vAlign w:val="bottom"/>
          </w:tcPr>
          <w:p w14:paraId="28AAF3FF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493D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898D8F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8B670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784BBA87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FD710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82A4AC5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325C1" w14:textId="77777777" w:rsidR="00784A1E" w:rsidRPr="00657820" w:rsidRDefault="00784A1E" w:rsidP="00784A1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84A1E" w:rsidRPr="00657820" w14:paraId="332C5D1A" w14:textId="77777777" w:rsidTr="004939E0">
        <w:tc>
          <w:tcPr>
            <w:tcW w:w="4214" w:type="dxa"/>
            <w:shd w:val="clear" w:color="auto" w:fill="auto"/>
            <w:vAlign w:val="bottom"/>
          </w:tcPr>
          <w:p w14:paraId="3EAED698" w14:textId="77777777" w:rsidR="00784A1E" w:rsidRPr="00657820" w:rsidRDefault="00784A1E" w:rsidP="00784A1E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77" w:type="dxa"/>
            <w:shd w:val="clear" w:color="auto" w:fill="auto"/>
          </w:tcPr>
          <w:p w14:paraId="546B6859" w14:textId="77777777" w:rsidR="00784A1E" w:rsidRPr="00657820" w:rsidRDefault="00784A1E" w:rsidP="00784A1E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8F0416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49C8D19" w14:textId="77777777" w:rsidR="00784A1E" w:rsidRPr="00657820" w:rsidRDefault="00784A1E" w:rsidP="00784A1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" w:type="dxa"/>
            <w:shd w:val="clear" w:color="auto" w:fill="auto"/>
          </w:tcPr>
          <w:p w14:paraId="04DDA80A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68444B3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B4C624A" w14:textId="77777777" w:rsidR="00784A1E" w:rsidRPr="00657820" w:rsidRDefault="00784A1E" w:rsidP="00784A1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1C6393DE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784A1E" w:rsidRPr="00657820" w14:paraId="762C9CCA" w14:textId="77777777" w:rsidTr="004939E0">
        <w:tc>
          <w:tcPr>
            <w:tcW w:w="4214" w:type="dxa"/>
            <w:shd w:val="clear" w:color="auto" w:fill="auto"/>
            <w:vAlign w:val="bottom"/>
          </w:tcPr>
          <w:p w14:paraId="47FC83CA" w14:textId="77777777" w:rsidR="00784A1E" w:rsidRPr="00657820" w:rsidRDefault="00784A1E" w:rsidP="00784A1E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3D58B1F4" w14:textId="340B6F99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AFA1C1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02DD20DD" w14:textId="7CFDEF60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78427727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8E20E34" w14:textId="556F5DE9" w:rsidR="00784A1E" w:rsidRPr="00657820" w:rsidRDefault="00784A1E" w:rsidP="00784A1E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347B530" w14:textId="77777777" w:rsidR="00784A1E" w:rsidRPr="00657820" w:rsidRDefault="00784A1E" w:rsidP="00784A1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0FEB32C" w14:textId="6294C32E" w:rsidR="00784A1E" w:rsidRPr="00657820" w:rsidRDefault="00784A1E" w:rsidP="00784A1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231</w:t>
            </w:r>
          </w:p>
        </w:tc>
      </w:tr>
      <w:tr w:rsidR="00784A1E" w:rsidRPr="00657820" w14:paraId="527A40C2" w14:textId="77777777" w:rsidTr="004939E0">
        <w:tc>
          <w:tcPr>
            <w:tcW w:w="4214" w:type="dxa"/>
            <w:shd w:val="clear" w:color="auto" w:fill="auto"/>
            <w:vAlign w:val="bottom"/>
          </w:tcPr>
          <w:p w14:paraId="2887E141" w14:textId="77777777" w:rsidR="00784A1E" w:rsidRPr="00657820" w:rsidRDefault="00784A1E" w:rsidP="00784A1E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</w:tcPr>
          <w:p w14:paraId="7FD9356E" w14:textId="633D8DCE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AE3AD5A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B7E4138" w14:textId="722F52F2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90" w:type="dxa"/>
            <w:shd w:val="clear" w:color="auto" w:fill="auto"/>
          </w:tcPr>
          <w:p w14:paraId="5598CDEB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220A2A3" w14:textId="409C6BE0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90C2122" w14:textId="77777777" w:rsidR="00784A1E" w:rsidRPr="00657820" w:rsidRDefault="00784A1E" w:rsidP="00784A1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15FC7A2" w14:textId="19EC7560" w:rsidR="00784A1E" w:rsidRPr="00657820" w:rsidRDefault="00784A1E" w:rsidP="00784A1E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784A1E" w:rsidRPr="00657820" w14:paraId="0B96AEEE" w14:textId="77777777" w:rsidTr="004939E0">
        <w:tc>
          <w:tcPr>
            <w:tcW w:w="4214" w:type="dxa"/>
            <w:shd w:val="clear" w:color="auto" w:fill="auto"/>
            <w:vAlign w:val="bottom"/>
          </w:tcPr>
          <w:p w14:paraId="37132114" w14:textId="77777777" w:rsidR="00784A1E" w:rsidRPr="00657820" w:rsidRDefault="00784A1E" w:rsidP="00784A1E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8CFF5" w14:textId="08ADF58A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57EE616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AC0A" w14:textId="0CD533DC" w:rsidR="00784A1E" w:rsidRPr="00657820" w:rsidRDefault="00784A1E" w:rsidP="00784A1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90" w:type="dxa"/>
            <w:shd w:val="clear" w:color="auto" w:fill="auto"/>
          </w:tcPr>
          <w:p w14:paraId="2ECDD181" w14:textId="77777777" w:rsidR="00784A1E" w:rsidRPr="00657820" w:rsidRDefault="00784A1E" w:rsidP="00784A1E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FB7C" w14:textId="1F37A040" w:rsidR="00784A1E" w:rsidRPr="00657820" w:rsidRDefault="00784A1E" w:rsidP="00784A1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274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9BE91AC" w14:textId="77777777" w:rsidR="00784A1E" w:rsidRPr="00657820" w:rsidRDefault="00784A1E" w:rsidP="00784A1E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5437" w14:textId="34E74CDD" w:rsidR="00784A1E" w:rsidRPr="00657820" w:rsidRDefault="00784A1E" w:rsidP="00784A1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241</w:t>
            </w:r>
          </w:p>
        </w:tc>
      </w:tr>
    </w:tbl>
    <w:p w14:paraId="6E2ECAF5" w14:textId="77777777" w:rsidR="005E236B" w:rsidRDefault="005E236B" w:rsidP="00F8225C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1C9AEC90" w14:textId="77777777" w:rsidR="005E236B" w:rsidRDefault="005E23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A8734FC" w14:textId="142CFAB7" w:rsidR="00F9596A" w:rsidRPr="00657820" w:rsidRDefault="00F9596A" w:rsidP="00F8225C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เงินให้กู้ยืมระยะสั้นแก่บุคคลและกิจการที่เกี่ยวข้องกัน เงินให้กู้ยืมระยาวแก่กิจการที่เกี่ยวข้องกัน เงินกู้ยืมระยะสั้นจากบุคคลและกิจการที่เกี่ยวข้องกัน</w:t>
      </w:r>
      <w:r w:rsidR="00753E25" w:rsidRPr="00657820">
        <w:rPr>
          <w:rFonts w:asciiTheme="majorBidi" w:hAnsiTheme="majorBidi" w:cstheme="majorBidi"/>
          <w:b/>
          <w:bCs/>
          <w:sz w:val="28"/>
        </w:rPr>
        <w:t xml:space="preserve"> </w:t>
      </w:r>
      <w:r w:rsidR="00753E25" w:rsidRPr="00657820">
        <w:rPr>
          <w:rFonts w:asciiTheme="majorBidi" w:hAnsiTheme="majorBidi" w:cstheme="majorBidi"/>
          <w:b/>
          <w:bCs/>
          <w:sz w:val="28"/>
          <w:cs/>
        </w:rPr>
        <w:t>และเงินกู้ยืม</w:t>
      </w:r>
      <w:r w:rsidR="00466440" w:rsidRPr="00657820">
        <w:rPr>
          <w:rFonts w:asciiTheme="majorBidi" w:hAnsiTheme="majorBidi" w:cstheme="majorBidi"/>
          <w:b/>
          <w:bCs/>
          <w:sz w:val="28"/>
          <w:cs/>
        </w:rPr>
        <w:t>ระยะยาวจากกิจการที่เกี่ยวข้องกัน</w:t>
      </w:r>
    </w:p>
    <w:p w14:paraId="53F6289E" w14:textId="2005ED85" w:rsidR="00D5121C" w:rsidRPr="00657820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ยอดคงเหลือของเงินให้กู้ยืมระยะสั้นแก่บุคคลหรือกิจการที่เกี่ยวข้องกัน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47CAC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47CAC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A823D4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947CAC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A823D4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5</w:t>
      </w:r>
      <w:r w:rsidR="0014245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="008641E6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การเคลื่อนไหวของเงินให้กู้ยืมระยะสั้นดังกล่าวมีรายละเอียดดังนี้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D5121C" w:rsidRPr="00657820" w14:paraId="3FE633CA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25810E31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30A2AA4" w14:textId="77777777" w:rsidR="00D5121C" w:rsidRPr="00657820" w:rsidRDefault="00D5121C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812C24D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B4CCF4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nil"/>
            </w:tcBorders>
            <w:vAlign w:val="bottom"/>
          </w:tcPr>
          <w:p w14:paraId="0D278356" w14:textId="77777777" w:rsidR="00D5121C" w:rsidRPr="00657820" w:rsidRDefault="009B2480" w:rsidP="00D704CC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5121C" w:rsidRPr="00657820" w14:paraId="47346C21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7D5D9309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9DECB7D" w14:textId="77777777" w:rsidR="00D5121C" w:rsidRPr="00657820" w:rsidRDefault="00D5121C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140C5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8E8E8C" w14:textId="77777777" w:rsidR="00D5121C" w:rsidRPr="00657820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1EFF678E" w14:textId="77777777" w:rsidR="00D5121C" w:rsidRPr="00657820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35718" w:rsidRPr="00657820" w14:paraId="0D112A1D" w14:textId="77777777" w:rsidTr="00C0703A">
        <w:trPr>
          <w:trHeight w:val="251"/>
        </w:trPr>
        <w:tc>
          <w:tcPr>
            <w:tcW w:w="2520" w:type="dxa"/>
            <w:vMerge w:val="restart"/>
          </w:tcPr>
          <w:p w14:paraId="1A364C76" w14:textId="77777777" w:rsidR="00635718" w:rsidRPr="00657820" w:rsidRDefault="00635718" w:rsidP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41251B02" w14:textId="360D8309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 w:rsidR="00E02CB1" w:rsidRPr="00657820">
              <w:rPr>
                <w:rFonts w:asciiTheme="majorBidi" w:hAnsiTheme="majorBidi" w:cstheme="majorBidi"/>
                <w:sz w:val="28"/>
                <w:cs/>
              </w:rPr>
              <w:t>หรือ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478A0094" w14:textId="77777777" w:rsidR="00635718" w:rsidRPr="00657820" w:rsidRDefault="00635718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14451A57" w14:textId="388AB9D7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3A1036A6" w14:textId="77777777" w:rsidR="00635718" w:rsidRPr="00657820" w:rsidRDefault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27012210" w14:textId="77777777" w:rsidR="007E33FD" w:rsidRPr="00657820" w:rsidRDefault="00635718" w:rsidP="00396DCA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</w:p>
          <w:p w14:paraId="02CC500B" w14:textId="60E39623" w:rsidR="00635718" w:rsidRPr="00657820" w:rsidRDefault="00635718" w:rsidP="00396DC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</w:t>
            </w:r>
            <w:r w:rsidR="00C11621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="00A823D4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0D5D3E" w14:textId="725A0705" w:rsidR="00635718" w:rsidRPr="00657820" w:rsidRDefault="00635718" w:rsidP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</w:tcPr>
          <w:p w14:paraId="6ABECC51" w14:textId="131DC89E" w:rsidR="00635718" w:rsidRPr="00657820" w:rsidRDefault="00635718" w:rsidP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342861" w14:textId="3E91B02A" w:rsidR="00635718" w:rsidRPr="00657820" w:rsidRDefault="00635718" w:rsidP="00635718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1D89B561" w14:textId="77777777" w:rsidR="007E33FD" w:rsidRPr="00657820" w:rsidRDefault="00635718" w:rsidP="00396DCA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</w:p>
          <w:p w14:paraId="34B1337E" w14:textId="231B129B" w:rsidR="00635718" w:rsidRPr="00657820" w:rsidRDefault="00635718" w:rsidP="00396DCA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A823D4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</w:tr>
      <w:tr w:rsidR="00635718" w:rsidRPr="00657820" w14:paraId="0C022BC2" w14:textId="77777777" w:rsidTr="00C0703A">
        <w:trPr>
          <w:trHeight w:val="35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78EB1FC7" w14:textId="717C54A4" w:rsidR="00635718" w:rsidRPr="00657820" w:rsidRDefault="00635718" w:rsidP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F2F10FF" w14:textId="77777777" w:rsidR="00635718" w:rsidRPr="00657820" w:rsidRDefault="00635718" w:rsidP="00E1133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7BAC02A4" w14:textId="6F53EC20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0EE3F19" w14:textId="77777777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1EF75CC1" w14:textId="33217B12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AE1435" w14:textId="77777777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4A02A8" w14:textId="17026A6E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154B2DC" w14:textId="77777777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5E74DE" w14:textId="05DEBADD" w:rsidR="00635718" w:rsidRPr="00657820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47B64569" w14:textId="77777777" w:rsidR="00635718" w:rsidRPr="00657820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691A20A" w14:textId="3A5E3BD0" w:rsidR="00635718" w:rsidRPr="00657820" w:rsidRDefault="00635718" w:rsidP="000C03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823D4" w:rsidRPr="00657820" w14:paraId="4FFF14A8" w14:textId="77777777" w:rsidTr="00C0703A">
        <w:trPr>
          <w:trHeight w:val="20"/>
        </w:trPr>
        <w:tc>
          <w:tcPr>
            <w:tcW w:w="2520" w:type="dxa"/>
            <w:tcBorders>
              <w:top w:val="single" w:sz="4" w:space="0" w:color="auto"/>
              <w:bottom w:val="nil"/>
            </w:tcBorders>
            <w:vAlign w:val="bottom"/>
          </w:tcPr>
          <w:p w14:paraId="4683C69C" w14:textId="5B75E5D8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กรรมการบริษัทย่อย </w:t>
            </w:r>
          </w:p>
        </w:tc>
        <w:tc>
          <w:tcPr>
            <w:tcW w:w="90" w:type="dxa"/>
            <w:vAlign w:val="bottom"/>
          </w:tcPr>
          <w:p w14:paraId="4867187A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22D6F0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719C8E20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0552C5" w14:textId="31193419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D450DD5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307C0B" w14:textId="14B1581F" w:rsidR="00A823D4" w:rsidRPr="00657820" w:rsidRDefault="00784A1E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39FC3" w14:textId="77777777" w:rsidR="00A823D4" w:rsidRPr="00657820" w:rsidRDefault="00A823D4" w:rsidP="00A823D4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E50017" w14:textId="51D5F4AF" w:rsidR="00A823D4" w:rsidRPr="00657820" w:rsidRDefault="00F727D5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413CC3" w14:textId="068A5687" w:rsidR="00A823D4" w:rsidRPr="00657820" w:rsidRDefault="00A823D4" w:rsidP="00A823D4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C4C67B" w14:textId="094C57A5" w:rsidR="00A823D4" w:rsidRPr="00657820" w:rsidRDefault="00F727D5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823D4" w:rsidRPr="00657820" w14:paraId="60B5ABA3" w14:textId="77777777" w:rsidTr="00506CF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7BB78F" w14:textId="45E6AAFC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363" w:hanging="36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ซอฟท์แวร์ 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14:paraId="023DA186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16A4A7B" w14:textId="77777777" w:rsidR="00A823D4" w:rsidRPr="00657820" w:rsidRDefault="00A823D4" w:rsidP="00A823D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5B80385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F6BE4A9" w14:textId="0A49C2DF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93019BD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582254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129D2FA" w14:textId="77777777" w:rsidR="00A823D4" w:rsidRPr="00657820" w:rsidRDefault="00A823D4" w:rsidP="00A823D4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C8F67DC" w14:textId="77777777" w:rsidR="00A823D4" w:rsidRPr="00657820" w:rsidRDefault="00A823D4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64902EC0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A5E5A2A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23D4" w:rsidRPr="00657820" w14:paraId="6EC1D59F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8676C4" w14:textId="05F5E192" w:rsidR="00A823D4" w:rsidRPr="00657820" w:rsidRDefault="00A823D4" w:rsidP="00A823D4">
            <w:pPr>
              <w:tabs>
                <w:tab w:val="left" w:pos="2160"/>
              </w:tabs>
              <w:ind w:left="363"/>
              <w:rPr>
                <w:rFonts w:asciiTheme="majorBidi" w:hAnsiTheme="majorBidi" w:cstheme="majorBidi"/>
                <w:spacing w:val="-8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586FBEC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67B417C" w14:textId="77777777" w:rsidR="00A823D4" w:rsidRPr="00657820" w:rsidRDefault="00A823D4" w:rsidP="00A823D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18C0718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8DD69" w14:textId="597F8C38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3,450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D53001B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7CDAB" w14:textId="728E5E72" w:rsidR="00A823D4" w:rsidRPr="00657820" w:rsidRDefault="00784A1E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BDA0C5C" w14:textId="77777777" w:rsidR="00A823D4" w:rsidRPr="00657820" w:rsidRDefault="00A823D4" w:rsidP="00A823D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90D34" w14:textId="199F1078" w:rsidR="00A823D4" w:rsidRPr="00657820" w:rsidRDefault="00784A1E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C26F4" w14:textId="25E7087A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F5F25" w14:textId="324F1B46" w:rsidR="00A823D4" w:rsidRPr="00657820" w:rsidRDefault="00784A1E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3,450</w:t>
            </w:r>
          </w:p>
        </w:tc>
      </w:tr>
      <w:tr w:rsidR="00A823D4" w:rsidRPr="00657820" w14:paraId="5F9FEE9C" w14:textId="77777777" w:rsidTr="00CC2692">
        <w:trPr>
          <w:trHeight w:val="20"/>
        </w:trPr>
        <w:tc>
          <w:tcPr>
            <w:tcW w:w="2520" w:type="dxa"/>
            <w:tcBorders>
              <w:top w:val="nil"/>
              <w:bottom w:val="nil"/>
            </w:tcBorders>
          </w:tcPr>
          <w:p w14:paraId="287BB147" w14:textId="57A4EA6F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  <w:tcBorders>
              <w:bottom w:val="nil"/>
            </w:tcBorders>
          </w:tcPr>
          <w:p w14:paraId="2C4CBA4D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693D6B8" w14:textId="3907B85C" w:rsidR="00A823D4" w:rsidRPr="00657820" w:rsidRDefault="00A823D4" w:rsidP="00A823D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0A113E8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748F" w14:textId="7C3B51D9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0D58483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98B73" w14:textId="1043A410" w:rsidR="00A823D4" w:rsidRPr="00657820" w:rsidRDefault="00784A1E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277B043" w14:textId="77777777" w:rsidR="00A823D4" w:rsidRPr="00657820" w:rsidRDefault="00A823D4" w:rsidP="00A823D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1F359" w14:textId="06477A47" w:rsidR="00A823D4" w:rsidRPr="00657820" w:rsidRDefault="00784A1E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184A8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B0D74" w14:textId="33DEB4F6" w:rsidR="00A823D4" w:rsidRPr="00657820" w:rsidRDefault="00784A1E" w:rsidP="00A823D4">
            <w:pPr>
              <w:tabs>
                <w:tab w:val="decimal" w:pos="808"/>
              </w:tabs>
              <w:ind w:left="-88" w:right="90" w:firstLine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A823D4" w:rsidRPr="00657820" w14:paraId="7770F5F9" w14:textId="77777777" w:rsidTr="00CC269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4977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กรุงไทย แลนด์ </w:t>
            </w:r>
          </w:p>
          <w:p w14:paraId="1B57D65A" w14:textId="031D69D9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36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ดีวีลอปเมนท์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13C6EF4C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1D6FDB7" w14:textId="72AE9D0A" w:rsidR="00A823D4" w:rsidRPr="00657820" w:rsidRDefault="00A823D4" w:rsidP="00A823D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FD03DC8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DEF581" w14:textId="7E36F1B9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9,364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2E7D1328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54AF57" w14:textId="67DD0871" w:rsidR="00A823D4" w:rsidRPr="00657820" w:rsidRDefault="00784A1E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3ED74CDC" w14:textId="77777777" w:rsidR="00A823D4" w:rsidRPr="00657820" w:rsidRDefault="00A823D4" w:rsidP="00A823D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AC6CDC" w14:textId="7F2AAF7C" w:rsidR="00A823D4" w:rsidRPr="00657820" w:rsidRDefault="00784A1E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5D92510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6FBB4B" w14:textId="66C23AD6" w:rsidR="00A823D4" w:rsidRPr="00657820" w:rsidRDefault="00784A1E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9,664</w:t>
            </w:r>
          </w:p>
        </w:tc>
      </w:tr>
      <w:tr w:rsidR="00A823D4" w:rsidRPr="00657820" w14:paraId="1E22EFAA" w14:textId="77777777" w:rsidTr="00506CF3">
        <w:trPr>
          <w:trHeight w:val="20"/>
        </w:trPr>
        <w:tc>
          <w:tcPr>
            <w:tcW w:w="2520" w:type="dxa"/>
            <w:tcBorders>
              <w:top w:val="nil"/>
            </w:tcBorders>
          </w:tcPr>
          <w:p w14:paraId="1D2D2408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7CC16B4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8FE264" w14:textId="77777777" w:rsidR="00A823D4" w:rsidRPr="00657820" w:rsidRDefault="00A823D4" w:rsidP="00A823D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9ECD87D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3A1C2A" w14:textId="7C87DAA6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41,314</w:t>
            </w:r>
          </w:p>
        </w:tc>
        <w:tc>
          <w:tcPr>
            <w:tcW w:w="90" w:type="dxa"/>
            <w:shd w:val="clear" w:color="auto" w:fill="auto"/>
          </w:tcPr>
          <w:p w14:paraId="66572855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B3441C" w14:textId="25C0AF67" w:rsidR="00A823D4" w:rsidRPr="00657820" w:rsidRDefault="00784A1E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8,100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048A9FB" w14:textId="77777777" w:rsidR="00A823D4" w:rsidRPr="00657820" w:rsidRDefault="00A823D4" w:rsidP="00A823D4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DEAC9" w14:textId="51B7A235" w:rsidR="00A823D4" w:rsidRPr="00657820" w:rsidRDefault="00FD5492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14EA60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70380B" w14:textId="7791CACB" w:rsidR="00A823D4" w:rsidRPr="00657820" w:rsidRDefault="00F727D5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39,014</w:t>
            </w:r>
          </w:p>
        </w:tc>
      </w:tr>
      <w:tr w:rsidR="00A823D4" w:rsidRPr="00657820" w14:paraId="0A190730" w14:textId="77777777" w:rsidTr="00506CF3">
        <w:trPr>
          <w:trHeight w:val="80"/>
        </w:trPr>
        <w:tc>
          <w:tcPr>
            <w:tcW w:w="2520" w:type="dxa"/>
            <w:vAlign w:val="bottom"/>
          </w:tcPr>
          <w:p w14:paraId="0721AC03" w14:textId="77777777" w:rsidR="00A823D4" w:rsidRPr="00657820" w:rsidRDefault="00A823D4" w:rsidP="003D041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</w:t>
            </w:r>
            <w:r w:rsidR="00BA08F6" w:rsidRPr="00657820">
              <w:rPr>
                <w:rFonts w:asciiTheme="majorBidi" w:hAnsiTheme="majorBidi" w:cstheme="majorBidi"/>
                <w:sz w:val="28"/>
                <w:cs/>
              </w:rPr>
              <w:t>ก</w:t>
            </w:r>
          </w:p>
          <w:p w14:paraId="3D51154A" w14:textId="31D0911C" w:rsidR="00BA08F6" w:rsidRPr="00657820" w:rsidRDefault="00BA08F6" w:rsidP="0023479C">
            <w:pPr>
              <w:tabs>
                <w:tab w:val="left" w:pos="360"/>
                <w:tab w:val="left" w:pos="2160"/>
              </w:tabs>
              <w:ind w:left="35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6AAA8B20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BA84343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12925BF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A0A5F" w14:textId="4FDE75A0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8CAD42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DFB983" w14:textId="5F2DC071" w:rsidR="00A823D4" w:rsidRPr="00657820" w:rsidRDefault="003B38B6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C85DE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088717" w14:textId="5D812149" w:rsidR="00A823D4" w:rsidRPr="00657820" w:rsidRDefault="003B38B6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7B336E6B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002D1" w14:textId="1A92A594" w:rsidR="00A823D4" w:rsidRPr="00657820" w:rsidRDefault="00F727D5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823D4" w:rsidRPr="00657820" w14:paraId="400497F7" w14:textId="77777777" w:rsidTr="00F011DC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7D356844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4EE02E0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9F0FCC1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D1D467C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6031A" w14:textId="2CE98528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851C042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96636" w14:textId="58A9C1A1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1E31557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B65769" w14:textId="3E05A704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214448D0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A1C18" w14:textId="2E20B1E1" w:rsidR="00A823D4" w:rsidRPr="00657820" w:rsidRDefault="00784A1E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39,014</w:t>
            </w:r>
          </w:p>
        </w:tc>
      </w:tr>
    </w:tbl>
    <w:p w14:paraId="7EE45A46" w14:textId="77777777" w:rsidR="0008140C" w:rsidRPr="00657820" w:rsidRDefault="0008140C">
      <w:pPr>
        <w:rPr>
          <w:rFonts w:asciiTheme="majorBidi" w:hAnsiTheme="majorBidi" w:cstheme="majorBidi"/>
          <w:sz w:val="28"/>
        </w:rPr>
      </w:pP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054F67" w:rsidRPr="00657820" w14:paraId="75BDFEC4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527F3B80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61A6C06" w14:textId="77777777" w:rsidR="00054F67" w:rsidRPr="00657820" w:rsidRDefault="00054F67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AF09CE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C1805C4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nil"/>
            </w:tcBorders>
            <w:vAlign w:val="bottom"/>
          </w:tcPr>
          <w:p w14:paraId="50A219A0" w14:textId="77777777" w:rsidR="00054F67" w:rsidRPr="00657820" w:rsidRDefault="00054F67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54F67" w:rsidRPr="00657820" w14:paraId="4431BCAF" w14:textId="77777777" w:rsidTr="00C0703A">
        <w:trPr>
          <w:trHeight w:val="80"/>
        </w:trPr>
        <w:tc>
          <w:tcPr>
            <w:tcW w:w="2520" w:type="dxa"/>
            <w:vAlign w:val="bottom"/>
          </w:tcPr>
          <w:p w14:paraId="14E397C5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423010" w14:textId="77777777" w:rsidR="00054F67" w:rsidRPr="00657820" w:rsidRDefault="00054F67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3ACB4D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2961B9E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33AE63A7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54F67" w:rsidRPr="00657820" w14:paraId="001A1869" w14:textId="77777777" w:rsidTr="00C0703A">
        <w:trPr>
          <w:trHeight w:val="251"/>
        </w:trPr>
        <w:tc>
          <w:tcPr>
            <w:tcW w:w="2520" w:type="dxa"/>
            <w:vMerge w:val="restart"/>
          </w:tcPr>
          <w:p w14:paraId="43205632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4A97A716" w14:textId="53A98A58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 w:rsidR="00E02CB1" w:rsidRPr="00657820">
              <w:rPr>
                <w:rFonts w:asciiTheme="majorBidi" w:hAnsiTheme="majorBidi" w:cstheme="majorBidi"/>
                <w:sz w:val="28"/>
                <w:cs/>
              </w:rPr>
              <w:t>หรือ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36F1D88D" w14:textId="77777777" w:rsidR="00054F67" w:rsidRPr="00657820" w:rsidRDefault="00054F67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770D5FBA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571E5FD9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434FFCA5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</w:p>
          <w:p w14:paraId="6E9C2699" w14:textId="7069E68F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7C687D" w:rsidRPr="00657820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81A18E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</w:tcPr>
          <w:p w14:paraId="431FCD08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097CE8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25099152" w14:textId="77777777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</w:p>
          <w:p w14:paraId="7B18C3BD" w14:textId="1D4CA7D2" w:rsidR="00054F67" w:rsidRPr="00657820" w:rsidRDefault="00054F67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7C687D" w:rsidRPr="00657820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</w:tr>
      <w:tr w:rsidR="00054F67" w:rsidRPr="00657820" w14:paraId="44279989" w14:textId="77777777" w:rsidTr="003A3081">
        <w:trPr>
          <w:trHeight w:val="35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427133E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A19F39C" w14:textId="77777777" w:rsidR="00054F67" w:rsidRPr="00657820" w:rsidRDefault="00054F67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00A397D4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F045FC8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05DB453E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7FC0260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F3EA77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bottom w:val="nil"/>
            </w:tcBorders>
          </w:tcPr>
          <w:p w14:paraId="0D76A143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54C80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1B249714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65C4A62A" w14:textId="77777777" w:rsidR="00054F67" w:rsidRPr="00657820" w:rsidRDefault="00054F67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823D4" w:rsidRPr="00657820" w14:paraId="6CA4A0B6" w14:textId="77777777" w:rsidTr="003A3081">
        <w:trPr>
          <w:trHeight w:val="20"/>
        </w:trPr>
        <w:tc>
          <w:tcPr>
            <w:tcW w:w="2520" w:type="dxa"/>
            <w:tcBorders>
              <w:top w:val="nil"/>
              <w:bottom w:val="nil"/>
            </w:tcBorders>
            <w:vAlign w:val="bottom"/>
          </w:tcPr>
          <w:p w14:paraId="3E39F569" w14:textId="6F23AFD3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กรรมการบริษัทย่อย 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5088926A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265BB1C" w14:textId="419C2385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33C7E967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751F228" w14:textId="386DA679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15,995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DC3A4ED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59ADB03" w14:textId="2A4B492C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0D0BD6E" w14:textId="77777777" w:rsidR="00A823D4" w:rsidRPr="00657820" w:rsidRDefault="00A823D4" w:rsidP="00A823D4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001FC5" w14:textId="110D1BFB" w:rsidR="00A823D4" w:rsidRPr="00657820" w:rsidRDefault="00A823D4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(5,595)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F9752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ECD497" w14:textId="28FF4E25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10,400</w:t>
            </w:r>
          </w:p>
        </w:tc>
      </w:tr>
      <w:tr w:rsidR="00A823D4" w:rsidRPr="00657820" w14:paraId="375EE4D7" w14:textId="77777777" w:rsidTr="00506CF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B649A0" w14:textId="0B052860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363" w:hanging="36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ซอฟท์แวร์ 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14:paraId="26333AFF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66B0123" w14:textId="77777777" w:rsidR="00A823D4" w:rsidRPr="00657820" w:rsidRDefault="00A823D4" w:rsidP="00A823D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217648C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679179D" w14:textId="49AC5E7A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E8BCA30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3D8597E" w14:textId="7E421F01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DEE309B" w14:textId="77777777" w:rsidR="00A823D4" w:rsidRPr="00657820" w:rsidRDefault="00A823D4" w:rsidP="00A823D4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5CB91A2" w14:textId="4F189CBF" w:rsidR="00A823D4" w:rsidRPr="00657820" w:rsidRDefault="00A823D4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2D9EE033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30BD107" w14:textId="0EAE484E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823D4" w:rsidRPr="00657820" w14:paraId="701AAF17" w14:textId="77777777" w:rsidTr="00C0703A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7DEA24" w14:textId="467C17DC" w:rsidR="00A823D4" w:rsidRPr="00657820" w:rsidRDefault="00A823D4" w:rsidP="00A823D4">
            <w:pPr>
              <w:tabs>
                <w:tab w:val="left" w:pos="2160"/>
              </w:tabs>
              <w:ind w:left="363"/>
              <w:rPr>
                <w:rFonts w:asciiTheme="majorBidi" w:hAnsiTheme="majorBidi" w:cstheme="majorBidi"/>
                <w:spacing w:val="-8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8C3F58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266EBC2" w14:textId="649A2DE2" w:rsidR="00A823D4" w:rsidRPr="00657820" w:rsidRDefault="00A823D4" w:rsidP="00A823D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516F54AE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083EF" w14:textId="4E3D97DA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A230CF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72587" w14:textId="4B65B3DD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AA78BF3" w14:textId="77777777" w:rsidR="00A823D4" w:rsidRPr="00657820" w:rsidRDefault="00A823D4" w:rsidP="00A823D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0D64D" w14:textId="24E285C9" w:rsidR="00A823D4" w:rsidRPr="00657820" w:rsidRDefault="00A823D4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(550)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A0676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6C971" w14:textId="477470CB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3,450</w:t>
            </w:r>
          </w:p>
        </w:tc>
      </w:tr>
      <w:tr w:rsidR="00A823D4" w:rsidRPr="00657820" w14:paraId="793B5ADF" w14:textId="77777777" w:rsidTr="00C0703A">
        <w:trPr>
          <w:trHeight w:val="20"/>
        </w:trPr>
        <w:tc>
          <w:tcPr>
            <w:tcW w:w="2520" w:type="dxa"/>
            <w:tcBorders>
              <w:top w:val="nil"/>
              <w:bottom w:val="nil"/>
            </w:tcBorders>
          </w:tcPr>
          <w:p w14:paraId="4ABC0AA7" w14:textId="06243974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AF187E7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EF77D97" w14:textId="04D27445" w:rsidR="00A823D4" w:rsidRPr="00657820" w:rsidRDefault="00A823D4" w:rsidP="00A823D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799C712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E6BC" w14:textId="14E5A4C3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97EBB65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810B3" w14:textId="03DF7105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AD55203" w14:textId="77777777" w:rsidR="00A823D4" w:rsidRPr="00657820" w:rsidRDefault="00A823D4" w:rsidP="00A823D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7EC4C" w14:textId="3E036DC1" w:rsidR="00A823D4" w:rsidRPr="00657820" w:rsidRDefault="00A823D4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0E3B9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CE7F5" w14:textId="37E526E4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18,100</w:t>
            </w:r>
          </w:p>
        </w:tc>
      </w:tr>
      <w:tr w:rsidR="00A823D4" w:rsidRPr="00657820" w14:paraId="06E49508" w14:textId="77777777" w:rsidTr="00506CF3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2898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กรุงไทย แลนด์ </w:t>
            </w:r>
          </w:p>
          <w:p w14:paraId="051941BB" w14:textId="38455C46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36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ดีวีลอปเมนท์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4FB4D6B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D5DB56" w14:textId="689739AA" w:rsidR="00A823D4" w:rsidRPr="00657820" w:rsidRDefault="00A823D4" w:rsidP="00A823D4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4C476F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4DF3C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F852524" w14:textId="2E54E73A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19,000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1EEB370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66B5F6" w14:textId="08B3EB5C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185F9C53" w14:textId="77777777" w:rsidR="00A823D4" w:rsidRPr="00657820" w:rsidRDefault="00A823D4" w:rsidP="00A823D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FCDCAB" w14:textId="624C08F7" w:rsidR="00A823D4" w:rsidRPr="00657820" w:rsidRDefault="00A823D4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(10,000)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DAA4EA8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986843" w14:textId="2C742F05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9,364</w:t>
            </w:r>
          </w:p>
        </w:tc>
      </w:tr>
      <w:tr w:rsidR="00A823D4" w:rsidRPr="00657820" w14:paraId="2AEB4550" w14:textId="77777777" w:rsidTr="00506CF3">
        <w:trPr>
          <w:trHeight w:val="20"/>
        </w:trPr>
        <w:tc>
          <w:tcPr>
            <w:tcW w:w="2520" w:type="dxa"/>
            <w:tcBorders>
              <w:top w:val="nil"/>
            </w:tcBorders>
          </w:tcPr>
          <w:p w14:paraId="0A35FA59" w14:textId="319347E5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3D1E2C6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F5B9D8" w14:textId="77777777" w:rsidR="00A823D4" w:rsidRPr="00657820" w:rsidRDefault="00A823D4" w:rsidP="00A823D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EE76D3C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6617F" w14:textId="1C4FF49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49,395</w:t>
            </w:r>
          </w:p>
        </w:tc>
        <w:tc>
          <w:tcPr>
            <w:tcW w:w="90" w:type="dxa"/>
            <w:shd w:val="clear" w:color="auto" w:fill="auto"/>
          </w:tcPr>
          <w:p w14:paraId="2FE74903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8C5F0" w14:textId="0299AED5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8,064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AFE7DD3" w14:textId="77777777" w:rsidR="00A823D4" w:rsidRPr="00657820" w:rsidRDefault="00A823D4" w:rsidP="00A823D4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DE83C" w14:textId="6B2D7049" w:rsidR="00A823D4" w:rsidRPr="00657820" w:rsidRDefault="00A823D4" w:rsidP="00A823D4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(16,145)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3324CF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17D8F7" w14:textId="3DB60622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41,314</w:t>
            </w:r>
          </w:p>
        </w:tc>
      </w:tr>
      <w:tr w:rsidR="00A823D4" w:rsidRPr="00657820" w14:paraId="07BA7CD8" w14:textId="77777777" w:rsidTr="00554166">
        <w:trPr>
          <w:trHeight w:val="80"/>
        </w:trPr>
        <w:tc>
          <w:tcPr>
            <w:tcW w:w="2520" w:type="dxa"/>
            <w:vAlign w:val="bottom"/>
          </w:tcPr>
          <w:p w14:paraId="3855D0C2" w14:textId="77777777" w:rsidR="00E176CA" w:rsidRPr="00657820" w:rsidRDefault="00A823D4" w:rsidP="00E176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</w:t>
            </w:r>
          </w:p>
          <w:p w14:paraId="1ECECFC7" w14:textId="2804AA1A" w:rsidR="00A823D4" w:rsidRPr="00657820" w:rsidRDefault="00A823D4" w:rsidP="0023479C">
            <w:pPr>
              <w:tabs>
                <w:tab w:val="left" w:pos="360"/>
                <w:tab w:val="left" w:pos="2160"/>
              </w:tabs>
              <w:ind w:left="35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7F05C43B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45FB74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6CC59E5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2FDAC4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8DE8BE0" w14:textId="69E88989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(15,995)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A8FC46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E2D27C" w14:textId="7A84D0C0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1BCB6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A1478A" w14:textId="19542758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5,595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34426687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2A5F" w14:textId="6845DAE3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(10,400)</w:t>
            </w:r>
          </w:p>
        </w:tc>
      </w:tr>
      <w:tr w:rsidR="00A823D4" w:rsidRPr="00657820" w14:paraId="45668BBC" w14:textId="77777777" w:rsidTr="00554166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1854278A" w14:textId="07CBE747" w:rsidR="00A823D4" w:rsidRPr="00657820" w:rsidRDefault="00A823D4" w:rsidP="00A823D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F7D8E08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EBEABE3" w14:textId="77777777" w:rsidR="00A823D4" w:rsidRPr="00657820" w:rsidRDefault="00A823D4" w:rsidP="00A823D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3D4FB5B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BAE60" w14:textId="6B897DF3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33,400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71D43F6" w14:textId="77777777" w:rsidR="00A823D4" w:rsidRPr="00657820" w:rsidRDefault="00A823D4" w:rsidP="00A823D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4F8DA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78B9DC9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30F2A5" w14:textId="77777777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0AD9A0DA" w14:textId="77777777" w:rsidR="00A823D4" w:rsidRPr="00657820" w:rsidRDefault="00A823D4" w:rsidP="00A823D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C76CD" w14:textId="051F069B" w:rsidR="00A823D4" w:rsidRPr="00657820" w:rsidRDefault="00A823D4" w:rsidP="00A823D4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</w:tr>
    </w:tbl>
    <w:p w14:paraId="362E15D1" w14:textId="77777777" w:rsidR="00585707" w:rsidRPr="00657820" w:rsidRDefault="00585707" w:rsidP="005857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rPr>
          <w:rFonts w:asciiTheme="majorBidi" w:hAnsiTheme="majorBidi" w:cstheme="majorBidi"/>
          <w:spacing w:val="-4"/>
          <w:sz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89"/>
        <w:gridCol w:w="1261"/>
        <w:gridCol w:w="90"/>
        <w:gridCol w:w="1260"/>
        <w:gridCol w:w="92"/>
        <w:gridCol w:w="987"/>
        <w:gridCol w:w="90"/>
        <w:gridCol w:w="1003"/>
        <w:gridCol w:w="86"/>
        <w:gridCol w:w="1162"/>
      </w:tblGrid>
      <w:tr w:rsidR="005A1A5A" w:rsidRPr="00657820" w14:paraId="32E60AC5" w14:textId="77777777" w:rsidTr="00AD4AD5">
        <w:trPr>
          <w:trHeight w:val="234"/>
        </w:trPr>
        <w:tc>
          <w:tcPr>
            <w:tcW w:w="9180" w:type="dxa"/>
            <w:gridSpan w:val="11"/>
            <w:vAlign w:val="bottom"/>
          </w:tcPr>
          <w:p w14:paraId="684ED248" w14:textId="77777777" w:rsidR="005A1A5A" w:rsidRPr="00657820" w:rsidRDefault="005A1A5A" w:rsidP="00A053A3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lastRenderedPageBreak/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777C15" w:rsidRPr="00657820" w14:paraId="71B3CDBE" w14:textId="77777777" w:rsidTr="00182936">
        <w:trPr>
          <w:trHeight w:val="20"/>
        </w:trPr>
        <w:tc>
          <w:tcPr>
            <w:tcW w:w="3060" w:type="dxa"/>
            <w:vAlign w:val="bottom"/>
          </w:tcPr>
          <w:p w14:paraId="3E37EFA6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" w:type="dxa"/>
          </w:tcPr>
          <w:p w14:paraId="02F1831B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063F6772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9704294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72B70125" w14:textId="77777777" w:rsidR="005F174C" w:rsidRPr="00657820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465E3" w:rsidRPr="00657820" w14:paraId="41FBAD16" w14:textId="77777777" w:rsidTr="00182936">
        <w:trPr>
          <w:trHeight w:val="359"/>
        </w:trPr>
        <w:tc>
          <w:tcPr>
            <w:tcW w:w="3060" w:type="dxa"/>
            <w:vMerge w:val="restart"/>
            <w:tcBorders>
              <w:bottom w:val="single" w:sz="4" w:space="0" w:color="auto"/>
            </w:tcBorders>
          </w:tcPr>
          <w:p w14:paraId="4BE769D1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19E8E20B" w14:textId="07D36320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9" w:type="dxa"/>
            <w:vMerge w:val="restart"/>
          </w:tcPr>
          <w:p w14:paraId="163488C1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Merge w:val="restart"/>
            <w:tcBorders>
              <w:bottom w:val="single" w:sz="4" w:space="0" w:color="auto"/>
            </w:tcBorders>
          </w:tcPr>
          <w:p w14:paraId="15B6A434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786F15E6" w14:textId="1AC61A16" w:rsidR="00D465E3" w:rsidRPr="00657820" w:rsidRDefault="00D465E3" w:rsidP="005A1A5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Merge w:val="restart"/>
          </w:tcPr>
          <w:p w14:paraId="58A804D3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25C86A7" w14:textId="77777777" w:rsidR="00C0703A" w:rsidRPr="00657820" w:rsidRDefault="00D465E3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0CDFEA0" w14:textId="32BA7435" w:rsidR="00D465E3" w:rsidRPr="00657820" w:rsidRDefault="00D465E3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5071A1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2" w:type="dxa"/>
            <w:vMerge w:val="restart"/>
            <w:tcBorders>
              <w:top w:val="single" w:sz="4" w:space="0" w:color="auto"/>
            </w:tcBorders>
          </w:tcPr>
          <w:p w14:paraId="39AE1026" w14:textId="77777777" w:rsidR="00D465E3" w:rsidRPr="00657820" w:rsidRDefault="00D465E3" w:rsidP="00D465E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AE5B58" w14:textId="435D2DAC" w:rsidR="00D465E3" w:rsidRPr="00657820" w:rsidRDefault="00D465E3" w:rsidP="00D465E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86" w:type="dxa"/>
            <w:vMerge w:val="restart"/>
            <w:tcBorders>
              <w:top w:val="single" w:sz="4" w:space="0" w:color="auto"/>
              <w:left w:val="nil"/>
            </w:tcBorders>
          </w:tcPr>
          <w:p w14:paraId="0AD8EFE2" w14:textId="2854DB9B" w:rsidR="00D465E3" w:rsidRPr="00657820" w:rsidRDefault="00D465E3" w:rsidP="00D465E3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nil"/>
            </w:tcBorders>
          </w:tcPr>
          <w:p w14:paraId="6148490F" w14:textId="77777777" w:rsidR="00C0703A" w:rsidRPr="00657820" w:rsidRDefault="00D465E3" w:rsidP="00396DC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</w:p>
          <w:p w14:paraId="4564AADD" w14:textId="2C4B7542" w:rsidR="00D465E3" w:rsidRPr="00657820" w:rsidRDefault="00D465E3" w:rsidP="00396DC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5071A1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</w:tr>
      <w:tr w:rsidR="00D465E3" w:rsidRPr="00657820" w14:paraId="4BB35B39" w14:textId="77777777" w:rsidTr="00182936">
        <w:trPr>
          <w:trHeight w:val="323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7F1EB74E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" w:type="dxa"/>
            <w:vMerge/>
          </w:tcPr>
          <w:p w14:paraId="586B288A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14:paraId="21FF240E" w14:textId="77777777" w:rsidR="00D465E3" w:rsidRPr="00657820" w:rsidRDefault="00D465E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Merge/>
          </w:tcPr>
          <w:p w14:paraId="5416F278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F60C714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" w:type="dxa"/>
            <w:vMerge/>
          </w:tcPr>
          <w:p w14:paraId="0EC209CF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270F2" w14:textId="30A11519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เพิ่มขึ้น        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953C609" w14:textId="7777777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FEE0" w14:textId="2EB34097" w:rsidR="00D465E3" w:rsidRPr="00657820" w:rsidRDefault="00D465E3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86" w:type="dxa"/>
            <w:vMerge/>
            <w:tcBorders>
              <w:left w:val="nil"/>
            </w:tcBorders>
            <w:vAlign w:val="bottom"/>
          </w:tcPr>
          <w:p w14:paraId="56E8C0CA" w14:textId="77777777" w:rsidR="00D465E3" w:rsidRPr="00657820" w:rsidRDefault="00D465E3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2" w:type="dxa"/>
            <w:vMerge/>
            <w:tcBorders>
              <w:left w:val="nil"/>
            </w:tcBorders>
            <w:vAlign w:val="bottom"/>
          </w:tcPr>
          <w:p w14:paraId="4CCC10F5" w14:textId="0494AE20" w:rsidR="00D465E3" w:rsidRPr="00657820" w:rsidRDefault="00D465E3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071A1" w:rsidRPr="00657820" w14:paraId="75D4FCA0" w14:textId="77777777" w:rsidTr="00182936">
        <w:trPr>
          <w:trHeight w:val="180"/>
        </w:trPr>
        <w:tc>
          <w:tcPr>
            <w:tcW w:w="3060" w:type="dxa"/>
            <w:tcBorders>
              <w:top w:val="single" w:sz="4" w:space="0" w:color="auto"/>
            </w:tcBorders>
          </w:tcPr>
          <w:p w14:paraId="7FD10CA9" w14:textId="77777777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89" w:type="dxa"/>
          </w:tcPr>
          <w:p w14:paraId="11DF9E11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ABFB097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6E67676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25B4C08" w14:textId="0D11EC53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329,200</w:t>
            </w:r>
          </w:p>
        </w:tc>
        <w:tc>
          <w:tcPr>
            <w:tcW w:w="92" w:type="dxa"/>
          </w:tcPr>
          <w:p w14:paraId="4380AD77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A8B90E9" w14:textId="7F2BB16F" w:rsidR="005071A1" w:rsidRPr="00657820" w:rsidRDefault="00784A1E" w:rsidP="005071A1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31CF4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7C1C" w14:textId="13729D6C" w:rsidR="005071A1" w:rsidRPr="00657820" w:rsidRDefault="00784A1E" w:rsidP="005071A1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(14,600)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7EBE2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960E8EF" w14:textId="783760CD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318,800</w:t>
            </w:r>
          </w:p>
        </w:tc>
      </w:tr>
      <w:tr w:rsidR="005071A1" w:rsidRPr="00657820" w14:paraId="75584BCC" w14:textId="77777777" w:rsidTr="00AD4AD5">
        <w:trPr>
          <w:trHeight w:val="20"/>
        </w:trPr>
        <w:tc>
          <w:tcPr>
            <w:tcW w:w="3060" w:type="dxa"/>
          </w:tcPr>
          <w:p w14:paraId="06EC8FB2" w14:textId="77777777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89" w:type="dxa"/>
          </w:tcPr>
          <w:p w14:paraId="3C516606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19C3BD2A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3CA497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282EE68" w14:textId="4139EFFD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87,824</w:t>
            </w:r>
          </w:p>
        </w:tc>
        <w:tc>
          <w:tcPr>
            <w:tcW w:w="92" w:type="dxa"/>
          </w:tcPr>
          <w:p w14:paraId="7400AC13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8D639C2" w14:textId="4A42FA3E" w:rsidR="005071A1" w:rsidRPr="00657820" w:rsidRDefault="00784A1E" w:rsidP="005071A1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2A4C4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227AC27" w14:textId="42839311" w:rsidR="005071A1" w:rsidRPr="00657820" w:rsidRDefault="00784A1E" w:rsidP="005071A1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(14,201)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0971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20EB1383" w14:textId="5135583D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73,623</w:t>
            </w:r>
          </w:p>
        </w:tc>
      </w:tr>
      <w:tr w:rsidR="005071A1" w:rsidRPr="00657820" w14:paraId="6A46EFA7" w14:textId="77777777" w:rsidTr="00AD4AD5">
        <w:trPr>
          <w:trHeight w:val="20"/>
        </w:trPr>
        <w:tc>
          <w:tcPr>
            <w:tcW w:w="3060" w:type="dxa"/>
          </w:tcPr>
          <w:p w14:paraId="48C80E06" w14:textId="77777777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89" w:type="dxa"/>
          </w:tcPr>
          <w:p w14:paraId="3DCEC6F5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40B3897C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2AE23C7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D9F58F1" w14:textId="50B5E9DB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44,180</w:t>
            </w:r>
          </w:p>
        </w:tc>
        <w:tc>
          <w:tcPr>
            <w:tcW w:w="92" w:type="dxa"/>
          </w:tcPr>
          <w:p w14:paraId="5523F29C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F1F3B70" w14:textId="0686ED60" w:rsidR="005071A1" w:rsidRPr="00657820" w:rsidRDefault="00784A1E" w:rsidP="005071A1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381FB0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0248146" w14:textId="3FC1E51A" w:rsidR="005071A1" w:rsidRPr="00657820" w:rsidRDefault="00784A1E" w:rsidP="005071A1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(780)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02835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5693418F" w14:textId="60D500E7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43,400</w:t>
            </w:r>
          </w:p>
        </w:tc>
      </w:tr>
      <w:tr w:rsidR="005071A1" w:rsidRPr="00657820" w14:paraId="14872B09" w14:textId="77777777" w:rsidTr="00AD4AD5">
        <w:trPr>
          <w:trHeight w:val="20"/>
        </w:trPr>
        <w:tc>
          <w:tcPr>
            <w:tcW w:w="3060" w:type="dxa"/>
          </w:tcPr>
          <w:p w14:paraId="58E7D164" w14:textId="77777777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89" w:type="dxa"/>
          </w:tcPr>
          <w:p w14:paraId="5058BFA5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77BD005E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8C417C7" w14:textId="77777777" w:rsidR="005071A1" w:rsidRPr="00657820" w:rsidRDefault="005071A1" w:rsidP="005071A1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5D0EA10" w14:textId="44B4AD50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2,626</w:t>
            </w:r>
          </w:p>
        </w:tc>
        <w:tc>
          <w:tcPr>
            <w:tcW w:w="92" w:type="dxa"/>
          </w:tcPr>
          <w:p w14:paraId="3AB02734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2DCC2FF" w14:textId="273A3484" w:rsidR="005071A1" w:rsidRPr="00657820" w:rsidRDefault="00784A1E" w:rsidP="005071A1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16097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353644A" w14:textId="7F0578F8" w:rsidR="005071A1" w:rsidRPr="00657820" w:rsidRDefault="00784A1E" w:rsidP="005071A1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(3,963)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B1FC9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543F1EA3" w14:textId="600019DB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2,626</w:t>
            </w:r>
          </w:p>
        </w:tc>
      </w:tr>
      <w:tr w:rsidR="005071A1" w:rsidRPr="00657820" w14:paraId="39CDC6D0" w14:textId="77777777" w:rsidTr="00AD4AD5">
        <w:trPr>
          <w:trHeight w:val="20"/>
        </w:trPr>
        <w:tc>
          <w:tcPr>
            <w:tcW w:w="3060" w:type="dxa"/>
          </w:tcPr>
          <w:p w14:paraId="5B54CCA5" w14:textId="4453493E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89" w:type="dxa"/>
          </w:tcPr>
          <w:p w14:paraId="5F3BB074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0FED3C2B" w14:textId="56429563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29F1EC" w14:textId="77777777" w:rsidR="005071A1" w:rsidRPr="00657820" w:rsidRDefault="005071A1" w:rsidP="005071A1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332BC55" w14:textId="0C5CF948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92" w:type="dxa"/>
          </w:tcPr>
          <w:p w14:paraId="3C6FDB4D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A3CEB52" w14:textId="7EFD82F1" w:rsidR="005071A1" w:rsidRPr="00657820" w:rsidRDefault="00784A1E" w:rsidP="005071A1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1C742A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4A1651F" w14:textId="3BAD0C91" w:rsidR="005071A1" w:rsidRPr="00657820" w:rsidRDefault="00784A1E" w:rsidP="005071A1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(400)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12576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4CF6F97B" w14:textId="322306AB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4,600</w:t>
            </w:r>
          </w:p>
        </w:tc>
      </w:tr>
      <w:tr w:rsidR="005071A1" w:rsidRPr="00657820" w14:paraId="01DC80F8" w14:textId="77777777" w:rsidTr="00AD4AD5">
        <w:trPr>
          <w:trHeight w:val="20"/>
        </w:trPr>
        <w:tc>
          <w:tcPr>
            <w:tcW w:w="3060" w:type="dxa"/>
          </w:tcPr>
          <w:p w14:paraId="4BA05584" w14:textId="647F8C35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Theme="majorBidi" w:hAnsiTheme="majorBidi" w:cstheme="majorBidi"/>
                <w:spacing w:val="-1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89" w:type="dxa"/>
          </w:tcPr>
          <w:p w14:paraId="60FD75E7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76A10DA9" w14:textId="12576652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95F812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5A7EC3" w14:textId="1085B1B7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4,314</w:t>
            </w:r>
          </w:p>
        </w:tc>
        <w:tc>
          <w:tcPr>
            <w:tcW w:w="92" w:type="dxa"/>
            <w:shd w:val="clear" w:color="auto" w:fill="auto"/>
          </w:tcPr>
          <w:p w14:paraId="21BDEFD5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EA694ED" w14:textId="2F2814C7" w:rsidR="005071A1" w:rsidRPr="00657820" w:rsidRDefault="00784A1E" w:rsidP="005071A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ABF3B5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AB135A8" w14:textId="31160687" w:rsidR="005071A1" w:rsidRPr="00657820" w:rsidRDefault="00784A1E" w:rsidP="005071A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42BC6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5CF0182E" w14:textId="77EA5930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19,314</w:t>
            </w:r>
          </w:p>
        </w:tc>
      </w:tr>
      <w:tr w:rsidR="005071A1" w:rsidRPr="00657820" w14:paraId="27E5A5C8" w14:textId="77777777" w:rsidTr="00AD4AD5">
        <w:trPr>
          <w:trHeight w:val="20"/>
        </w:trPr>
        <w:tc>
          <w:tcPr>
            <w:tcW w:w="3060" w:type="dxa"/>
          </w:tcPr>
          <w:p w14:paraId="76EA56F5" w14:textId="67E1FF27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9" w:type="dxa"/>
          </w:tcPr>
          <w:p w14:paraId="1716F7AF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67289FA8" w14:textId="3AA0D851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C81DAE2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CB6C454" w14:textId="29264320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74,611</w:t>
            </w:r>
          </w:p>
        </w:tc>
        <w:tc>
          <w:tcPr>
            <w:tcW w:w="92" w:type="dxa"/>
            <w:shd w:val="clear" w:color="auto" w:fill="auto"/>
          </w:tcPr>
          <w:p w14:paraId="4A969525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DE482FD" w14:textId="2B248325" w:rsidR="005071A1" w:rsidRPr="00657820" w:rsidRDefault="00784A1E" w:rsidP="005071A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37,241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81CF86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902F038" w14:textId="27D8FB58" w:rsidR="005071A1" w:rsidRPr="00657820" w:rsidRDefault="00784A1E" w:rsidP="005071A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(4,820)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65216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7347E33E" w14:textId="0EFB824B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107,032</w:t>
            </w:r>
          </w:p>
        </w:tc>
      </w:tr>
      <w:tr w:rsidR="005071A1" w:rsidRPr="00657820" w14:paraId="289B2F88" w14:textId="77777777" w:rsidTr="00AD4AD5">
        <w:trPr>
          <w:trHeight w:val="20"/>
        </w:trPr>
        <w:tc>
          <w:tcPr>
            <w:tcW w:w="3060" w:type="dxa"/>
          </w:tcPr>
          <w:p w14:paraId="15CF2EAD" w14:textId="3BD9CDC4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363" w:hanging="36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ไฮโดรเอ็นเตอร์ไพร์ส </w:t>
            </w:r>
            <w:r w:rsidR="00056E33">
              <w:rPr>
                <w:rFonts w:asciiTheme="majorBidi" w:hAnsiTheme="majorBidi" w:cstheme="majorBidi" w:hint="cs"/>
                <w:sz w:val="28"/>
                <w:cs/>
              </w:rPr>
              <w:t xml:space="preserve">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แอนด์ อะควอดีซายน์ จำกัด </w:t>
            </w:r>
          </w:p>
        </w:tc>
        <w:tc>
          <w:tcPr>
            <w:tcW w:w="89" w:type="dxa"/>
          </w:tcPr>
          <w:p w14:paraId="483E6C0D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1DC41A52" w14:textId="2559C581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7328F57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9B19E06" w14:textId="18D24690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10,367</w:t>
            </w:r>
          </w:p>
        </w:tc>
        <w:tc>
          <w:tcPr>
            <w:tcW w:w="92" w:type="dxa"/>
            <w:shd w:val="clear" w:color="auto" w:fill="auto"/>
          </w:tcPr>
          <w:p w14:paraId="6E082677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9B89EB6" w14:textId="4A66CCBC" w:rsidR="005071A1" w:rsidRPr="00657820" w:rsidRDefault="00784A1E" w:rsidP="005071A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45,751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AD9325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FF2C2E9" w14:textId="0EF40246" w:rsidR="005071A1" w:rsidRPr="00657820" w:rsidRDefault="00784A1E" w:rsidP="005071A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(1,600)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C67FF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059E6527" w14:textId="72C6B35E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54,518</w:t>
            </w:r>
          </w:p>
        </w:tc>
      </w:tr>
      <w:tr w:rsidR="005071A1" w:rsidRPr="00657820" w14:paraId="5164C832" w14:textId="77777777" w:rsidTr="00AD4AD5">
        <w:trPr>
          <w:trHeight w:val="20"/>
        </w:trPr>
        <w:tc>
          <w:tcPr>
            <w:tcW w:w="3060" w:type="dxa"/>
          </w:tcPr>
          <w:p w14:paraId="6A8C0D7A" w14:textId="17EAEC47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89" w:type="dxa"/>
          </w:tcPr>
          <w:p w14:paraId="19EDF0AF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58373866" w14:textId="2A772973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97B7E30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1A4EF2C" w14:textId="03C1831C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18,100</w:t>
            </w:r>
          </w:p>
        </w:tc>
        <w:tc>
          <w:tcPr>
            <w:tcW w:w="92" w:type="dxa"/>
            <w:shd w:val="clear" w:color="auto" w:fill="auto"/>
          </w:tcPr>
          <w:p w14:paraId="5F784EDD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5765312" w14:textId="6C139F80" w:rsidR="005071A1" w:rsidRPr="00657820" w:rsidRDefault="00784A1E" w:rsidP="005071A1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AAC3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F6CD0C8" w14:textId="558B1B43" w:rsidR="005071A1" w:rsidRPr="00657820" w:rsidRDefault="00784A1E" w:rsidP="005071A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26F9C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</w:tcBorders>
            <w:shd w:val="clear" w:color="auto" w:fill="auto"/>
            <w:vAlign w:val="bottom"/>
          </w:tcPr>
          <w:p w14:paraId="58D07D53" w14:textId="7508E5CB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5071A1" w:rsidRPr="00657820" w14:paraId="26605D63" w14:textId="77777777" w:rsidTr="00AD4AD5">
        <w:trPr>
          <w:trHeight w:val="20"/>
        </w:trPr>
        <w:tc>
          <w:tcPr>
            <w:tcW w:w="3060" w:type="dxa"/>
            <w:vAlign w:val="bottom"/>
          </w:tcPr>
          <w:p w14:paraId="22610759" w14:textId="5FF327B4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9" w:type="dxa"/>
          </w:tcPr>
          <w:p w14:paraId="7F63AB5C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2DB1D3F2" w14:textId="0E46FE62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A1CB791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ABB088C" w14:textId="7D8C5964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576,222</w:t>
            </w:r>
          </w:p>
        </w:tc>
        <w:tc>
          <w:tcPr>
            <w:tcW w:w="92" w:type="dxa"/>
          </w:tcPr>
          <w:p w14:paraId="5443B8A7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FB7AF" w14:textId="7B9EF0AB" w:rsidR="005071A1" w:rsidRPr="00657820" w:rsidRDefault="00784A1E" w:rsidP="005071A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113,955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68653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BD826" w14:textId="07AE18F4" w:rsidR="005071A1" w:rsidRPr="00657820" w:rsidRDefault="00784A1E" w:rsidP="005071A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(40,364)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FF3E8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DBCFDC6" w14:textId="11380D37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649,813</w:t>
            </w:r>
          </w:p>
        </w:tc>
      </w:tr>
      <w:tr w:rsidR="005071A1" w:rsidRPr="00657820" w14:paraId="29BA4F69" w14:textId="77777777" w:rsidTr="00AD4AD5">
        <w:trPr>
          <w:trHeight w:val="20"/>
        </w:trPr>
        <w:tc>
          <w:tcPr>
            <w:tcW w:w="3060" w:type="dxa"/>
            <w:vAlign w:val="bottom"/>
          </w:tcPr>
          <w:p w14:paraId="14D69718" w14:textId="79B2088F" w:rsidR="005071A1" w:rsidRPr="00657820" w:rsidRDefault="005071A1" w:rsidP="005071A1">
            <w:pPr>
              <w:tabs>
                <w:tab w:val="left" w:pos="0"/>
                <w:tab w:val="left" w:pos="2160"/>
              </w:tabs>
              <w:ind w:left="352" w:hanging="36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</w:t>
            </w:r>
          </w:p>
          <w:p w14:paraId="43DF3757" w14:textId="01B827AF" w:rsidR="005071A1" w:rsidRPr="00657820" w:rsidRDefault="005071A1" w:rsidP="00F100C7">
            <w:pPr>
              <w:tabs>
                <w:tab w:val="left" w:pos="360"/>
                <w:tab w:val="left" w:pos="2160"/>
              </w:tabs>
              <w:ind w:left="352"/>
              <w:contextualSpacing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การด้อยค่า</w:t>
            </w:r>
          </w:p>
        </w:tc>
        <w:tc>
          <w:tcPr>
            <w:tcW w:w="89" w:type="dxa"/>
          </w:tcPr>
          <w:p w14:paraId="655ADC32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69BE50F7" w14:textId="513C186F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534F5A9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23BEFEF" w14:textId="77777777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BC13DBF" w14:textId="407061DD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</w:tcPr>
          <w:p w14:paraId="5F6A8AB2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7C55A" w14:textId="19C2D1CC" w:rsidR="005071A1" w:rsidRPr="00657820" w:rsidRDefault="007049CE" w:rsidP="005071A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33ADCBE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5710" w14:textId="61F733A2" w:rsidR="005071A1" w:rsidRPr="00657820" w:rsidRDefault="007049CE" w:rsidP="005071A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FEC30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C8C77D9" w14:textId="77777777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234AC14" w14:textId="63DE9EEA" w:rsidR="00784A1E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71A1" w:rsidRPr="00657820" w14:paraId="01A62D1A" w14:textId="77777777" w:rsidTr="00AD4AD5">
        <w:trPr>
          <w:trHeight w:val="20"/>
        </w:trPr>
        <w:tc>
          <w:tcPr>
            <w:tcW w:w="3060" w:type="dxa"/>
            <w:vAlign w:val="bottom"/>
          </w:tcPr>
          <w:p w14:paraId="6B85484F" w14:textId="35F90871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9" w:type="dxa"/>
          </w:tcPr>
          <w:p w14:paraId="7333DE61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1" w:type="dxa"/>
            <w:vAlign w:val="bottom"/>
          </w:tcPr>
          <w:p w14:paraId="27E72DCB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AD496A4" w14:textId="77777777" w:rsidR="005071A1" w:rsidRPr="00657820" w:rsidRDefault="005071A1" w:rsidP="005071A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3FFDF" w14:textId="3EB843EA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576,222</w:t>
            </w:r>
          </w:p>
        </w:tc>
        <w:tc>
          <w:tcPr>
            <w:tcW w:w="92" w:type="dxa"/>
          </w:tcPr>
          <w:p w14:paraId="469BF63D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24F1C" w14:textId="606F5215" w:rsidR="005071A1" w:rsidRPr="00657820" w:rsidRDefault="005071A1" w:rsidP="005071A1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2E1D3EA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BA3AE" w14:textId="0E2FF24E" w:rsidR="005071A1" w:rsidRPr="00657820" w:rsidRDefault="005071A1" w:rsidP="005071A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41324B9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74B73A" w14:textId="1FFCE54A" w:rsidR="005071A1" w:rsidRPr="00657820" w:rsidRDefault="00784A1E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649,813</w:t>
            </w:r>
          </w:p>
        </w:tc>
      </w:tr>
    </w:tbl>
    <w:p w14:paraId="30147B3E" w14:textId="77777777" w:rsidR="000445A8" w:rsidRPr="00657820" w:rsidRDefault="000445A8">
      <w:pPr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</w:rPr>
        <w:br w:type="page"/>
      </w:r>
    </w:p>
    <w:tbl>
      <w:tblPr>
        <w:tblW w:w="926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0"/>
        <w:gridCol w:w="90"/>
        <w:gridCol w:w="1077"/>
        <w:gridCol w:w="90"/>
        <w:gridCol w:w="1351"/>
        <w:gridCol w:w="92"/>
        <w:gridCol w:w="987"/>
        <w:gridCol w:w="90"/>
        <w:gridCol w:w="1003"/>
        <w:gridCol w:w="86"/>
        <w:gridCol w:w="1350"/>
      </w:tblGrid>
      <w:tr w:rsidR="00DC165D" w:rsidRPr="00657820" w14:paraId="39ABCE78" w14:textId="77777777" w:rsidTr="005911B9">
        <w:trPr>
          <w:trHeight w:val="20"/>
          <w:tblHeader/>
        </w:trPr>
        <w:tc>
          <w:tcPr>
            <w:tcW w:w="3050" w:type="dxa"/>
            <w:vAlign w:val="bottom"/>
          </w:tcPr>
          <w:p w14:paraId="5FF68C71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076B920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5A8AD95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318065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9" w:type="dxa"/>
            <w:gridSpan w:val="7"/>
            <w:vAlign w:val="bottom"/>
          </w:tcPr>
          <w:p w14:paraId="6BB92ACC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C165D" w:rsidRPr="00657820" w14:paraId="3FBF7AEB" w14:textId="77777777" w:rsidTr="005911B9">
        <w:trPr>
          <w:trHeight w:val="20"/>
          <w:tblHeader/>
        </w:trPr>
        <w:tc>
          <w:tcPr>
            <w:tcW w:w="3050" w:type="dxa"/>
            <w:vAlign w:val="bottom"/>
          </w:tcPr>
          <w:p w14:paraId="0F1C9CE6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7BBEC16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F5CDB3C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853856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9" w:type="dxa"/>
            <w:gridSpan w:val="7"/>
            <w:tcBorders>
              <w:bottom w:val="single" w:sz="4" w:space="0" w:color="auto"/>
            </w:tcBorders>
            <w:vAlign w:val="bottom"/>
          </w:tcPr>
          <w:p w14:paraId="0732B7BD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C165D" w:rsidRPr="00657820" w14:paraId="65D97793" w14:textId="77777777" w:rsidTr="005911B9">
        <w:trPr>
          <w:trHeight w:val="20"/>
          <w:tblHeader/>
        </w:trPr>
        <w:tc>
          <w:tcPr>
            <w:tcW w:w="3050" w:type="dxa"/>
            <w:vMerge w:val="restart"/>
            <w:vAlign w:val="bottom"/>
          </w:tcPr>
          <w:p w14:paraId="2FDB581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0CD0736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33E91875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Merge w:val="restart"/>
            <w:vAlign w:val="bottom"/>
          </w:tcPr>
          <w:p w14:paraId="105BFDA6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41E852C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1E7C7D9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Merge w:val="restart"/>
            <w:vAlign w:val="bottom"/>
          </w:tcPr>
          <w:p w14:paraId="07DB9184" w14:textId="77777777" w:rsidR="00EB268F" w:rsidRPr="00657820" w:rsidRDefault="00DC165D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67D0237" w14:textId="6B74BD4C" w:rsidR="00DC165D" w:rsidRPr="00657820" w:rsidRDefault="00DC165D" w:rsidP="00396D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E40589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2" w:type="dxa"/>
          </w:tcPr>
          <w:p w14:paraId="14CADF4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80" w:type="dxa"/>
            <w:gridSpan w:val="3"/>
            <w:tcBorders>
              <w:bottom w:val="single" w:sz="4" w:space="0" w:color="auto"/>
            </w:tcBorders>
            <w:vAlign w:val="bottom"/>
          </w:tcPr>
          <w:p w14:paraId="45E59FAF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152BC914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left w:val="nil"/>
            </w:tcBorders>
            <w:vAlign w:val="bottom"/>
          </w:tcPr>
          <w:p w14:paraId="59401B05" w14:textId="77777777" w:rsidR="00EB268F" w:rsidRPr="00657820" w:rsidRDefault="00DC165D" w:rsidP="00396DC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</w:p>
          <w:p w14:paraId="30AC8790" w14:textId="21788A12" w:rsidR="008117A8" w:rsidRPr="00657820" w:rsidRDefault="00DC165D" w:rsidP="008117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E40589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C165D" w:rsidRPr="00657820" w14:paraId="483E8850" w14:textId="77777777" w:rsidTr="005911B9">
        <w:trPr>
          <w:trHeight w:val="20"/>
          <w:tblHeader/>
        </w:trPr>
        <w:tc>
          <w:tcPr>
            <w:tcW w:w="3050" w:type="dxa"/>
            <w:vMerge/>
            <w:tcBorders>
              <w:bottom w:val="single" w:sz="4" w:space="0" w:color="auto"/>
            </w:tcBorders>
            <w:vAlign w:val="bottom"/>
          </w:tcPr>
          <w:p w14:paraId="62CD418E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758C7CA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Merge/>
            <w:tcBorders>
              <w:bottom w:val="single" w:sz="4" w:space="0" w:color="auto"/>
            </w:tcBorders>
            <w:vAlign w:val="bottom"/>
          </w:tcPr>
          <w:p w14:paraId="23F57D1B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BCD3DDE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Merge/>
            <w:tcBorders>
              <w:bottom w:val="single" w:sz="4" w:space="0" w:color="auto"/>
            </w:tcBorders>
            <w:vAlign w:val="bottom"/>
          </w:tcPr>
          <w:p w14:paraId="2BCB24F2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2B5533B4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D476B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99DB91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921B8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24DF53BB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69BF624" w14:textId="77777777" w:rsidR="00DC165D" w:rsidRPr="00657820" w:rsidRDefault="00DC165D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5071A1" w:rsidRPr="00657820" w14:paraId="5A08803D" w14:textId="77777777" w:rsidTr="005911B9">
        <w:trPr>
          <w:trHeight w:val="180"/>
        </w:trPr>
        <w:tc>
          <w:tcPr>
            <w:tcW w:w="3050" w:type="dxa"/>
            <w:tcBorders>
              <w:top w:val="single" w:sz="4" w:space="0" w:color="auto"/>
            </w:tcBorders>
          </w:tcPr>
          <w:p w14:paraId="2200389C" w14:textId="1E21CDD3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7D888073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8B4BC6D" w14:textId="2222D5A8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8AD9D27" w14:textId="77777777" w:rsidR="005071A1" w:rsidRPr="00657820" w:rsidRDefault="005071A1" w:rsidP="005071A1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4772CF3D" w14:textId="0A3801D0" w:rsidR="005071A1" w:rsidRPr="00657820" w:rsidRDefault="005071A1" w:rsidP="005071A1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683,287</w:t>
            </w:r>
          </w:p>
        </w:tc>
        <w:tc>
          <w:tcPr>
            <w:tcW w:w="92" w:type="dxa"/>
          </w:tcPr>
          <w:p w14:paraId="1A852A7C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89ED" w14:textId="19023200" w:rsidR="005071A1" w:rsidRPr="00657820" w:rsidRDefault="005071A1" w:rsidP="005071A1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A70964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EEF7" w14:textId="61F4175A" w:rsidR="005071A1" w:rsidRPr="00657820" w:rsidRDefault="005071A1" w:rsidP="005071A1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(354,087)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F3599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1580D70" w14:textId="24EF113C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329,200</w:t>
            </w:r>
          </w:p>
        </w:tc>
      </w:tr>
      <w:tr w:rsidR="005071A1" w:rsidRPr="00657820" w14:paraId="2DC7802A" w14:textId="77777777" w:rsidTr="005911B9">
        <w:trPr>
          <w:trHeight w:val="20"/>
        </w:trPr>
        <w:tc>
          <w:tcPr>
            <w:tcW w:w="3050" w:type="dxa"/>
          </w:tcPr>
          <w:p w14:paraId="132C9C6C" w14:textId="5AA7DC45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179A32B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22756A7C" w14:textId="250A80E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D82E3ED" w14:textId="77777777" w:rsidR="005071A1" w:rsidRPr="00657820" w:rsidRDefault="005071A1" w:rsidP="005071A1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716EBC82" w14:textId="5B832E26" w:rsidR="005071A1" w:rsidRPr="00657820" w:rsidRDefault="005071A1" w:rsidP="005071A1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91,374</w:t>
            </w:r>
          </w:p>
        </w:tc>
        <w:tc>
          <w:tcPr>
            <w:tcW w:w="92" w:type="dxa"/>
          </w:tcPr>
          <w:p w14:paraId="4042B705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A7414F4" w14:textId="390E4ADE" w:rsidR="005071A1" w:rsidRPr="00657820" w:rsidRDefault="005071A1" w:rsidP="005071A1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54C230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8AA7457" w14:textId="63CC7A75" w:rsidR="005071A1" w:rsidRPr="00657820" w:rsidRDefault="005071A1" w:rsidP="005071A1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(7,550)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E23B1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0EC2154" w14:textId="524FC2FB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87,824</w:t>
            </w:r>
          </w:p>
        </w:tc>
      </w:tr>
      <w:tr w:rsidR="005071A1" w:rsidRPr="00657820" w14:paraId="44820EB6" w14:textId="77777777" w:rsidTr="005911B9">
        <w:trPr>
          <w:trHeight w:val="20"/>
        </w:trPr>
        <w:tc>
          <w:tcPr>
            <w:tcW w:w="3050" w:type="dxa"/>
          </w:tcPr>
          <w:p w14:paraId="422E5D49" w14:textId="3C0B77A9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07BD9516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0F0D1F1F" w14:textId="07AB956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6FAF99" w14:textId="77777777" w:rsidR="005071A1" w:rsidRPr="00657820" w:rsidRDefault="005071A1" w:rsidP="005071A1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28B03110" w14:textId="00B92805" w:rsidR="005071A1" w:rsidRPr="00657820" w:rsidRDefault="005071A1" w:rsidP="005071A1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44,450</w:t>
            </w:r>
          </w:p>
        </w:tc>
        <w:tc>
          <w:tcPr>
            <w:tcW w:w="92" w:type="dxa"/>
          </w:tcPr>
          <w:p w14:paraId="0A56FA4C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5CCF406" w14:textId="0AE6B30F" w:rsidR="005071A1" w:rsidRPr="00657820" w:rsidRDefault="005071A1" w:rsidP="005071A1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BA6FC8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55F3130" w14:textId="1757D950" w:rsidR="005071A1" w:rsidRPr="00657820" w:rsidRDefault="005071A1" w:rsidP="005071A1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(270)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B6A2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3E14789" w14:textId="3633909A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44,180</w:t>
            </w:r>
          </w:p>
        </w:tc>
      </w:tr>
      <w:tr w:rsidR="005071A1" w:rsidRPr="00657820" w14:paraId="4325835B" w14:textId="77777777" w:rsidTr="005911B9">
        <w:trPr>
          <w:trHeight w:val="20"/>
        </w:trPr>
        <w:tc>
          <w:tcPr>
            <w:tcW w:w="3050" w:type="dxa"/>
          </w:tcPr>
          <w:p w14:paraId="4C7B41F2" w14:textId="5D93A9C8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2F9DB4FC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034F9BE" w14:textId="6D06E156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B5DD1D5" w14:textId="77777777" w:rsidR="005071A1" w:rsidRPr="00657820" w:rsidRDefault="005071A1" w:rsidP="005071A1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794789C1" w14:textId="545439DB" w:rsidR="005071A1" w:rsidRPr="00657820" w:rsidRDefault="005071A1" w:rsidP="005071A1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2,626</w:t>
            </w:r>
          </w:p>
        </w:tc>
        <w:tc>
          <w:tcPr>
            <w:tcW w:w="92" w:type="dxa"/>
          </w:tcPr>
          <w:p w14:paraId="487CA5DA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0F37608" w14:textId="2EE6083C" w:rsidR="005071A1" w:rsidRPr="00657820" w:rsidRDefault="005071A1" w:rsidP="005071A1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0408F1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0D7DF18" w14:textId="4C5D9A96" w:rsidR="005071A1" w:rsidRPr="00657820" w:rsidRDefault="005071A1" w:rsidP="005071A1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65184" w14:textId="77777777" w:rsidR="005071A1" w:rsidRPr="00657820" w:rsidRDefault="005071A1" w:rsidP="005071A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5C21ED4" w14:textId="2E7F7B0F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2,626</w:t>
            </w:r>
          </w:p>
        </w:tc>
      </w:tr>
      <w:tr w:rsidR="005071A1" w:rsidRPr="00657820" w14:paraId="0ECE68CD" w14:textId="77777777" w:rsidTr="005911B9">
        <w:trPr>
          <w:trHeight w:val="20"/>
        </w:trPr>
        <w:tc>
          <w:tcPr>
            <w:tcW w:w="3050" w:type="dxa"/>
          </w:tcPr>
          <w:p w14:paraId="112D19D2" w14:textId="0D6527C8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0A444603" w14:textId="77777777" w:rsidR="005071A1" w:rsidRPr="00657820" w:rsidRDefault="005071A1" w:rsidP="005071A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783EA7D2" w14:textId="19820E56" w:rsidR="005071A1" w:rsidRPr="00657820" w:rsidRDefault="005071A1" w:rsidP="005071A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6B90F1D" w14:textId="77777777" w:rsidR="005071A1" w:rsidRPr="00657820" w:rsidRDefault="005071A1" w:rsidP="005071A1">
            <w:pPr>
              <w:tabs>
                <w:tab w:val="decimal" w:pos="72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4858DB2" w14:textId="41583068" w:rsidR="005071A1" w:rsidRPr="00657820" w:rsidRDefault="005071A1" w:rsidP="005071A1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92" w:type="dxa"/>
          </w:tcPr>
          <w:p w14:paraId="2299CE6A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1908FCE" w14:textId="66C8E69F" w:rsidR="005071A1" w:rsidRPr="00657820" w:rsidRDefault="005071A1" w:rsidP="005071A1">
            <w:pPr>
              <w:tabs>
                <w:tab w:val="decimal" w:pos="77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E97667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4701979" w14:textId="0B78348C" w:rsidR="005071A1" w:rsidRPr="00657820" w:rsidRDefault="005071A1" w:rsidP="005071A1">
            <w:pPr>
              <w:tabs>
                <w:tab w:val="decimal" w:pos="4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E03F3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023A39F7" w14:textId="03EE67E6" w:rsidR="005071A1" w:rsidRPr="00657820" w:rsidRDefault="005071A1" w:rsidP="005071A1">
            <w:pPr>
              <w:tabs>
                <w:tab w:val="decimal" w:pos="104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5071A1" w:rsidRPr="00657820" w14:paraId="1120605C" w14:textId="77777777" w:rsidTr="005911B9">
        <w:trPr>
          <w:trHeight w:val="20"/>
        </w:trPr>
        <w:tc>
          <w:tcPr>
            <w:tcW w:w="3050" w:type="dxa"/>
          </w:tcPr>
          <w:p w14:paraId="1F9734D1" w14:textId="6C090B5F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06D1E878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DCFF7B5" w14:textId="3022DBC9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E5EAE1C" w14:textId="77777777" w:rsidR="005071A1" w:rsidRPr="00657820" w:rsidRDefault="005071A1" w:rsidP="005071A1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414A581D" w14:textId="45BDFF12" w:rsidR="005071A1" w:rsidRPr="00657820" w:rsidRDefault="005071A1" w:rsidP="005071A1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14,000</w:t>
            </w:r>
          </w:p>
        </w:tc>
        <w:tc>
          <w:tcPr>
            <w:tcW w:w="92" w:type="dxa"/>
          </w:tcPr>
          <w:p w14:paraId="5C2338C2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E455DB7" w14:textId="0530627A" w:rsidR="005071A1" w:rsidRPr="00657820" w:rsidRDefault="005071A1" w:rsidP="005071A1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291D41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2543669" w14:textId="786A2040" w:rsidR="005071A1" w:rsidRPr="00657820" w:rsidRDefault="005071A1" w:rsidP="005071A1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(10,050)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80DEB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6FADDEA" w14:textId="13007FAF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4,314</w:t>
            </w:r>
          </w:p>
        </w:tc>
      </w:tr>
      <w:tr w:rsidR="005071A1" w:rsidRPr="00657820" w14:paraId="2BCC6716" w14:textId="77777777" w:rsidTr="005911B9">
        <w:trPr>
          <w:trHeight w:val="20"/>
        </w:trPr>
        <w:tc>
          <w:tcPr>
            <w:tcW w:w="3050" w:type="dxa"/>
          </w:tcPr>
          <w:p w14:paraId="221D50C3" w14:textId="68E17081" w:rsidR="005071A1" w:rsidRPr="00657820" w:rsidRDefault="005071A1" w:rsidP="007A0089">
            <w:pPr>
              <w:tabs>
                <w:tab w:val="left" w:pos="360"/>
                <w:tab w:val="left" w:pos="216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59B00A2D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183492C" w14:textId="20710F73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49AFB3F" w14:textId="77777777" w:rsidR="005071A1" w:rsidRPr="00657820" w:rsidRDefault="005071A1" w:rsidP="005071A1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38A566B2" w14:textId="0D6F8DEE" w:rsidR="005071A1" w:rsidRPr="00657820" w:rsidRDefault="005071A1" w:rsidP="005071A1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</w:tcPr>
          <w:p w14:paraId="3C618717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48861B0" w14:textId="426ABBF1" w:rsidR="005071A1" w:rsidRPr="00657820" w:rsidRDefault="005071A1" w:rsidP="005071A1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80,211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1858BA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410D5D3" w14:textId="34889D3D" w:rsidR="005071A1" w:rsidRPr="00657820" w:rsidRDefault="005071A1" w:rsidP="005071A1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(5,600)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7DC09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DF1440B" w14:textId="71975771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74,611</w:t>
            </w:r>
          </w:p>
        </w:tc>
      </w:tr>
      <w:tr w:rsidR="005071A1" w:rsidRPr="00657820" w14:paraId="07F93C04" w14:textId="77777777" w:rsidTr="005911B9">
        <w:trPr>
          <w:trHeight w:val="20"/>
        </w:trPr>
        <w:tc>
          <w:tcPr>
            <w:tcW w:w="3050" w:type="dxa"/>
          </w:tcPr>
          <w:p w14:paraId="5B9B9207" w14:textId="710190CA" w:rsidR="005071A1" w:rsidRPr="00657820" w:rsidRDefault="005071A1" w:rsidP="00056E33">
            <w:pPr>
              <w:tabs>
                <w:tab w:val="left" w:pos="360"/>
                <w:tab w:val="left" w:pos="2160"/>
              </w:tabs>
              <w:ind w:left="357" w:right="-108" w:hanging="3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ไฮโดรเอ็นเตอร์ไพร์ส</w:t>
            </w:r>
            <w:r w:rsidR="00056E33">
              <w:rPr>
                <w:rFonts w:asciiTheme="majorBidi" w:hAnsiTheme="majorBidi" w:cstheme="majorBidi" w:hint="cs"/>
                <w:sz w:val="28"/>
                <w:cs/>
              </w:rPr>
              <w:t xml:space="preserve">    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แอนด์ อะควอดีซายน์ จำกัด </w:t>
            </w:r>
          </w:p>
        </w:tc>
        <w:tc>
          <w:tcPr>
            <w:tcW w:w="90" w:type="dxa"/>
          </w:tcPr>
          <w:p w14:paraId="7A3E0AFA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938235D" w14:textId="147B2A14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9B17B15" w14:textId="77777777" w:rsidR="005071A1" w:rsidRPr="00657820" w:rsidRDefault="005071A1" w:rsidP="005071A1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68CB955D" w14:textId="540A1077" w:rsidR="005071A1" w:rsidRPr="00657820" w:rsidRDefault="005071A1" w:rsidP="005071A1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</w:tcPr>
          <w:p w14:paraId="652E0E96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2F28FB9" w14:textId="21267ED9" w:rsidR="005071A1" w:rsidRPr="00657820" w:rsidRDefault="005071A1" w:rsidP="005071A1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11,507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07005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056320E" w14:textId="5CDD0799" w:rsidR="005071A1" w:rsidRPr="00657820" w:rsidRDefault="005071A1" w:rsidP="005071A1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(1,140)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B0C71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9A91E39" w14:textId="26795E56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10,367</w:t>
            </w:r>
          </w:p>
        </w:tc>
      </w:tr>
      <w:tr w:rsidR="005071A1" w:rsidRPr="00657820" w14:paraId="092391D0" w14:textId="77777777" w:rsidTr="005911B9">
        <w:trPr>
          <w:trHeight w:val="20"/>
        </w:trPr>
        <w:tc>
          <w:tcPr>
            <w:tcW w:w="3050" w:type="dxa"/>
          </w:tcPr>
          <w:p w14:paraId="7F80079E" w14:textId="353FC44A" w:rsidR="005071A1" w:rsidRPr="00657820" w:rsidRDefault="005071A1" w:rsidP="00252EE1">
            <w:pPr>
              <w:tabs>
                <w:tab w:val="left" w:pos="360"/>
                <w:tab w:val="left" w:pos="216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6DB13201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1D84913" w14:textId="1AEFD08B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2178295B" w14:textId="77777777" w:rsidR="005071A1" w:rsidRPr="00657820" w:rsidRDefault="005071A1" w:rsidP="005071A1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9D75E87" w14:textId="54A32D5A" w:rsidR="005071A1" w:rsidRPr="00657820" w:rsidRDefault="005071A1" w:rsidP="005071A1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2" w:type="dxa"/>
          </w:tcPr>
          <w:p w14:paraId="76522C0B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09B61" w14:textId="5B217433" w:rsidR="005071A1" w:rsidRPr="00657820" w:rsidRDefault="005071A1" w:rsidP="005071A1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5BBF9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8E9DD" w14:textId="4AA6E51C" w:rsidR="005071A1" w:rsidRPr="00657820" w:rsidRDefault="005071A1" w:rsidP="005071A1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0BC26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3EBE9E" w14:textId="27F06474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18,100</w:t>
            </w:r>
          </w:p>
        </w:tc>
      </w:tr>
      <w:tr w:rsidR="005071A1" w:rsidRPr="00657820" w14:paraId="1E125561" w14:textId="77777777" w:rsidTr="005911B9">
        <w:trPr>
          <w:trHeight w:val="20"/>
        </w:trPr>
        <w:tc>
          <w:tcPr>
            <w:tcW w:w="3050" w:type="dxa"/>
            <w:vAlign w:val="bottom"/>
          </w:tcPr>
          <w:p w14:paraId="349D86F2" w14:textId="5F3E12FF" w:rsidR="005071A1" w:rsidRPr="00657820" w:rsidRDefault="005071A1" w:rsidP="005071A1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A4EB61A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8ACC229" w14:textId="6B6BB97E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6A17A01" w14:textId="77777777" w:rsidR="005071A1" w:rsidRPr="00657820" w:rsidRDefault="005071A1" w:rsidP="005071A1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2BD273C6" w14:textId="17422766" w:rsidR="005071A1" w:rsidRPr="00657820" w:rsidRDefault="005071A1" w:rsidP="005071A1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851,137</w:t>
            </w:r>
          </w:p>
        </w:tc>
        <w:tc>
          <w:tcPr>
            <w:tcW w:w="92" w:type="dxa"/>
            <w:shd w:val="clear" w:color="auto" w:fill="auto"/>
          </w:tcPr>
          <w:p w14:paraId="43B02CB3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FAA97" w14:textId="52B0CD10" w:rsidR="005071A1" w:rsidRPr="00657820" w:rsidRDefault="005071A1" w:rsidP="005071A1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103,782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303B58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18CA9" w14:textId="1BC8FE1B" w:rsidR="005071A1" w:rsidRPr="00657820" w:rsidRDefault="005071A1" w:rsidP="005071A1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(378,697)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E2C9A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7E1D76E" w14:textId="27B37B74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576,222</w:t>
            </w:r>
          </w:p>
        </w:tc>
      </w:tr>
      <w:tr w:rsidR="005071A1" w:rsidRPr="00657820" w14:paraId="3523A642" w14:textId="77777777" w:rsidTr="005911B9">
        <w:trPr>
          <w:trHeight w:val="20"/>
        </w:trPr>
        <w:tc>
          <w:tcPr>
            <w:tcW w:w="3050" w:type="dxa"/>
            <w:vAlign w:val="bottom"/>
          </w:tcPr>
          <w:p w14:paraId="62E1656B" w14:textId="77777777" w:rsidR="005071A1" w:rsidRPr="00657820" w:rsidRDefault="005071A1" w:rsidP="005071A1">
            <w:pPr>
              <w:tabs>
                <w:tab w:val="left" w:pos="0"/>
                <w:tab w:val="left" w:pos="2160"/>
              </w:tabs>
              <w:ind w:left="352" w:hanging="36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</w:t>
            </w:r>
          </w:p>
          <w:p w14:paraId="0FA3CCF5" w14:textId="26EF36AF" w:rsidR="005071A1" w:rsidRPr="00657820" w:rsidRDefault="005071A1" w:rsidP="006919BC">
            <w:pPr>
              <w:tabs>
                <w:tab w:val="left" w:pos="360"/>
                <w:tab w:val="left" w:pos="2160"/>
              </w:tabs>
              <w:ind w:left="514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19FA9C10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E41C91C" w14:textId="77777777" w:rsidR="005071A1" w:rsidRPr="00657820" w:rsidRDefault="005071A1" w:rsidP="005071A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CCD12F5" w14:textId="77777777" w:rsidR="005071A1" w:rsidRPr="00657820" w:rsidRDefault="005071A1" w:rsidP="005071A1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9C5F04" w14:textId="77777777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25D2E66" w14:textId="4FF6251F" w:rsidR="005071A1" w:rsidRPr="00657820" w:rsidRDefault="005071A1" w:rsidP="005071A1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</w:tcPr>
          <w:p w14:paraId="2BC9E063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20DED" w14:textId="27A5D26D" w:rsidR="005071A1" w:rsidRPr="00657820" w:rsidRDefault="005071A1" w:rsidP="005071A1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CD46BE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B46D" w14:textId="03C85C8E" w:rsidR="005071A1" w:rsidRPr="00657820" w:rsidRDefault="005071A1" w:rsidP="005071A1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856D" w14:textId="77777777" w:rsidR="005071A1" w:rsidRPr="00657820" w:rsidRDefault="005071A1" w:rsidP="005071A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995261C" w14:textId="77777777" w:rsidR="005071A1" w:rsidRPr="00657820" w:rsidRDefault="005071A1" w:rsidP="005071A1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960798B" w14:textId="39E3B380" w:rsidR="005071A1" w:rsidRPr="00657820" w:rsidRDefault="005071A1" w:rsidP="005071A1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71A1" w:rsidRPr="00657820" w14:paraId="013AE5D0" w14:textId="77777777" w:rsidTr="005911B9">
        <w:trPr>
          <w:trHeight w:val="144"/>
        </w:trPr>
        <w:tc>
          <w:tcPr>
            <w:tcW w:w="3050" w:type="dxa"/>
            <w:vAlign w:val="bottom"/>
          </w:tcPr>
          <w:p w14:paraId="33AE06DF" w14:textId="4F8B546E" w:rsidR="005071A1" w:rsidRPr="00657820" w:rsidRDefault="005071A1" w:rsidP="006919B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364A6B22" w14:textId="77777777" w:rsidR="005071A1" w:rsidRPr="00657820" w:rsidRDefault="005071A1" w:rsidP="005071A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5FFCD430" w14:textId="77777777" w:rsidR="005071A1" w:rsidRPr="00657820" w:rsidRDefault="005071A1" w:rsidP="005071A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65114E" w14:textId="77777777" w:rsidR="005071A1" w:rsidRPr="00657820" w:rsidRDefault="005071A1" w:rsidP="005071A1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584FA" w14:textId="4B02F45B" w:rsidR="005071A1" w:rsidRPr="00657820" w:rsidRDefault="005071A1" w:rsidP="005071A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851,137</w:t>
            </w:r>
          </w:p>
        </w:tc>
        <w:tc>
          <w:tcPr>
            <w:tcW w:w="92" w:type="dxa"/>
          </w:tcPr>
          <w:p w14:paraId="74DB21AB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780F7" w14:textId="4B6511C3" w:rsidR="005071A1" w:rsidRPr="00657820" w:rsidRDefault="005071A1" w:rsidP="005071A1">
            <w:pPr>
              <w:tabs>
                <w:tab w:val="decimal" w:pos="41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60B4BE3" w14:textId="77777777" w:rsidR="005071A1" w:rsidRPr="00657820" w:rsidRDefault="005071A1" w:rsidP="005071A1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B1A3C" w14:textId="7F674359" w:rsidR="005071A1" w:rsidRPr="00657820" w:rsidRDefault="005071A1" w:rsidP="005071A1">
            <w:pPr>
              <w:tabs>
                <w:tab w:val="decimal" w:pos="4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A304F" w14:textId="77777777" w:rsidR="005071A1" w:rsidRPr="00657820" w:rsidRDefault="005071A1" w:rsidP="005071A1">
            <w:pPr>
              <w:tabs>
                <w:tab w:val="decimal" w:pos="882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27C2F99" w14:textId="1C354736" w:rsidR="005071A1" w:rsidRPr="00657820" w:rsidRDefault="005071A1" w:rsidP="005071A1">
            <w:pPr>
              <w:tabs>
                <w:tab w:val="decimal" w:pos="104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576,222</w:t>
            </w:r>
          </w:p>
        </w:tc>
      </w:tr>
    </w:tbl>
    <w:p w14:paraId="6F437362" w14:textId="1F5569D3" w:rsidR="00457E24" w:rsidRPr="00657820" w:rsidRDefault="00457E24" w:rsidP="00457E24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Pr="00657820">
        <w:rPr>
          <w:rFonts w:asciiTheme="majorBidi" w:hAnsiTheme="majorBidi" w:cstheme="majorBidi"/>
          <w:sz w:val="28"/>
        </w:rPr>
        <w:t>3</w:t>
      </w:r>
      <w:r w:rsidR="008A3E87"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="008A3E87" w:rsidRPr="00657820">
        <w:rPr>
          <w:rFonts w:asciiTheme="majorBidi" w:hAnsiTheme="majorBidi" w:cstheme="majorBidi"/>
          <w:sz w:val="28"/>
          <w:cs/>
        </w:rPr>
        <w:t>ธันวาคม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94487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94487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1080"/>
        <w:gridCol w:w="90"/>
        <w:gridCol w:w="1350"/>
        <w:gridCol w:w="90"/>
        <w:gridCol w:w="990"/>
        <w:gridCol w:w="90"/>
        <w:gridCol w:w="990"/>
        <w:gridCol w:w="90"/>
        <w:gridCol w:w="1350"/>
      </w:tblGrid>
      <w:tr w:rsidR="000340F9" w:rsidRPr="00657820" w14:paraId="7A0F7675" w14:textId="77777777" w:rsidTr="000F0C68">
        <w:trPr>
          <w:trHeight w:val="20"/>
        </w:trPr>
        <w:tc>
          <w:tcPr>
            <w:tcW w:w="3060" w:type="dxa"/>
            <w:vAlign w:val="bottom"/>
          </w:tcPr>
          <w:p w14:paraId="7571EC8E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E8CFED8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1976AA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5EA3B90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FBDB0E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0340F9" w:rsidRPr="00657820" w14:paraId="04424822" w14:textId="77777777" w:rsidTr="000F0C68">
        <w:trPr>
          <w:trHeight w:val="20"/>
        </w:trPr>
        <w:tc>
          <w:tcPr>
            <w:tcW w:w="3060" w:type="dxa"/>
            <w:vAlign w:val="bottom"/>
          </w:tcPr>
          <w:p w14:paraId="3E40668F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7AB3FC2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FB9DE14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8896E9E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7B659CEE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40F9" w:rsidRPr="00657820" w14:paraId="2CE0E195" w14:textId="77777777" w:rsidTr="000F0C68">
        <w:trPr>
          <w:trHeight w:val="20"/>
        </w:trPr>
        <w:tc>
          <w:tcPr>
            <w:tcW w:w="3060" w:type="dxa"/>
            <w:vMerge w:val="restart"/>
          </w:tcPr>
          <w:p w14:paraId="7DD5E297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1162BB70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13BD5F7A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6304901A" w14:textId="77777777" w:rsidR="000340F9" w:rsidRPr="00657820" w:rsidRDefault="000340F9" w:rsidP="000F0C68">
            <w:pPr>
              <w:tabs>
                <w:tab w:val="left" w:pos="360"/>
                <w:tab w:val="left" w:pos="2160"/>
              </w:tabs>
              <w:ind w:left="-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1192BE8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1D798B18" w14:textId="77777777" w:rsidR="008A3E87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DB643C9" w14:textId="41ECCD3B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9448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53746C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63D8F" w14:textId="44DDBDF4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08140C"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4946720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5C5B46F8" w14:textId="77777777" w:rsidR="008A3E87" w:rsidRPr="00657820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571CBC" w:rsidRPr="0065782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571CBC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6C44F7BC" w14:textId="3253DED0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</w:t>
            </w:r>
            <w:r w:rsidR="0099448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0340F9" w:rsidRPr="00657820" w14:paraId="21EC35D3" w14:textId="77777777" w:rsidTr="000F0C68">
        <w:trPr>
          <w:trHeight w:val="20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4A3AD563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E192303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35610115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573580C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505A0E6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3FA578C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FD4DFC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1A571E5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0F449F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C846DB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D52F0C9" w14:textId="77777777" w:rsidR="000340F9" w:rsidRPr="00657820" w:rsidRDefault="000340F9" w:rsidP="0072672F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94487" w:rsidRPr="00657820" w14:paraId="232A71B2" w14:textId="77777777" w:rsidTr="000F0C68">
        <w:trPr>
          <w:trHeight w:val="144"/>
        </w:trPr>
        <w:tc>
          <w:tcPr>
            <w:tcW w:w="3060" w:type="dxa"/>
          </w:tcPr>
          <w:p w14:paraId="7DD99B38" w14:textId="77777777" w:rsidR="00994487" w:rsidRPr="00657820" w:rsidRDefault="00994487" w:rsidP="00994487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0249CB2" w14:textId="77777777" w:rsidR="00994487" w:rsidRPr="00657820" w:rsidRDefault="00994487" w:rsidP="0099448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79C1B20" w14:textId="77777777" w:rsidR="00994487" w:rsidRPr="00657820" w:rsidRDefault="00994487" w:rsidP="0099448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AC978E2" w14:textId="77777777" w:rsidR="00994487" w:rsidRPr="00657820" w:rsidRDefault="00994487" w:rsidP="00994487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2F6346" w14:textId="3CB2BB5A" w:rsidR="00994487" w:rsidRPr="00657820" w:rsidRDefault="00994487" w:rsidP="00994487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13,646</w:t>
            </w:r>
          </w:p>
        </w:tc>
        <w:tc>
          <w:tcPr>
            <w:tcW w:w="90" w:type="dxa"/>
          </w:tcPr>
          <w:p w14:paraId="1B0040EF" w14:textId="77777777" w:rsidR="00994487" w:rsidRPr="00657820" w:rsidRDefault="00994487" w:rsidP="00994487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C7D5C1" w14:textId="46A88CAD" w:rsidR="00994487" w:rsidRPr="00657820" w:rsidRDefault="00F56531" w:rsidP="0099448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14,645</w:t>
            </w:r>
          </w:p>
        </w:tc>
        <w:tc>
          <w:tcPr>
            <w:tcW w:w="90" w:type="dxa"/>
            <w:shd w:val="clear" w:color="auto" w:fill="auto"/>
          </w:tcPr>
          <w:p w14:paraId="54605183" w14:textId="77777777" w:rsidR="00994487" w:rsidRPr="00657820" w:rsidRDefault="00994487" w:rsidP="009944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23E6EF" w14:textId="310C0AF2" w:rsidR="00994487" w:rsidRPr="00657820" w:rsidRDefault="00F56531" w:rsidP="00994487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25F1839" w14:textId="77777777" w:rsidR="00994487" w:rsidRPr="00657820" w:rsidRDefault="00994487" w:rsidP="009944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530FB6D" w14:textId="4C33D53D" w:rsidR="00994487" w:rsidRPr="00657820" w:rsidRDefault="00F56531" w:rsidP="0099448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tr w:rsidR="00994487" w:rsidRPr="00657820" w14:paraId="064A41C7" w14:textId="77777777" w:rsidTr="000F0C68">
        <w:trPr>
          <w:trHeight w:val="144"/>
        </w:trPr>
        <w:tc>
          <w:tcPr>
            <w:tcW w:w="3060" w:type="dxa"/>
          </w:tcPr>
          <w:p w14:paraId="2E587F20" w14:textId="267AC2D4" w:rsidR="00994487" w:rsidRPr="00657820" w:rsidRDefault="00994487" w:rsidP="00994487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411B0B7" w14:textId="77777777" w:rsidR="00994487" w:rsidRPr="00657820" w:rsidRDefault="00994487" w:rsidP="009944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5B517E7" w14:textId="77777777" w:rsidR="00994487" w:rsidRPr="00657820" w:rsidRDefault="00994487" w:rsidP="009944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F62ADF8" w14:textId="77777777" w:rsidR="00994487" w:rsidRPr="00657820" w:rsidRDefault="00994487" w:rsidP="0099448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B8CDA5" w14:textId="7E6D03D8" w:rsidR="00994487" w:rsidRPr="00657820" w:rsidRDefault="00994487" w:rsidP="002058A1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13,646</w:t>
            </w:r>
          </w:p>
        </w:tc>
        <w:tc>
          <w:tcPr>
            <w:tcW w:w="90" w:type="dxa"/>
            <w:vAlign w:val="center"/>
          </w:tcPr>
          <w:p w14:paraId="67B628E0" w14:textId="77777777" w:rsidR="00994487" w:rsidRPr="00657820" w:rsidRDefault="00994487" w:rsidP="002058A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4B15D5" w14:textId="7B7E22DA" w:rsidR="00994487" w:rsidRPr="00657820" w:rsidRDefault="00F56531" w:rsidP="002058A1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14,645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915AE8" w14:textId="77777777" w:rsidR="00994487" w:rsidRPr="00657820" w:rsidRDefault="00994487" w:rsidP="002058A1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59378B" w14:textId="088B4068" w:rsidR="00994487" w:rsidRPr="00A270D8" w:rsidRDefault="00011D59" w:rsidP="00011D59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270D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</w:t>
            </w:r>
            <w:r w:rsidR="00F56531" w:rsidRPr="00A270D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B4B159" w14:textId="77777777" w:rsidR="00994487" w:rsidRPr="00657820" w:rsidRDefault="00994487" w:rsidP="00011D5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1804AC14" w14:textId="308E3B86" w:rsidR="00994487" w:rsidRPr="00657820" w:rsidRDefault="00F56531" w:rsidP="002058A1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28,291</w:t>
            </w:r>
          </w:p>
        </w:tc>
      </w:tr>
    </w:tbl>
    <w:p w14:paraId="2EB59BDE" w14:textId="42F8B8EB" w:rsidR="005252CF" w:rsidRPr="00657820" w:rsidRDefault="005252CF" w:rsidP="00571C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1080"/>
        <w:gridCol w:w="90"/>
        <w:gridCol w:w="1350"/>
        <w:gridCol w:w="90"/>
        <w:gridCol w:w="990"/>
        <w:gridCol w:w="110"/>
        <w:gridCol w:w="970"/>
        <w:gridCol w:w="90"/>
        <w:gridCol w:w="1350"/>
      </w:tblGrid>
      <w:tr w:rsidR="00457E24" w:rsidRPr="00657820" w14:paraId="4A86BA07" w14:textId="77777777" w:rsidTr="0085745E">
        <w:trPr>
          <w:trHeight w:val="20"/>
        </w:trPr>
        <w:tc>
          <w:tcPr>
            <w:tcW w:w="3060" w:type="dxa"/>
            <w:vAlign w:val="bottom"/>
          </w:tcPr>
          <w:p w14:paraId="1806070D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A493FF6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2789B9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DB5161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2CDC18B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457E24" w:rsidRPr="00657820" w14:paraId="14275FF8" w14:textId="77777777" w:rsidTr="0085745E">
        <w:trPr>
          <w:trHeight w:val="20"/>
        </w:trPr>
        <w:tc>
          <w:tcPr>
            <w:tcW w:w="3060" w:type="dxa"/>
            <w:vAlign w:val="bottom"/>
          </w:tcPr>
          <w:p w14:paraId="2D9B71CA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6924A8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B00571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ECD93AB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0FA6FC3D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57E24" w:rsidRPr="00657820" w14:paraId="23A7D584" w14:textId="77777777" w:rsidTr="0085745E">
        <w:trPr>
          <w:trHeight w:val="20"/>
        </w:trPr>
        <w:tc>
          <w:tcPr>
            <w:tcW w:w="3060" w:type="dxa"/>
            <w:vMerge w:val="restart"/>
          </w:tcPr>
          <w:p w14:paraId="45995C39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2773DA37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22872BDA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6AA02B1" w14:textId="77777777" w:rsidR="00457E24" w:rsidRPr="00657820" w:rsidRDefault="00457E24" w:rsidP="0085745E">
            <w:pPr>
              <w:tabs>
                <w:tab w:val="left" w:pos="360"/>
                <w:tab w:val="left" w:pos="2160"/>
              </w:tabs>
              <w:ind w:left="-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336187E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7D776058" w14:textId="77777777" w:rsidR="008A3E87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76A8D8C" w14:textId="19E0023A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6515E1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C4F9D9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19FF8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152D864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AD022B5" w14:textId="77777777" w:rsidR="008A3E87" w:rsidRPr="00657820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2218920E" w14:textId="4E379CBF" w:rsidR="00457E24" w:rsidRPr="00657820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</w:t>
            </w:r>
            <w:r w:rsidR="006515E1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57E24" w:rsidRPr="00657820" w14:paraId="26D063DE" w14:textId="77777777" w:rsidTr="0085745E">
        <w:trPr>
          <w:trHeight w:val="20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78B6E5CB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B9A8978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129889A7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0E582F8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7FDE1984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685CA5A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B0A534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74BE92CE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E12DDA6" w14:textId="77777777" w:rsidR="00457E24" w:rsidRPr="00657820" w:rsidRDefault="00457E2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CE0A0A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F63E837" w14:textId="77777777" w:rsidR="00457E24" w:rsidRPr="00657820" w:rsidRDefault="00457E24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94487" w:rsidRPr="00657820" w14:paraId="67B4B646" w14:textId="77777777" w:rsidTr="0085745E">
        <w:trPr>
          <w:trHeight w:val="144"/>
        </w:trPr>
        <w:tc>
          <w:tcPr>
            <w:tcW w:w="3060" w:type="dxa"/>
          </w:tcPr>
          <w:p w14:paraId="239405FB" w14:textId="77777777" w:rsidR="00994487" w:rsidRPr="00657820" w:rsidRDefault="00994487" w:rsidP="00994487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00B628DB" w14:textId="77777777" w:rsidR="00994487" w:rsidRPr="00657820" w:rsidRDefault="00994487" w:rsidP="0099448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74A15A6" w14:textId="77777777" w:rsidR="00994487" w:rsidRPr="00657820" w:rsidRDefault="00994487" w:rsidP="00994487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02D7513" w14:textId="77777777" w:rsidR="00994487" w:rsidRPr="00657820" w:rsidRDefault="00994487" w:rsidP="00994487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F10AD6" w14:textId="375EC5E1" w:rsidR="00994487" w:rsidRPr="00657820" w:rsidRDefault="00994487" w:rsidP="00994487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7,396</w:t>
            </w:r>
          </w:p>
        </w:tc>
        <w:tc>
          <w:tcPr>
            <w:tcW w:w="90" w:type="dxa"/>
          </w:tcPr>
          <w:p w14:paraId="5C39584E" w14:textId="77777777" w:rsidR="00994487" w:rsidRPr="00657820" w:rsidRDefault="00994487" w:rsidP="00994487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FD9AC1" w14:textId="5030FC27" w:rsidR="00994487" w:rsidRPr="00657820" w:rsidRDefault="00994487" w:rsidP="0099448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6,250</w:t>
            </w:r>
          </w:p>
        </w:tc>
        <w:tc>
          <w:tcPr>
            <w:tcW w:w="110" w:type="dxa"/>
            <w:shd w:val="clear" w:color="auto" w:fill="auto"/>
          </w:tcPr>
          <w:p w14:paraId="02269F9B" w14:textId="77777777" w:rsidR="00994487" w:rsidRPr="00657820" w:rsidRDefault="00994487" w:rsidP="009944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EC5A759" w14:textId="5D2CF43B" w:rsidR="00994487" w:rsidRPr="00657820" w:rsidRDefault="00994487" w:rsidP="00994487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FB1B0FE" w14:textId="77777777" w:rsidR="00994487" w:rsidRPr="00657820" w:rsidRDefault="00994487" w:rsidP="009944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DFB877" w14:textId="11E741FE" w:rsidR="00994487" w:rsidRPr="00657820" w:rsidRDefault="00994487" w:rsidP="0099448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13,646</w:t>
            </w:r>
          </w:p>
        </w:tc>
      </w:tr>
      <w:tr w:rsidR="00994487" w:rsidRPr="00657820" w14:paraId="04754B92" w14:textId="77777777" w:rsidTr="0085745E">
        <w:trPr>
          <w:trHeight w:val="20"/>
        </w:trPr>
        <w:tc>
          <w:tcPr>
            <w:tcW w:w="3060" w:type="dxa"/>
          </w:tcPr>
          <w:p w14:paraId="1AC17DD0" w14:textId="6EB4384C" w:rsidR="00994487" w:rsidRPr="00657820" w:rsidRDefault="00994487" w:rsidP="00994487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C045B00" w14:textId="77777777" w:rsidR="00994487" w:rsidRPr="00657820" w:rsidRDefault="00994487" w:rsidP="009944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23B896" w14:textId="77777777" w:rsidR="00994487" w:rsidRPr="00657820" w:rsidRDefault="00994487" w:rsidP="009944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B6D2510" w14:textId="77777777" w:rsidR="00994487" w:rsidRPr="00657820" w:rsidRDefault="00994487" w:rsidP="00994487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33B719" w14:textId="4DA87C98" w:rsidR="00994487" w:rsidRPr="00657820" w:rsidRDefault="00994487" w:rsidP="00994487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7,396</w:t>
            </w:r>
          </w:p>
        </w:tc>
        <w:tc>
          <w:tcPr>
            <w:tcW w:w="90" w:type="dxa"/>
            <w:vAlign w:val="bottom"/>
          </w:tcPr>
          <w:p w14:paraId="2C03FD38" w14:textId="77777777" w:rsidR="00994487" w:rsidRPr="00657820" w:rsidRDefault="00994487" w:rsidP="00994487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61D98" w14:textId="236556FC" w:rsidR="00994487" w:rsidRPr="00657820" w:rsidRDefault="00994487" w:rsidP="00994487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6,250</w:t>
            </w:r>
          </w:p>
        </w:tc>
        <w:tc>
          <w:tcPr>
            <w:tcW w:w="110" w:type="dxa"/>
            <w:shd w:val="clear" w:color="auto" w:fill="auto"/>
          </w:tcPr>
          <w:p w14:paraId="5B7A184C" w14:textId="77777777" w:rsidR="00994487" w:rsidRPr="00657820" w:rsidRDefault="00994487" w:rsidP="00994487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311C5" w14:textId="3F9FB2E7" w:rsidR="00994487" w:rsidRPr="00657820" w:rsidRDefault="00994487" w:rsidP="00994487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ECD9D90" w14:textId="77777777" w:rsidR="00994487" w:rsidRPr="00657820" w:rsidRDefault="00994487" w:rsidP="009944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2285D6" w14:textId="3023F50D" w:rsidR="00994487" w:rsidRPr="00657820" w:rsidRDefault="00994487" w:rsidP="00994487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13,646</w:t>
            </w:r>
          </w:p>
        </w:tc>
      </w:tr>
    </w:tbl>
    <w:p w14:paraId="5EBAC4D1" w14:textId="77777777" w:rsidR="00750A17" w:rsidRPr="00657820" w:rsidRDefault="00750A17" w:rsidP="000445A8">
      <w:pPr>
        <w:spacing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8B3A52C" w14:textId="09961BF2" w:rsidR="00D5121C" w:rsidRPr="00657820" w:rsidRDefault="009B2480" w:rsidP="00E433F1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ยอดคงเหลือของเงินกู้ยืมระยะสั้นจากบุคคล</w:t>
      </w:r>
      <w:r w:rsidR="00B55ECD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</w:t>
      </w:r>
      <w:r w:rsidR="00EC7E6D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="00EC7E6D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="00EC7E6D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EC7E6D"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94487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EC7E6D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C7E6D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EC7E6D"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94487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B1C44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0"/>
        <w:gridCol w:w="90"/>
        <w:gridCol w:w="1615"/>
        <w:gridCol w:w="90"/>
        <w:gridCol w:w="1256"/>
        <w:gridCol w:w="90"/>
        <w:gridCol w:w="926"/>
        <w:gridCol w:w="90"/>
        <w:gridCol w:w="893"/>
        <w:gridCol w:w="95"/>
        <w:gridCol w:w="1345"/>
      </w:tblGrid>
      <w:tr w:rsidR="00D5121C" w:rsidRPr="00657820" w14:paraId="580F745A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2ED47209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7279013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33CEE359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2F49AE3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vAlign w:val="bottom"/>
          </w:tcPr>
          <w:p w14:paraId="1CE6A9DE" w14:textId="77777777" w:rsidR="00D5121C" w:rsidRPr="00657820" w:rsidRDefault="009B24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5121C" w:rsidRPr="00657820" w14:paraId="0A4AA430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63EF7E34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5C9851A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4F042C15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E1C025C" w14:textId="77777777" w:rsidR="00D5121C" w:rsidRPr="00657820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tcBorders>
              <w:bottom w:val="single" w:sz="4" w:space="0" w:color="auto"/>
            </w:tcBorders>
            <w:vAlign w:val="bottom"/>
          </w:tcPr>
          <w:p w14:paraId="4393705E" w14:textId="77777777" w:rsidR="00D5121C" w:rsidRPr="00657820" w:rsidRDefault="009B248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B1C44" w:rsidRPr="00657820" w14:paraId="2100463C" w14:textId="77777777" w:rsidTr="00EC5D63">
        <w:trPr>
          <w:trHeight w:val="20"/>
        </w:trPr>
        <w:tc>
          <w:tcPr>
            <w:tcW w:w="2780" w:type="dxa"/>
            <w:vMerge w:val="restart"/>
          </w:tcPr>
          <w:p w14:paraId="3BC95679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เงินกู้ยืมระยะสั้นจากบุคคล</w:t>
            </w:r>
          </w:p>
          <w:p w14:paraId="6C897756" w14:textId="5E69E4C7" w:rsidR="007B1C44" w:rsidRPr="00657820" w:rsidRDefault="007B1C44" w:rsidP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หรือกิจการที่เกี่ยวข้องกัน</w:t>
            </w:r>
          </w:p>
        </w:tc>
        <w:tc>
          <w:tcPr>
            <w:tcW w:w="90" w:type="dxa"/>
          </w:tcPr>
          <w:p w14:paraId="70B41D65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Merge w:val="restart"/>
          </w:tcPr>
          <w:p w14:paraId="2A5F496E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8D88EF9" w14:textId="2490BD6E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6F1B3DC" w14:textId="77777777" w:rsidR="007B1C44" w:rsidRPr="00657820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vMerge w:val="restart"/>
          </w:tcPr>
          <w:p w14:paraId="7F0E15B3" w14:textId="77777777" w:rsidR="00F15661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  <w:p w14:paraId="718DCABF" w14:textId="4DB6E4A9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8E4198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7A7FAB2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9" w:type="dxa"/>
            <w:gridSpan w:val="3"/>
            <w:tcBorders>
              <w:bottom w:val="single" w:sz="4" w:space="0" w:color="auto"/>
            </w:tcBorders>
          </w:tcPr>
          <w:p w14:paraId="32495B80" w14:textId="19F2B176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5" w:type="dxa"/>
            <w:tcBorders>
              <w:right w:val="nil"/>
            </w:tcBorders>
          </w:tcPr>
          <w:p w14:paraId="4348195D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Merge w:val="restart"/>
            <w:tcBorders>
              <w:left w:val="nil"/>
            </w:tcBorders>
          </w:tcPr>
          <w:p w14:paraId="74D36D8D" w14:textId="77777777" w:rsidR="00F15661" w:rsidRPr="00657820" w:rsidRDefault="007B1C44" w:rsidP="007B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4001D2C9" w14:textId="4AF95C2C" w:rsidR="007B1C44" w:rsidRPr="00657820" w:rsidRDefault="007B1C44" w:rsidP="007B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8E4198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B1C44" w:rsidRPr="00657820" w14:paraId="18EF1FB7" w14:textId="77777777" w:rsidTr="00EC5D63">
        <w:trPr>
          <w:trHeight w:val="20"/>
        </w:trPr>
        <w:tc>
          <w:tcPr>
            <w:tcW w:w="2780" w:type="dxa"/>
            <w:vMerge/>
            <w:tcBorders>
              <w:bottom w:val="single" w:sz="4" w:space="0" w:color="auto"/>
            </w:tcBorders>
            <w:vAlign w:val="bottom"/>
          </w:tcPr>
          <w:p w14:paraId="22931DC7" w14:textId="58D69971" w:rsidR="007B1C44" w:rsidRPr="00657820" w:rsidRDefault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0EA14B1" w14:textId="77777777" w:rsidR="007B1C44" w:rsidRPr="00657820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  <w:vAlign w:val="bottom"/>
          </w:tcPr>
          <w:p w14:paraId="2F288306" w14:textId="7D93CE53" w:rsidR="007B1C44" w:rsidRPr="00657820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03743EA" w14:textId="77777777" w:rsidR="007B1C44" w:rsidRPr="00657820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</w:tcPr>
          <w:p w14:paraId="233538F8" w14:textId="794AA6EF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D752DE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E92E126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3D421C3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C1FD6BB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5" w:type="dxa"/>
            <w:tcBorders>
              <w:right w:val="nil"/>
            </w:tcBorders>
          </w:tcPr>
          <w:p w14:paraId="6C7DBA2B" w14:textId="77777777" w:rsidR="007B1C44" w:rsidRPr="00657820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4" w:space="0" w:color="auto"/>
            </w:tcBorders>
          </w:tcPr>
          <w:p w14:paraId="2E5BF5BD" w14:textId="62FBF9EF" w:rsidR="007B1C44" w:rsidRPr="00657820" w:rsidRDefault="007B1C44" w:rsidP="007B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94487" w:rsidRPr="00657820" w14:paraId="3280B26B" w14:textId="77777777" w:rsidTr="00EC5D63">
        <w:trPr>
          <w:trHeight w:val="20"/>
        </w:trPr>
        <w:tc>
          <w:tcPr>
            <w:tcW w:w="2780" w:type="dxa"/>
            <w:tcBorders>
              <w:top w:val="single" w:sz="4" w:space="0" w:color="auto"/>
            </w:tcBorders>
          </w:tcPr>
          <w:p w14:paraId="2D9E00AF" w14:textId="77777777" w:rsidR="00994487" w:rsidRPr="00657820" w:rsidRDefault="00994487" w:rsidP="00994487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กรรมการของบริษัทย่อย</w:t>
            </w:r>
          </w:p>
          <w:p w14:paraId="28A070F8" w14:textId="779F1D51" w:rsidR="00994487" w:rsidRPr="00657820" w:rsidRDefault="002F0703" w:rsidP="00994487">
            <w:pPr>
              <w:tabs>
                <w:tab w:val="left" w:pos="2160"/>
              </w:tabs>
              <w:ind w:left="353" w:firstLine="2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94487" w:rsidRPr="00657820">
              <w:rPr>
                <w:rFonts w:asciiTheme="majorBidi" w:hAnsiTheme="majorBidi" w:cstheme="majorBidi"/>
                <w:sz w:val="28"/>
              </w:rPr>
              <w:t>(</w:t>
            </w:r>
            <w:r w:rsidR="00994487"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94487" w:rsidRPr="00657820">
              <w:rPr>
                <w:rFonts w:asciiTheme="majorBidi" w:hAnsiTheme="majorBidi" w:cstheme="majorBidi"/>
                <w:sz w:val="28"/>
              </w:rPr>
              <w:t>2</w:t>
            </w:r>
            <w:r w:rsidR="00F94B51" w:rsidRPr="00657820">
              <w:rPr>
                <w:rFonts w:asciiTheme="majorBidi" w:hAnsiTheme="majorBidi" w:cstheme="majorBidi"/>
                <w:sz w:val="28"/>
              </w:rPr>
              <w:t>6</w:t>
            </w:r>
            <w:r w:rsidR="00994487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2E1AAA7E" w14:textId="77777777" w:rsidR="00994487" w:rsidRPr="00657820" w:rsidRDefault="00994487" w:rsidP="009944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51BA6759" w14:textId="77777777" w:rsidR="00B468EF" w:rsidRPr="00657820" w:rsidRDefault="00B468EF" w:rsidP="00994487">
            <w:pPr>
              <w:ind w:left="92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00B79CA" w14:textId="796FD139" w:rsidR="00994487" w:rsidRPr="00657820" w:rsidRDefault="00994487" w:rsidP="00994487">
            <w:pPr>
              <w:ind w:left="9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634C284D" w14:textId="77777777" w:rsidR="00994487" w:rsidRPr="00657820" w:rsidRDefault="00994487" w:rsidP="00994487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BB2FDB7" w14:textId="5431CB46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</w:tcPr>
          <w:p w14:paraId="1CBC5D54" w14:textId="77777777" w:rsidR="00994487" w:rsidRPr="00657820" w:rsidRDefault="00994487" w:rsidP="00994487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61A50CBA" w14:textId="77777777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1551F22" w14:textId="13E616B0" w:rsidR="00F56531" w:rsidRPr="00657820" w:rsidRDefault="00F56531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9816FF" w14:textId="77777777" w:rsidR="00994487" w:rsidRPr="00657820" w:rsidRDefault="00994487" w:rsidP="00994487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FE98" w14:textId="36CA05B6" w:rsidR="00994487" w:rsidRPr="00657820" w:rsidRDefault="00F56531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(1,413)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7951D6DF" w14:textId="77777777" w:rsidR="00994487" w:rsidRPr="00657820" w:rsidRDefault="00994487" w:rsidP="00994487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AD180E" w14:textId="48406FDA" w:rsidR="00994487" w:rsidRPr="00657820" w:rsidRDefault="00F56531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94487" w:rsidRPr="00657820" w14:paraId="401F4CEA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5F52346C" w14:textId="77777777" w:rsidR="00994487" w:rsidRPr="00657820" w:rsidRDefault="00994487" w:rsidP="0099448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FB1F576" w14:textId="77777777" w:rsidR="00994487" w:rsidRPr="00657820" w:rsidRDefault="00994487" w:rsidP="00994487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1922B518" w14:textId="77777777" w:rsidR="00994487" w:rsidRPr="00657820" w:rsidRDefault="00994487" w:rsidP="00994487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38A0BB2" w14:textId="77777777" w:rsidR="00994487" w:rsidRPr="00657820" w:rsidRDefault="00994487" w:rsidP="00994487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1EF8B6C" w14:textId="3B98B091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1,413</w:t>
            </w:r>
          </w:p>
        </w:tc>
        <w:tc>
          <w:tcPr>
            <w:tcW w:w="90" w:type="dxa"/>
          </w:tcPr>
          <w:p w14:paraId="1DC48D52" w14:textId="77777777" w:rsidR="00994487" w:rsidRPr="00657820" w:rsidRDefault="00994487" w:rsidP="00994487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4986" w14:textId="7D010C9D" w:rsidR="00994487" w:rsidRPr="00657820" w:rsidRDefault="00F56531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075F23" w14:textId="77777777" w:rsidR="00994487" w:rsidRPr="00657820" w:rsidRDefault="00994487" w:rsidP="00994487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9AA2A" w14:textId="088743CB" w:rsidR="00994487" w:rsidRPr="00657820" w:rsidRDefault="00F56531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(1,413)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2461EF0B" w14:textId="77777777" w:rsidR="00994487" w:rsidRPr="00657820" w:rsidRDefault="00994487" w:rsidP="00994487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C1C2E0B" w14:textId="6B0FE55F" w:rsidR="00994487" w:rsidRPr="00657820" w:rsidRDefault="00F56531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F2775A" w:rsidRPr="00657820" w14:paraId="3A5C72A6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0225725D" w14:textId="56B25169" w:rsidR="00317702" w:rsidRPr="00657820" w:rsidRDefault="00317702" w:rsidP="0025210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F948BB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71A108FD" w14:textId="267CBA06" w:rsidR="00F2775A" w:rsidRPr="00657820" w:rsidRDefault="00F2775A" w:rsidP="0025210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9E2BC63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vAlign w:val="bottom"/>
          </w:tcPr>
          <w:p w14:paraId="1A61F0B8" w14:textId="1D889C32" w:rsidR="00F2775A" w:rsidRPr="00657820" w:rsidRDefault="00F2775A" w:rsidP="00D67D06">
            <w:pPr>
              <w:tabs>
                <w:tab w:val="left" w:pos="360"/>
                <w:tab w:val="left" w:pos="2160"/>
              </w:tabs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3EDB" w:rsidRPr="00657820" w14:paraId="53C819A8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734860D0" w14:textId="77777777" w:rsidR="00BE3EDB" w:rsidRPr="00657820" w:rsidRDefault="00BE3EDB" w:rsidP="0025210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AB7059F" w14:textId="77777777" w:rsidR="00BE3EDB" w:rsidRPr="00657820" w:rsidRDefault="00BE3EDB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1A5F7A8F" w14:textId="77777777" w:rsidR="00BE3EDB" w:rsidRPr="00657820" w:rsidRDefault="00BE3EDB" w:rsidP="0025210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BED7299" w14:textId="77777777" w:rsidR="00BE3EDB" w:rsidRPr="00657820" w:rsidRDefault="00BE3EDB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vAlign w:val="bottom"/>
          </w:tcPr>
          <w:p w14:paraId="3F524FB1" w14:textId="1CDCDA32" w:rsidR="00BE3EDB" w:rsidRPr="00657820" w:rsidRDefault="00BE3EDB" w:rsidP="00D67D06">
            <w:pPr>
              <w:tabs>
                <w:tab w:val="left" w:pos="360"/>
                <w:tab w:val="left" w:pos="2160"/>
              </w:tabs>
              <w:ind w:lef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2775A" w:rsidRPr="00657820" w14:paraId="331617CB" w14:textId="77777777" w:rsidTr="00EC5D63">
        <w:trPr>
          <w:trHeight w:val="20"/>
        </w:trPr>
        <w:tc>
          <w:tcPr>
            <w:tcW w:w="2780" w:type="dxa"/>
            <w:vAlign w:val="bottom"/>
          </w:tcPr>
          <w:p w14:paraId="685F61FB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E3EBFA3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Align w:val="bottom"/>
          </w:tcPr>
          <w:p w14:paraId="384AA7CF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31470A4" w14:textId="77777777" w:rsidR="00F2775A" w:rsidRPr="00657820" w:rsidRDefault="00F2775A" w:rsidP="00F2775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95" w:type="dxa"/>
            <w:gridSpan w:val="7"/>
            <w:tcBorders>
              <w:bottom w:val="single" w:sz="4" w:space="0" w:color="auto"/>
            </w:tcBorders>
            <w:vAlign w:val="bottom"/>
          </w:tcPr>
          <w:p w14:paraId="6231FF25" w14:textId="74DC42D4" w:rsidR="00F2775A" w:rsidRPr="00657820" w:rsidRDefault="00F2775A" w:rsidP="00F2775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B1C44" w:rsidRPr="00657820" w14:paraId="7E9256CB" w14:textId="77777777" w:rsidTr="00EC5D63">
        <w:trPr>
          <w:trHeight w:val="20"/>
        </w:trPr>
        <w:tc>
          <w:tcPr>
            <w:tcW w:w="2780" w:type="dxa"/>
            <w:vMerge w:val="restart"/>
            <w:tcBorders>
              <w:bottom w:val="single" w:sz="4" w:space="0" w:color="auto"/>
            </w:tcBorders>
            <w:vAlign w:val="bottom"/>
          </w:tcPr>
          <w:p w14:paraId="48AADF7C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เงินกู้ยืมระยะสั้นจากบุคคล</w:t>
            </w:r>
          </w:p>
          <w:p w14:paraId="7BB5E937" w14:textId="5E4C855E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2A17F607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Merge w:val="restart"/>
            <w:tcBorders>
              <w:bottom w:val="single" w:sz="4" w:space="0" w:color="auto"/>
            </w:tcBorders>
            <w:vAlign w:val="bottom"/>
          </w:tcPr>
          <w:p w14:paraId="0F7A4FA0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0CC0DADF" w14:textId="624D641F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D99421A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vMerge w:val="restart"/>
            <w:tcBorders>
              <w:bottom w:val="single" w:sz="4" w:space="0" w:color="auto"/>
            </w:tcBorders>
            <w:vAlign w:val="bottom"/>
          </w:tcPr>
          <w:p w14:paraId="3B91A8A5" w14:textId="5DFFA1A0" w:rsidR="00F15661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  <w:p w14:paraId="5B89B5E9" w14:textId="7A8AC633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6A71F4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D149D03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9" w:type="dxa"/>
            <w:gridSpan w:val="3"/>
            <w:tcBorders>
              <w:bottom w:val="single" w:sz="4" w:space="0" w:color="auto"/>
            </w:tcBorders>
            <w:vAlign w:val="bottom"/>
          </w:tcPr>
          <w:p w14:paraId="2AD84F1D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5" w:type="dxa"/>
            <w:tcBorders>
              <w:right w:val="nil"/>
            </w:tcBorders>
          </w:tcPr>
          <w:p w14:paraId="475FC8E7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4C35C202" w14:textId="4560B625" w:rsidR="00F15661" w:rsidRPr="00657820" w:rsidRDefault="007B1C44" w:rsidP="00F5556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40AB16B1" w14:textId="6504A86F" w:rsidR="004A4BF1" w:rsidRPr="00657820" w:rsidRDefault="007B1C44" w:rsidP="004A4BF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6A71F4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B1C44" w:rsidRPr="00657820" w14:paraId="1B707EB1" w14:textId="77777777" w:rsidTr="00EC5D63">
        <w:trPr>
          <w:trHeight w:val="287"/>
        </w:trPr>
        <w:tc>
          <w:tcPr>
            <w:tcW w:w="2780" w:type="dxa"/>
            <w:vMerge/>
            <w:tcBorders>
              <w:bottom w:val="single" w:sz="4" w:space="0" w:color="auto"/>
            </w:tcBorders>
            <w:vAlign w:val="bottom"/>
          </w:tcPr>
          <w:p w14:paraId="4F18A96C" w14:textId="37942060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25C0795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  <w:vAlign w:val="bottom"/>
          </w:tcPr>
          <w:p w14:paraId="002881DC" w14:textId="35C63209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A7E6F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vAlign w:val="bottom"/>
          </w:tcPr>
          <w:p w14:paraId="06A133EF" w14:textId="7684BD90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151FDE3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7185D1CB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CE3AFA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3B967C1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5" w:type="dxa"/>
            <w:tcBorders>
              <w:right w:val="nil"/>
            </w:tcBorders>
          </w:tcPr>
          <w:p w14:paraId="3ACE3646" w14:textId="77777777" w:rsidR="007B1C44" w:rsidRPr="00657820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404E922" w14:textId="70889CF8" w:rsidR="007B1C44" w:rsidRPr="00657820" w:rsidRDefault="007B1C44" w:rsidP="00260DA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94487" w:rsidRPr="00657820" w14:paraId="17F9E4AC" w14:textId="77777777" w:rsidTr="00EC5D63">
        <w:trPr>
          <w:trHeight w:val="20"/>
        </w:trPr>
        <w:tc>
          <w:tcPr>
            <w:tcW w:w="2780" w:type="dxa"/>
            <w:tcBorders>
              <w:top w:val="single" w:sz="4" w:space="0" w:color="auto"/>
            </w:tcBorders>
          </w:tcPr>
          <w:p w14:paraId="114C6A0F" w14:textId="6E76F6ED" w:rsidR="00994487" w:rsidRPr="00657820" w:rsidRDefault="00994487" w:rsidP="00994487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กรรมการของบริษัทย่อย</w:t>
            </w:r>
          </w:p>
          <w:p w14:paraId="45B90EC3" w14:textId="0AEF19D0" w:rsidR="00994487" w:rsidRPr="00657820" w:rsidRDefault="00994487" w:rsidP="00994487">
            <w:pPr>
              <w:tabs>
                <w:tab w:val="left" w:pos="2160"/>
              </w:tabs>
              <w:ind w:left="443" w:firstLine="1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</w:t>
            </w:r>
            <w:r w:rsidR="00F94B51" w:rsidRPr="00657820">
              <w:rPr>
                <w:rFonts w:asciiTheme="majorBidi" w:hAnsiTheme="majorBidi" w:cstheme="majorBidi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72CC2282" w14:textId="77777777" w:rsidR="00994487" w:rsidRPr="00657820" w:rsidRDefault="00994487" w:rsidP="009944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1F372CAD" w14:textId="77777777" w:rsidR="00B468EF" w:rsidRPr="00657820" w:rsidRDefault="009C0D24" w:rsidP="009C0D24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67782D19" w14:textId="28DE9E17" w:rsidR="00994487" w:rsidRPr="00657820" w:rsidRDefault="00B468EF" w:rsidP="009C0D24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994487" w:rsidRPr="0065782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08670542" w14:textId="77777777" w:rsidR="00994487" w:rsidRPr="00657820" w:rsidRDefault="00994487" w:rsidP="009944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415B0A" w14:textId="6FE41610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D4E72F7" w14:textId="77777777" w:rsidR="00994487" w:rsidRPr="00657820" w:rsidRDefault="00994487" w:rsidP="00994487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5E6ADE3D" w14:textId="77777777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59D2999" w14:textId="44DCA220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2,220</w:t>
            </w:r>
          </w:p>
        </w:tc>
        <w:tc>
          <w:tcPr>
            <w:tcW w:w="90" w:type="dxa"/>
            <w:shd w:val="clear" w:color="auto" w:fill="auto"/>
          </w:tcPr>
          <w:p w14:paraId="6951B170" w14:textId="77777777" w:rsidR="00994487" w:rsidRPr="00657820" w:rsidRDefault="00994487" w:rsidP="00994487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1143D" w14:textId="6344F99B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(807)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70426058" w14:textId="77777777" w:rsidR="00994487" w:rsidRPr="00657820" w:rsidRDefault="00994487" w:rsidP="00994487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D76F74C" w14:textId="756F8F1C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1,413</w:t>
            </w:r>
          </w:p>
        </w:tc>
      </w:tr>
      <w:tr w:rsidR="00E478CC" w:rsidRPr="00657820" w14:paraId="1822DC42" w14:textId="77777777" w:rsidTr="007251ED">
        <w:trPr>
          <w:trHeight w:val="144"/>
        </w:trPr>
        <w:tc>
          <w:tcPr>
            <w:tcW w:w="2780" w:type="dxa"/>
            <w:vAlign w:val="bottom"/>
          </w:tcPr>
          <w:p w14:paraId="4F593319" w14:textId="77777777" w:rsidR="00994487" w:rsidRPr="00657820" w:rsidRDefault="00994487" w:rsidP="00994487">
            <w:pPr>
              <w:tabs>
                <w:tab w:val="left" w:pos="900"/>
                <w:tab w:val="left" w:pos="144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DA8F14F" w14:textId="77777777" w:rsidR="00994487" w:rsidRPr="00657820" w:rsidRDefault="00994487" w:rsidP="00994487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C0A1EE0" w14:textId="3D4510F9" w:rsidR="00994487" w:rsidRPr="00657820" w:rsidRDefault="00994487" w:rsidP="00994487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4F3438" w14:textId="77777777" w:rsidR="00994487" w:rsidRPr="00657820" w:rsidRDefault="00994487" w:rsidP="0099448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30EB4" w14:textId="59984875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4CA7D85F" w14:textId="77777777" w:rsidR="00994487" w:rsidRPr="00657820" w:rsidRDefault="00994487" w:rsidP="00994487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48B34" w14:textId="7861E15E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2,220</w:t>
            </w:r>
          </w:p>
        </w:tc>
        <w:tc>
          <w:tcPr>
            <w:tcW w:w="90" w:type="dxa"/>
            <w:shd w:val="clear" w:color="auto" w:fill="auto"/>
          </w:tcPr>
          <w:p w14:paraId="3AFD29CD" w14:textId="77777777" w:rsidR="00994487" w:rsidRPr="00657820" w:rsidRDefault="00994487" w:rsidP="00994487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6422" w14:textId="1D6BB534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(807)</w:t>
            </w:r>
          </w:p>
        </w:tc>
        <w:tc>
          <w:tcPr>
            <w:tcW w:w="95" w:type="dxa"/>
            <w:tcBorders>
              <w:right w:val="nil"/>
            </w:tcBorders>
            <w:shd w:val="clear" w:color="auto" w:fill="auto"/>
          </w:tcPr>
          <w:p w14:paraId="3DC32AD8" w14:textId="77777777" w:rsidR="00994487" w:rsidRPr="00657820" w:rsidRDefault="00994487" w:rsidP="00994487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34F66AE" w14:textId="294CBE77" w:rsidR="00994487" w:rsidRPr="00657820" w:rsidRDefault="00994487" w:rsidP="0099448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1,413</w:t>
            </w:r>
          </w:p>
        </w:tc>
      </w:tr>
    </w:tbl>
    <w:p w14:paraId="065E54BF" w14:textId="134AA47F" w:rsidR="005252CF" w:rsidRPr="00657820" w:rsidRDefault="005252CF">
      <w:pPr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1530"/>
        <w:gridCol w:w="90"/>
        <w:gridCol w:w="1350"/>
        <w:gridCol w:w="90"/>
        <w:gridCol w:w="900"/>
        <w:gridCol w:w="90"/>
        <w:gridCol w:w="900"/>
        <w:gridCol w:w="90"/>
        <w:gridCol w:w="1350"/>
      </w:tblGrid>
      <w:tr w:rsidR="00D5121C" w:rsidRPr="00657820" w14:paraId="3DF8AE47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3E763639" w14:textId="085D8259" w:rsidR="00D5121C" w:rsidRPr="00657820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80AF73B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7BB7A0F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E46734F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5FC259B7" w14:textId="77777777" w:rsidR="00D5121C" w:rsidRPr="00657820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5121C" w:rsidRPr="00657820" w14:paraId="6620868B" w14:textId="77777777" w:rsidTr="00122357">
        <w:trPr>
          <w:trHeight w:val="20"/>
        </w:trPr>
        <w:tc>
          <w:tcPr>
            <w:tcW w:w="2790" w:type="dxa"/>
            <w:vAlign w:val="bottom"/>
          </w:tcPr>
          <w:p w14:paraId="0842A9BF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076B099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4619780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EFDF301" w14:textId="77777777" w:rsidR="00D5121C" w:rsidRPr="00657820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3F6022B6" w14:textId="77777777" w:rsidR="00D5121C" w:rsidRPr="00657820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657820" w14:paraId="59E3485B" w14:textId="77777777" w:rsidTr="00EC5D63">
        <w:trPr>
          <w:trHeight w:val="20"/>
        </w:trPr>
        <w:tc>
          <w:tcPr>
            <w:tcW w:w="2790" w:type="dxa"/>
            <w:vMerge w:val="restart"/>
            <w:vAlign w:val="bottom"/>
          </w:tcPr>
          <w:p w14:paraId="7A08457C" w14:textId="0DC43A8F" w:rsidR="00DF491D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08D667F4" w14:textId="7B8304F5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245EACDF" w14:textId="77777777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48636E61" w14:textId="77777777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F1AA773" w14:textId="298E47D8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1C96C8B6" w14:textId="77777777" w:rsidR="0007184A" w:rsidRPr="00114971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07DEE0D5" w14:textId="77777777" w:rsidR="00F15661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F9EB11A" w14:textId="13776967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262D2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5FD1B1E" w14:textId="77777777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4496" w14:textId="4F46BDFA" w:rsidR="0007184A" w:rsidRPr="00657820" w:rsidRDefault="0007184A" w:rsidP="0011497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81223A"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1D81FD8B" w14:textId="77777777" w:rsidR="0007184A" w:rsidRPr="00657820" w:rsidRDefault="0007184A" w:rsidP="00114971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365B2E3" w14:textId="77777777" w:rsidR="00F15661" w:rsidRPr="00657820" w:rsidRDefault="0007184A" w:rsidP="0011497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1EE8892D" w14:textId="6A77A553" w:rsidR="0007184A" w:rsidRPr="00657820" w:rsidRDefault="0007184A" w:rsidP="0011497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262D2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07184A" w:rsidRPr="00657820" w14:paraId="0FC58103" w14:textId="77777777" w:rsidTr="00114971">
        <w:trPr>
          <w:trHeight w:val="377"/>
        </w:trPr>
        <w:tc>
          <w:tcPr>
            <w:tcW w:w="2790" w:type="dxa"/>
            <w:vMerge/>
            <w:tcBorders>
              <w:bottom w:val="single" w:sz="4" w:space="0" w:color="auto"/>
            </w:tcBorders>
            <w:vAlign w:val="bottom"/>
          </w:tcPr>
          <w:p w14:paraId="7F5BB00F" w14:textId="35B19E0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B7E29F4" w14:textId="7777777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321C753F" w14:textId="4E8E691D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8CAB241" w14:textId="7777777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63251C36" w14:textId="487340E0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1B83117" w14:textId="7777777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40014B" w14:textId="77777777" w:rsidR="0007184A" w:rsidRPr="00657820" w:rsidRDefault="0007184A" w:rsidP="0096314D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5C7E6E17" w14:textId="77777777" w:rsidR="0007184A" w:rsidRPr="00657820" w:rsidRDefault="0007184A" w:rsidP="0096314D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524C02" w14:textId="77777777" w:rsidR="0007184A" w:rsidRPr="00657820" w:rsidRDefault="0007184A" w:rsidP="0096314D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653AD8E4" w14:textId="77777777" w:rsidR="0007184A" w:rsidRPr="00657820" w:rsidRDefault="0007184A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D9F9FE3" w14:textId="5F5796D5" w:rsidR="0007184A" w:rsidRPr="00657820" w:rsidRDefault="0007184A" w:rsidP="002D54C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262D2" w:rsidRPr="00657820" w14:paraId="131D1BD6" w14:textId="77777777" w:rsidTr="00A82A89">
        <w:trPr>
          <w:trHeight w:val="710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14:paraId="26F316C0" w14:textId="3D870406" w:rsidR="003262D2" w:rsidRPr="00657820" w:rsidRDefault="003262D2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7E370B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</w:t>
            </w:r>
            <w:r w:rsidR="007E370B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  <w:t xml:space="preserve">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F94B51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56BC823D" w14:textId="77777777" w:rsidR="003262D2" w:rsidRPr="00657820" w:rsidRDefault="003262D2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DD4ABC" w14:textId="01C41A88" w:rsidR="003262D2" w:rsidRPr="00657820" w:rsidRDefault="003262D2" w:rsidP="007251ED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7C88C956" w14:textId="77777777" w:rsidR="003262D2" w:rsidRPr="00657820" w:rsidRDefault="003262D2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6A0ED8B" w14:textId="39DE53B4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38,040</w:t>
            </w:r>
          </w:p>
        </w:tc>
        <w:tc>
          <w:tcPr>
            <w:tcW w:w="90" w:type="dxa"/>
            <w:vAlign w:val="bottom"/>
          </w:tcPr>
          <w:p w14:paraId="06C5A65F" w14:textId="77777777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C38D1" w14:textId="0B378074" w:rsidR="003262D2" w:rsidRPr="00657820" w:rsidRDefault="00F56531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6C8D82" w14:textId="77777777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7711" w14:textId="6B479BD5" w:rsidR="003262D2" w:rsidRPr="00657820" w:rsidRDefault="00F56531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C4D7B8C" w14:textId="77777777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389A8CA" w14:textId="65DA43D1" w:rsidR="003262D2" w:rsidRPr="00657820" w:rsidRDefault="00F56531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64,040</w:t>
            </w:r>
          </w:p>
        </w:tc>
      </w:tr>
      <w:tr w:rsidR="003262D2" w:rsidRPr="00657820" w14:paraId="7ED5D97D" w14:textId="77777777" w:rsidTr="00A82A89">
        <w:trPr>
          <w:trHeight w:val="720"/>
        </w:trPr>
        <w:tc>
          <w:tcPr>
            <w:tcW w:w="2790" w:type="dxa"/>
            <w:vAlign w:val="center"/>
          </w:tcPr>
          <w:p w14:paraId="7CECC9BB" w14:textId="590DFA0B" w:rsidR="003262D2" w:rsidRPr="00657820" w:rsidRDefault="003262D2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="007E370B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F94B51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23040093" w14:textId="77777777" w:rsidR="003262D2" w:rsidRPr="00657820" w:rsidRDefault="003262D2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96C1C5" w14:textId="558E587A" w:rsidR="003262D2" w:rsidRPr="00657820" w:rsidRDefault="003262D2" w:rsidP="007251ED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11948F84" w14:textId="77777777" w:rsidR="003262D2" w:rsidRPr="00657820" w:rsidRDefault="003262D2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0B5272A1" w14:textId="5E03C5A7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5043C63" w14:textId="77777777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8DA11E" w14:textId="26717863" w:rsidR="003262D2" w:rsidRPr="00657820" w:rsidRDefault="00F56531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6ADF2D" w14:textId="77777777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0B509" w14:textId="35323556" w:rsidR="003262D2" w:rsidRPr="00657820" w:rsidRDefault="00F56531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2E057E" w14:textId="77777777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379589D7" w14:textId="602A8310" w:rsidR="003262D2" w:rsidRPr="00657820" w:rsidRDefault="00F56531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17,950</w:t>
            </w:r>
          </w:p>
        </w:tc>
      </w:tr>
      <w:tr w:rsidR="00C32A6F" w:rsidRPr="00657820" w14:paraId="1F4C21BF" w14:textId="77777777" w:rsidTr="007251ED">
        <w:trPr>
          <w:trHeight w:val="144"/>
        </w:trPr>
        <w:tc>
          <w:tcPr>
            <w:tcW w:w="2790" w:type="dxa"/>
          </w:tcPr>
          <w:p w14:paraId="60A1CDD0" w14:textId="0A89EC27" w:rsidR="003262D2" w:rsidRPr="00657820" w:rsidRDefault="003262D2" w:rsidP="00B71837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A617C3B" w14:textId="77777777" w:rsidR="003262D2" w:rsidRPr="00657820" w:rsidRDefault="003262D2" w:rsidP="003262D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E7AAD7" w14:textId="77777777" w:rsidR="003262D2" w:rsidRPr="00657820" w:rsidRDefault="003262D2" w:rsidP="003262D2">
            <w:pPr>
              <w:spacing w:line="320" w:lineRule="exact"/>
              <w:ind w:left="-88" w:firstLine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91D7EA" w14:textId="77777777" w:rsidR="003262D2" w:rsidRPr="00657820" w:rsidRDefault="003262D2" w:rsidP="003262D2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481515BB" w14:textId="2B2DF569" w:rsidR="003262D2" w:rsidRPr="00657820" w:rsidRDefault="003262D2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55,990</w:t>
            </w:r>
          </w:p>
        </w:tc>
        <w:tc>
          <w:tcPr>
            <w:tcW w:w="90" w:type="dxa"/>
            <w:vAlign w:val="center"/>
          </w:tcPr>
          <w:p w14:paraId="6BEF8C29" w14:textId="77777777" w:rsidR="003262D2" w:rsidRPr="00657820" w:rsidRDefault="003262D2" w:rsidP="007251ED">
            <w:pPr>
              <w:tabs>
                <w:tab w:val="decimal" w:pos="795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E0E9F1" w14:textId="4E7B4A84" w:rsidR="003262D2" w:rsidRPr="00657820" w:rsidRDefault="00006A50" w:rsidP="007251E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7BB5DD" w14:textId="77777777" w:rsidR="003262D2" w:rsidRPr="00657820" w:rsidRDefault="003262D2" w:rsidP="007251ED">
            <w:pPr>
              <w:tabs>
                <w:tab w:val="decimal" w:pos="766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FCCE07" w14:textId="623500ED" w:rsidR="003262D2" w:rsidRPr="00657820" w:rsidRDefault="00F56531" w:rsidP="007251E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center"/>
          </w:tcPr>
          <w:p w14:paraId="7378CE36" w14:textId="77777777" w:rsidR="003262D2" w:rsidRPr="00657820" w:rsidRDefault="003262D2" w:rsidP="007251ED">
            <w:pPr>
              <w:tabs>
                <w:tab w:val="decimal" w:pos="766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C8BEE91" w14:textId="3CD4DFBC" w:rsidR="003262D2" w:rsidRPr="00657820" w:rsidRDefault="00F56531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</w:tr>
    </w:tbl>
    <w:p w14:paraId="67A0B139" w14:textId="77777777" w:rsidR="003262D2" w:rsidRPr="00657820" w:rsidRDefault="003262D2" w:rsidP="00EC5D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9DD86DF" w14:textId="58B886BB" w:rsidR="003262D2" w:rsidRPr="00657820" w:rsidRDefault="00EC5D63" w:rsidP="00EC5D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350"/>
        <w:gridCol w:w="90"/>
        <w:gridCol w:w="1260"/>
        <w:gridCol w:w="90"/>
        <w:gridCol w:w="990"/>
        <w:gridCol w:w="90"/>
        <w:gridCol w:w="990"/>
        <w:gridCol w:w="90"/>
        <w:gridCol w:w="1260"/>
      </w:tblGrid>
      <w:tr w:rsidR="002D54C8" w:rsidRPr="00657820" w14:paraId="0443A848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21DE090C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B00BFB7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E0DD252" w14:textId="02B37E4B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4A8022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C228B37" w14:textId="0111664E" w:rsidR="002D54C8" w:rsidRPr="00657820" w:rsidRDefault="002D54C8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D54C8" w:rsidRPr="00657820" w14:paraId="09C4AFD0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54A8C1F8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2535302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262F8B" w14:textId="26C7995D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8FAC946" w14:textId="77777777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48088435" w14:textId="29AB5A05" w:rsidR="002D54C8" w:rsidRPr="00657820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657820" w14:paraId="480BA332" w14:textId="77777777" w:rsidTr="004A7076">
        <w:trPr>
          <w:trHeight w:val="20"/>
        </w:trPr>
        <w:tc>
          <w:tcPr>
            <w:tcW w:w="2970" w:type="dxa"/>
            <w:vMerge w:val="restart"/>
            <w:tcBorders>
              <w:bottom w:val="single" w:sz="4" w:space="0" w:color="auto"/>
            </w:tcBorders>
          </w:tcPr>
          <w:p w14:paraId="3672F182" w14:textId="1DE09947" w:rsidR="00337FCE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9A1D388" w14:textId="015037C9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2148935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bottom w:val="single" w:sz="4" w:space="0" w:color="auto"/>
            </w:tcBorders>
          </w:tcPr>
          <w:p w14:paraId="121FC67B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003CE758" w14:textId="680E181A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3B83D3C4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1DD6D4D" w14:textId="77777777" w:rsidR="00F15661" w:rsidRPr="00657820" w:rsidRDefault="00F15661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07184A"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="0007184A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B5FD3E8" w14:textId="7CFEFF05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262D2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513B02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964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01AADDFA" w14:textId="77777777" w:rsidR="0007184A" w:rsidRPr="00657820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721B055" w14:textId="5276721D" w:rsidR="00F15661" w:rsidRPr="00657820" w:rsidRDefault="0007184A" w:rsidP="00323FB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131281D6" w14:textId="1DF3D17D" w:rsidR="0007184A" w:rsidRPr="00657820" w:rsidRDefault="0007184A" w:rsidP="00323FB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262D2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7184A" w:rsidRPr="00657820" w14:paraId="3D35448F" w14:textId="77777777" w:rsidTr="004A7076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01808557" w14:textId="47E4FAB6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4AF57D4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3A881BB8" w14:textId="27E187B4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29C35C5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C76FEE" w14:textId="6C4832F3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1DBB21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A0A746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03DEA71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57CBDC" w14:textId="77777777" w:rsidR="0007184A" w:rsidRPr="00657820" w:rsidRDefault="0007184A" w:rsidP="00323FB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2D34BCD2" w14:textId="77777777" w:rsidR="0007184A" w:rsidRPr="00657820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B3C8E8B" w14:textId="441A02DD" w:rsidR="0007184A" w:rsidRPr="00657820" w:rsidRDefault="0007184A" w:rsidP="00260DA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9000A" w:rsidRPr="00657820" w14:paraId="565F69BB" w14:textId="77777777" w:rsidTr="000D162F">
        <w:trPr>
          <w:trHeight w:val="746"/>
        </w:trPr>
        <w:tc>
          <w:tcPr>
            <w:tcW w:w="2970" w:type="dxa"/>
            <w:tcBorders>
              <w:top w:val="single" w:sz="4" w:space="0" w:color="auto"/>
            </w:tcBorders>
          </w:tcPr>
          <w:p w14:paraId="0CFAFFA9" w14:textId="77777777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2C8E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      </w:t>
            </w:r>
            <w:r w:rsidR="00C246B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</w:p>
          <w:p w14:paraId="3F940887" w14:textId="115D113A" w:rsidR="00C246BB" w:rsidRPr="00657820" w:rsidRDefault="00C246BB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="00CC6D3B"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F94B51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1BC4740E" w14:textId="77777777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17F012" w14:textId="6E9CDC7A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A61B1E4" w14:textId="77777777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F23904" w14:textId="483E3E65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28,540</w:t>
            </w:r>
          </w:p>
        </w:tc>
        <w:tc>
          <w:tcPr>
            <w:tcW w:w="90" w:type="dxa"/>
            <w:vAlign w:val="bottom"/>
          </w:tcPr>
          <w:p w14:paraId="47822957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D51B" w14:textId="0C3B575B" w:rsidR="00F6190C" w:rsidRPr="00657820" w:rsidRDefault="00F6190C" w:rsidP="001976BF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94593B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FFFE7" w14:textId="2EF2AA53" w:rsidR="00F6190C" w:rsidRPr="00657820" w:rsidRDefault="00F6190C" w:rsidP="00206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(4,500)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3792817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A03FF22" w14:textId="09B89532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38,040</w:t>
            </w:r>
          </w:p>
        </w:tc>
      </w:tr>
      <w:tr w:rsidR="00F6190C" w:rsidRPr="00657820" w14:paraId="29209FCC" w14:textId="77777777" w:rsidTr="000D162F">
        <w:trPr>
          <w:trHeight w:val="720"/>
        </w:trPr>
        <w:tc>
          <w:tcPr>
            <w:tcW w:w="2970" w:type="dxa"/>
          </w:tcPr>
          <w:p w14:paraId="610C403F" w14:textId="4AEA5616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="008F4A73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F94B51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2E098E66" w14:textId="77777777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A8ACE8" w14:textId="64525AAE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4FE0F8E" w14:textId="77777777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A79B2B" w14:textId="05E855A6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5F89FA1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0C99D" w14:textId="1F3100F4" w:rsidR="00F6190C" w:rsidRPr="00657820" w:rsidRDefault="00F6190C" w:rsidP="00206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137C0E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AEDC5" w14:textId="7928A64E" w:rsidR="00F6190C" w:rsidRPr="00657820" w:rsidRDefault="00F6190C" w:rsidP="00206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47D05963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F01F4FF" w14:textId="19D74FB6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17,950</w:t>
            </w:r>
          </w:p>
        </w:tc>
      </w:tr>
      <w:tr w:rsidR="00F6190C" w:rsidRPr="00657820" w14:paraId="353F9FAC" w14:textId="77777777" w:rsidTr="000D162F">
        <w:trPr>
          <w:trHeight w:val="720"/>
        </w:trPr>
        <w:tc>
          <w:tcPr>
            <w:tcW w:w="2970" w:type="dxa"/>
          </w:tcPr>
          <w:p w14:paraId="1C036E13" w14:textId="1AF56914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โกลด์ ชอร์ส จำกัด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="007251ED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F94B51" w:rsidRPr="0065782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4AA282FA" w14:textId="77777777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8793E0" w14:textId="778AF761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0D72A" w14:textId="77777777" w:rsidR="00F6190C" w:rsidRPr="00657820" w:rsidRDefault="00F6190C" w:rsidP="007251E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D8B111E" w14:textId="19EA9EC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130,219</w:t>
            </w:r>
          </w:p>
        </w:tc>
        <w:tc>
          <w:tcPr>
            <w:tcW w:w="90" w:type="dxa"/>
            <w:vAlign w:val="bottom"/>
          </w:tcPr>
          <w:p w14:paraId="3B1C81D8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DFC0E" w14:textId="3EC8CD1D" w:rsidR="00F6190C" w:rsidRPr="00657820" w:rsidRDefault="00F6190C" w:rsidP="00206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AB94F4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E35C0" w14:textId="7ACB5EED" w:rsidR="00F6190C" w:rsidRPr="00657820" w:rsidRDefault="00F6190C" w:rsidP="0020620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(130,219)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1E0C9CF" w14:textId="77777777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7AAF9D8" w14:textId="5C2D02B5" w:rsidR="00F6190C" w:rsidRPr="00657820" w:rsidRDefault="00F6190C" w:rsidP="007251E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9000A" w:rsidRPr="00657820" w14:paraId="40391DA0" w14:textId="77777777" w:rsidTr="00747EB8">
        <w:trPr>
          <w:trHeight w:val="288"/>
        </w:trPr>
        <w:tc>
          <w:tcPr>
            <w:tcW w:w="2970" w:type="dxa"/>
            <w:vAlign w:val="center"/>
          </w:tcPr>
          <w:p w14:paraId="2568157C" w14:textId="77777777" w:rsidR="00F6190C" w:rsidRPr="00657820" w:rsidRDefault="00F6190C" w:rsidP="00B65A5B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65A5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062904EB" w14:textId="77777777" w:rsidR="00F6190C" w:rsidRPr="00657820" w:rsidRDefault="00F6190C" w:rsidP="00F6190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250CF4C4" w14:textId="5AA4FA73" w:rsidR="00F6190C" w:rsidRPr="00657820" w:rsidRDefault="00F6190C" w:rsidP="00F6190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7D16B7F3" w14:textId="77777777" w:rsidR="00F6190C" w:rsidRPr="00657820" w:rsidRDefault="00F6190C" w:rsidP="00F6190C">
            <w:pPr>
              <w:tabs>
                <w:tab w:val="decimal" w:pos="79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9BE0AF" w14:textId="7ED18700" w:rsidR="00F6190C" w:rsidRPr="00657820" w:rsidRDefault="00F6190C" w:rsidP="00C61ABA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176,709</w:t>
            </w:r>
          </w:p>
        </w:tc>
        <w:tc>
          <w:tcPr>
            <w:tcW w:w="90" w:type="dxa"/>
            <w:vAlign w:val="center"/>
          </w:tcPr>
          <w:p w14:paraId="560779B5" w14:textId="77777777" w:rsidR="00F6190C" w:rsidRPr="00657820" w:rsidRDefault="00F6190C" w:rsidP="00C465CF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D4F063" w14:textId="58634291" w:rsidR="00F6190C" w:rsidRPr="00206203" w:rsidRDefault="00F6190C" w:rsidP="00CD6757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6203">
              <w:rPr>
                <w:rFonts w:asciiTheme="majorBidi" w:hAnsiTheme="majorBidi" w:cstheme="majorBidi"/>
                <w:b/>
                <w:bCs/>
                <w:sz w:val="28"/>
              </w:rPr>
              <w:t>14,000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170BCA" w14:textId="77777777" w:rsidR="00F6190C" w:rsidRPr="00657820" w:rsidRDefault="00F6190C" w:rsidP="00C465CF">
            <w:pPr>
              <w:tabs>
                <w:tab w:val="decimal" w:pos="766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2C07BE" w14:textId="04934CA8" w:rsidR="00F6190C" w:rsidRPr="00657820" w:rsidRDefault="00F6190C" w:rsidP="00F6190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(134,719)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center"/>
          </w:tcPr>
          <w:p w14:paraId="1E31E92E" w14:textId="77777777" w:rsidR="00F6190C" w:rsidRPr="00657820" w:rsidRDefault="00F6190C" w:rsidP="00C465CF">
            <w:pPr>
              <w:tabs>
                <w:tab w:val="decimal" w:pos="766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BCB4593" w14:textId="1F2238B7" w:rsidR="00F6190C" w:rsidRPr="00657820" w:rsidRDefault="00F6190C" w:rsidP="00F6190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55,990</w:t>
            </w:r>
          </w:p>
        </w:tc>
      </w:tr>
    </w:tbl>
    <w:p w14:paraId="59513CDE" w14:textId="0FF30903" w:rsidR="009D61FD" w:rsidRPr="00657820" w:rsidRDefault="009D61FD" w:rsidP="009D61FD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ยอดคงเหลือของเงินกู้ยืมระยะยาว</w:t>
      </w:r>
      <w:r w:rsidR="00BF71D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จาก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Pr="00657820">
        <w:rPr>
          <w:rFonts w:asciiTheme="majorBidi" w:hAnsiTheme="majorBidi" w:cstheme="majorBidi"/>
          <w:sz w:val="28"/>
        </w:rPr>
        <w:t xml:space="preserve">31 </w:t>
      </w:r>
      <w:r w:rsidRPr="00657820">
        <w:rPr>
          <w:rFonts w:asciiTheme="majorBidi" w:hAnsiTheme="majorBidi" w:cstheme="majorBidi"/>
          <w:sz w:val="28"/>
          <w:cs/>
        </w:rPr>
        <w:t>ธันวาคม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260"/>
        <w:gridCol w:w="90"/>
        <w:gridCol w:w="1080"/>
        <w:gridCol w:w="90"/>
        <w:gridCol w:w="990"/>
        <w:gridCol w:w="90"/>
        <w:gridCol w:w="1260"/>
      </w:tblGrid>
      <w:tr w:rsidR="009D61FD" w:rsidRPr="00657820" w14:paraId="44A6DF46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1C98EFA9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2EE629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407C79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0F41608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EFE163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D61FD" w:rsidRPr="00657820" w14:paraId="4CF6594F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50D0491C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191985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8EA517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0602883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63FF1C87" w14:textId="2534E782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BE2C3B"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D61FD" w:rsidRPr="00657820" w14:paraId="11CF5952" w14:textId="77777777" w:rsidTr="00744C3A">
        <w:trPr>
          <w:trHeight w:val="20"/>
        </w:trPr>
        <w:tc>
          <w:tcPr>
            <w:tcW w:w="2970" w:type="dxa"/>
            <w:vMerge w:val="restart"/>
          </w:tcPr>
          <w:p w14:paraId="21CD059E" w14:textId="704EA6DE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="003E0E1C" w:rsidRPr="00657820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15D30A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7F21321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8C778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2D131C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4E70908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F65DCC4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D334D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F6D6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34087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834A799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470E7C9C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  <w:tr w:rsidR="009D61FD" w:rsidRPr="00657820" w14:paraId="2B17A2BB" w14:textId="77777777" w:rsidTr="006A7E01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5AA260C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268734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1C1B970E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97EBE43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E5609C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5C2C1D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91EED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884F41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9405F8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B5D41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69707E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D694B" w:rsidRPr="00657820" w14:paraId="39786ABF" w14:textId="77777777" w:rsidTr="00647F70">
        <w:trPr>
          <w:trHeight w:val="20"/>
        </w:trPr>
        <w:tc>
          <w:tcPr>
            <w:tcW w:w="2970" w:type="dxa"/>
          </w:tcPr>
          <w:p w14:paraId="5AEFF10F" w14:textId="77777777" w:rsidR="00D0364D" w:rsidRPr="00657820" w:rsidRDefault="00E65E60" w:rsidP="00744EB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รีโซแนนซ์ อินดัสเทรียล </w:t>
            </w:r>
          </w:p>
          <w:p w14:paraId="233DCAF4" w14:textId="77777777" w:rsidR="00D0364D" w:rsidRPr="00657820" w:rsidRDefault="00D0364D" w:rsidP="00744EB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  <w:r w:rsidR="00E65E60" w:rsidRPr="00657820">
              <w:rPr>
                <w:rFonts w:asciiTheme="majorBidi" w:hAnsiTheme="majorBidi" w:cstheme="majorBidi"/>
                <w:sz w:val="28"/>
                <w:cs/>
              </w:rPr>
              <w:t>วอเตอร์ อินฟราสทรัคเจอร์</w:t>
            </w:r>
          </w:p>
          <w:p w14:paraId="22E93FB1" w14:textId="77777777" w:rsidR="009D61FD" w:rsidRPr="00657820" w:rsidRDefault="00D0364D" w:rsidP="00744EB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  <w:r w:rsidR="00E65E60" w:rsidRPr="00657820">
              <w:rPr>
                <w:rFonts w:asciiTheme="majorBidi" w:hAnsiTheme="majorBidi" w:cstheme="majorBidi"/>
                <w:sz w:val="28"/>
                <w:cs/>
              </w:rPr>
              <w:t>เอเชีย จำกัด</w:t>
            </w:r>
          </w:p>
          <w:p w14:paraId="44CAAA0A" w14:textId="6B9F54CC" w:rsidR="009D61FD" w:rsidRPr="00657820" w:rsidRDefault="00CA70E1" w:rsidP="00744EB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26)</w:t>
            </w:r>
          </w:p>
        </w:tc>
        <w:tc>
          <w:tcPr>
            <w:tcW w:w="90" w:type="dxa"/>
          </w:tcPr>
          <w:p w14:paraId="2DEA0DC3" w14:textId="77777777" w:rsidR="009D61FD" w:rsidRPr="00657820" w:rsidRDefault="009D61FD" w:rsidP="008706D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1EBA4D" w14:textId="1199046A" w:rsidR="009D61FD" w:rsidRPr="00657820" w:rsidRDefault="004A08A5" w:rsidP="008706D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</w:t>
            </w:r>
            <w:r w:rsidR="00771D8E" w:rsidRPr="00657820">
              <w:rPr>
                <w:rFonts w:asciiTheme="majorBidi" w:hAnsiTheme="majorBidi" w:cstheme="majorBidi"/>
                <w:sz w:val="28"/>
                <w:cs/>
              </w:rPr>
              <w:br/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  <w:r w:rsidR="00153453" w:rsidRPr="00657820">
              <w:rPr>
                <w:rFonts w:asciiTheme="majorBidi" w:hAnsiTheme="majorBidi" w:cstheme="majorBidi"/>
                <w:sz w:val="28"/>
                <w:cs/>
              </w:rPr>
              <w:br/>
            </w:r>
            <w:r w:rsidR="0056496D"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6D51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56496D"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 w:rsidR="004036C5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</w:tc>
        <w:tc>
          <w:tcPr>
            <w:tcW w:w="90" w:type="dxa"/>
          </w:tcPr>
          <w:p w14:paraId="40DDC1E3" w14:textId="77777777" w:rsidR="009D61FD" w:rsidRPr="00657820" w:rsidRDefault="009D61FD" w:rsidP="008706D5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9226A" w14:textId="77777777" w:rsidR="009D61FD" w:rsidRPr="00657820" w:rsidRDefault="009D61FD" w:rsidP="005A4DCD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663F7DC" w14:textId="763B2A1B" w:rsidR="00DD0EA6" w:rsidRPr="00657820" w:rsidRDefault="00602DB4" w:rsidP="005A4DCD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2876F6" w14:textId="77777777" w:rsidR="009D61FD" w:rsidRPr="00657820" w:rsidRDefault="009D61FD" w:rsidP="005A4DCD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FA9CE" w14:textId="77777777" w:rsidR="009D61FD" w:rsidRPr="00657820" w:rsidRDefault="009D61FD" w:rsidP="005A4DC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6F686C25" w14:textId="5228021B" w:rsidR="00DD0EA6" w:rsidRPr="00657820" w:rsidRDefault="00C1089D" w:rsidP="005A4DC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09AACD" w14:textId="77777777" w:rsidR="009D61FD" w:rsidRPr="00657820" w:rsidRDefault="009D61FD" w:rsidP="005A4DC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F1BB" w14:textId="77777777" w:rsidR="009D61FD" w:rsidRPr="00657820" w:rsidRDefault="009D61FD" w:rsidP="005A1446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1EA288E" w14:textId="7CFD5205" w:rsidR="00DD0EA6" w:rsidRPr="00657820" w:rsidRDefault="00DD0EA6" w:rsidP="005A1446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29E43" w14:textId="77777777" w:rsidR="009D61FD" w:rsidRPr="00657820" w:rsidRDefault="009D61FD" w:rsidP="005A4DC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9E412F4" w14:textId="77777777" w:rsidR="009D61FD" w:rsidRPr="00657820" w:rsidRDefault="009D61FD" w:rsidP="005A4DC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1E3F8B" w14:textId="2DB95ABF" w:rsidR="00DD0EA6" w:rsidRPr="00657820" w:rsidRDefault="00DD0EA6" w:rsidP="005A4DC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</w:tr>
      <w:tr w:rsidR="004D694B" w:rsidRPr="00657820" w14:paraId="281D9CFA" w14:textId="77777777" w:rsidTr="000D162F">
        <w:trPr>
          <w:trHeight w:val="20"/>
        </w:trPr>
        <w:tc>
          <w:tcPr>
            <w:tcW w:w="2970" w:type="dxa"/>
          </w:tcPr>
          <w:p w14:paraId="612100D3" w14:textId="51F94F8F" w:rsidR="00153453" w:rsidRPr="00657820" w:rsidRDefault="0002202D" w:rsidP="00153453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5A1446" w:rsidRPr="005A1446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  <w:p w14:paraId="4C09FE22" w14:textId="42440F4B" w:rsidR="0056496D" w:rsidRPr="00657820" w:rsidRDefault="00153453" w:rsidP="00744EB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26)</w:t>
            </w:r>
          </w:p>
        </w:tc>
        <w:tc>
          <w:tcPr>
            <w:tcW w:w="90" w:type="dxa"/>
          </w:tcPr>
          <w:p w14:paraId="36672C81" w14:textId="77777777" w:rsidR="0056496D" w:rsidRPr="00657820" w:rsidRDefault="0056496D" w:rsidP="008706D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2F2315A6" w14:textId="77777777" w:rsidR="0056496D" w:rsidRPr="00657820" w:rsidRDefault="0056496D" w:rsidP="008706D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0025167" w14:textId="77777777" w:rsidR="0056496D" w:rsidRPr="00657820" w:rsidRDefault="0056496D" w:rsidP="008706D5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9BCED" w14:textId="6733B8E1" w:rsidR="0056496D" w:rsidRPr="00657820" w:rsidRDefault="00FF6CEC" w:rsidP="008706D5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D1A824" w14:textId="77777777" w:rsidR="0056496D" w:rsidRPr="00657820" w:rsidRDefault="0056496D" w:rsidP="00153453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C30F7" w14:textId="23990FAA" w:rsidR="0056496D" w:rsidRPr="00657820" w:rsidRDefault="00153453" w:rsidP="008706D5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(22,871)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5F3CF0" w14:textId="77777777" w:rsidR="0056496D" w:rsidRPr="00657820" w:rsidRDefault="0056496D" w:rsidP="0015345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1886B" w14:textId="2D0195A7" w:rsidR="0056496D" w:rsidRPr="00657820" w:rsidRDefault="004A7076" w:rsidP="005A1446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B6AC7" w14:textId="77777777" w:rsidR="0056496D" w:rsidRPr="00657820" w:rsidRDefault="0056496D" w:rsidP="0015345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CC4271" w14:textId="694C54B3" w:rsidR="0056496D" w:rsidRPr="00657820" w:rsidRDefault="00BC4690" w:rsidP="0071120A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(144,</w:t>
            </w:r>
            <w:r w:rsidR="00CD4640" w:rsidRPr="00657820">
              <w:rPr>
                <w:rFonts w:asciiTheme="majorBidi" w:hAnsiTheme="majorBidi" w:cstheme="majorBidi"/>
                <w:sz w:val="28"/>
              </w:rPr>
              <w:t>053)</w:t>
            </w:r>
          </w:p>
        </w:tc>
      </w:tr>
      <w:tr w:rsidR="009D61FD" w:rsidRPr="00657820" w14:paraId="6FC63412" w14:textId="77777777" w:rsidTr="00647F70">
        <w:trPr>
          <w:trHeight w:val="20"/>
        </w:trPr>
        <w:tc>
          <w:tcPr>
            <w:tcW w:w="2970" w:type="dxa"/>
          </w:tcPr>
          <w:p w14:paraId="5BA40484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4E21B5" w14:textId="77777777" w:rsidR="009D61FD" w:rsidRPr="00657820" w:rsidRDefault="009D61FD" w:rsidP="008706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66FE9DB" w14:textId="77777777" w:rsidR="009D61FD" w:rsidRPr="00657820" w:rsidRDefault="009D61FD" w:rsidP="008706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E6B4CE1" w14:textId="77777777" w:rsidR="009D61FD" w:rsidRPr="00657820" w:rsidRDefault="009D61FD" w:rsidP="008706D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110CF" w14:textId="29561FA2" w:rsidR="009D61FD" w:rsidRPr="00657820" w:rsidRDefault="00C43B2A" w:rsidP="008706D5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9E8A1A" w14:textId="77777777" w:rsidR="009D61FD" w:rsidRPr="00657820" w:rsidRDefault="009D61FD" w:rsidP="008706D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4C410" w14:textId="4A3A88EE" w:rsidR="009D61FD" w:rsidRPr="00657820" w:rsidRDefault="00153453" w:rsidP="008706D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(22,871)</w:t>
            </w:r>
          </w:p>
        </w:tc>
        <w:tc>
          <w:tcPr>
            <w:tcW w:w="90" w:type="dxa"/>
            <w:shd w:val="clear" w:color="auto" w:fill="auto"/>
          </w:tcPr>
          <w:p w14:paraId="3B8271A1" w14:textId="77777777" w:rsidR="009D61FD" w:rsidRPr="00657820" w:rsidRDefault="009D61FD" w:rsidP="008706D5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E02D6" w14:textId="21B81C07" w:rsidR="009D61FD" w:rsidRPr="00657820" w:rsidRDefault="004A7076" w:rsidP="005A1446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 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9CF7AF2" w14:textId="77777777" w:rsidR="009D61FD" w:rsidRPr="00657820" w:rsidRDefault="009D61FD" w:rsidP="008706D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7AC8063" w14:textId="045B71B4" w:rsidR="009D61FD" w:rsidRPr="00657820" w:rsidRDefault="0071120A" w:rsidP="008706D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</w:tr>
    </w:tbl>
    <w:p w14:paraId="21C89C23" w14:textId="77777777" w:rsidR="009D61FD" w:rsidRPr="00657820" w:rsidRDefault="009D61FD" w:rsidP="009D61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1652FA74" w14:textId="77777777" w:rsidR="006D5187" w:rsidRDefault="006D5187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260"/>
        <w:gridCol w:w="90"/>
        <w:gridCol w:w="1080"/>
        <w:gridCol w:w="90"/>
        <w:gridCol w:w="990"/>
        <w:gridCol w:w="90"/>
        <w:gridCol w:w="1260"/>
      </w:tblGrid>
      <w:tr w:rsidR="009D61FD" w:rsidRPr="00657820" w14:paraId="11D66ED5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281ABF76" w14:textId="2246EF31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52FD60E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3395C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06B49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94AB38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D61FD" w:rsidRPr="00657820" w14:paraId="1DCEB631" w14:textId="77777777" w:rsidTr="00744C3A">
        <w:trPr>
          <w:trHeight w:val="20"/>
        </w:trPr>
        <w:tc>
          <w:tcPr>
            <w:tcW w:w="2970" w:type="dxa"/>
            <w:vAlign w:val="bottom"/>
          </w:tcPr>
          <w:p w14:paraId="6A668F9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BA03048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B69277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1C4DC3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04DFEE89" w14:textId="78FFCB69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BE2C3B"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D61FD" w:rsidRPr="00657820" w14:paraId="046D7594" w14:textId="77777777" w:rsidTr="00744C3A">
        <w:trPr>
          <w:trHeight w:val="20"/>
        </w:trPr>
        <w:tc>
          <w:tcPr>
            <w:tcW w:w="2970" w:type="dxa"/>
            <w:vMerge w:val="restart"/>
          </w:tcPr>
          <w:p w14:paraId="1E304707" w14:textId="72B909E2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="003E0E1C" w:rsidRPr="00657820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3D21871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4A49973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043AE27D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620F9027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0A1A1198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521BD8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6FA3B4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7FFD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A4DBD15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035BA56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 xml:space="preserve"> </w:t>
            </w:r>
          </w:p>
          <w:p w14:paraId="6DE4FA9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Pr="00657820"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  <w:tr w:rsidR="009D61FD" w:rsidRPr="00657820" w14:paraId="52E5A17D" w14:textId="77777777" w:rsidTr="005A4DCD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76446DA1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A2EA28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2A1E5516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8B2F55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47C292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A44CA97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1CC684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F8909E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D0CF00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A1DF0F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5F714CB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D2A1F" w:rsidRPr="00657820" w14:paraId="0D93E3E2" w14:textId="77777777" w:rsidTr="00E862CB">
        <w:trPr>
          <w:trHeight w:val="20"/>
        </w:trPr>
        <w:tc>
          <w:tcPr>
            <w:tcW w:w="2970" w:type="dxa"/>
          </w:tcPr>
          <w:p w14:paraId="2F0722F3" w14:textId="77777777" w:rsidR="003F7EC6" w:rsidRPr="00657820" w:rsidRDefault="00744EBC" w:rsidP="003F7EC6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รีโซแนนซ์ อินดัสเทรียล </w:t>
            </w:r>
          </w:p>
          <w:p w14:paraId="3FD47E7F" w14:textId="77777777" w:rsidR="003F7EC6" w:rsidRPr="00657820" w:rsidRDefault="003F7EC6" w:rsidP="003F7EC6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  <w:r w:rsidR="00744EBC" w:rsidRPr="00657820">
              <w:rPr>
                <w:rFonts w:asciiTheme="majorBidi" w:hAnsiTheme="majorBidi" w:cstheme="majorBidi"/>
                <w:sz w:val="28"/>
                <w:cs/>
              </w:rPr>
              <w:t>วอเตอร์ อินฟราสทรัคเจอร์</w:t>
            </w:r>
          </w:p>
          <w:p w14:paraId="5605AD25" w14:textId="77777777" w:rsidR="003F7EC6" w:rsidRPr="00657820" w:rsidRDefault="003F7EC6" w:rsidP="003F7EC6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  <w:r w:rsidR="00744EBC" w:rsidRPr="00657820">
              <w:rPr>
                <w:rFonts w:asciiTheme="majorBidi" w:hAnsiTheme="majorBidi" w:cstheme="majorBidi"/>
                <w:sz w:val="28"/>
                <w:cs/>
              </w:rPr>
              <w:t>เอเชีย จำกัด</w:t>
            </w:r>
          </w:p>
          <w:p w14:paraId="4E7107E9" w14:textId="32D04A92" w:rsidR="009D61FD" w:rsidRPr="00657820" w:rsidRDefault="003F7EC6" w:rsidP="00744EB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26)</w:t>
            </w:r>
          </w:p>
        </w:tc>
        <w:tc>
          <w:tcPr>
            <w:tcW w:w="90" w:type="dxa"/>
          </w:tcPr>
          <w:p w14:paraId="614944C4" w14:textId="77777777" w:rsidR="009D61FD" w:rsidRPr="00657820" w:rsidRDefault="009D61FD" w:rsidP="008706D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E00C36" w14:textId="71BEC7C7" w:rsidR="009D61FD" w:rsidRPr="00657820" w:rsidRDefault="0056496D" w:rsidP="008706D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  <w:r w:rsidR="00153453" w:rsidRPr="00657820">
              <w:rPr>
                <w:rFonts w:asciiTheme="majorBidi" w:hAnsiTheme="majorBidi" w:cstheme="majorBidi"/>
                <w:sz w:val="28"/>
                <w:cs/>
              </w:rPr>
              <w:br/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6D518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 w:rsidR="002B281B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</w:tc>
        <w:tc>
          <w:tcPr>
            <w:tcW w:w="90" w:type="dxa"/>
          </w:tcPr>
          <w:p w14:paraId="78415ADE" w14:textId="77777777" w:rsidR="009D61FD" w:rsidRPr="00657820" w:rsidRDefault="009D61FD" w:rsidP="008706D5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9661" w14:textId="77777777" w:rsidR="009D61FD" w:rsidRPr="00657820" w:rsidRDefault="009D61FD" w:rsidP="009C235E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7E47DC06" w14:textId="21834A7B" w:rsidR="00DD0EA6" w:rsidRPr="00657820" w:rsidRDefault="009C235E" w:rsidP="009C235E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shd w:val="clear" w:color="auto" w:fill="auto"/>
          </w:tcPr>
          <w:p w14:paraId="25D0C93E" w14:textId="77777777" w:rsidR="009D61FD" w:rsidRPr="00657820" w:rsidRDefault="009D61FD" w:rsidP="008706D5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53B33" w14:textId="77777777" w:rsidR="009D61FD" w:rsidRPr="00657820" w:rsidRDefault="009D61FD" w:rsidP="00DF409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5C51B20" w14:textId="21FCE56D" w:rsidR="00DD0EA6" w:rsidRPr="00657820" w:rsidRDefault="00DD0EA6" w:rsidP="00DF409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E7F08" w14:textId="77777777" w:rsidR="009D61FD" w:rsidRPr="00657820" w:rsidRDefault="009D61FD" w:rsidP="00DF409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E9A48" w14:textId="77777777" w:rsidR="009D61FD" w:rsidRPr="00657820" w:rsidRDefault="009D61FD" w:rsidP="00747EB8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124C18AC" w14:textId="53819565" w:rsidR="00E11C05" w:rsidRPr="00657820" w:rsidRDefault="00E11C05" w:rsidP="00747EB8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B2BE5" w14:textId="77777777" w:rsidR="009D61FD" w:rsidRPr="00657820" w:rsidRDefault="009D61FD" w:rsidP="00DF409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2108DC9" w14:textId="77777777" w:rsidR="009D61FD" w:rsidRPr="00657820" w:rsidRDefault="009D61FD" w:rsidP="00DF409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0AFA684" w14:textId="3AFBE14F" w:rsidR="00E11C05" w:rsidRPr="00657820" w:rsidRDefault="00E5764E" w:rsidP="00DF409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</w:tr>
      <w:tr w:rsidR="0056496D" w:rsidRPr="00657820" w14:paraId="4FB42CD6" w14:textId="77777777" w:rsidTr="006D5187">
        <w:trPr>
          <w:trHeight w:val="20"/>
        </w:trPr>
        <w:tc>
          <w:tcPr>
            <w:tcW w:w="2970" w:type="dxa"/>
          </w:tcPr>
          <w:p w14:paraId="5B1FF258" w14:textId="4A216391" w:rsidR="0056496D" w:rsidRPr="00657820" w:rsidRDefault="0002202D" w:rsidP="00744EB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eastAsia="Angsana New" w:hAnsiTheme="majorBidi" w:cstheme="majorBidi"/>
                <w:sz w:val="28"/>
              </w:rPr>
            </w:pPr>
            <w:r w:rsidRPr="00657820"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  <w:t>หัก</w:t>
            </w:r>
            <w:r w:rsidR="00E862CB" w:rsidRPr="006D5187">
              <w:rPr>
                <w:rFonts w:asciiTheme="majorBidi" w:eastAsia="Angsana New" w:hAnsiTheme="majorBidi" w:cstheme="majorBidi"/>
                <w:sz w:val="28"/>
              </w:rPr>
              <w:t>:</w:t>
            </w:r>
            <w:r w:rsidRPr="00657820">
              <w:rPr>
                <w:rFonts w:asciiTheme="majorBidi" w:eastAsia="Angsana New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  <w:p w14:paraId="3E4BF89F" w14:textId="018EAC1C" w:rsidR="0056496D" w:rsidRPr="00657820" w:rsidRDefault="003F7EC6" w:rsidP="00744EBC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26)</w:t>
            </w:r>
          </w:p>
        </w:tc>
        <w:tc>
          <w:tcPr>
            <w:tcW w:w="90" w:type="dxa"/>
          </w:tcPr>
          <w:p w14:paraId="038DBA97" w14:textId="77777777" w:rsidR="0056496D" w:rsidRPr="00657820" w:rsidRDefault="0056496D" w:rsidP="008706D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6F3BE9A0" w14:textId="77777777" w:rsidR="0056496D" w:rsidRPr="00657820" w:rsidRDefault="0056496D" w:rsidP="008706D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87E96DC" w14:textId="77777777" w:rsidR="0056496D" w:rsidRPr="00657820" w:rsidRDefault="0056496D" w:rsidP="008706D5">
            <w:pPr>
              <w:tabs>
                <w:tab w:val="decimal" w:pos="1080"/>
              </w:tabs>
              <w:ind w:right="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59F3" w14:textId="6431FAEC" w:rsidR="0056496D" w:rsidRPr="00657820" w:rsidRDefault="006A7E01" w:rsidP="006A7E01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shd w:val="clear" w:color="auto" w:fill="auto"/>
          </w:tcPr>
          <w:p w14:paraId="337DABED" w14:textId="77777777" w:rsidR="0056496D" w:rsidRPr="00657820" w:rsidRDefault="0056496D" w:rsidP="008706D5">
            <w:pPr>
              <w:tabs>
                <w:tab w:val="decimal" w:pos="792"/>
              </w:tabs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9651B" w14:textId="6BFF740E" w:rsidR="0056496D" w:rsidRPr="00657820" w:rsidRDefault="00E5764E" w:rsidP="006D518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E8BDFB" w14:textId="77777777" w:rsidR="0056496D" w:rsidRPr="00657820" w:rsidRDefault="0056496D" w:rsidP="006D51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D4C14" w14:textId="316DEDFE" w:rsidR="0056496D" w:rsidRPr="00657820" w:rsidRDefault="00E5764E" w:rsidP="00056E33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C8BE2" w14:textId="77777777" w:rsidR="0056496D" w:rsidRPr="00657820" w:rsidRDefault="0056496D" w:rsidP="006D5187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1BF372A" w14:textId="5A35972A" w:rsidR="0056496D" w:rsidRPr="00657820" w:rsidRDefault="00602DB4" w:rsidP="006D518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(121,182)</w:t>
            </w:r>
          </w:p>
        </w:tc>
      </w:tr>
      <w:tr w:rsidR="009D61FD" w:rsidRPr="00657820" w14:paraId="4884C6DE" w14:textId="77777777" w:rsidTr="00E862CB">
        <w:trPr>
          <w:trHeight w:val="20"/>
        </w:trPr>
        <w:tc>
          <w:tcPr>
            <w:tcW w:w="2970" w:type="dxa"/>
          </w:tcPr>
          <w:p w14:paraId="7D9A04FA" w14:textId="77777777" w:rsidR="009D61FD" w:rsidRPr="00657820" w:rsidRDefault="009D61FD" w:rsidP="008706D5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8BDEDA6" w14:textId="77777777" w:rsidR="009D61FD" w:rsidRPr="00657820" w:rsidRDefault="009D61FD" w:rsidP="008706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952B27A" w14:textId="77777777" w:rsidR="009D61FD" w:rsidRPr="00657820" w:rsidRDefault="009D61FD" w:rsidP="008706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495BC81" w14:textId="77777777" w:rsidR="009D61FD" w:rsidRPr="00657820" w:rsidRDefault="009D61FD" w:rsidP="008706D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D4D98" w14:textId="31744478" w:rsidR="009D61FD" w:rsidRPr="00657820" w:rsidRDefault="006A7E01" w:rsidP="006A7E01">
            <w:pPr>
              <w:tabs>
                <w:tab w:val="decimal" w:pos="898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46AAEB" w14:textId="77777777" w:rsidR="009D61FD" w:rsidRPr="00657820" w:rsidRDefault="009D61FD" w:rsidP="008706D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7C605" w14:textId="045E45F8" w:rsidR="009D61FD" w:rsidRPr="00657820" w:rsidRDefault="00E11C05" w:rsidP="008706D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14A70D" w14:textId="77777777" w:rsidR="009D61FD" w:rsidRPr="00657820" w:rsidRDefault="009D61FD" w:rsidP="008706D5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73AB" w14:textId="2FAEDFF6" w:rsidR="009D61FD" w:rsidRPr="00056E33" w:rsidRDefault="00E11C05" w:rsidP="008706D5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56E3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5B727B6" w14:textId="77777777" w:rsidR="009D61FD" w:rsidRPr="00657820" w:rsidRDefault="009D61FD" w:rsidP="008706D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E7B3AA0" w14:textId="4492E55E" w:rsidR="009D61FD" w:rsidRPr="00657820" w:rsidRDefault="00602DB4" w:rsidP="008706D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22,871</w:t>
            </w:r>
          </w:p>
        </w:tc>
      </w:tr>
    </w:tbl>
    <w:p w14:paraId="0CF3CF19" w14:textId="35355376" w:rsidR="004A08A5" w:rsidRPr="00657820" w:rsidRDefault="004A08A5" w:rsidP="009D2F96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1025F739" w14:textId="5A947906" w:rsidR="00D5121C" w:rsidRPr="00657820" w:rsidRDefault="009B2480" w:rsidP="009D2F96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1B89ECAC" w14:textId="4BC65B3C" w:rsidR="00D5121C" w:rsidRPr="00657820" w:rsidRDefault="00AD75F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สำหรับปีสิ้นสุดวันที่ </w:t>
      </w:r>
      <w:r w:rsidR="00D67E0B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</w:t>
      </w:r>
      <w:r w:rsidR="00D67E0B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256</w:t>
      </w:r>
      <w:r w:rsidR="00F6190C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="00D67E0B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F6190C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D21FD1" w:rsidRPr="0065782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กลุ่มบริษัท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60"/>
        <w:gridCol w:w="90"/>
        <w:gridCol w:w="1080"/>
        <w:gridCol w:w="90"/>
        <w:gridCol w:w="990"/>
        <w:gridCol w:w="90"/>
        <w:gridCol w:w="1080"/>
      </w:tblGrid>
      <w:tr w:rsidR="00D5121C" w:rsidRPr="00657820" w14:paraId="19807FA9" w14:textId="77777777" w:rsidTr="00261F4D">
        <w:tc>
          <w:tcPr>
            <w:tcW w:w="4590" w:type="dxa"/>
            <w:vAlign w:val="bottom"/>
          </w:tcPr>
          <w:p w14:paraId="15494759" w14:textId="77777777" w:rsidR="00D5121C" w:rsidRPr="00657820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3742D209" w14:textId="53847B22" w:rsidR="00D5121C" w:rsidRPr="00657820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 xml:space="preserve">หน่วย: </w:t>
            </w:r>
            <w:r w:rsidR="008E5D55" w:rsidRPr="00657820">
              <w:rPr>
                <w:rFonts w:asciiTheme="majorBidi" w:hAnsiTheme="majorBidi" w:cstheme="majorBidi"/>
                <w:caps/>
                <w:sz w:val="28"/>
                <w:cs/>
              </w:rPr>
              <w:t>ล้าน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บาท)</w:t>
            </w:r>
          </w:p>
        </w:tc>
      </w:tr>
      <w:tr w:rsidR="00D5121C" w:rsidRPr="00657820" w14:paraId="48E1DB11" w14:textId="77777777" w:rsidTr="00261F4D">
        <w:tc>
          <w:tcPr>
            <w:tcW w:w="4590" w:type="dxa"/>
            <w:vAlign w:val="bottom"/>
          </w:tcPr>
          <w:p w14:paraId="577030F9" w14:textId="77777777" w:rsidR="00D5121C" w:rsidRPr="00657820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613A4A4" w14:textId="77777777" w:rsidR="00D5121C" w:rsidRPr="00657820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A9FD56F" w14:textId="77777777" w:rsidR="00D5121C" w:rsidRPr="00657820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20CBE376" w14:textId="77777777" w:rsidR="00D5121C" w:rsidRPr="00657820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190C" w:rsidRPr="00657820" w14:paraId="06F91395" w14:textId="77777777" w:rsidTr="00261F4D">
        <w:tc>
          <w:tcPr>
            <w:tcW w:w="4590" w:type="dxa"/>
            <w:vAlign w:val="bottom"/>
          </w:tcPr>
          <w:p w14:paraId="1B9DF3AB" w14:textId="77777777" w:rsidR="00F6190C" w:rsidRPr="00657820" w:rsidRDefault="00F6190C" w:rsidP="00F6190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AE75" w14:textId="78287148" w:rsidR="00F6190C" w:rsidRPr="00657820" w:rsidRDefault="00F6190C" w:rsidP="00F6190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3C66EFC" w14:textId="77777777" w:rsidR="00F6190C" w:rsidRPr="00657820" w:rsidRDefault="00F6190C" w:rsidP="00F6190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C8108" w14:textId="456F1000" w:rsidR="00F6190C" w:rsidRPr="00657820" w:rsidRDefault="00F6190C" w:rsidP="00F6190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50ECE52" w14:textId="77777777" w:rsidR="00F6190C" w:rsidRPr="00657820" w:rsidRDefault="00F6190C" w:rsidP="00F6190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E0564" w14:textId="6F12ECE8" w:rsidR="00F6190C" w:rsidRPr="00657820" w:rsidRDefault="00F6190C" w:rsidP="00F6190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8F1B2DC" w14:textId="77777777" w:rsidR="00F6190C" w:rsidRPr="00657820" w:rsidRDefault="00F6190C" w:rsidP="00F6190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5A1E" w14:textId="534FF650" w:rsidR="00F6190C" w:rsidRPr="00657820" w:rsidRDefault="00F6190C" w:rsidP="00F6190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F6190C" w:rsidRPr="00657820" w14:paraId="7C5D5454" w14:textId="77777777" w:rsidTr="00261F4D">
        <w:trPr>
          <w:trHeight w:val="431"/>
        </w:trPr>
        <w:tc>
          <w:tcPr>
            <w:tcW w:w="4590" w:type="dxa"/>
            <w:shd w:val="clear" w:color="auto" w:fill="auto"/>
            <w:vAlign w:val="center"/>
          </w:tcPr>
          <w:p w14:paraId="1C70F713" w14:textId="77777777" w:rsidR="00F6190C" w:rsidRPr="00657820" w:rsidRDefault="00F6190C" w:rsidP="00F6190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535E" w14:textId="140CD813" w:rsidR="00F6190C" w:rsidRPr="00657820" w:rsidRDefault="005A338E" w:rsidP="00F6190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21138" w14:textId="77777777" w:rsidR="00F6190C" w:rsidRPr="00657820" w:rsidRDefault="00F6190C" w:rsidP="00F6190C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638B" w14:textId="5C4EE319" w:rsidR="00F6190C" w:rsidRPr="00657820" w:rsidRDefault="00F6190C" w:rsidP="00F6190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6688F0" w14:textId="77777777" w:rsidR="00F6190C" w:rsidRPr="00657820" w:rsidRDefault="00F6190C" w:rsidP="00F6190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36EF" w14:textId="46486008" w:rsidR="00F6190C" w:rsidRPr="00657820" w:rsidRDefault="00046379" w:rsidP="006654F9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0543E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8224E" w14:textId="77777777" w:rsidR="00F6190C" w:rsidRPr="00657820" w:rsidRDefault="00F6190C" w:rsidP="00F6190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8B5A5" w14:textId="1F8D2D2E" w:rsidR="00F6190C" w:rsidRPr="00657820" w:rsidRDefault="00F6190C" w:rsidP="00F6190C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F6190C" w:rsidRPr="00657820" w14:paraId="4E45354B" w14:textId="77777777" w:rsidTr="00261F4D">
        <w:trPr>
          <w:trHeight w:val="360"/>
        </w:trPr>
        <w:tc>
          <w:tcPr>
            <w:tcW w:w="4590" w:type="dxa"/>
            <w:shd w:val="clear" w:color="auto" w:fill="auto"/>
            <w:vAlign w:val="center"/>
          </w:tcPr>
          <w:p w14:paraId="23790F1B" w14:textId="77777777" w:rsidR="00F6190C" w:rsidRPr="00657820" w:rsidRDefault="00F6190C" w:rsidP="00F6190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4A8F" w14:textId="5ACB560F" w:rsidR="00F6190C" w:rsidRPr="00657820" w:rsidRDefault="00B33F2C" w:rsidP="00F6190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B4A424A" w14:textId="77777777" w:rsidR="00F6190C" w:rsidRPr="00657820" w:rsidRDefault="00F6190C" w:rsidP="00F6190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DF1EA" w14:textId="7DAA473F" w:rsidR="00F6190C" w:rsidRPr="00657820" w:rsidRDefault="00F6190C" w:rsidP="00F6190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F968077" w14:textId="77777777" w:rsidR="00F6190C" w:rsidRPr="00657820" w:rsidRDefault="00F6190C" w:rsidP="00F6190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22A3" w14:textId="1464CD81" w:rsidR="00F6190C" w:rsidRPr="00657820" w:rsidRDefault="00046379" w:rsidP="006654F9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AFC6CAF" w14:textId="77777777" w:rsidR="00F6190C" w:rsidRPr="00657820" w:rsidRDefault="00F6190C" w:rsidP="00F6190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22229" w14:textId="6C77943F" w:rsidR="00F6190C" w:rsidRPr="00657820" w:rsidRDefault="00F6190C" w:rsidP="00F6190C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F6190C" w:rsidRPr="00657820" w14:paraId="0AA17BC2" w14:textId="77777777" w:rsidTr="00261F4D">
        <w:tc>
          <w:tcPr>
            <w:tcW w:w="4590" w:type="dxa"/>
            <w:shd w:val="clear" w:color="auto" w:fill="auto"/>
            <w:vAlign w:val="center"/>
          </w:tcPr>
          <w:p w14:paraId="501A5324" w14:textId="77777777" w:rsidR="00F6190C" w:rsidRPr="00657820" w:rsidRDefault="00F6190C" w:rsidP="00F6190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5E34" w14:textId="2E9637B5" w:rsidR="00F6190C" w:rsidRPr="00657820" w:rsidRDefault="00B33F2C" w:rsidP="00F6190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65CEA75D" w14:textId="77777777" w:rsidR="00F6190C" w:rsidRPr="00657820" w:rsidRDefault="00F6190C" w:rsidP="00F6190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776A6" w14:textId="1DD2B5DE" w:rsidR="00F6190C" w:rsidRPr="00657820" w:rsidRDefault="00F6190C" w:rsidP="00F6190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78F8C4F" w14:textId="77777777" w:rsidR="00F6190C" w:rsidRPr="00657820" w:rsidRDefault="00F6190C" w:rsidP="00F6190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6698C" w14:textId="41749BEE" w:rsidR="00F6190C" w:rsidRPr="006654F9" w:rsidRDefault="00046379" w:rsidP="006654F9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654F9">
              <w:rPr>
                <w:rFonts w:asciiTheme="majorBidi" w:hAnsiTheme="majorBidi" w:cstheme="majorBidi"/>
                <w:b/>
                <w:bCs/>
                <w:sz w:val="28"/>
                <w:cs/>
              </w:rPr>
              <w:t>1</w:t>
            </w:r>
            <w:r w:rsidR="000543E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60BF832" w14:textId="77777777" w:rsidR="00F6190C" w:rsidRPr="00657820" w:rsidRDefault="00F6190C" w:rsidP="00F6190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D9C49" w14:textId="21D76B20" w:rsidR="00F6190C" w:rsidRPr="00657820" w:rsidRDefault="00F6190C" w:rsidP="00F6190C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</w:t>
            </w:r>
          </w:p>
        </w:tc>
      </w:tr>
    </w:tbl>
    <w:p w14:paraId="1C8AA6B5" w14:textId="77777777" w:rsidR="009D2F96" w:rsidRPr="00657820" w:rsidRDefault="009D2F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8"/>
        </w:rPr>
      </w:pPr>
    </w:p>
    <w:p w14:paraId="22046786" w14:textId="3118B954" w:rsidR="00D5121C" w:rsidRPr="00657820" w:rsidRDefault="009B2480" w:rsidP="002909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5FCD06C2" w14:textId="47E642C0" w:rsidR="009D2F96" w:rsidRPr="00657820" w:rsidRDefault="009B2480" w:rsidP="001B6B8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C553C8"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C651F" w:rsidRPr="00657820">
        <w:rPr>
          <w:rFonts w:asciiTheme="majorBidi" w:hAnsiTheme="majorBidi" w:cstheme="majorBidi"/>
          <w:color w:val="000000"/>
          <w:spacing w:val="-2"/>
          <w:sz w:val="28"/>
        </w:rPr>
        <w:t>9</w:t>
      </w:r>
      <w:r w:rsidR="009B569A" w:rsidRPr="00657820">
        <w:rPr>
          <w:rFonts w:asciiTheme="majorBidi" w:hAnsiTheme="majorBidi" w:cstheme="majorBidi"/>
          <w:color w:val="000000"/>
          <w:spacing w:val="-2"/>
          <w:sz w:val="28"/>
        </w:rPr>
        <w:t>.3.2</w:t>
      </w:r>
    </w:p>
    <w:p w14:paraId="0E3C0FA3" w14:textId="77777777" w:rsidR="009D2F96" w:rsidRPr="00657820" w:rsidRDefault="009D2F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238447B0" w14:textId="77777777" w:rsidR="00D5121C" w:rsidRPr="00657820" w:rsidRDefault="009B2480" w:rsidP="00055849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4BEE229" w14:textId="58930628" w:rsidR="00D5121C" w:rsidRPr="00657820" w:rsidRDefault="00CC6D3B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9B2480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ณ วันที่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397956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31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397956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256</w:t>
      </w:r>
      <w:r w:rsidR="00F6190C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6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 </w:t>
      </w:r>
      <w:r w:rsidR="00397956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256</w:t>
      </w:r>
      <w:r w:rsidR="00F6190C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5</w:t>
      </w:r>
      <w:r w:rsidR="009B2480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260"/>
      </w:tblGrid>
      <w:tr w:rsidR="00D5121C" w:rsidRPr="00657820" w14:paraId="476AC676" w14:textId="77777777" w:rsidTr="00B9761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F713B7" w14:textId="77777777" w:rsidR="00D5121C" w:rsidRPr="00657820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C1EA3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0DD0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99B0" w14:textId="77777777" w:rsidR="00D5121C" w:rsidRPr="00657820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657820" w14:paraId="190284A0" w14:textId="77777777" w:rsidTr="00B9761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4C6851" w14:textId="77777777" w:rsidR="00D5121C" w:rsidRPr="00657820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AE842" w14:textId="77777777" w:rsidR="00D5121C" w:rsidRPr="00657820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F6FC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5BCE34" w14:textId="77777777" w:rsidR="00D5121C" w:rsidRPr="00657820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190C" w:rsidRPr="00657820" w14:paraId="286D6C0B" w14:textId="77777777" w:rsidTr="00B9761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A6A427" w14:textId="77777777" w:rsidR="00F6190C" w:rsidRPr="00657820" w:rsidRDefault="00F6190C" w:rsidP="00F6190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83113" w14:textId="67A6B6C5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F5A81" w14:textId="77777777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8B65" w14:textId="7632BCE6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9758A" w14:textId="77777777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DB68" w14:textId="0F12FE17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D508" w14:textId="77777777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64978" w14:textId="6FB6D0C3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F6190C" w:rsidRPr="00657820" w14:paraId="30FF1899" w14:textId="77777777" w:rsidTr="00B9761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D6A79C" w14:textId="77777777" w:rsidR="00F6190C" w:rsidRPr="00657820" w:rsidRDefault="00F6190C" w:rsidP="00F6190C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8B555" w14:textId="70976A94" w:rsidR="00F6190C" w:rsidRPr="00657820" w:rsidRDefault="00BC3922" w:rsidP="00B9761A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657820">
              <w:rPr>
                <w:rFonts w:asciiTheme="majorBidi" w:hAnsiTheme="majorBidi" w:cstheme="majorBidi"/>
                <w:sz w:val="28"/>
              </w:rPr>
              <w:t>,</w:t>
            </w:r>
            <w:r w:rsidR="00644F07" w:rsidRPr="00657820">
              <w:rPr>
                <w:rFonts w:asciiTheme="majorBidi" w:hAnsiTheme="majorBidi" w:cstheme="majorBidi"/>
                <w:sz w:val="28"/>
              </w:rPr>
              <w:t>61</w:t>
            </w:r>
            <w:r w:rsidR="0081192D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1576B" w14:textId="77777777" w:rsidR="00F6190C" w:rsidRPr="00657820" w:rsidRDefault="00F6190C" w:rsidP="00B9761A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38009" w14:textId="09BD08F4" w:rsidR="00F6190C" w:rsidRPr="00657820" w:rsidRDefault="00F6190C" w:rsidP="00B9761A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3,888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39CC8" w14:textId="77777777" w:rsidR="00F6190C" w:rsidRPr="00657820" w:rsidRDefault="00F6190C" w:rsidP="00B9761A">
            <w:pPr>
              <w:tabs>
                <w:tab w:val="decimal" w:pos="841"/>
              </w:tabs>
              <w:ind w:right="8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27162" w14:textId="1B7E4144" w:rsidR="00F6190C" w:rsidRPr="00657820" w:rsidRDefault="00644F07" w:rsidP="00B9761A">
            <w:pPr>
              <w:tabs>
                <w:tab w:val="decimal" w:pos="1074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49671" w14:textId="77777777" w:rsidR="00F6190C" w:rsidRPr="00657820" w:rsidRDefault="00F6190C" w:rsidP="00B9761A">
            <w:pPr>
              <w:ind w:right="8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C3EB9" w14:textId="1742F2CE" w:rsidR="00F6190C" w:rsidRPr="00657820" w:rsidRDefault="00F6190C" w:rsidP="00B9761A">
            <w:pPr>
              <w:tabs>
                <w:tab w:val="decimal" w:pos="1173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F6190C" w:rsidRPr="00657820" w14:paraId="41FCD463" w14:textId="77777777" w:rsidTr="00B9761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5F73CF" w14:textId="77777777" w:rsidR="00F6190C" w:rsidRPr="00657820" w:rsidRDefault="00F6190C" w:rsidP="00F6190C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97F3" w14:textId="34D97D0D" w:rsidR="00F6190C" w:rsidRPr="00657820" w:rsidRDefault="00644F07" w:rsidP="00B9761A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</w:t>
            </w:r>
            <w:r w:rsidR="0081192D" w:rsidRPr="00657820">
              <w:rPr>
                <w:rFonts w:asciiTheme="majorBidi" w:hAnsiTheme="majorBidi" w:cstheme="majorBidi"/>
                <w:sz w:val="28"/>
              </w:rPr>
              <w:t>2,21</w:t>
            </w:r>
            <w:r w:rsidR="00F83576"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4379E" w14:textId="77777777" w:rsidR="00F6190C" w:rsidRPr="00657820" w:rsidRDefault="00F6190C" w:rsidP="00B9761A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6896E" w14:textId="79F1DA97" w:rsidR="00F6190C" w:rsidRPr="00657820" w:rsidRDefault="00F6190C" w:rsidP="00B9761A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3236A" w14:textId="77777777" w:rsidR="00F6190C" w:rsidRPr="00657820" w:rsidRDefault="00F6190C" w:rsidP="00B9761A">
            <w:pPr>
              <w:tabs>
                <w:tab w:val="decimal" w:pos="841"/>
              </w:tabs>
              <w:ind w:right="8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628D46" w14:textId="0C909709" w:rsidR="00F6190C" w:rsidRPr="00657820" w:rsidRDefault="00644F07" w:rsidP="00B9761A">
            <w:pPr>
              <w:tabs>
                <w:tab w:val="decimal" w:pos="1074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5,20</w:t>
            </w:r>
            <w:r w:rsidR="0018344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28255" w14:textId="77777777" w:rsidR="00F6190C" w:rsidRPr="00657820" w:rsidRDefault="00F6190C" w:rsidP="00B9761A">
            <w:pPr>
              <w:ind w:right="8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ED0CC" w14:textId="303D35F3" w:rsidR="00F6190C" w:rsidRPr="00657820" w:rsidRDefault="00F6190C" w:rsidP="00B9761A">
            <w:pPr>
              <w:tabs>
                <w:tab w:val="decimal" w:pos="1173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58,673</w:t>
            </w:r>
          </w:p>
        </w:tc>
      </w:tr>
      <w:tr w:rsidR="00F6190C" w:rsidRPr="00657820" w14:paraId="45804971" w14:textId="77777777" w:rsidTr="00B9761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A40BAE" w14:textId="4F75E1E5" w:rsidR="00F6190C" w:rsidRPr="00657820" w:rsidRDefault="00F6190C" w:rsidP="00F6190C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EDD8" w14:textId="64592C14" w:rsidR="00F6190C" w:rsidRPr="00657820" w:rsidRDefault="00BA4F79" w:rsidP="00B9761A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917D4B" w14:textId="77777777" w:rsidR="00F6190C" w:rsidRPr="00657820" w:rsidRDefault="00F6190C" w:rsidP="00B9761A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0699C" w14:textId="3410145F" w:rsidR="00F6190C" w:rsidRPr="00657820" w:rsidRDefault="00F6190C" w:rsidP="00B9761A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604476" w14:textId="77777777" w:rsidR="00F6190C" w:rsidRPr="00657820" w:rsidRDefault="00F6190C" w:rsidP="00B9761A">
            <w:pPr>
              <w:tabs>
                <w:tab w:val="decimal" w:pos="841"/>
              </w:tabs>
              <w:ind w:right="8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2F44F2" w14:textId="2A48119A" w:rsidR="00F6190C" w:rsidRPr="00657820" w:rsidRDefault="00644F07" w:rsidP="00B9761A">
            <w:pPr>
              <w:tabs>
                <w:tab w:val="decimal" w:pos="1074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4EF34" w14:textId="77777777" w:rsidR="00F6190C" w:rsidRPr="00657820" w:rsidRDefault="00F6190C" w:rsidP="00B9761A">
            <w:pPr>
              <w:ind w:right="8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0957F7" w14:textId="6755A089" w:rsidR="00F6190C" w:rsidRPr="00657820" w:rsidRDefault="00F6190C" w:rsidP="00B9761A">
            <w:pPr>
              <w:tabs>
                <w:tab w:val="decimal" w:pos="1173"/>
              </w:tabs>
              <w:ind w:right="85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F6190C" w:rsidRPr="00657820" w14:paraId="0B98E751" w14:textId="77777777" w:rsidTr="00B9761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6CAF3C" w14:textId="77777777" w:rsidR="00F6190C" w:rsidRPr="00657820" w:rsidRDefault="00F6190C" w:rsidP="00F6190C">
            <w:pPr>
              <w:pStyle w:val="Heading5"/>
              <w:keepNext w:val="0"/>
              <w:spacing w:line="240" w:lineRule="auto"/>
              <w:ind w:left="90" w:right="58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B5F66" w14:textId="3AB133A0" w:rsidR="00F6190C" w:rsidRPr="00657820" w:rsidRDefault="00644F07" w:rsidP="00B9761A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114,82</w:t>
            </w:r>
            <w:r w:rsidR="00F83576" w:rsidRPr="00657820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7944A" w14:textId="77777777" w:rsidR="00F6190C" w:rsidRPr="00657820" w:rsidRDefault="00F6190C" w:rsidP="00B9761A">
            <w:pPr>
              <w:tabs>
                <w:tab w:val="decimal" w:pos="108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09241" w14:textId="23DE28C6" w:rsidR="00F6190C" w:rsidRPr="00657820" w:rsidRDefault="00F6190C" w:rsidP="00B9761A">
            <w:pPr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103,534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7AA5E" w14:textId="77777777" w:rsidR="00F6190C" w:rsidRPr="00657820" w:rsidRDefault="00F6190C" w:rsidP="00B9761A">
            <w:pPr>
              <w:tabs>
                <w:tab w:val="decimal" w:pos="841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FC16C" w14:textId="4C7D4B81" w:rsidR="00F6190C" w:rsidRPr="00657820" w:rsidRDefault="005327A6" w:rsidP="00B9761A">
            <w:pPr>
              <w:tabs>
                <w:tab w:val="decimal" w:pos="1074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5,22</w:t>
            </w:r>
            <w:r w:rsidR="00183444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C2DF0" w14:textId="77777777" w:rsidR="00F6190C" w:rsidRPr="00657820" w:rsidRDefault="00F6190C" w:rsidP="00B9761A">
            <w:pPr>
              <w:ind w:right="85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B4AFF" w14:textId="24C2C6CF" w:rsidR="00F6190C" w:rsidRPr="00657820" w:rsidRDefault="00F6190C" w:rsidP="00B9761A">
            <w:pPr>
              <w:tabs>
                <w:tab w:val="decimal" w:pos="1173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59,207</w:t>
            </w:r>
          </w:p>
        </w:tc>
      </w:tr>
    </w:tbl>
    <w:p w14:paraId="18D4C987" w14:textId="530EA05F" w:rsidR="002909F8" w:rsidRPr="00657820" w:rsidRDefault="00AD75F6" w:rsidP="00BA1C63">
      <w:pPr>
        <w:spacing w:before="120" w:after="120"/>
        <w:ind w:left="360" w:right="83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7184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31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07184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256</w:t>
      </w:r>
      <w:r w:rsidR="00F6190C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ดอกเบี้ยเงินฝากประจำธนาคารในงบการเงินรวมและงบการเงินเฉพาะกิจการคิดอัตราดอกเบี้ย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</w:t>
      </w:r>
      <w:r w:rsidR="00A8693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016DD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542AC">
        <w:rPr>
          <w:rFonts w:asciiTheme="majorBidi" w:hAnsiTheme="majorBidi" w:cstheme="majorBidi"/>
          <w:color w:val="000000"/>
          <w:spacing w:val="-2"/>
          <w:sz w:val="28"/>
        </w:rPr>
        <w:t>0.15</w:t>
      </w:r>
      <w:r w:rsidR="00AC39F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138F8" w:rsidRPr="00657820">
        <w:rPr>
          <w:rFonts w:asciiTheme="majorBidi" w:hAnsiTheme="majorBidi" w:cstheme="majorBidi"/>
          <w:sz w:val="28"/>
        </w:rPr>
        <w:t>-</w:t>
      </w:r>
      <w:r w:rsidR="00AC39F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542AC">
        <w:rPr>
          <w:rFonts w:asciiTheme="majorBidi" w:hAnsiTheme="majorBidi" w:cstheme="majorBidi"/>
          <w:color w:val="000000"/>
          <w:spacing w:val="-2"/>
          <w:sz w:val="28"/>
        </w:rPr>
        <w:t>0.60</w:t>
      </w:r>
      <w:r w:rsidR="00783A2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1542AC">
        <w:rPr>
          <w:rFonts w:asciiTheme="majorBidi" w:hAnsiTheme="majorBidi" w:cstheme="majorBidi"/>
          <w:color w:val="000000"/>
          <w:spacing w:val="-2"/>
          <w:sz w:val="28"/>
        </w:rPr>
        <w:t>0.15</w:t>
      </w:r>
      <w:r w:rsidR="00507458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138F8" w:rsidRPr="00657820">
        <w:rPr>
          <w:rFonts w:asciiTheme="majorBidi" w:hAnsiTheme="majorBidi" w:cstheme="majorBidi"/>
          <w:sz w:val="28"/>
        </w:rPr>
        <w:t>-</w:t>
      </w:r>
      <w:r w:rsidR="00507458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542AC">
        <w:rPr>
          <w:rFonts w:asciiTheme="majorBidi" w:hAnsiTheme="majorBidi" w:cstheme="majorBidi"/>
          <w:color w:val="000000"/>
          <w:spacing w:val="-2"/>
          <w:sz w:val="28"/>
        </w:rPr>
        <w:t>0.50</w:t>
      </w:r>
      <w:r w:rsidR="00507458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ต่อปี ตามลำดับ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45C0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(</w:t>
      </w:r>
      <w:r w:rsidR="001542AC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: อัตราดอกเบี้ยร้อยละ </w:t>
      </w:r>
      <w:r w:rsidR="001542AC">
        <w:rPr>
          <w:rFonts w:asciiTheme="majorBidi" w:hAnsiTheme="majorBidi" w:cstheme="majorBidi"/>
          <w:color w:val="000000"/>
          <w:spacing w:val="-2"/>
          <w:sz w:val="28"/>
        </w:rPr>
        <w:t>0.15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138F8" w:rsidRPr="00657820">
        <w:rPr>
          <w:rFonts w:asciiTheme="majorBidi" w:hAnsiTheme="majorBidi" w:cstheme="majorBidi"/>
          <w:sz w:val="28"/>
        </w:rPr>
        <w:t>-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542AC">
        <w:rPr>
          <w:rFonts w:asciiTheme="majorBidi" w:hAnsiTheme="majorBidi" w:cstheme="majorBidi"/>
          <w:color w:val="000000"/>
          <w:spacing w:val="-2"/>
          <w:sz w:val="28"/>
        </w:rPr>
        <w:t>0.</w:t>
      </w:r>
      <w:r w:rsidR="000A5381">
        <w:rPr>
          <w:rFonts w:asciiTheme="majorBidi" w:hAnsiTheme="majorBidi" w:cstheme="majorBidi"/>
          <w:color w:val="000000"/>
          <w:spacing w:val="-2"/>
          <w:sz w:val="28"/>
        </w:rPr>
        <w:t>35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="00357267">
        <w:rPr>
          <w:rFonts w:asciiTheme="majorBidi" w:hAnsiTheme="majorBidi" w:cstheme="majorBidi"/>
          <w:color w:val="000000"/>
          <w:spacing w:val="-2"/>
          <w:sz w:val="28"/>
        </w:rPr>
        <w:t>0.15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8138F8" w:rsidRPr="00657820">
        <w:rPr>
          <w:rFonts w:asciiTheme="majorBidi" w:hAnsiTheme="majorBidi" w:cstheme="majorBidi"/>
          <w:sz w:val="28"/>
        </w:rPr>
        <w:t>-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57267">
        <w:rPr>
          <w:rFonts w:asciiTheme="majorBidi" w:hAnsiTheme="majorBidi" w:cstheme="majorBidi"/>
          <w:color w:val="000000"/>
          <w:spacing w:val="-2"/>
          <w:sz w:val="28"/>
        </w:rPr>
        <w:t>0.30</w:t>
      </w:r>
      <w:r w:rsidR="009A675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645C0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ตามลำดับ)</w:t>
      </w:r>
    </w:p>
    <w:p w14:paraId="42640065" w14:textId="088AF84E" w:rsidR="00D5121C" w:rsidRPr="00657820" w:rsidRDefault="00CC6D3B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.2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DC5A7A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</w:t>
      </w:r>
      <w:r w:rsidR="00946A47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ที่ดิน อาคาร </w:t>
      </w:r>
      <w:r w:rsidR="00DC5A7A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อุปกรณ์และงานระหว่างก่อสร้างสำหรับ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ปีสิ้นสุดวันที่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7184A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31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07184A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256</w:t>
      </w:r>
      <w:r w:rsidR="00F6190C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6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 </w:t>
      </w:r>
      <w:r w:rsidR="0007184A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256</w:t>
      </w:r>
      <w:r w:rsidR="00F6190C" w:rsidRPr="00657820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>5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099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70"/>
        <w:gridCol w:w="90"/>
        <w:gridCol w:w="1170"/>
        <w:gridCol w:w="90"/>
        <w:gridCol w:w="1170"/>
        <w:gridCol w:w="90"/>
        <w:gridCol w:w="1197"/>
      </w:tblGrid>
      <w:tr w:rsidR="00D5121C" w:rsidRPr="00657820" w14:paraId="01FB6A52" w14:textId="77777777" w:rsidTr="00486057">
        <w:trPr>
          <w:cantSplit/>
          <w:trHeight w:val="108"/>
        </w:trPr>
        <w:tc>
          <w:tcPr>
            <w:tcW w:w="4122" w:type="dxa"/>
          </w:tcPr>
          <w:p w14:paraId="116FF6C4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bookmarkStart w:id="3" w:name="_Hlk158631659"/>
          </w:p>
        </w:tc>
        <w:tc>
          <w:tcPr>
            <w:tcW w:w="2430" w:type="dxa"/>
            <w:gridSpan w:val="3"/>
            <w:vAlign w:val="center"/>
          </w:tcPr>
          <w:p w14:paraId="0F5A690A" w14:textId="77777777" w:rsidR="00D5121C" w:rsidRPr="00657820" w:rsidRDefault="00D5121C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A7C6214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7" w:type="dxa"/>
            <w:gridSpan w:val="3"/>
            <w:vAlign w:val="center"/>
          </w:tcPr>
          <w:p w14:paraId="30CB4AA5" w14:textId="77777777" w:rsidR="00D5121C" w:rsidRPr="00657820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657820" w14:paraId="2CE9DEE9" w14:textId="77777777" w:rsidTr="00486057">
        <w:trPr>
          <w:cantSplit/>
          <w:trHeight w:val="108"/>
        </w:trPr>
        <w:tc>
          <w:tcPr>
            <w:tcW w:w="4122" w:type="dxa"/>
          </w:tcPr>
          <w:p w14:paraId="252A7F1E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A5B65A2" w14:textId="77777777" w:rsidR="00D5121C" w:rsidRPr="00657820" w:rsidRDefault="009B248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F56F07C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center"/>
          </w:tcPr>
          <w:p w14:paraId="5554AFD2" w14:textId="77777777" w:rsidR="00D5121C" w:rsidRPr="00657820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190C" w:rsidRPr="00657820" w14:paraId="46730D24" w14:textId="77777777" w:rsidTr="00486057">
        <w:trPr>
          <w:cantSplit/>
        </w:trPr>
        <w:tc>
          <w:tcPr>
            <w:tcW w:w="4122" w:type="dxa"/>
          </w:tcPr>
          <w:p w14:paraId="23195F65" w14:textId="77777777" w:rsidR="00F6190C" w:rsidRPr="00657820" w:rsidRDefault="00F6190C" w:rsidP="00F6190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357C6A" w14:textId="5DF8F3A5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F2D204" w14:textId="77777777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40177F" w14:textId="6FAB97DB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90" w:type="dxa"/>
          </w:tcPr>
          <w:p w14:paraId="47D234F5" w14:textId="77777777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02BCDD" w14:textId="5D0E6FBD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1436CA" w14:textId="77777777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51BCC21" w14:textId="212F88CB" w:rsidR="00F6190C" w:rsidRPr="00657820" w:rsidRDefault="00F6190C" w:rsidP="00F6190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</w:tr>
      <w:tr w:rsidR="00DA1F2F" w:rsidRPr="00657820" w14:paraId="30EC1D49" w14:textId="77777777" w:rsidTr="00486057">
        <w:trPr>
          <w:cantSplit/>
        </w:trPr>
        <w:tc>
          <w:tcPr>
            <w:tcW w:w="4122" w:type="dxa"/>
          </w:tcPr>
          <w:p w14:paraId="6D799D0F" w14:textId="77777777" w:rsidR="00DA1F2F" w:rsidRDefault="00DA1F2F" w:rsidP="00216E02">
            <w:pPr>
              <w:tabs>
                <w:tab w:val="left" w:pos="360"/>
                <w:tab w:val="left" w:pos="2160"/>
              </w:tabs>
              <w:ind w:left="525" w:right="-110" w:hanging="441"/>
              <w:contextualSpacing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ที่ดิน อาคาร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อุปกรณ์และงานระหว่าง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        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ก่อสร้างยกมา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บันทึกเป็นส่วนหนึ่ง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อง</w:t>
            </w:r>
          </w:p>
          <w:p w14:paraId="46CC015C" w14:textId="4C74519B" w:rsidR="00DA1F2F" w:rsidRPr="00DA1F2F" w:rsidRDefault="00DA1F2F" w:rsidP="00DA1F2F">
            <w:pPr>
              <w:tabs>
                <w:tab w:val="left" w:pos="360"/>
                <w:tab w:val="left" w:pos="2160"/>
              </w:tabs>
              <w:ind w:left="192" w:right="-110" w:firstLine="351"/>
              <w:contextualSpacing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5CF3C0" w14:textId="03A84D03" w:rsidR="00DA1F2F" w:rsidRPr="00657820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7,986</w:t>
            </w:r>
          </w:p>
        </w:tc>
        <w:tc>
          <w:tcPr>
            <w:tcW w:w="90" w:type="dxa"/>
            <w:vAlign w:val="bottom"/>
          </w:tcPr>
          <w:p w14:paraId="57FFD19C" w14:textId="77777777" w:rsidR="00DA1F2F" w:rsidRPr="00657820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1924BE" w14:textId="6A9F2389" w:rsidR="00DA1F2F" w:rsidRPr="00657820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8,074</w:t>
            </w:r>
          </w:p>
        </w:tc>
        <w:tc>
          <w:tcPr>
            <w:tcW w:w="90" w:type="dxa"/>
          </w:tcPr>
          <w:p w14:paraId="3BA3430C" w14:textId="77777777" w:rsidR="00DA1F2F" w:rsidRPr="00657820" w:rsidRDefault="00DA1F2F" w:rsidP="00DA1F2F">
            <w:pPr>
              <w:tabs>
                <w:tab w:val="decimal" w:pos="841"/>
              </w:tabs>
              <w:ind w:right="8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4FFBC7" w14:textId="31B2296B" w:rsidR="00DA1F2F" w:rsidRPr="00657820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747AC1A7" w14:textId="77777777" w:rsidR="00DA1F2F" w:rsidRPr="00DA1F2F" w:rsidRDefault="00DA1F2F" w:rsidP="00DA1F2F">
            <w:pPr>
              <w:ind w:left="-90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vAlign w:val="bottom"/>
          </w:tcPr>
          <w:p w14:paraId="246424FF" w14:textId="5E379261" w:rsidR="00DA1F2F" w:rsidRPr="00DA1F2F" w:rsidRDefault="00DA1F2F" w:rsidP="00DA1F2F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A1F2F" w:rsidRPr="00657820" w14:paraId="1FB6DA9D" w14:textId="77777777" w:rsidTr="00486057">
        <w:trPr>
          <w:cantSplit/>
        </w:trPr>
        <w:tc>
          <w:tcPr>
            <w:tcW w:w="4122" w:type="dxa"/>
          </w:tcPr>
          <w:p w14:paraId="0A5C5B36" w14:textId="41954CC6" w:rsidR="00DA1F2F" w:rsidRPr="00657820" w:rsidRDefault="00DA1F2F" w:rsidP="00DA1F2F">
            <w:pPr>
              <w:tabs>
                <w:tab w:val="left" w:pos="360"/>
                <w:tab w:val="left" w:pos="2160"/>
              </w:tabs>
              <w:ind w:right="-110" w:firstLine="90"/>
              <w:contextualSpacing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ที่ดิน อาคาร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อุปกรณ์และงานระหว่างก่อสร้าง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3EE54" w14:textId="65ECBF18" w:rsidR="00DA1F2F" w:rsidRPr="00A93528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7AB979" w14:textId="77777777" w:rsidR="00DA1F2F" w:rsidRPr="00657820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A3033" w14:textId="3F0C3CD9" w:rsidR="00DA1F2F" w:rsidRPr="00657820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93,938</w:t>
            </w:r>
          </w:p>
        </w:tc>
        <w:tc>
          <w:tcPr>
            <w:tcW w:w="90" w:type="dxa"/>
            <w:shd w:val="clear" w:color="auto" w:fill="auto"/>
          </w:tcPr>
          <w:p w14:paraId="1987D4D2" w14:textId="77777777" w:rsidR="00DA1F2F" w:rsidRPr="00657820" w:rsidRDefault="00DA1F2F" w:rsidP="00DA1F2F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29ED" w14:textId="63D465E7" w:rsidR="00DA1F2F" w:rsidRPr="00657820" w:rsidRDefault="00DA1F2F" w:rsidP="00DA1F2F">
            <w:pPr>
              <w:tabs>
                <w:tab w:val="decimal" w:pos="103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90" w:type="dxa"/>
            <w:shd w:val="clear" w:color="auto" w:fill="auto"/>
          </w:tcPr>
          <w:p w14:paraId="06E10DF7" w14:textId="77777777" w:rsidR="00DA1F2F" w:rsidRPr="00657820" w:rsidRDefault="00DA1F2F" w:rsidP="00DA1F2F">
            <w:pPr>
              <w:ind w:left="-90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2E17E4C" w14:textId="3ED326F2" w:rsidR="00DA1F2F" w:rsidRPr="00657820" w:rsidRDefault="00DA1F2F" w:rsidP="00DA1F2F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1,229</w:t>
            </w:r>
          </w:p>
        </w:tc>
      </w:tr>
      <w:tr w:rsidR="00DA1F2F" w:rsidRPr="00657820" w14:paraId="3FAAA429" w14:textId="77777777" w:rsidTr="00486057">
        <w:trPr>
          <w:cantSplit/>
        </w:trPr>
        <w:tc>
          <w:tcPr>
            <w:tcW w:w="4122" w:type="dxa"/>
          </w:tcPr>
          <w:p w14:paraId="3393C520" w14:textId="77777777" w:rsidR="00DA1F2F" w:rsidRDefault="00DA1F2F" w:rsidP="00DA1F2F">
            <w:pPr>
              <w:tabs>
                <w:tab w:val="left" w:pos="360"/>
                <w:tab w:val="left" w:pos="2160"/>
              </w:tabs>
              <w:ind w:left="537" w:right="-110" w:hanging="450"/>
              <w:contextualSpacing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 xml:space="preserve">: 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เพื่อ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</w:t>
            </w:r>
            <w:r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ที่ดิน อาคาร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อุปกรณ์และ</w:t>
            </w:r>
          </w:p>
          <w:p w14:paraId="1EA545CC" w14:textId="536DBA60" w:rsidR="00DA1F2F" w:rsidRPr="00657820" w:rsidRDefault="00DA1F2F" w:rsidP="00DA1F2F">
            <w:pPr>
              <w:tabs>
                <w:tab w:val="left" w:pos="360"/>
                <w:tab w:val="left" w:pos="2160"/>
              </w:tabs>
              <w:ind w:left="537" w:right="-110" w:firstLine="6"/>
              <w:contextualSpacing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งานระหว่างก่อสร้าง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35B61" w14:textId="69B5B331" w:rsidR="00DA1F2F" w:rsidRPr="00A93528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36,062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581E2" w14:textId="77777777" w:rsidR="00DA1F2F" w:rsidRPr="00657820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BFA7" w14:textId="056E23C9" w:rsidR="00DA1F2F" w:rsidRPr="00657820" w:rsidRDefault="00DA1F2F" w:rsidP="00DA1F2F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(94,026)</w:t>
            </w:r>
          </w:p>
        </w:tc>
        <w:tc>
          <w:tcPr>
            <w:tcW w:w="90" w:type="dxa"/>
            <w:shd w:val="clear" w:color="auto" w:fill="auto"/>
          </w:tcPr>
          <w:p w14:paraId="05C92996" w14:textId="77777777" w:rsidR="00DA1F2F" w:rsidRPr="00657820" w:rsidRDefault="00DA1F2F" w:rsidP="00DA1F2F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D10A6" w14:textId="628FD46E" w:rsidR="00DA1F2F" w:rsidRPr="00657820" w:rsidRDefault="00DA1F2F" w:rsidP="00DA1F2F">
            <w:pPr>
              <w:tabs>
                <w:tab w:val="decimal" w:pos="103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(165)</w:t>
            </w:r>
          </w:p>
        </w:tc>
        <w:tc>
          <w:tcPr>
            <w:tcW w:w="90" w:type="dxa"/>
            <w:shd w:val="clear" w:color="auto" w:fill="auto"/>
          </w:tcPr>
          <w:p w14:paraId="548469C6" w14:textId="77777777" w:rsidR="00DA1F2F" w:rsidRPr="00657820" w:rsidRDefault="00DA1F2F" w:rsidP="00DA1F2F">
            <w:pPr>
              <w:ind w:left="-90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DAB6FB" w14:textId="56402721" w:rsidR="00DA1F2F" w:rsidRPr="00657820" w:rsidRDefault="00DA1F2F" w:rsidP="00DA1F2F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(1,229)</w:t>
            </w:r>
          </w:p>
        </w:tc>
      </w:tr>
      <w:tr w:rsidR="00795BA2" w:rsidRPr="00657820" w14:paraId="522349DA" w14:textId="77777777" w:rsidTr="00795BA2">
        <w:trPr>
          <w:cantSplit/>
        </w:trPr>
        <w:tc>
          <w:tcPr>
            <w:tcW w:w="4122" w:type="dxa"/>
          </w:tcPr>
          <w:p w14:paraId="054B60F8" w14:textId="77777777" w:rsidR="00795BA2" w:rsidRDefault="00795BA2" w:rsidP="00795BA2">
            <w:pPr>
              <w:ind w:left="543" w:right="108" w:hanging="45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</w:t>
            </w: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 xml:space="preserve">ที่ดิน อาคาร 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อุปกรณ์และงานระหว่างก่อสร้างยกไป</w:t>
            </w: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</w:rPr>
              <w:t>(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บันทึกเป็นส่วนหนึ่งของ</w:t>
            </w:r>
          </w:p>
          <w:p w14:paraId="4DCBA9E7" w14:textId="55C47AE5" w:rsidR="00795BA2" w:rsidRPr="00486057" w:rsidRDefault="00795BA2" w:rsidP="00795BA2">
            <w:pPr>
              <w:ind w:left="537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41D292" w14:textId="56663B75" w:rsidR="00795BA2" w:rsidRPr="00657820" w:rsidRDefault="00795BA2" w:rsidP="00795BA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3,087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37E1BD" w14:textId="77777777" w:rsidR="00795BA2" w:rsidRPr="00657820" w:rsidRDefault="00795BA2" w:rsidP="00795BA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BDA11" w14:textId="2B03D22B" w:rsidR="00795BA2" w:rsidRPr="00657820" w:rsidRDefault="00795BA2" w:rsidP="00795BA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7,986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497FD1" w14:textId="77777777" w:rsidR="00795BA2" w:rsidRPr="00657820" w:rsidRDefault="00795BA2" w:rsidP="00795BA2">
            <w:pPr>
              <w:tabs>
                <w:tab w:val="decimal" w:pos="84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B92CE5" w14:textId="3D4C1623" w:rsidR="00795BA2" w:rsidRPr="00657820" w:rsidRDefault="00795BA2" w:rsidP="00795BA2">
            <w:pPr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FC4154" w14:textId="77777777" w:rsidR="00795BA2" w:rsidRPr="00657820" w:rsidRDefault="00795BA2" w:rsidP="00795BA2">
            <w:pPr>
              <w:ind w:left="-90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632230" w14:textId="1E6EA3C8" w:rsidR="00795BA2" w:rsidRPr="00657820" w:rsidRDefault="00795BA2" w:rsidP="00795BA2">
            <w:pPr>
              <w:tabs>
                <w:tab w:val="decimal" w:pos="991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bookmarkEnd w:id="3"/>
    </w:tbl>
    <w:p w14:paraId="4D270458" w14:textId="080A8BFD" w:rsidR="002909F8" w:rsidRPr="00657820" w:rsidRDefault="002909F8" w:rsidP="003313A4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7A916B2" w14:textId="77777777" w:rsidR="002909F8" w:rsidRPr="00657820" w:rsidRDefault="002909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br w:type="page"/>
      </w:r>
    </w:p>
    <w:p w14:paraId="7A0C1F1F" w14:textId="122623DB" w:rsidR="00F6190C" w:rsidRPr="00657820" w:rsidRDefault="00CC6D3B" w:rsidP="00055849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7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.3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F6190C" w:rsidRPr="00657820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>เงินสดจ่ายเพื่อซื้อสินทรัพย์ไม่มีตัวตน</w:t>
      </w:r>
      <w:r w:rsidR="004648CC" w:rsidRPr="00657820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>สำหรับปีสิ้นสุดวันที่</w:t>
      </w:r>
      <w:r w:rsidR="004648CC" w:rsidRPr="00657820">
        <w:rPr>
          <w:rFonts w:asciiTheme="majorBidi" w:hAnsiTheme="majorBidi" w:cstheme="majorBidi"/>
          <w:color w:val="000000" w:themeColor="text1"/>
          <w:spacing w:val="-10"/>
          <w:sz w:val="28"/>
        </w:rPr>
        <w:t xml:space="preserve"> </w:t>
      </w:r>
      <w:r w:rsidR="00F6190C" w:rsidRPr="00657820">
        <w:rPr>
          <w:rFonts w:asciiTheme="majorBidi" w:hAnsiTheme="majorBidi" w:cstheme="majorBidi"/>
          <w:color w:val="000000" w:themeColor="text1"/>
          <w:spacing w:val="-10"/>
          <w:sz w:val="28"/>
        </w:rPr>
        <w:t>3</w:t>
      </w:r>
      <w:r w:rsidR="00034EB3" w:rsidRPr="00657820">
        <w:rPr>
          <w:rFonts w:asciiTheme="majorBidi" w:hAnsiTheme="majorBidi" w:cstheme="majorBidi"/>
          <w:color w:val="000000" w:themeColor="text1"/>
          <w:spacing w:val="-10"/>
          <w:sz w:val="28"/>
        </w:rPr>
        <w:t xml:space="preserve">1 </w:t>
      </w:r>
      <w:r w:rsidR="00034EB3" w:rsidRPr="00657820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>ธันวาคม</w:t>
      </w:r>
      <w:r w:rsidR="00F6190C" w:rsidRPr="00657820">
        <w:rPr>
          <w:rFonts w:asciiTheme="majorBidi" w:hAnsiTheme="majorBidi" w:cstheme="majorBidi"/>
          <w:color w:val="000000" w:themeColor="text1"/>
          <w:spacing w:val="-10"/>
          <w:sz w:val="28"/>
        </w:rPr>
        <w:t xml:space="preserve"> 2566</w:t>
      </w:r>
      <w:r w:rsidR="00F6190C" w:rsidRPr="00657820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 xml:space="preserve"> และ </w:t>
      </w:r>
      <w:r w:rsidR="00F6190C" w:rsidRPr="00657820">
        <w:rPr>
          <w:rFonts w:asciiTheme="majorBidi" w:hAnsiTheme="majorBidi" w:cstheme="majorBidi"/>
          <w:color w:val="000000" w:themeColor="text1"/>
          <w:spacing w:val="-10"/>
          <w:sz w:val="28"/>
        </w:rPr>
        <w:t>2565</w:t>
      </w:r>
      <w:r w:rsidR="00F6190C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มีรายละเอียดดังนี้</w:t>
      </w:r>
      <w:r w:rsidR="00F6190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55849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          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260"/>
      </w:tblGrid>
      <w:tr w:rsidR="0036275B" w:rsidRPr="00657820" w14:paraId="76CDCA82" w14:textId="77777777" w:rsidTr="00223F91">
        <w:trPr>
          <w:cantSplit/>
          <w:trHeight w:val="108"/>
        </w:trPr>
        <w:tc>
          <w:tcPr>
            <w:tcW w:w="4050" w:type="dxa"/>
          </w:tcPr>
          <w:p w14:paraId="73AB0E68" w14:textId="77777777" w:rsidR="0036275B" w:rsidRPr="00657820" w:rsidRDefault="0036275B" w:rsidP="00E407D9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454B19B" w14:textId="77777777" w:rsidR="0036275B" w:rsidRPr="00657820" w:rsidRDefault="0036275B" w:rsidP="00E407D9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E4AAB" w14:textId="77777777" w:rsidR="0036275B" w:rsidRPr="00657820" w:rsidRDefault="0036275B" w:rsidP="00E407D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AF36746" w14:textId="77777777" w:rsidR="0036275B" w:rsidRPr="00657820" w:rsidRDefault="0036275B" w:rsidP="00E407D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36275B" w:rsidRPr="00657820" w14:paraId="205A3A98" w14:textId="77777777" w:rsidTr="00223F91">
        <w:trPr>
          <w:cantSplit/>
          <w:trHeight w:val="108"/>
        </w:trPr>
        <w:tc>
          <w:tcPr>
            <w:tcW w:w="4050" w:type="dxa"/>
          </w:tcPr>
          <w:p w14:paraId="4FDED483" w14:textId="77777777" w:rsidR="0036275B" w:rsidRPr="00657820" w:rsidRDefault="0036275B" w:rsidP="00E407D9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328B8606" w14:textId="77777777" w:rsidR="0036275B" w:rsidRPr="00657820" w:rsidRDefault="0036275B" w:rsidP="00E407D9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DA16541" w14:textId="77777777" w:rsidR="0036275B" w:rsidRPr="00657820" w:rsidRDefault="0036275B" w:rsidP="00E407D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23B6369F" w14:textId="77777777" w:rsidR="0036275B" w:rsidRPr="00657820" w:rsidRDefault="0036275B" w:rsidP="00E407D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6275B" w:rsidRPr="00657820" w14:paraId="08505EF5" w14:textId="77777777" w:rsidTr="00223F91">
        <w:trPr>
          <w:cantSplit/>
        </w:trPr>
        <w:tc>
          <w:tcPr>
            <w:tcW w:w="4050" w:type="dxa"/>
          </w:tcPr>
          <w:p w14:paraId="4086A1F9" w14:textId="77777777" w:rsidR="0036275B" w:rsidRPr="00657820" w:rsidRDefault="0036275B" w:rsidP="00E407D9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00B59C" w14:textId="77777777" w:rsidR="0036275B" w:rsidRPr="00657820" w:rsidRDefault="0036275B" w:rsidP="00E407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43E795" w14:textId="77777777" w:rsidR="0036275B" w:rsidRPr="00657820" w:rsidRDefault="0036275B" w:rsidP="00E407D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1804AA" w14:textId="77777777" w:rsidR="0036275B" w:rsidRPr="00657820" w:rsidRDefault="0036275B" w:rsidP="00E407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90" w:type="dxa"/>
          </w:tcPr>
          <w:p w14:paraId="6A77B6D0" w14:textId="77777777" w:rsidR="0036275B" w:rsidRPr="00657820" w:rsidRDefault="0036275B" w:rsidP="00E407D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AD273A" w14:textId="77777777" w:rsidR="0036275B" w:rsidRPr="00657820" w:rsidRDefault="0036275B" w:rsidP="00E407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C6917E" w14:textId="77777777" w:rsidR="0036275B" w:rsidRPr="00657820" w:rsidRDefault="0036275B" w:rsidP="00E407D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C87C2B" w14:textId="77777777" w:rsidR="0036275B" w:rsidRPr="00657820" w:rsidRDefault="0036275B" w:rsidP="00E407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</w:tr>
      <w:tr w:rsidR="0036275B" w:rsidRPr="00657820" w14:paraId="13B4F8D6" w14:textId="77777777" w:rsidTr="00223F91">
        <w:trPr>
          <w:cantSplit/>
        </w:trPr>
        <w:tc>
          <w:tcPr>
            <w:tcW w:w="4050" w:type="dxa"/>
          </w:tcPr>
          <w:p w14:paraId="0E578E9C" w14:textId="1D855F6E" w:rsidR="0036275B" w:rsidRPr="00657820" w:rsidRDefault="0036275B" w:rsidP="00E407D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เจ้าหนี้ค่าซื้อสินทรัพย์ไม่มีตัวตนยกมา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06B397" w14:textId="77777777" w:rsidR="0036275B" w:rsidRPr="00657820" w:rsidRDefault="0036275B" w:rsidP="00E407D9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C24752F" w14:textId="77777777" w:rsidR="0036275B" w:rsidRPr="00657820" w:rsidRDefault="0036275B" w:rsidP="00E407D9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B050F0" w14:textId="77777777" w:rsidR="0036275B" w:rsidRPr="00657820" w:rsidRDefault="0036275B" w:rsidP="00E407D9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01DB7E4" w14:textId="77777777" w:rsidR="0036275B" w:rsidRPr="00657820" w:rsidRDefault="0036275B" w:rsidP="00E407D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248237" w14:textId="77777777" w:rsidR="0036275B" w:rsidRPr="00657820" w:rsidRDefault="0036275B" w:rsidP="00E407D9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6A45065" w14:textId="77777777" w:rsidR="0036275B" w:rsidRPr="00657820" w:rsidRDefault="0036275B" w:rsidP="00E407D9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8AD196B" w14:textId="77777777" w:rsidR="0036275B" w:rsidRPr="00657820" w:rsidRDefault="0036275B" w:rsidP="00E407D9">
            <w:pPr>
              <w:ind w:right="-225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36275B" w:rsidRPr="00657820" w14:paraId="5B040269" w14:textId="77777777" w:rsidTr="00223F91">
        <w:trPr>
          <w:cantSplit/>
        </w:trPr>
        <w:tc>
          <w:tcPr>
            <w:tcW w:w="4050" w:type="dxa"/>
          </w:tcPr>
          <w:p w14:paraId="20BAF0DA" w14:textId="77777777" w:rsidR="0036275B" w:rsidRPr="00657820" w:rsidRDefault="0036275B" w:rsidP="00CB1F0C">
            <w:pPr>
              <w:ind w:left="535" w:right="63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บันทึกเป็นส่วนหนึ่งของเจ้าหนี้การค้าและ เจ้าหนี้หมุนเวียนอื่น)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B69D22" w14:textId="25536BCD" w:rsidR="0036275B" w:rsidRPr="00657820" w:rsidRDefault="00EA7399" w:rsidP="00E407D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B6F531" w14:textId="77777777" w:rsidR="0036275B" w:rsidRPr="00657820" w:rsidRDefault="0036275B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E962D1" w14:textId="14032368" w:rsidR="0036275B" w:rsidRPr="00657820" w:rsidRDefault="00EA7399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80DC3E" w14:textId="77777777" w:rsidR="0036275B" w:rsidRPr="00657820" w:rsidRDefault="0036275B" w:rsidP="00E407D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E1B15" w14:textId="77777777" w:rsidR="0036275B" w:rsidRPr="00657820" w:rsidRDefault="0036275B" w:rsidP="00E407D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B19EF7" w14:textId="77777777" w:rsidR="0036275B" w:rsidRPr="00657820" w:rsidRDefault="0036275B" w:rsidP="00E407D9">
            <w:pPr>
              <w:ind w:left="-90" w:right="180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C3543" w14:textId="77777777" w:rsidR="0036275B" w:rsidRPr="00657820" w:rsidRDefault="0036275B" w:rsidP="00E407D9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275B" w:rsidRPr="00657820" w14:paraId="504F2F8C" w14:textId="77777777" w:rsidTr="00223F91">
        <w:trPr>
          <w:cantSplit/>
        </w:trPr>
        <w:tc>
          <w:tcPr>
            <w:tcW w:w="4050" w:type="dxa"/>
          </w:tcPr>
          <w:p w14:paraId="43DD6364" w14:textId="544DD201" w:rsidR="0036275B" w:rsidRPr="00657820" w:rsidRDefault="0036275B" w:rsidP="00E407D9">
            <w:pPr>
              <w:ind w:left="85"/>
              <w:jc w:val="thaiDistribute"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>:</w:t>
            </w:r>
            <w:r w:rsidR="00CB1F0C" w:rsidRPr="00657820">
              <w:rPr>
                <w:rFonts w:asciiTheme="majorBidi" w:eastAsia="MS Mincho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</w:t>
            </w:r>
            <w:r w:rsidR="00EA7399" w:rsidRPr="00657820">
              <w:rPr>
                <w:rFonts w:asciiTheme="majorBidi" w:eastAsia="MS Mincho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AC6BA" w14:textId="26B369AE" w:rsidR="0036275B" w:rsidRPr="00A93528" w:rsidRDefault="00EA7399" w:rsidP="00E407D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2</w:t>
            </w:r>
            <w:r w:rsidR="007E4AE2" w:rsidRPr="00A93528">
              <w:rPr>
                <w:rFonts w:asciiTheme="majorBidi" w:hAnsiTheme="majorBidi" w:cstheme="majorBidi"/>
                <w:sz w:val="28"/>
              </w:rPr>
              <w:t>8,822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E6876B" w14:textId="77777777" w:rsidR="0036275B" w:rsidRPr="00657820" w:rsidRDefault="0036275B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5D00A" w14:textId="39003994" w:rsidR="0036275B" w:rsidRPr="00657820" w:rsidRDefault="00EA7399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6AE400" w14:textId="77777777" w:rsidR="0036275B" w:rsidRPr="00657820" w:rsidRDefault="0036275B" w:rsidP="00E407D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B9C212" w14:textId="74BC79BF" w:rsidR="0036275B" w:rsidRPr="00657820" w:rsidRDefault="00E31ADE" w:rsidP="00E407D9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0156FFDD" w14:textId="77777777" w:rsidR="0036275B" w:rsidRPr="00657820" w:rsidRDefault="0036275B" w:rsidP="00E407D9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A2742A" w14:textId="09CA4953" w:rsidR="0036275B" w:rsidRPr="00657820" w:rsidRDefault="00EA7399" w:rsidP="00E407D9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275B" w:rsidRPr="00657820" w14:paraId="02168637" w14:textId="77777777" w:rsidTr="00223F91">
        <w:trPr>
          <w:cantSplit/>
        </w:trPr>
        <w:tc>
          <w:tcPr>
            <w:tcW w:w="4050" w:type="dxa"/>
          </w:tcPr>
          <w:p w14:paraId="11A17EF9" w14:textId="769498FE" w:rsidR="0036275B" w:rsidRPr="00C2783B" w:rsidRDefault="005C2C8A" w:rsidP="005037AC">
            <w:pPr>
              <w:tabs>
                <w:tab w:val="left" w:pos="537"/>
                <w:tab w:val="left" w:pos="839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เพื่อ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90D1CC" w14:textId="4DB40128" w:rsidR="0036275B" w:rsidRPr="00A93528" w:rsidRDefault="0036275B" w:rsidP="00E407D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</w:t>
            </w:r>
            <w:r w:rsidR="007E4AE2" w:rsidRPr="00A93528">
              <w:rPr>
                <w:rFonts w:asciiTheme="majorBidi" w:hAnsiTheme="majorBidi" w:cstheme="majorBidi"/>
                <w:sz w:val="28"/>
              </w:rPr>
              <w:t>21,18</w:t>
            </w:r>
            <w:r w:rsidR="00AD6257" w:rsidRPr="00A93528">
              <w:rPr>
                <w:rFonts w:asciiTheme="majorBidi" w:hAnsiTheme="majorBidi" w:cstheme="majorBidi"/>
                <w:sz w:val="28"/>
              </w:rPr>
              <w:t>8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CD79EA" w14:textId="77777777" w:rsidR="0036275B" w:rsidRPr="00657820" w:rsidRDefault="0036275B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CAFB1F" w14:textId="64F0B3F5" w:rsidR="0036275B" w:rsidRPr="00657820" w:rsidRDefault="00EA7399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10AA81" w14:textId="77777777" w:rsidR="0036275B" w:rsidRPr="00657820" w:rsidRDefault="0036275B" w:rsidP="00E407D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9F354" w14:textId="68C8F34A" w:rsidR="0036275B" w:rsidRPr="00657820" w:rsidRDefault="00927775" w:rsidP="00E407D9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(167)</w:t>
            </w:r>
          </w:p>
        </w:tc>
        <w:tc>
          <w:tcPr>
            <w:tcW w:w="90" w:type="dxa"/>
            <w:shd w:val="clear" w:color="auto" w:fill="auto"/>
          </w:tcPr>
          <w:p w14:paraId="29A8968A" w14:textId="77777777" w:rsidR="0036275B" w:rsidRPr="00657820" w:rsidRDefault="0036275B" w:rsidP="00E407D9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A3E860" w14:textId="34350729" w:rsidR="0036275B" w:rsidRPr="00657820" w:rsidRDefault="00EA7399" w:rsidP="00E407D9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275B" w:rsidRPr="00657820" w14:paraId="7515331B" w14:textId="77777777" w:rsidTr="00223F91">
        <w:trPr>
          <w:cantSplit/>
        </w:trPr>
        <w:tc>
          <w:tcPr>
            <w:tcW w:w="4050" w:type="dxa"/>
          </w:tcPr>
          <w:p w14:paraId="3527AF91" w14:textId="29D480A3" w:rsidR="0036275B" w:rsidRPr="00657820" w:rsidRDefault="0036275B" w:rsidP="00E407D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</w:t>
            </w:r>
            <w:r w:rsidR="00EA7399"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สินทรัพย์ไม่มีตัวตน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215F" w14:textId="77777777" w:rsidR="0036275B" w:rsidRPr="00657820" w:rsidRDefault="0036275B" w:rsidP="00E407D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18263C" w14:textId="77777777" w:rsidR="0036275B" w:rsidRPr="00657820" w:rsidRDefault="0036275B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94C8" w14:textId="77777777" w:rsidR="0036275B" w:rsidRPr="00657820" w:rsidRDefault="0036275B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7B6CFC" w14:textId="77777777" w:rsidR="0036275B" w:rsidRPr="00657820" w:rsidRDefault="0036275B" w:rsidP="00E407D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0DF76" w14:textId="77777777" w:rsidR="0036275B" w:rsidRPr="00657820" w:rsidRDefault="0036275B" w:rsidP="00E407D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595229" w14:textId="77777777" w:rsidR="0036275B" w:rsidRPr="00657820" w:rsidRDefault="0036275B" w:rsidP="00E407D9">
            <w:pPr>
              <w:ind w:left="-90"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D3C0" w14:textId="77777777" w:rsidR="0036275B" w:rsidRPr="00657820" w:rsidRDefault="0036275B" w:rsidP="00E407D9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275B" w:rsidRPr="00657820" w14:paraId="2C26CD8D" w14:textId="77777777" w:rsidTr="00223F91">
        <w:trPr>
          <w:cantSplit/>
        </w:trPr>
        <w:tc>
          <w:tcPr>
            <w:tcW w:w="4050" w:type="dxa"/>
          </w:tcPr>
          <w:p w14:paraId="49568227" w14:textId="77777777" w:rsidR="0036275B" w:rsidRPr="00657820" w:rsidRDefault="0036275B" w:rsidP="00E95E12">
            <w:pPr>
              <w:ind w:left="53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</w:rPr>
              <w:t>(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บันทึกเป็นส่วนหนึ่งของเจ้าหนี้การค้าและ</w:t>
            </w:r>
          </w:p>
          <w:p w14:paraId="16CBE903" w14:textId="77777777" w:rsidR="0036275B" w:rsidRPr="00657820" w:rsidRDefault="0036275B" w:rsidP="00E95E12">
            <w:pPr>
              <w:ind w:left="535" w:right="63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เจ้าหนี้หมุนเวียนอื่น)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B6DF93" w14:textId="6645AA74" w:rsidR="0036275B" w:rsidRPr="00657820" w:rsidRDefault="00AB6F32" w:rsidP="00E407D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7,63</w:t>
            </w:r>
            <w:r w:rsidR="00AD6257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ABC8D2" w14:textId="77777777" w:rsidR="0036275B" w:rsidRPr="00657820" w:rsidRDefault="0036275B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43DF88" w14:textId="7A7764AF" w:rsidR="0036275B" w:rsidRPr="00657820" w:rsidRDefault="00EA7399" w:rsidP="00E407D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32391" w14:textId="77777777" w:rsidR="0036275B" w:rsidRPr="00657820" w:rsidRDefault="0036275B" w:rsidP="00E407D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D87699" w14:textId="7123C94C" w:rsidR="0036275B" w:rsidRPr="00657820" w:rsidRDefault="00927775" w:rsidP="00E407D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AAE6A" w14:textId="77777777" w:rsidR="0036275B" w:rsidRPr="00657820" w:rsidRDefault="0036275B" w:rsidP="00E407D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11E263" w14:textId="77777777" w:rsidR="0036275B" w:rsidRPr="00657820" w:rsidRDefault="0036275B" w:rsidP="00E407D9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52FEB3E" w14:textId="77777777" w:rsidR="003250F5" w:rsidRDefault="003250F5" w:rsidP="003250F5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BE6F476" w14:textId="28ED20D1" w:rsidR="003250F5" w:rsidRPr="003250F5" w:rsidRDefault="003250F5" w:rsidP="003250F5">
      <w:pPr>
        <w:tabs>
          <w:tab w:val="left" w:pos="360"/>
        </w:tabs>
        <w:spacing w:before="120" w:after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3250F5">
        <w:rPr>
          <w:rFonts w:ascii="Angsana New" w:hAnsi="Angsana New" w:hint="cs"/>
          <w:color w:val="000000" w:themeColor="text1"/>
          <w:spacing w:val="-2"/>
          <w:sz w:val="28"/>
        </w:rPr>
        <w:t>7.4</w:t>
      </w:r>
      <w:r w:rsidRPr="003250F5">
        <w:rPr>
          <w:rFonts w:ascii="Angsana New" w:hAnsi="Angsana New" w:hint="cs"/>
          <w:color w:val="000000" w:themeColor="text1"/>
          <w:spacing w:val="-2"/>
          <w:sz w:val="28"/>
        </w:rPr>
        <w:tab/>
      </w:r>
      <w:r w:rsidRPr="003250F5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รายการที่ไม่เกี่ยวข้องกับเงินสดสำหรับปีสิ้นสุดวันที่ </w:t>
      </w:r>
      <w:r>
        <w:rPr>
          <w:rFonts w:ascii="Angsana New" w:hAnsi="Angsana New"/>
          <w:color w:val="000000" w:themeColor="text1"/>
          <w:spacing w:val="-10"/>
          <w:sz w:val="28"/>
        </w:rPr>
        <w:t>31</w:t>
      </w:r>
      <w:r w:rsidRPr="003250F5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pacing w:val="-10"/>
          <w:sz w:val="28"/>
        </w:rPr>
        <w:t>2566</w:t>
      </w:r>
      <w:r w:rsidRPr="003250F5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และ </w:t>
      </w:r>
      <w:r>
        <w:rPr>
          <w:rFonts w:ascii="Angsana New" w:hAnsi="Angsana New"/>
          <w:color w:val="000000" w:themeColor="text1"/>
          <w:spacing w:val="-10"/>
          <w:sz w:val="28"/>
        </w:rPr>
        <w:t>2565</w:t>
      </w:r>
      <w:r w:rsidRPr="003250F5">
        <w:rPr>
          <w:rFonts w:ascii="Angsana New" w:hAnsi="Angsana New" w:hint="cs"/>
          <w:color w:val="000000" w:themeColor="text1"/>
          <w:spacing w:val="-10"/>
          <w:sz w:val="28"/>
          <w:cs/>
        </w:rPr>
        <w:t xml:space="preserve"> มีดังนี้</w:t>
      </w:r>
    </w:p>
    <w:tbl>
      <w:tblPr>
        <w:tblW w:w="909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172"/>
        <w:gridCol w:w="90"/>
        <w:gridCol w:w="1170"/>
        <w:gridCol w:w="90"/>
        <w:gridCol w:w="1260"/>
      </w:tblGrid>
      <w:tr w:rsidR="00D5121C" w:rsidRPr="00657820" w14:paraId="75B466AA" w14:textId="77777777" w:rsidTr="000061B7">
        <w:trPr>
          <w:cantSplit/>
          <w:trHeight w:val="342"/>
        </w:trPr>
        <w:tc>
          <w:tcPr>
            <w:tcW w:w="4050" w:type="dxa"/>
          </w:tcPr>
          <w:p w14:paraId="3960897E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2" w:type="dxa"/>
            <w:gridSpan w:val="3"/>
            <w:vAlign w:val="center"/>
          </w:tcPr>
          <w:p w14:paraId="4787809D" w14:textId="77777777" w:rsidR="00D5121C" w:rsidRPr="00657820" w:rsidRDefault="00D5121C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5DD8B5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F4F7126" w14:textId="77777777" w:rsidR="00D5121C" w:rsidRPr="00657820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657820" w14:paraId="7BA86F5D" w14:textId="77777777" w:rsidTr="000061B7">
        <w:trPr>
          <w:cantSplit/>
        </w:trPr>
        <w:tc>
          <w:tcPr>
            <w:tcW w:w="4050" w:type="dxa"/>
          </w:tcPr>
          <w:p w14:paraId="24D379E0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center"/>
          </w:tcPr>
          <w:p w14:paraId="5FF7526D" w14:textId="77777777" w:rsidR="00D5121C" w:rsidRPr="00657820" w:rsidRDefault="009B248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E220773" w14:textId="77777777" w:rsidR="00D5121C" w:rsidRPr="00657820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6A84972C" w14:textId="77777777" w:rsidR="00D5121C" w:rsidRPr="00657820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657820" w14:paraId="2DF37AC8" w14:textId="77777777" w:rsidTr="003250F5">
        <w:trPr>
          <w:cantSplit/>
        </w:trPr>
        <w:tc>
          <w:tcPr>
            <w:tcW w:w="4050" w:type="dxa"/>
          </w:tcPr>
          <w:p w14:paraId="07C530B5" w14:textId="77777777" w:rsidR="00D5121C" w:rsidRPr="00657820" w:rsidRDefault="00D5121C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D3E111" w14:textId="1EA8BE30" w:rsidR="00D5121C" w:rsidRPr="00657820" w:rsidRDefault="009B2480" w:rsidP="008A79B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4648CC"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6E2AF4" w14:textId="77777777" w:rsidR="00D5121C" w:rsidRPr="00657820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694402D" w14:textId="1F2DF0C7" w:rsidR="00D5121C" w:rsidRPr="00657820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4648CC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06EAE14" w14:textId="77777777" w:rsidR="00D5121C" w:rsidRPr="00657820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B34401" w14:textId="531CE671" w:rsidR="00D5121C" w:rsidRPr="00657820" w:rsidRDefault="00E46EF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4648CC" w:rsidRPr="0065782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44E296" w14:textId="77777777" w:rsidR="00D5121C" w:rsidRPr="00657820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3C220F" w14:textId="70DD5004" w:rsidR="00D5121C" w:rsidRPr="00657820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4648CC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B2F1B" w:rsidRPr="00657820" w14:paraId="0D130F61" w14:textId="77777777" w:rsidTr="003250F5">
        <w:trPr>
          <w:cantSplit/>
        </w:trPr>
        <w:tc>
          <w:tcPr>
            <w:tcW w:w="4050" w:type="dxa"/>
          </w:tcPr>
          <w:p w14:paraId="70BA229F" w14:textId="1F747AFD" w:rsidR="003B2F1B" w:rsidRPr="00657820" w:rsidRDefault="003B2F1B" w:rsidP="00997F68">
            <w:pPr>
              <w:ind w:right="108" w:firstLine="85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CF110B" w14:textId="77777777" w:rsidR="003B2F1B" w:rsidRPr="00657820" w:rsidRDefault="003B2F1B" w:rsidP="003B2F1B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5CDA066" w14:textId="77777777" w:rsidR="003B2F1B" w:rsidRPr="00657820" w:rsidRDefault="003B2F1B" w:rsidP="003B2F1B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C8F34E2" w14:textId="77777777" w:rsidR="003B2F1B" w:rsidRPr="00657820" w:rsidRDefault="003B2F1B" w:rsidP="003B2F1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CEC950D" w14:textId="77777777" w:rsidR="003B2F1B" w:rsidRPr="00657820" w:rsidRDefault="003B2F1B" w:rsidP="003B2F1B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1ECA1E" w14:textId="77777777" w:rsidR="003B2F1B" w:rsidRPr="00657820" w:rsidRDefault="003B2F1B" w:rsidP="003B2F1B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3CDC29" w14:textId="77777777" w:rsidR="003B2F1B" w:rsidRPr="00657820" w:rsidRDefault="003B2F1B" w:rsidP="003B2F1B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4D6BCBB" w14:textId="77777777" w:rsidR="003B2F1B" w:rsidRPr="00657820" w:rsidRDefault="003B2F1B" w:rsidP="003B2F1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F2CD8" w:rsidRPr="00657820" w14:paraId="28128C2D" w14:textId="77777777" w:rsidTr="003250F5">
        <w:trPr>
          <w:cantSplit/>
        </w:trPr>
        <w:tc>
          <w:tcPr>
            <w:tcW w:w="4050" w:type="dxa"/>
          </w:tcPr>
          <w:p w14:paraId="3AF5B0BA" w14:textId="77777777" w:rsidR="003F2CD8" w:rsidRPr="00657820" w:rsidRDefault="003F2CD8" w:rsidP="003F2CD8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>รวมส่วนของหนี้สินระยะยาวที่ถึงกำหนด</w:t>
            </w:r>
          </w:p>
          <w:p w14:paraId="2F41AD9E" w14:textId="03F9EC7E" w:rsidR="003F2CD8" w:rsidRPr="00657820" w:rsidRDefault="003F2CD8" w:rsidP="003F2CD8">
            <w:pPr>
              <w:ind w:left="361" w:right="108" w:hanging="361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 xml:space="preserve">            ชำระภายในหนึ่งปี)</w:t>
            </w:r>
          </w:p>
        </w:tc>
        <w:tc>
          <w:tcPr>
            <w:tcW w:w="1170" w:type="dxa"/>
            <w:vAlign w:val="bottom"/>
          </w:tcPr>
          <w:p w14:paraId="05AE54C7" w14:textId="3C0D575D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151,704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F7099F" w14:textId="77777777" w:rsidR="003F2CD8" w:rsidRPr="00657820" w:rsidRDefault="003F2CD8" w:rsidP="003F2CD8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F38DC80" w14:textId="370D00F7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184,972</w:t>
            </w:r>
          </w:p>
        </w:tc>
        <w:tc>
          <w:tcPr>
            <w:tcW w:w="90" w:type="dxa"/>
            <w:shd w:val="clear" w:color="auto" w:fill="auto"/>
          </w:tcPr>
          <w:p w14:paraId="636FD5C4" w14:textId="77777777" w:rsidR="003F2CD8" w:rsidRPr="00657820" w:rsidRDefault="003F2CD8" w:rsidP="003F2CD8">
            <w:pPr>
              <w:tabs>
                <w:tab w:val="decimal" w:pos="810"/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68B40B" w14:textId="21E77F22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4FCFDCCB" w14:textId="77777777" w:rsidR="003F2CD8" w:rsidRPr="00657820" w:rsidRDefault="003F2CD8" w:rsidP="003F2CD8">
            <w:pPr>
              <w:tabs>
                <w:tab w:val="decimal" w:pos="810"/>
              </w:tabs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62691" w14:textId="764405B7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3,539</w:t>
            </w:r>
          </w:p>
        </w:tc>
      </w:tr>
      <w:tr w:rsidR="003F2CD8" w:rsidRPr="00657820" w14:paraId="7509C766" w14:textId="77777777" w:rsidTr="003250F5">
        <w:trPr>
          <w:cantSplit/>
        </w:trPr>
        <w:tc>
          <w:tcPr>
            <w:tcW w:w="4050" w:type="dxa"/>
          </w:tcPr>
          <w:p w14:paraId="6A986BCB" w14:textId="452E317C" w:rsidR="003F2CD8" w:rsidRPr="00657820" w:rsidRDefault="003F2CD8" w:rsidP="003F2CD8">
            <w:pPr>
              <w:tabs>
                <w:tab w:val="left" w:pos="535"/>
              </w:tabs>
              <w:ind w:firstLine="85"/>
              <w:rPr>
                <w:rFonts w:asciiTheme="majorBidi" w:eastAsia="MS Mincho" w:hAnsiTheme="majorBidi" w:cstheme="majorBidi"/>
                <w:sz w:val="28"/>
                <w:u w:val="single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>: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 xml:space="preserve"> หนี้สินระยะยาวตามสัญญาเช่าเงินทุนระหว่างปี</w:t>
            </w:r>
          </w:p>
        </w:tc>
        <w:tc>
          <w:tcPr>
            <w:tcW w:w="1170" w:type="dxa"/>
            <w:vAlign w:val="bottom"/>
          </w:tcPr>
          <w:p w14:paraId="746C3597" w14:textId="303C2C31" w:rsidR="003F2CD8" w:rsidRPr="00A93528" w:rsidRDefault="00A001F6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68750D" w:rsidRPr="00A93528">
              <w:rPr>
                <w:rFonts w:asciiTheme="majorBidi" w:hAnsiTheme="majorBidi" w:cstheme="majorBidi"/>
                <w:sz w:val="28"/>
              </w:rPr>
              <w:t>,</w:t>
            </w:r>
            <w:r w:rsidR="003D12C5"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50E2CE" w14:textId="77777777" w:rsidR="003F2CD8" w:rsidRPr="00657820" w:rsidRDefault="003F2CD8" w:rsidP="003F2CD8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19E9E8" w14:textId="3437A7BD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2F2081" w14:textId="77777777" w:rsidR="003F2CD8" w:rsidRPr="00657820" w:rsidRDefault="003F2CD8" w:rsidP="003F2CD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FEC9AE" w14:textId="4904FB6A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  <w:tc>
          <w:tcPr>
            <w:tcW w:w="90" w:type="dxa"/>
            <w:shd w:val="clear" w:color="auto" w:fill="auto"/>
          </w:tcPr>
          <w:p w14:paraId="288C09BB" w14:textId="77777777" w:rsidR="003F2CD8" w:rsidRPr="00657820" w:rsidRDefault="003F2CD8" w:rsidP="003F2CD8">
            <w:pPr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E059B" w14:textId="43343F92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F2CD8" w:rsidRPr="00657820" w14:paraId="0E575C6B" w14:textId="77777777" w:rsidTr="003250F5">
        <w:trPr>
          <w:cantSplit/>
        </w:trPr>
        <w:tc>
          <w:tcPr>
            <w:tcW w:w="4050" w:type="dxa"/>
          </w:tcPr>
          <w:p w14:paraId="133387D2" w14:textId="7842ADCA" w:rsidR="003F2CD8" w:rsidRPr="00657820" w:rsidRDefault="003F2CD8" w:rsidP="003F2CD8">
            <w:pPr>
              <w:tabs>
                <w:tab w:val="left" w:pos="535"/>
              </w:tabs>
              <w:ind w:firstLine="85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MS Mincho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 w:rsidR="00E95E12" w:rsidRPr="00657820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170" w:type="dxa"/>
            <w:vAlign w:val="bottom"/>
          </w:tcPr>
          <w:p w14:paraId="3AEE4F31" w14:textId="5CBE50C7" w:rsidR="003F2CD8" w:rsidRPr="00A93528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</w:t>
            </w:r>
            <w:r w:rsidR="00A001F6">
              <w:rPr>
                <w:rFonts w:asciiTheme="majorBidi" w:hAnsiTheme="majorBidi" w:cstheme="majorBidi"/>
                <w:sz w:val="28"/>
              </w:rPr>
              <w:t>8</w:t>
            </w:r>
            <w:r w:rsidR="0068750D" w:rsidRPr="00A93528">
              <w:rPr>
                <w:rFonts w:asciiTheme="majorBidi" w:hAnsiTheme="majorBidi" w:cstheme="majorBidi"/>
                <w:sz w:val="28"/>
              </w:rPr>
              <w:t>,14</w:t>
            </w:r>
            <w:r w:rsidR="00A001F6">
              <w:rPr>
                <w:rFonts w:asciiTheme="majorBidi" w:hAnsiTheme="majorBidi" w:cstheme="majorBidi"/>
                <w:sz w:val="28"/>
              </w:rPr>
              <w:t>4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60E4B7" w14:textId="77777777" w:rsidR="003F2CD8" w:rsidRPr="00657820" w:rsidRDefault="003F2CD8" w:rsidP="003F2CD8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331920" w14:textId="447A7C98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(27,081)</w:t>
            </w:r>
          </w:p>
        </w:tc>
        <w:tc>
          <w:tcPr>
            <w:tcW w:w="90" w:type="dxa"/>
            <w:shd w:val="clear" w:color="auto" w:fill="auto"/>
          </w:tcPr>
          <w:p w14:paraId="1E578F88" w14:textId="77777777" w:rsidR="003F2CD8" w:rsidRPr="00657820" w:rsidRDefault="003F2CD8" w:rsidP="003F2CD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2A2302" w14:textId="5F2DF6F6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(747)</w:t>
            </w:r>
          </w:p>
        </w:tc>
        <w:tc>
          <w:tcPr>
            <w:tcW w:w="90" w:type="dxa"/>
            <w:shd w:val="clear" w:color="auto" w:fill="auto"/>
          </w:tcPr>
          <w:p w14:paraId="0B8DCBF6" w14:textId="77777777" w:rsidR="003F2CD8" w:rsidRPr="00657820" w:rsidRDefault="003F2CD8" w:rsidP="003F2CD8">
            <w:pPr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D653BD" w14:textId="75CB3417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(2,609)</w:t>
            </w:r>
          </w:p>
        </w:tc>
      </w:tr>
      <w:tr w:rsidR="003F2CD8" w:rsidRPr="00657820" w14:paraId="1EE30341" w14:textId="77777777" w:rsidTr="003250F5">
        <w:trPr>
          <w:cantSplit/>
        </w:trPr>
        <w:tc>
          <w:tcPr>
            <w:tcW w:w="4050" w:type="dxa"/>
          </w:tcPr>
          <w:p w14:paraId="50567C2A" w14:textId="24423F57" w:rsidR="003F2CD8" w:rsidRPr="00657820" w:rsidRDefault="003F2CD8" w:rsidP="003F2CD8">
            <w:pPr>
              <w:tabs>
                <w:tab w:val="left" w:pos="535"/>
              </w:tabs>
              <w:ind w:firstLine="85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cs/>
              </w:rPr>
              <w:t xml:space="preserve">          ลดลงระหว่างปีจากการเปลี่ยนแปลงสัญญาเช่า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E6433B" w14:textId="2275115E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DFE75" w14:textId="77777777" w:rsidR="003F2CD8" w:rsidRPr="00657820" w:rsidRDefault="003F2CD8" w:rsidP="003F2CD8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07A80A" w14:textId="7797FEDE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(6,187)</w:t>
            </w:r>
          </w:p>
        </w:tc>
        <w:tc>
          <w:tcPr>
            <w:tcW w:w="90" w:type="dxa"/>
            <w:shd w:val="clear" w:color="auto" w:fill="auto"/>
          </w:tcPr>
          <w:p w14:paraId="12C68A29" w14:textId="77777777" w:rsidR="003F2CD8" w:rsidRPr="00657820" w:rsidRDefault="003F2CD8" w:rsidP="003F2CD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AF0A8E" w14:textId="016812F6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4C441" w14:textId="77777777" w:rsidR="003F2CD8" w:rsidRPr="00657820" w:rsidRDefault="003F2CD8" w:rsidP="003F2CD8">
            <w:pPr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599CDA" w14:textId="2B6E065C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F2CD8" w:rsidRPr="00657820" w14:paraId="7764C189" w14:textId="77777777" w:rsidTr="003250F5">
        <w:trPr>
          <w:cantSplit/>
        </w:trPr>
        <w:tc>
          <w:tcPr>
            <w:tcW w:w="4050" w:type="dxa"/>
          </w:tcPr>
          <w:p w14:paraId="5215D17A" w14:textId="39EEBE42" w:rsidR="003F2CD8" w:rsidRPr="00657820" w:rsidRDefault="003F2CD8" w:rsidP="003F2CD8">
            <w:pPr>
              <w:ind w:right="108" w:firstLine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หนี้สินระยะยาวภายใต้สัญญาเช่าเงินทุนยกไป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120C77" w14:textId="77777777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74EE3A" w14:textId="77777777" w:rsidR="003F2CD8" w:rsidRPr="00657820" w:rsidRDefault="003F2CD8" w:rsidP="003F2CD8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3D500" w14:textId="77777777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481A" w14:textId="77777777" w:rsidR="003F2CD8" w:rsidRPr="00657820" w:rsidRDefault="003F2CD8" w:rsidP="003F2CD8">
            <w:pPr>
              <w:tabs>
                <w:tab w:val="decimal" w:pos="841"/>
                <w:tab w:val="decimal" w:pos="106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2DE4E4" w14:textId="77777777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B155" w14:textId="77777777" w:rsidR="003F2CD8" w:rsidRPr="00657820" w:rsidRDefault="003F2CD8" w:rsidP="003F2CD8">
            <w:pPr>
              <w:ind w:left="-90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9CDB1" w14:textId="77777777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2CD8" w:rsidRPr="00657820" w14:paraId="35858E94" w14:textId="77777777" w:rsidTr="003250F5">
        <w:trPr>
          <w:cantSplit/>
        </w:trPr>
        <w:tc>
          <w:tcPr>
            <w:tcW w:w="4050" w:type="dxa"/>
          </w:tcPr>
          <w:p w14:paraId="100A8A5B" w14:textId="5AE09FF4" w:rsidR="003F2CD8" w:rsidRPr="00657820" w:rsidRDefault="003F2CD8" w:rsidP="003F2CD8">
            <w:pPr>
              <w:ind w:left="545" w:right="108" w:hanging="360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  (</w:t>
            </w: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รวมส่วนของหนี้สินระยะยาวที่ถึงกำหนด</w:t>
            </w:r>
          </w:p>
          <w:p w14:paraId="6F61947C" w14:textId="49F05DAF" w:rsidR="003F2CD8" w:rsidRPr="00657820" w:rsidRDefault="002D79DF" w:rsidP="003F2CD8">
            <w:pPr>
              <w:ind w:left="545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</w:t>
            </w:r>
            <w:r w:rsidR="003F2CD8" w:rsidRPr="0065782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8A52A9" w14:textId="00280637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148,221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1C961" w14:textId="77777777" w:rsidR="003F2CD8" w:rsidRPr="00657820" w:rsidRDefault="003F2CD8" w:rsidP="003F2CD8">
            <w:pPr>
              <w:tabs>
                <w:tab w:val="decimal" w:pos="798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7599F" w14:textId="75E29688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151,704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D1E7" w14:textId="77777777" w:rsidR="003F2CD8" w:rsidRPr="00657820" w:rsidRDefault="003F2CD8" w:rsidP="003F2CD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3233AD" w14:textId="10AC27CF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4,630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56CDC" w14:textId="77777777" w:rsidR="003F2CD8" w:rsidRPr="00657820" w:rsidRDefault="003F2CD8" w:rsidP="003F2CD8">
            <w:pPr>
              <w:ind w:left="-90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DF4CF" w14:textId="34C6F486" w:rsidR="003F2CD8" w:rsidRPr="00657820" w:rsidRDefault="003F2CD8" w:rsidP="003F2CD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930</w:t>
            </w:r>
          </w:p>
        </w:tc>
      </w:tr>
    </w:tbl>
    <w:p w14:paraId="22AA9A84" w14:textId="77777777" w:rsidR="00613FFD" w:rsidRPr="00657820" w:rsidRDefault="00613FFD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03EF319" w14:textId="77777777" w:rsidR="00F6190C" w:rsidRPr="00657820" w:rsidRDefault="00F6190C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ABB7F06" w14:textId="77777777" w:rsidR="00F6190C" w:rsidRPr="00657820" w:rsidRDefault="00F6190C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6F57069" w14:textId="77777777" w:rsidR="00F6190C" w:rsidRPr="00657820" w:rsidRDefault="00F6190C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0AC9CF7" w14:textId="77777777" w:rsidR="00F6190C" w:rsidRPr="00657820" w:rsidRDefault="00F6190C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54EDA06" w14:textId="501E5DA6" w:rsidR="00D5121C" w:rsidRPr="00657820" w:rsidRDefault="00CC6D3B" w:rsidP="007112AE">
      <w:pPr>
        <w:tabs>
          <w:tab w:val="left" w:pos="36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7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F6190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7112AE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9B2480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สำหรับปีสิ้นสุดวันที่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E565F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E565F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648C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AD75F6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 </w:t>
      </w:r>
      <w:r w:rsidR="00E565F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648C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9B2480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B30534" w:rsidRPr="00657820" w14:paraId="6CD1DD0C" w14:textId="77777777" w:rsidTr="00055849">
        <w:trPr>
          <w:trHeight w:val="80"/>
        </w:trPr>
        <w:tc>
          <w:tcPr>
            <w:tcW w:w="3690" w:type="dxa"/>
          </w:tcPr>
          <w:p w14:paraId="2C84AB92" w14:textId="77777777" w:rsidR="00B30534" w:rsidRPr="00657820" w:rsidRDefault="00B30534" w:rsidP="00506CF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8B6C56B" w14:textId="77777777" w:rsidR="00B30534" w:rsidRPr="00657820" w:rsidRDefault="00B30534" w:rsidP="00506CF3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</w:tcPr>
          <w:p w14:paraId="16C0A1B8" w14:textId="77777777" w:rsidR="00B30534" w:rsidRPr="00657820" w:rsidRDefault="00B30534" w:rsidP="00506CF3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7708CF74" w14:textId="77777777" w:rsidR="00B30534" w:rsidRPr="00657820" w:rsidRDefault="00B30534" w:rsidP="00506CF3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2"/>
          </w:tcPr>
          <w:p w14:paraId="280B9D83" w14:textId="77777777" w:rsidR="00B30534" w:rsidRPr="00657820" w:rsidRDefault="00B30534" w:rsidP="00506CF3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0A6748B" w14:textId="77777777" w:rsidR="00B30534" w:rsidRPr="00657820" w:rsidRDefault="00B30534" w:rsidP="00506CF3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B30534" w:rsidRPr="00657820" w14:paraId="1F1F3426" w14:textId="77777777" w:rsidTr="00055849">
        <w:trPr>
          <w:trHeight w:val="80"/>
        </w:trPr>
        <w:tc>
          <w:tcPr>
            <w:tcW w:w="3690" w:type="dxa"/>
          </w:tcPr>
          <w:p w14:paraId="4A1A0C6C" w14:textId="77777777" w:rsidR="00B30534" w:rsidRPr="00657820" w:rsidRDefault="00B30534" w:rsidP="00506CF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645B56D6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30534" w:rsidRPr="00657820" w14:paraId="5EA1E42E" w14:textId="77777777" w:rsidTr="00055849">
        <w:trPr>
          <w:trHeight w:val="80"/>
        </w:trPr>
        <w:tc>
          <w:tcPr>
            <w:tcW w:w="3690" w:type="dxa"/>
          </w:tcPr>
          <w:p w14:paraId="0B205892" w14:textId="77777777" w:rsidR="00B30534" w:rsidRPr="00657820" w:rsidRDefault="00B30534" w:rsidP="00506CF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F28671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D1CA019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E36D372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5A99A1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46778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07C21FFE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3D520BFF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A2FC5F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B88DF8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52B4B8C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FDF56E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1BD3FF3" w14:textId="0D77C9C9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</w:t>
            </w:r>
            <w:r w:rsidR="00055849" w:rsidRPr="0065782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055849"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44B0F97" w14:textId="77777777" w:rsidR="00B30534" w:rsidRPr="00657820" w:rsidRDefault="00B30534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30534" w:rsidRPr="00657820" w14:paraId="1A6CD88E" w14:textId="77777777" w:rsidTr="00055849">
        <w:trPr>
          <w:trHeight w:val="80"/>
        </w:trPr>
        <w:tc>
          <w:tcPr>
            <w:tcW w:w="3690" w:type="dxa"/>
          </w:tcPr>
          <w:p w14:paraId="03BB9EC4" w14:textId="49F83B69" w:rsidR="00B30534" w:rsidRPr="00657820" w:rsidRDefault="00B30534" w:rsidP="00506CF3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C6D3B" w:rsidRPr="0065782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23)</w:t>
            </w:r>
          </w:p>
        </w:tc>
        <w:tc>
          <w:tcPr>
            <w:tcW w:w="1260" w:type="dxa"/>
            <w:vAlign w:val="bottom"/>
          </w:tcPr>
          <w:p w14:paraId="4FC687D0" w14:textId="77777777" w:rsidR="00B30534" w:rsidRPr="00657820" w:rsidRDefault="00B30534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0" w:type="dxa"/>
            <w:vAlign w:val="bottom"/>
          </w:tcPr>
          <w:p w14:paraId="0E5522C3" w14:textId="77777777" w:rsidR="00B30534" w:rsidRPr="00657820" w:rsidRDefault="00B30534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235167" w14:textId="45C2DC33" w:rsidR="00B30534" w:rsidRPr="00657820" w:rsidRDefault="00752258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(75,000)</w:t>
            </w:r>
          </w:p>
        </w:tc>
        <w:tc>
          <w:tcPr>
            <w:tcW w:w="180" w:type="dxa"/>
            <w:vAlign w:val="bottom"/>
          </w:tcPr>
          <w:p w14:paraId="2CF6CFF5" w14:textId="77777777" w:rsidR="00B30534" w:rsidRPr="00657820" w:rsidRDefault="00B30534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394C771" w14:textId="67D3D3C0" w:rsidR="00B30534" w:rsidRPr="00657820" w:rsidRDefault="001708E0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B400EF" w14:textId="77777777" w:rsidR="00B30534" w:rsidRPr="00657820" w:rsidRDefault="00B30534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94A439" w14:textId="22563EDA" w:rsidR="00B30534" w:rsidRPr="00657820" w:rsidRDefault="001708E0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0534" w:rsidRPr="00657820" w14:paraId="3F99123D" w14:textId="77777777" w:rsidTr="00055849">
        <w:trPr>
          <w:trHeight w:val="80"/>
        </w:trPr>
        <w:tc>
          <w:tcPr>
            <w:tcW w:w="3690" w:type="dxa"/>
          </w:tcPr>
          <w:p w14:paraId="5CBC7BC0" w14:textId="77777777" w:rsidR="00B30534" w:rsidRPr="00657820" w:rsidRDefault="00B30534" w:rsidP="00506CF3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26)</w:t>
            </w:r>
          </w:p>
        </w:tc>
        <w:tc>
          <w:tcPr>
            <w:tcW w:w="1260" w:type="dxa"/>
          </w:tcPr>
          <w:p w14:paraId="45E46F7C" w14:textId="77777777" w:rsidR="00B30534" w:rsidRPr="00657820" w:rsidRDefault="00B30534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84,413</w:t>
            </w:r>
          </w:p>
        </w:tc>
        <w:tc>
          <w:tcPr>
            <w:tcW w:w="180" w:type="dxa"/>
          </w:tcPr>
          <w:p w14:paraId="6795AFC0" w14:textId="77777777" w:rsidR="00B30534" w:rsidRPr="00657820" w:rsidRDefault="00B30534" w:rsidP="00506CF3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7484526E" w14:textId="55A64422" w:rsidR="00B30534" w:rsidRPr="00657820" w:rsidRDefault="0085135C" w:rsidP="00506CF3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12,500</w:t>
            </w:r>
          </w:p>
        </w:tc>
        <w:tc>
          <w:tcPr>
            <w:tcW w:w="180" w:type="dxa"/>
          </w:tcPr>
          <w:p w14:paraId="135B4591" w14:textId="77777777" w:rsidR="00B30534" w:rsidRPr="00657820" w:rsidRDefault="00B30534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F888C0A" w14:textId="446F581F" w:rsidR="00B30534" w:rsidRPr="00657820" w:rsidRDefault="001708E0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4713699" w14:textId="77777777" w:rsidR="00B30534" w:rsidRPr="00657820" w:rsidRDefault="00B30534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64852B1" w14:textId="428A1983" w:rsidR="00B30534" w:rsidRPr="00657820" w:rsidRDefault="0085135C" w:rsidP="00506C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96,913</w:t>
            </w:r>
          </w:p>
        </w:tc>
      </w:tr>
      <w:tr w:rsidR="00C07C85" w:rsidRPr="00657820" w14:paraId="62BEFCE8" w14:textId="77777777" w:rsidTr="00055849">
        <w:trPr>
          <w:trHeight w:val="80"/>
        </w:trPr>
        <w:tc>
          <w:tcPr>
            <w:tcW w:w="3690" w:type="dxa"/>
          </w:tcPr>
          <w:p w14:paraId="6E5D8201" w14:textId="310B32C8" w:rsidR="00C07C85" w:rsidRPr="00657820" w:rsidRDefault="00C07C85" w:rsidP="00C07C8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14514405" w14:textId="77777777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151,704</w:t>
            </w:r>
          </w:p>
        </w:tc>
        <w:tc>
          <w:tcPr>
            <w:tcW w:w="180" w:type="dxa"/>
          </w:tcPr>
          <w:p w14:paraId="0CAB3DC6" w14:textId="77777777" w:rsidR="00C07C85" w:rsidRPr="00657820" w:rsidRDefault="00C07C85" w:rsidP="00C07C8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206D931F" w14:textId="67CC471B" w:rsidR="00C07C85" w:rsidRPr="00657820" w:rsidRDefault="00C07C85" w:rsidP="00C07C8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(</w:t>
            </w:r>
            <w:r w:rsidR="001B3B51">
              <w:rPr>
                <w:rFonts w:asciiTheme="majorBidi" w:hAnsiTheme="majorBidi" w:cstheme="majorBidi"/>
                <w:sz w:val="28"/>
              </w:rPr>
              <w:t>8</w:t>
            </w:r>
            <w:r w:rsidR="001505B4" w:rsidRPr="00A93528">
              <w:rPr>
                <w:rFonts w:asciiTheme="majorBidi" w:hAnsiTheme="majorBidi" w:cstheme="majorBidi"/>
                <w:sz w:val="28"/>
              </w:rPr>
              <w:t>,14</w:t>
            </w:r>
            <w:r w:rsidR="001B3B51">
              <w:rPr>
                <w:rFonts w:asciiTheme="majorBidi" w:hAnsiTheme="majorBidi" w:cstheme="majorBidi"/>
                <w:sz w:val="28"/>
              </w:rPr>
              <w:t>4</w:t>
            </w:r>
            <w:r w:rsidRPr="00A9352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26B1DCF6" w14:textId="77777777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07694E6" w14:textId="796E4EB1" w:rsidR="00C07C85" w:rsidRPr="00657820" w:rsidRDefault="001B3B51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B326F0" w:rsidRPr="00A93528">
              <w:rPr>
                <w:rFonts w:asciiTheme="majorBidi" w:hAnsiTheme="majorBidi" w:cstheme="majorBidi"/>
                <w:sz w:val="28"/>
              </w:rPr>
              <w:t>,66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303AF2A1" w14:textId="77777777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7AD15E" w14:textId="7C2BA029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148,221</w:t>
            </w:r>
          </w:p>
        </w:tc>
      </w:tr>
      <w:tr w:rsidR="00073DC6" w:rsidRPr="00657820" w14:paraId="1D412F17" w14:textId="77777777" w:rsidTr="00055849">
        <w:trPr>
          <w:trHeight w:val="80"/>
        </w:trPr>
        <w:tc>
          <w:tcPr>
            <w:tcW w:w="3690" w:type="dxa"/>
          </w:tcPr>
          <w:p w14:paraId="7209FB1A" w14:textId="77777777" w:rsidR="00073DC6" w:rsidRPr="00657820" w:rsidRDefault="00073DC6" w:rsidP="00C07C8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  <w:vAlign w:val="center"/>
          </w:tcPr>
          <w:p w14:paraId="03F30631" w14:textId="77777777" w:rsidR="00073DC6" w:rsidRPr="00657820" w:rsidRDefault="00073DC6" w:rsidP="00C07C85">
            <w:pPr>
              <w:ind w:right="4"/>
              <w:jc w:val="right"/>
              <w:rPr>
                <w:rFonts w:asciiTheme="majorBidi" w:hAnsiTheme="majorBidi" w:cstheme="majorBidi"/>
                <w:caps/>
                <w:sz w:val="28"/>
              </w:rPr>
            </w:pPr>
          </w:p>
        </w:tc>
      </w:tr>
      <w:tr w:rsidR="00C07C85" w:rsidRPr="00657820" w14:paraId="3BD65953" w14:textId="77777777" w:rsidTr="00055849">
        <w:trPr>
          <w:trHeight w:val="80"/>
        </w:trPr>
        <w:tc>
          <w:tcPr>
            <w:tcW w:w="3690" w:type="dxa"/>
          </w:tcPr>
          <w:p w14:paraId="555A3239" w14:textId="77777777" w:rsidR="00C07C85" w:rsidRPr="00657820" w:rsidRDefault="00C07C85" w:rsidP="00C07C8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490" w:type="dxa"/>
            <w:gridSpan w:val="8"/>
            <w:vAlign w:val="center"/>
          </w:tcPr>
          <w:p w14:paraId="3B04A262" w14:textId="77777777" w:rsidR="00C07C85" w:rsidRPr="00657820" w:rsidRDefault="00C07C85" w:rsidP="00C07C85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C07C85" w:rsidRPr="00657820" w14:paraId="03F22970" w14:textId="77777777" w:rsidTr="00055849">
        <w:trPr>
          <w:trHeight w:val="80"/>
        </w:trPr>
        <w:tc>
          <w:tcPr>
            <w:tcW w:w="3690" w:type="dxa"/>
          </w:tcPr>
          <w:p w14:paraId="292DA92F" w14:textId="77777777" w:rsidR="00C07C85" w:rsidRPr="00657820" w:rsidRDefault="00C07C85" w:rsidP="00C07C8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57C0365B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07C85" w:rsidRPr="00657820" w14:paraId="28E5F0AC" w14:textId="77777777" w:rsidTr="00055849">
        <w:trPr>
          <w:trHeight w:val="80"/>
        </w:trPr>
        <w:tc>
          <w:tcPr>
            <w:tcW w:w="3690" w:type="dxa"/>
          </w:tcPr>
          <w:p w14:paraId="7C2C6222" w14:textId="13F4B059" w:rsidR="00C07C85" w:rsidRPr="00657820" w:rsidRDefault="00C07C85" w:rsidP="00C07C8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BDB83F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2523982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774E3EE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58E1AD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68DE0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180DB706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1332331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D9E99E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E40B92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9CAA39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3B1071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ECD41B3" w14:textId="77777777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4A0B270D" w14:textId="435E2860" w:rsidR="00C07C85" w:rsidRPr="00657820" w:rsidRDefault="00C07C85" w:rsidP="00C07C8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C07C85" w:rsidRPr="00657820" w14:paraId="1BDEA425" w14:textId="77777777" w:rsidTr="00055849">
        <w:trPr>
          <w:trHeight w:val="80"/>
        </w:trPr>
        <w:tc>
          <w:tcPr>
            <w:tcW w:w="3690" w:type="dxa"/>
          </w:tcPr>
          <w:p w14:paraId="184EACE3" w14:textId="77777777" w:rsidR="00C07C85" w:rsidRPr="00657820" w:rsidRDefault="00C07C85" w:rsidP="00C07C8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26)</w:t>
            </w:r>
          </w:p>
        </w:tc>
        <w:tc>
          <w:tcPr>
            <w:tcW w:w="1260" w:type="dxa"/>
          </w:tcPr>
          <w:p w14:paraId="1D4B2EFF" w14:textId="77777777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135,990</w:t>
            </w:r>
          </w:p>
        </w:tc>
        <w:tc>
          <w:tcPr>
            <w:tcW w:w="180" w:type="dxa"/>
          </w:tcPr>
          <w:p w14:paraId="6856BEC2" w14:textId="77777777" w:rsidR="00C07C85" w:rsidRPr="00657820" w:rsidRDefault="00C07C85" w:rsidP="00C07C8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62E0F550" w14:textId="5F071FD7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(54,000)</w:t>
            </w:r>
          </w:p>
        </w:tc>
        <w:tc>
          <w:tcPr>
            <w:tcW w:w="180" w:type="dxa"/>
            <w:vAlign w:val="bottom"/>
          </w:tcPr>
          <w:p w14:paraId="6B2FD9EC" w14:textId="77777777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8271A" w14:textId="16D25F83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90C75F" w14:textId="77777777" w:rsidR="00C07C85" w:rsidRPr="00657820" w:rsidRDefault="00C07C85" w:rsidP="00C07C8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F3D4074" w14:textId="69A1FB60" w:rsidR="00C07C85" w:rsidRPr="00657820" w:rsidRDefault="00C07C85" w:rsidP="00C07C85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81,990</w:t>
            </w:r>
          </w:p>
        </w:tc>
      </w:tr>
      <w:tr w:rsidR="000C0065" w:rsidRPr="00657820" w14:paraId="42F7EADA" w14:textId="77777777">
        <w:trPr>
          <w:trHeight w:val="80"/>
        </w:trPr>
        <w:tc>
          <w:tcPr>
            <w:tcW w:w="3690" w:type="dxa"/>
          </w:tcPr>
          <w:p w14:paraId="474BD89D" w14:textId="159DE79B" w:rsidR="000C0065" w:rsidRPr="00657820" w:rsidRDefault="000C0065" w:rsidP="000C006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43C1C937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</w:tcPr>
          <w:p w14:paraId="7C511613" w14:textId="77777777" w:rsidR="000C0065" w:rsidRPr="00657820" w:rsidRDefault="000C0065" w:rsidP="000C006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</w:tcPr>
          <w:p w14:paraId="4DC8C19A" w14:textId="37B94F43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(747)</w:t>
            </w:r>
          </w:p>
        </w:tc>
        <w:tc>
          <w:tcPr>
            <w:tcW w:w="180" w:type="dxa"/>
            <w:tcBorders>
              <w:bottom w:val="nil"/>
            </w:tcBorders>
          </w:tcPr>
          <w:p w14:paraId="29B7FD99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288A975" w14:textId="5B228F89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  <w:tc>
          <w:tcPr>
            <w:tcW w:w="180" w:type="dxa"/>
            <w:tcBorders>
              <w:bottom w:val="nil"/>
            </w:tcBorders>
          </w:tcPr>
          <w:p w14:paraId="1FD99CF0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A6655D6" w14:textId="57E96A09" w:rsidR="000C0065" w:rsidRPr="00657820" w:rsidRDefault="000C0065" w:rsidP="000C0065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4,630</w:t>
            </w:r>
          </w:p>
        </w:tc>
      </w:tr>
    </w:tbl>
    <w:p w14:paraId="616B8CEE" w14:textId="7103546C" w:rsidR="00713AB5" w:rsidRDefault="00713AB5">
      <w:pPr>
        <w:rPr>
          <w:rFonts w:asciiTheme="majorBidi" w:hAnsiTheme="majorBidi" w:cstheme="majorBidi"/>
        </w:rPr>
      </w:pPr>
    </w:p>
    <w:p w14:paraId="27CA9923" w14:textId="77777777" w:rsidR="00713AB5" w:rsidRDefault="00713A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170"/>
        <w:gridCol w:w="180"/>
        <w:gridCol w:w="1260"/>
      </w:tblGrid>
      <w:tr w:rsidR="000C0065" w:rsidRPr="00657820" w14:paraId="594A4FCF" w14:textId="77777777" w:rsidTr="00055849">
        <w:trPr>
          <w:trHeight w:val="80"/>
        </w:trPr>
        <w:tc>
          <w:tcPr>
            <w:tcW w:w="3690" w:type="dxa"/>
          </w:tcPr>
          <w:p w14:paraId="3BF98DA1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0516DDDE" w14:textId="77777777" w:rsidR="000C0065" w:rsidRPr="00657820" w:rsidRDefault="000C0065" w:rsidP="000C0065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0C0065" w:rsidRPr="00657820" w14:paraId="63A3E686" w14:textId="77777777" w:rsidTr="00055849">
        <w:trPr>
          <w:trHeight w:val="80"/>
        </w:trPr>
        <w:tc>
          <w:tcPr>
            <w:tcW w:w="3690" w:type="dxa"/>
          </w:tcPr>
          <w:p w14:paraId="12E4AC73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9B86FBF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C0065" w:rsidRPr="00657820" w14:paraId="09E43D56" w14:textId="77777777" w:rsidTr="00055849">
        <w:trPr>
          <w:trHeight w:val="80"/>
        </w:trPr>
        <w:tc>
          <w:tcPr>
            <w:tcW w:w="3690" w:type="dxa"/>
          </w:tcPr>
          <w:p w14:paraId="21CF915A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07E809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15D7FE7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B00AA92" w14:textId="7541C842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9C5ADD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569021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63E3EC2C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39E837F0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B6D7DE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8425C8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1AA4418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032FC6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D148D0D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34B46B4" w14:textId="661BADDC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0C0065" w:rsidRPr="00657820" w14:paraId="37571041" w14:textId="77777777" w:rsidTr="00CC6D3B">
        <w:trPr>
          <w:trHeight w:val="80"/>
        </w:trPr>
        <w:tc>
          <w:tcPr>
            <w:tcW w:w="3690" w:type="dxa"/>
          </w:tcPr>
          <w:p w14:paraId="1411CCD5" w14:textId="4CEBC5A9" w:rsidR="000C0065" w:rsidRPr="00657820" w:rsidRDefault="000C0065" w:rsidP="000C0065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  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23)</w:t>
            </w:r>
          </w:p>
        </w:tc>
        <w:tc>
          <w:tcPr>
            <w:tcW w:w="1260" w:type="dxa"/>
            <w:vAlign w:val="bottom"/>
          </w:tcPr>
          <w:p w14:paraId="7E208DAD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eastAsia="Calibri" w:hAnsiTheme="majorBidi" w:cstheme="majorBidi"/>
                <w:sz w:val="28"/>
              </w:rPr>
              <w:t>150,182</w:t>
            </w:r>
          </w:p>
        </w:tc>
        <w:tc>
          <w:tcPr>
            <w:tcW w:w="180" w:type="dxa"/>
            <w:vAlign w:val="bottom"/>
          </w:tcPr>
          <w:p w14:paraId="41E8157E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F8D4F1F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(75,182)</w:t>
            </w:r>
          </w:p>
        </w:tc>
        <w:tc>
          <w:tcPr>
            <w:tcW w:w="180" w:type="dxa"/>
            <w:vAlign w:val="bottom"/>
          </w:tcPr>
          <w:p w14:paraId="6B215BFC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0985B2E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EEDD5D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9AEF0C2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75,000</w:t>
            </w:r>
          </w:p>
        </w:tc>
      </w:tr>
      <w:tr w:rsidR="000C0065" w:rsidRPr="00657820" w14:paraId="2B758B00" w14:textId="77777777" w:rsidTr="00055849">
        <w:trPr>
          <w:trHeight w:val="80"/>
        </w:trPr>
        <w:tc>
          <w:tcPr>
            <w:tcW w:w="3690" w:type="dxa"/>
          </w:tcPr>
          <w:p w14:paraId="221755EC" w14:textId="77777777" w:rsidR="000C0065" w:rsidRPr="00657820" w:rsidRDefault="000C0065" w:rsidP="000C006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26)</w:t>
            </w:r>
          </w:p>
        </w:tc>
        <w:tc>
          <w:tcPr>
            <w:tcW w:w="1260" w:type="dxa"/>
          </w:tcPr>
          <w:p w14:paraId="7447FD12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276,007</w:t>
            </w:r>
          </w:p>
        </w:tc>
        <w:tc>
          <w:tcPr>
            <w:tcW w:w="180" w:type="dxa"/>
          </w:tcPr>
          <w:p w14:paraId="08C4A08A" w14:textId="77777777" w:rsidR="000C0065" w:rsidRPr="00657820" w:rsidRDefault="000C0065" w:rsidP="000C006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A4F917D" w14:textId="77777777" w:rsidR="000C0065" w:rsidRPr="00657820" w:rsidRDefault="000C0065" w:rsidP="000C006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(191,594)</w:t>
            </w:r>
          </w:p>
        </w:tc>
        <w:tc>
          <w:tcPr>
            <w:tcW w:w="180" w:type="dxa"/>
          </w:tcPr>
          <w:p w14:paraId="598D73ED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2A52D55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5C8CE60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A21110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84,413</w:t>
            </w:r>
          </w:p>
        </w:tc>
      </w:tr>
      <w:tr w:rsidR="000C0065" w:rsidRPr="00657820" w14:paraId="798B097B" w14:textId="77777777" w:rsidTr="00055849">
        <w:trPr>
          <w:trHeight w:val="80"/>
        </w:trPr>
        <w:tc>
          <w:tcPr>
            <w:tcW w:w="3690" w:type="dxa"/>
          </w:tcPr>
          <w:p w14:paraId="57623FF6" w14:textId="50415904" w:rsidR="000C0065" w:rsidRPr="00657820" w:rsidRDefault="000C0065" w:rsidP="000C006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6F3CACB6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eastAsia="Calibri" w:hAnsiTheme="majorBidi" w:cstheme="majorBidi"/>
                <w:sz w:val="28"/>
              </w:rPr>
              <w:t>184,972</w:t>
            </w:r>
          </w:p>
        </w:tc>
        <w:tc>
          <w:tcPr>
            <w:tcW w:w="180" w:type="dxa"/>
          </w:tcPr>
          <w:p w14:paraId="05BAB4FC" w14:textId="77777777" w:rsidR="000C0065" w:rsidRPr="00657820" w:rsidRDefault="000C0065" w:rsidP="000C006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6BDEC8E" w14:textId="77777777" w:rsidR="000C0065" w:rsidRPr="00657820" w:rsidRDefault="000C0065" w:rsidP="000C006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(27,081)</w:t>
            </w:r>
          </w:p>
        </w:tc>
        <w:tc>
          <w:tcPr>
            <w:tcW w:w="180" w:type="dxa"/>
          </w:tcPr>
          <w:p w14:paraId="1F28E897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F6FBCFF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(6,187)</w:t>
            </w:r>
          </w:p>
        </w:tc>
        <w:tc>
          <w:tcPr>
            <w:tcW w:w="180" w:type="dxa"/>
          </w:tcPr>
          <w:p w14:paraId="7CB28229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7386517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151,704</w:t>
            </w:r>
          </w:p>
        </w:tc>
      </w:tr>
    </w:tbl>
    <w:p w14:paraId="2DA9F6B9" w14:textId="06576486" w:rsidR="000131D6" w:rsidRDefault="000131D6">
      <w:pPr>
        <w:rPr>
          <w:rFonts w:asciiTheme="majorBidi" w:hAnsiTheme="majorBidi" w:cstheme="majorBidi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260"/>
        <w:gridCol w:w="180"/>
        <w:gridCol w:w="1170"/>
        <w:gridCol w:w="180"/>
        <w:gridCol w:w="1260"/>
      </w:tblGrid>
      <w:tr w:rsidR="000C0065" w:rsidRPr="00657820" w14:paraId="214E7527" w14:textId="77777777" w:rsidTr="00506CF3">
        <w:trPr>
          <w:trHeight w:val="80"/>
        </w:trPr>
        <w:tc>
          <w:tcPr>
            <w:tcW w:w="3690" w:type="dxa"/>
          </w:tcPr>
          <w:p w14:paraId="53A348EB" w14:textId="77777777" w:rsidR="000C0065" w:rsidRPr="00657820" w:rsidRDefault="000C0065" w:rsidP="000C006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90" w:type="dxa"/>
            <w:gridSpan w:val="7"/>
          </w:tcPr>
          <w:p w14:paraId="2EEBA610" w14:textId="6F041E2A" w:rsidR="000C0065" w:rsidRPr="00657820" w:rsidRDefault="000C0065" w:rsidP="000C0065">
            <w:pPr>
              <w:tabs>
                <w:tab w:val="decimal" w:pos="840"/>
              </w:tabs>
              <w:snapToGri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หน่วย: พันบาท)</w:t>
            </w:r>
          </w:p>
        </w:tc>
      </w:tr>
      <w:tr w:rsidR="000C0065" w:rsidRPr="00657820" w14:paraId="3FCABD07" w14:textId="77777777" w:rsidTr="00055849">
        <w:trPr>
          <w:trHeight w:val="80"/>
        </w:trPr>
        <w:tc>
          <w:tcPr>
            <w:tcW w:w="3690" w:type="dxa"/>
          </w:tcPr>
          <w:p w14:paraId="528B777F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4B741808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C0065" w:rsidRPr="00657820" w14:paraId="24F28E9C" w14:textId="77777777" w:rsidTr="00055849">
        <w:trPr>
          <w:trHeight w:val="80"/>
        </w:trPr>
        <w:tc>
          <w:tcPr>
            <w:tcW w:w="3690" w:type="dxa"/>
          </w:tcPr>
          <w:p w14:paraId="5FC29261" w14:textId="77777777" w:rsidR="000C0065" w:rsidRPr="00657820" w:rsidRDefault="000C0065" w:rsidP="000C006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766F1A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8910672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EB1209F" w14:textId="304D3E62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CA0A38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3D7277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5D1F11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6B7D8EF0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4AE17D21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8A4337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4161DC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53F655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1E0AAC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CDAB665" w14:textId="77777777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1FE4BB4F" w14:textId="5D941941" w:rsidR="000C0065" w:rsidRPr="00657820" w:rsidRDefault="000C0065" w:rsidP="000C00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0C0065" w:rsidRPr="00657820" w14:paraId="00EC817C" w14:textId="77777777" w:rsidTr="00055849">
        <w:trPr>
          <w:trHeight w:val="80"/>
        </w:trPr>
        <w:tc>
          <w:tcPr>
            <w:tcW w:w="3690" w:type="dxa"/>
          </w:tcPr>
          <w:p w14:paraId="0855AB8A" w14:textId="7AB8E279" w:rsidR="000C0065" w:rsidRPr="00657820" w:rsidRDefault="000C0065" w:rsidP="000C006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เงินกู้ยืมระยะสั้นจากสถาบันการเงิน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 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23)</w:t>
            </w:r>
          </w:p>
        </w:tc>
        <w:tc>
          <w:tcPr>
            <w:tcW w:w="1260" w:type="dxa"/>
          </w:tcPr>
          <w:p w14:paraId="59A27315" w14:textId="77777777" w:rsidR="000C0065" w:rsidRPr="00657820" w:rsidRDefault="000C0065" w:rsidP="000C0065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Theme="majorBidi" w:eastAsia="Calibri" w:hAnsiTheme="majorBidi" w:cstheme="majorBidi"/>
                <w:sz w:val="28"/>
              </w:rPr>
            </w:pPr>
          </w:p>
          <w:p w14:paraId="6F1D0A0E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75,182</w:t>
            </w:r>
          </w:p>
        </w:tc>
        <w:tc>
          <w:tcPr>
            <w:tcW w:w="180" w:type="dxa"/>
          </w:tcPr>
          <w:p w14:paraId="4817A21D" w14:textId="77777777" w:rsidR="000C0065" w:rsidRPr="00657820" w:rsidRDefault="000C0065" w:rsidP="000C006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DB30315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(75,182)</w:t>
            </w:r>
          </w:p>
        </w:tc>
        <w:tc>
          <w:tcPr>
            <w:tcW w:w="180" w:type="dxa"/>
            <w:vAlign w:val="bottom"/>
          </w:tcPr>
          <w:p w14:paraId="678A2095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10D9CF" w14:textId="6B9B514A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80A055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F93B752" w14:textId="77777777" w:rsidR="000C0065" w:rsidRPr="00657820" w:rsidRDefault="000C0065" w:rsidP="000C0065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C0065" w:rsidRPr="00657820" w14:paraId="15C92F9F" w14:textId="77777777" w:rsidTr="00055849">
        <w:trPr>
          <w:trHeight w:val="80"/>
        </w:trPr>
        <w:tc>
          <w:tcPr>
            <w:tcW w:w="3690" w:type="dxa"/>
          </w:tcPr>
          <w:p w14:paraId="0C302A79" w14:textId="77777777" w:rsidR="000C0065" w:rsidRPr="00657820" w:rsidRDefault="000C0065" w:rsidP="000C006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z w:val="28"/>
              </w:rPr>
              <w:t>26)</w:t>
            </w:r>
          </w:p>
        </w:tc>
        <w:tc>
          <w:tcPr>
            <w:tcW w:w="1260" w:type="dxa"/>
          </w:tcPr>
          <w:p w14:paraId="2EDA0ED2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302,716</w:t>
            </w:r>
          </w:p>
        </w:tc>
        <w:tc>
          <w:tcPr>
            <w:tcW w:w="180" w:type="dxa"/>
          </w:tcPr>
          <w:p w14:paraId="7E77495E" w14:textId="77777777" w:rsidR="000C0065" w:rsidRPr="00657820" w:rsidRDefault="000C0065" w:rsidP="000C006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14690C0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(166,726)</w:t>
            </w:r>
          </w:p>
        </w:tc>
        <w:tc>
          <w:tcPr>
            <w:tcW w:w="180" w:type="dxa"/>
          </w:tcPr>
          <w:p w14:paraId="4B2BDFB4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D31E0F1" w14:textId="21D53DE3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D8F749D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7976A3" w14:textId="77777777" w:rsidR="000C0065" w:rsidRPr="00657820" w:rsidRDefault="000C0065" w:rsidP="000C0065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135,990</w:t>
            </w:r>
          </w:p>
        </w:tc>
      </w:tr>
      <w:tr w:rsidR="000C0065" w:rsidRPr="00657820" w14:paraId="02D16B7E" w14:textId="77777777" w:rsidTr="00055849">
        <w:trPr>
          <w:trHeight w:val="80"/>
        </w:trPr>
        <w:tc>
          <w:tcPr>
            <w:tcW w:w="3690" w:type="dxa"/>
          </w:tcPr>
          <w:p w14:paraId="6234A985" w14:textId="77777777" w:rsidR="000C0065" w:rsidRPr="00657820" w:rsidRDefault="000C0065" w:rsidP="000C006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1260" w:type="dxa"/>
          </w:tcPr>
          <w:p w14:paraId="19584D74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3,539</w:t>
            </w:r>
          </w:p>
        </w:tc>
        <w:tc>
          <w:tcPr>
            <w:tcW w:w="180" w:type="dxa"/>
          </w:tcPr>
          <w:p w14:paraId="6BA01176" w14:textId="77777777" w:rsidR="000C0065" w:rsidRPr="00657820" w:rsidRDefault="000C0065" w:rsidP="000C0065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6CAD027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(2,609)</w:t>
            </w:r>
          </w:p>
        </w:tc>
        <w:tc>
          <w:tcPr>
            <w:tcW w:w="180" w:type="dxa"/>
          </w:tcPr>
          <w:p w14:paraId="5DA064C6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D46DC77" w14:textId="0CB3DFBF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284A795" w14:textId="77777777" w:rsidR="000C0065" w:rsidRPr="00657820" w:rsidRDefault="000C0065" w:rsidP="000C00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61DDDC3" w14:textId="77777777" w:rsidR="000C0065" w:rsidRPr="00657820" w:rsidRDefault="000C0065" w:rsidP="000C0065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Calibri" w:hAnsiTheme="majorBidi" w:cstheme="majorBidi"/>
                <w:sz w:val="28"/>
              </w:rPr>
              <w:t>930</w:t>
            </w:r>
          </w:p>
        </w:tc>
      </w:tr>
      <w:bookmarkEnd w:id="2"/>
    </w:tbl>
    <w:p w14:paraId="53CE50BB" w14:textId="77777777" w:rsidR="00713AB5" w:rsidRDefault="00713AB5" w:rsidP="00713AB5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69502D6" w14:textId="77777777" w:rsidR="00713AB5" w:rsidRDefault="00713A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0E2798E" w14:textId="2CFBE536" w:rsidR="009A149F" w:rsidRPr="00657820" w:rsidRDefault="009A149F" w:rsidP="00055849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4B5E2110" w14:textId="35C46B82" w:rsidR="009A149F" w:rsidRPr="00657820" w:rsidRDefault="00CC6D3B" w:rsidP="00055849">
      <w:pPr>
        <w:tabs>
          <w:tab w:val="left" w:pos="426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8</w:t>
      </w:r>
      <w:r w:rsidR="0060363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4125B5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ลูกหนี้การค้าและลูกหนี้หมุนเวียนอื่น ณ วันที่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31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030F8A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030F8A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76"/>
        <w:gridCol w:w="994"/>
        <w:gridCol w:w="90"/>
        <w:gridCol w:w="1080"/>
      </w:tblGrid>
      <w:tr w:rsidR="009A149F" w:rsidRPr="00657820" w14:paraId="00A45DEF" w14:textId="77777777" w:rsidTr="0054751B">
        <w:tc>
          <w:tcPr>
            <w:tcW w:w="9000" w:type="dxa"/>
            <w:gridSpan w:val="8"/>
          </w:tcPr>
          <w:p w14:paraId="752752E7" w14:textId="77777777" w:rsidR="009A149F" w:rsidRPr="00657820" w:rsidRDefault="009A149F" w:rsidP="0054751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A149F" w:rsidRPr="00657820" w14:paraId="4E8172CF" w14:textId="77777777" w:rsidTr="0054751B">
        <w:tc>
          <w:tcPr>
            <w:tcW w:w="4320" w:type="dxa"/>
          </w:tcPr>
          <w:p w14:paraId="3CB45099" w14:textId="77777777" w:rsidR="009A149F" w:rsidRPr="00657820" w:rsidRDefault="009A149F" w:rsidP="0054751B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C84CEF4" w14:textId="77777777" w:rsidR="009A149F" w:rsidRPr="00657820" w:rsidRDefault="009A149F" w:rsidP="0054751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3E0455FC" w14:textId="77777777" w:rsidR="009A149F" w:rsidRPr="00657820" w:rsidRDefault="009A149F" w:rsidP="0054751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47637B63" w14:textId="77777777" w:rsidR="009A149F" w:rsidRPr="00657820" w:rsidRDefault="009A149F" w:rsidP="0054751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0F8A" w:rsidRPr="00657820" w14:paraId="452C3232" w14:textId="77777777" w:rsidTr="0054751B">
        <w:tc>
          <w:tcPr>
            <w:tcW w:w="4320" w:type="dxa"/>
          </w:tcPr>
          <w:p w14:paraId="571E53FA" w14:textId="77777777" w:rsidR="00030F8A" w:rsidRPr="00657820" w:rsidRDefault="00030F8A" w:rsidP="00030F8A">
            <w:pPr>
              <w:tabs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88836C" w14:textId="149465EF" w:rsidR="00030F8A" w:rsidRPr="00657820" w:rsidRDefault="00030F8A" w:rsidP="004A656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2D26ABC4" w14:textId="77777777" w:rsidR="00030F8A" w:rsidRPr="00657820" w:rsidRDefault="00030F8A" w:rsidP="004A656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983666" w14:textId="732B8737" w:rsidR="00030F8A" w:rsidRPr="00657820" w:rsidRDefault="00030F8A" w:rsidP="004A656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6" w:type="dxa"/>
          </w:tcPr>
          <w:p w14:paraId="4D6BC9BC" w14:textId="77777777" w:rsidR="00030F8A" w:rsidRPr="00657820" w:rsidRDefault="00030F8A" w:rsidP="004A656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27139A" w14:textId="5ABCEB59" w:rsidR="00030F8A" w:rsidRPr="00657820" w:rsidRDefault="00030F8A" w:rsidP="004A656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6527E0C5" w14:textId="77777777" w:rsidR="00030F8A" w:rsidRPr="00657820" w:rsidRDefault="00030F8A" w:rsidP="004A656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E6E000" w14:textId="749A6469" w:rsidR="00030F8A" w:rsidRPr="00657820" w:rsidRDefault="00030F8A" w:rsidP="004A656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030F8A" w:rsidRPr="00657820" w14:paraId="15DE8162" w14:textId="77777777" w:rsidTr="0072672F">
        <w:trPr>
          <w:trHeight w:val="74"/>
        </w:trPr>
        <w:tc>
          <w:tcPr>
            <w:tcW w:w="4320" w:type="dxa"/>
          </w:tcPr>
          <w:p w14:paraId="242CF299" w14:textId="05E0FBAC" w:rsidR="00030F8A" w:rsidRPr="00657820" w:rsidRDefault="00030F8A" w:rsidP="00030F8A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ลูกหนี้การค้า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B63A56E" w14:textId="28E87702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90" w:type="dxa"/>
            <w:shd w:val="clear" w:color="auto" w:fill="auto"/>
          </w:tcPr>
          <w:p w14:paraId="68CE6299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A96850" w14:textId="5D53D5CF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26,630</w:t>
            </w:r>
          </w:p>
        </w:tc>
        <w:tc>
          <w:tcPr>
            <w:tcW w:w="176" w:type="dxa"/>
            <w:shd w:val="clear" w:color="auto" w:fill="auto"/>
          </w:tcPr>
          <w:p w14:paraId="0E13B203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4A0D49D" w14:textId="03CD02D0" w:rsidR="00030F8A" w:rsidRPr="00657820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09555D" w14:textId="77777777" w:rsidR="00030F8A" w:rsidRPr="00657820" w:rsidRDefault="00030F8A" w:rsidP="00030F8A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CB1D2" w14:textId="5B20734A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0F8A" w:rsidRPr="00657820" w14:paraId="769C870C" w14:textId="77777777" w:rsidTr="0054751B">
        <w:tc>
          <w:tcPr>
            <w:tcW w:w="4320" w:type="dxa"/>
          </w:tcPr>
          <w:p w14:paraId="14165A01" w14:textId="45A71CE5" w:rsidR="00030F8A" w:rsidRPr="00657820" w:rsidRDefault="00030F8A" w:rsidP="00030F8A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ลูกหนี้อื่น - กิจการที่เกี่ยวข้องกัน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7F7476" w:rsidRPr="00657820">
              <w:rPr>
                <w:rFonts w:asciiTheme="majorBidi" w:hAnsiTheme="majorBidi" w:cstheme="majorBidi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887A431" w14:textId="65A97A7D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46B2BEBF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4C8226" w14:textId="1533D9E6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76" w:type="dxa"/>
            <w:shd w:val="clear" w:color="auto" w:fill="auto"/>
          </w:tcPr>
          <w:p w14:paraId="5C29C0B2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8D26526" w14:textId="0A1133D1" w:rsidR="00030F8A" w:rsidRPr="00657820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F3FA4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95272" w14:textId="529EFA8E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5,187</w:t>
            </w:r>
          </w:p>
        </w:tc>
      </w:tr>
      <w:tr w:rsidR="00030F8A" w:rsidRPr="00657820" w14:paraId="2801FB0C" w14:textId="77777777" w:rsidTr="0054751B">
        <w:tc>
          <w:tcPr>
            <w:tcW w:w="4320" w:type="dxa"/>
          </w:tcPr>
          <w:p w14:paraId="6DF5DAEE" w14:textId="0F67E5D4" w:rsidR="00030F8A" w:rsidRPr="00657820" w:rsidRDefault="00030F8A" w:rsidP="00030F8A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ลูกหนี้อื่น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BDCDB2B" w14:textId="058DC456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77,495</w:t>
            </w:r>
          </w:p>
        </w:tc>
        <w:tc>
          <w:tcPr>
            <w:tcW w:w="90" w:type="dxa"/>
            <w:shd w:val="clear" w:color="auto" w:fill="auto"/>
          </w:tcPr>
          <w:p w14:paraId="32D0BA18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7FEA69" w14:textId="52A1E05E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77,298</w:t>
            </w:r>
          </w:p>
        </w:tc>
        <w:tc>
          <w:tcPr>
            <w:tcW w:w="176" w:type="dxa"/>
            <w:shd w:val="clear" w:color="auto" w:fill="auto"/>
          </w:tcPr>
          <w:p w14:paraId="225080C2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5685850" w14:textId="326D330A" w:rsidR="00030F8A" w:rsidRPr="00657820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10B3A2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7F4AB" w14:textId="4AD04E24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376</w:t>
            </w:r>
          </w:p>
        </w:tc>
      </w:tr>
      <w:tr w:rsidR="00B41432" w:rsidRPr="00657820" w14:paraId="7ECEB368" w14:textId="77777777" w:rsidTr="0054751B">
        <w:tc>
          <w:tcPr>
            <w:tcW w:w="4320" w:type="dxa"/>
          </w:tcPr>
          <w:p w14:paraId="33B28ED1" w14:textId="3FFD7113" w:rsidR="00B41432" w:rsidRPr="00657820" w:rsidRDefault="00F46A5F" w:rsidP="00030F8A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41432" w:rsidRPr="00657820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="004D534A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B41432"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</w:t>
            </w:r>
            <w:r w:rsidR="00C627F5" w:rsidRPr="00657820">
              <w:rPr>
                <w:rFonts w:asciiTheme="majorBidi" w:hAnsiTheme="majorBidi" w:cstheme="majorBidi"/>
                <w:sz w:val="28"/>
                <w:cs/>
              </w:rPr>
              <w:t xml:space="preserve"> (ดูหมายเหตุข้อ </w:t>
            </w:r>
            <w:r w:rsidR="00C627F5" w:rsidRPr="00657820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170" w:type="dxa"/>
            <w:shd w:val="clear" w:color="auto" w:fill="auto"/>
          </w:tcPr>
          <w:p w14:paraId="641DC8A8" w14:textId="2AB1DDC0" w:rsidR="00B41432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A7C1FA" w14:textId="77777777" w:rsidR="00B41432" w:rsidRPr="00657820" w:rsidRDefault="00B41432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C971B4" w14:textId="0494E5AC" w:rsidR="00B41432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1E1BF716" w14:textId="77777777" w:rsidR="00B41432" w:rsidRPr="00657820" w:rsidRDefault="00B41432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1E2C1AA" w14:textId="7DEB7FD2" w:rsidR="00B41432" w:rsidRPr="00657820" w:rsidRDefault="00B41432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2C52D9" w14:textId="77777777" w:rsidR="00B41432" w:rsidRPr="00657820" w:rsidRDefault="00B41432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734299" w14:textId="208CFA2D" w:rsidR="00B41432" w:rsidRPr="00657820" w:rsidRDefault="00B41432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30F8A" w:rsidRPr="00657820" w14:paraId="1322795B" w14:textId="77777777" w:rsidTr="0054751B">
        <w:tc>
          <w:tcPr>
            <w:tcW w:w="4320" w:type="dxa"/>
          </w:tcPr>
          <w:p w14:paraId="7304A4C1" w14:textId="3C2293CA" w:rsidR="00030F8A" w:rsidRPr="00657820" w:rsidRDefault="00030F8A" w:rsidP="00030F8A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รายได้ค้างรับ </w:t>
            </w:r>
            <w:r w:rsidRPr="00657820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4316CB0" w14:textId="5C13FB72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5,436</w:t>
            </w:r>
          </w:p>
        </w:tc>
        <w:tc>
          <w:tcPr>
            <w:tcW w:w="90" w:type="dxa"/>
            <w:shd w:val="clear" w:color="auto" w:fill="auto"/>
          </w:tcPr>
          <w:p w14:paraId="4723570E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CF99FD" w14:textId="766A3FFE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7,543</w:t>
            </w:r>
          </w:p>
        </w:tc>
        <w:tc>
          <w:tcPr>
            <w:tcW w:w="176" w:type="dxa"/>
            <w:shd w:val="clear" w:color="auto" w:fill="auto"/>
          </w:tcPr>
          <w:p w14:paraId="045359F4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CAE8D5B" w14:textId="4E939233" w:rsidR="00030F8A" w:rsidRPr="00657820" w:rsidRDefault="00B41432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7199E0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8FA98" w14:textId="5E7874EE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030F8A" w:rsidRPr="00657820" w14:paraId="524582EF" w14:textId="77777777" w:rsidTr="0072672F">
        <w:tc>
          <w:tcPr>
            <w:tcW w:w="4320" w:type="dxa"/>
          </w:tcPr>
          <w:p w14:paraId="2C964D42" w14:textId="0A5F5538" w:rsidR="00030F8A" w:rsidRPr="00657820" w:rsidRDefault="00030F8A" w:rsidP="006D6DA6">
            <w:pPr>
              <w:tabs>
                <w:tab w:val="left" w:pos="270"/>
                <w:tab w:val="left" w:pos="2160"/>
              </w:tabs>
              <w:ind w:left="387" w:right="-383" w:hanging="387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ดอกเบี้ยค้างรับ - </w:t>
            </w:r>
            <w:r w:rsidR="00945563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="006D6DA6">
              <w:rPr>
                <w:rFonts w:asciiTheme="majorBidi" w:hAnsiTheme="majorBidi" w:cstheme="majorBidi"/>
                <w:sz w:val="28"/>
                <w:cs/>
              </w:rPr>
              <w:br/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7F7476" w:rsidRPr="00657820">
              <w:rPr>
                <w:rFonts w:asciiTheme="majorBidi" w:hAnsiTheme="majorBidi" w:cstheme="majorBidi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D1EB578" w14:textId="3258D4DF" w:rsidR="00030F8A" w:rsidRPr="00657820" w:rsidRDefault="00EA02EE" w:rsidP="00EA02E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90" w:type="dxa"/>
            <w:shd w:val="clear" w:color="auto" w:fill="auto"/>
          </w:tcPr>
          <w:p w14:paraId="3E2483ED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5F1F1" w14:textId="7A5F537C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3,734</w:t>
            </w:r>
          </w:p>
        </w:tc>
        <w:tc>
          <w:tcPr>
            <w:tcW w:w="176" w:type="dxa"/>
            <w:shd w:val="clear" w:color="auto" w:fill="auto"/>
          </w:tcPr>
          <w:p w14:paraId="257F7209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4681B0" w14:textId="7D4AD064" w:rsidR="00030F8A" w:rsidRPr="007D50D2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147,076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E9FC2E" w14:textId="5379C724" w:rsidR="00030F8A" w:rsidRPr="007D50D2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C2FE0" w14:textId="58A39FD2" w:rsidR="00030F8A" w:rsidRPr="007D50D2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147,467</w:t>
            </w:r>
          </w:p>
        </w:tc>
      </w:tr>
      <w:tr w:rsidR="00030F8A" w:rsidRPr="00657820" w14:paraId="47FE3FC2" w14:textId="77777777" w:rsidTr="0054751B">
        <w:tc>
          <w:tcPr>
            <w:tcW w:w="4320" w:type="dxa"/>
          </w:tcPr>
          <w:p w14:paraId="4FBCED81" w14:textId="6680CF9B" w:rsidR="00030F8A" w:rsidRPr="00657820" w:rsidRDefault="00030F8A" w:rsidP="00030F8A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ดอกเบี้ยค้างรับ - </w:t>
            </w:r>
            <w:r w:rsidR="00945563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F0502C" w14:textId="2DA6FFD3" w:rsidR="00030F8A" w:rsidRPr="00657820" w:rsidRDefault="00D71436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4,907</w:t>
            </w:r>
          </w:p>
        </w:tc>
        <w:tc>
          <w:tcPr>
            <w:tcW w:w="90" w:type="dxa"/>
            <w:shd w:val="clear" w:color="auto" w:fill="auto"/>
          </w:tcPr>
          <w:p w14:paraId="27406773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D7AD8" w14:textId="040F8024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3,542</w:t>
            </w:r>
          </w:p>
        </w:tc>
        <w:tc>
          <w:tcPr>
            <w:tcW w:w="176" w:type="dxa"/>
            <w:shd w:val="clear" w:color="auto" w:fill="auto"/>
          </w:tcPr>
          <w:p w14:paraId="21EEA908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BD7556C" w14:textId="07ECD19E" w:rsidR="00030F8A" w:rsidRPr="007D50D2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2,091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4EEF1" w14:textId="77777777" w:rsidR="00030F8A" w:rsidRPr="007D50D2" w:rsidRDefault="00030F8A" w:rsidP="00030F8A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F842B" w14:textId="15887546" w:rsidR="00030F8A" w:rsidRPr="007D50D2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3,442</w:t>
            </w:r>
          </w:p>
        </w:tc>
      </w:tr>
      <w:tr w:rsidR="00030F8A" w:rsidRPr="00657820" w14:paraId="366D9642" w14:textId="77777777" w:rsidTr="0054751B">
        <w:tc>
          <w:tcPr>
            <w:tcW w:w="4320" w:type="dxa"/>
          </w:tcPr>
          <w:p w14:paraId="7FE0E305" w14:textId="77777777" w:rsidR="00030F8A" w:rsidRPr="00657820" w:rsidRDefault="00030F8A" w:rsidP="00030F8A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71722615" w14:textId="2E14F841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22,696</w:t>
            </w:r>
          </w:p>
        </w:tc>
        <w:tc>
          <w:tcPr>
            <w:tcW w:w="90" w:type="dxa"/>
            <w:shd w:val="clear" w:color="auto" w:fill="auto"/>
          </w:tcPr>
          <w:p w14:paraId="432BE9CA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B4D576" w14:textId="42A5691C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26,918</w:t>
            </w:r>
          </w:p>
        </w:tc>
        <w:tc>
          <w:tcPr>
            <w:tcW w:w="176" w:type="dxa"/>
            <w:shd w:val="clear" w:color="auto" w:fill="auto"/>
          </w:tcPr>
          <w:p w14:paraId="626DB2A2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6AD57B" w14:textId="7EE1C580" w:rsidR="00030F8A" w:rsidRPr="00657820" w:rsidRDefault="00B41432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8CA75A" w14:textId="77777777" w:rsidR="00030F8A" w:rsidRPr="00657820" w:rsidRDefault="00030F8A" w:rsidP="00030F8A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FCEF1A" w14:textId="566EB55F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3,235</w:t>
            </w:r>
          </w:p>
        </w:tc>
      </w:tr>
      <w:tr w:rsidR="00030F8A" w:rsidRPr="00657820" w14:paraId="7DDE6F84" w14:textId="77777777" w:rsidTr="0054751B">
        <w:tc>
          <w:tcPr>
            <w:tcW w:w="4320" w:type="dxa"/>
          </w:tcPr>
          <w:p w14:paraId="252A2557" w14:textId="77777777" w:rsidR="00030F8A" w:rsidRPr="00657820" w:rsidRDefault="00030F8A" w:rsidP="00030F8A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5CE73965" w14:textId="00FED963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2,096</w:t>
            </w:r>
          </w:p>
        </w:tc>
        <w:tc>
          <w:tcPr>
            <w:tcW w:w="90" w:type="dxa"/>
            <w:shd w:val="clear" w:color="auto" w:fill="auto"/>
          </w:tcPr>
          <w:p w14:paraId="2D91B9C6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0B1DA" w14:textId="42AFE326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6,220</w:t>
            </w:r>
          </w:p>
        </w:tc>
        <w:tc>
          <w:tcPr>
            <w:tcW w:w="176" w:type="dxa"/>
            <w:shd w:val="clear" w:color="auto" w:fill="auto"/>
          </w:tcPr>
          <w:p w14:paraId="2C03D8A1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A9A6990" w14:textId="47426D16" w:rsidR="00030F8A" w:rsidRPr="00657820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D08153" w14:textId="77777777" w:rsidR="00030F8A" w:rsidRPr="00657820" w:rsidRDefault="00030F8A" w:rsidP="00030F8A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FDEF9E" w14:textId="20D5DA6D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030F8A" w:rsidRPr="00657820" w14:paraId="54CFA210" w14:textId="77777777" w:rsidTr="0054751B">
        <w:tc>
          <w:tcPr>
            <w:tcW w:w="4320" w:type="dxa"/>
          </w:tcPr>
          <w:p w14:paraId="1BF3E0EB" w14:textId="77777777" w:rsidR="00030F8A" w:rsidRPr="00657820" w:rsidRDefault="00030F8A" w:rsidP="00030F8A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6086A2A" w14:textId="706ECB40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5,002</w:t>
            </w:r>
          </w:p>
        </w:tc>
        <w:tc>
          <w:tcPr>
            <w:tcW w:w="90" w:type="dxa"/>
            <w:shd w:val="clear" w:color="auto" w:fill="auto"/>
          </w:tcPr>
          <w:p w14:paraId="3BDDC272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96C8D" w14:textId="4456EF92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4,974</w:t>
            </w:r>
          </w:p>
        </w:tc>
        <w:tc>
          <w:tcPr>
            <w:tcW w:w="176" w:type="dxa"/>
            <w:shd w:val="clear" w:color="auto" w:fill="auto"/>
          </w:tcPr>
          <w:p w14:paraId="5E462E98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5766119" w14:textId="3A6BA9F0" w:rsidR="00030F8A" w:rsidRPr="00657820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77DACA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116800" w14:textId="13C659D6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1,877</w:t>
            </w:r>
          </w:p>
        </w:tc>
      </w:tr>
      <w:tr w:rsidR="00030F8A" w:rsidRPr="00657820" w14:paraId="480EAAFD" w14:textId="77777777" w:rsidTr="0054751B">
        <w:tc>
          <w:tcPr>
            <w:tcW w:w="4320" w:type="dxa"/>
            <w:vAlign w:val="bottom"/>
          </w:tcPr>
          <w:p w14:paraId="3C892664" w14:textId="144144C9" w:rsidR="00030F8A" w:rsidRPr="00657820" w:rsidRDefault="00030F8A" w:rsidP="00030F8A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เงินจ่ายล่วงหน้าสำหรับการศึกษาโครงการ</w:t>
            </w:r>
          </w:p>
        </w:tc>
        <w:tc>
          <w:tcPr>
            <w:tcW w:w="1170" w:type="dxa"/>
            <w:shd w:val="clear" w:color="auto" w:fill="auto"/>
          </w:tcPr>
          <w:p w14:paraId="7492975A" w14:textId="657854CD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C54D69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377668" w14:textId="479DF115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41,000</w:t>
            </w:r>
          </w:p>
        </w:tc>
        <w:tc>
          <w:tcPr>
            <w:tcW w:w="176" w:type="dxa"/>
            <w:shd w:val="clear" w:color="auto" w:fill="auto"/>
          </w:tcPr>
          <w:p w14:paraId="4CC655A3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D03098" w14:textId="4F63344D" w:rsidR="00030F8A" w:rsidRPr="00657820" w:rsidRDefault="00B41432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E52404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A37D68" w14:textId="7E329A90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D44F3" w:rsidRPr="00657820" w14:paraId="3D1ADC15" w14:textId="77777777" w:rsidTr="0054751B">
        <w:tc>
          <w:tcPr>
            <w:tcW w:w="4320" w:type="dxa"/>
            <w:vAlign w:val="bottom"/>
          </w:tcPr>
          <w:p w14:paraId="12AABEA9" w14:textId="74EF4B88" w:rsidR="008D44F3" w:rsidRPr="00657820" w:rsidRDefault="008D44F3" w:rsidP="00030F8A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เงินจ่ายล่วงหน้าพนักงาน</w:t>
            </w:r>
          </w:p>
        </w:tc>
        <w:tc>
          <w:tcPr>
            <w:tcW w:w="1170" w:type="dxa"/>
            <w:shd w:val="clear" w:color="auto" w:fill="auto"/>
          </w:tcPr>
          <w:p w14:paraId="3B6102C1" w14:textId="09D64D1D" w:rsidR="008D44F3" w:rsidRPr="00657820" w:rsidRDefault="008232C1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13B38A25" w14:textId="77777777" w:rsidR="008D44F3" w:rsidRPr="00657820" w:rsidRDefault="008D44F3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C773B9" w14:textId="121D2DD7" w:rsidR="008D44F3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23AF6896" w14:textId="77777777" w:rsidR="008D44F3" w:rsidRPr="00657820" w:rsidRDefault="008D44F3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B4BF6F2" w14:textId="5B13652C" w:rsidR="008D44F3" w:rsidRPr="00657820" w:rsidRDefault="008D44F3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4D5B15" w14:textId="77777777" w:rsidR="008D44F3" w:rsidRPr="00657820" w:rsidRDefault="008D44F3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AC252C" w14:textId="1B31A854" w:rsidR="008D44F3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30F8A" w:rsidRPr="00657820" w14:paraId="1DBE13CE" w14:textId="77777777" w:rsidTr="0054751B">
        <w:tc>
          <w:tcPr>
            <w:tcW w:w="4320" w:type="dxa"/>
            <w:vAlign w:val="bottom"/>
          </w:tcPr>
          <w:p w14:paraId="75C28C31" w14:textId="77777777" w:rsidR="00030F8A" w:rsidRPr="00657820" w:rsidRDefault="00030F8A" w:rsidP="00030F8A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3891D4D" w14:textId="3AEFF9AD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3,080</w:t>
            </w:r>
          </w:p>
        </w:tc>
        <w:tc>
          <w:tcPr>
            <w:tcW w:w="90" w:type="dxa"/>
            <w:shd w:val="clear" w:color="auto" w:fill="auto"/>
          </w:tcPr>
          <w:p w14:paraId="7E35E338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5AC9C9" w14:textId="7261C42A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24,586</w:t>
            </w:r>
          </w:p>
        </w:tc>
        <w:tc>
          <w:tcPr>
            <w:tcW w:w="176" w:type="dxa"/>
            <w:shd w:val="clear" w:color="auto" w:fill="auto"/>
          </w:tcPr>
          <w:p w14:paraId="59FC1A54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78B0187" w14:textId="753C8D12" w:rsidR="00030F8A" w:rsidRPr="00657820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C658EE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E87D6" w14:textId="6F0713DB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20,314</w:t>
            </w:r>
          </w:p>
        </w:tc>
      </w:tr>
      <w:tr w:rsidR="00030F8A" w:rsidRPr="00657820" w14:paraId="79CD9A60" w14:textId="77777777" w:rsidTr="00506CF3">
        <w:tc>
          <w:tcPr>
            <w:tcW w:w="4320" w:type="dxa"/>
            <w:vAlign w:val="bottom"/>
          </w:tcPr>
          <w:p w14:paraId="7D278CF7" w14:textId="5937F70A" w:rsidR="00030F8A" w:rsidRPr="00657820" w:rsidRDefault="00030F8A" w:rsidP="00030F8A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เงินมัดจำการเช่าที่ดิน</w:t>
            </w:r>
          </w:p>
        </w:tc>
        <w:tc>
          <w:tcPr>
            <w:tcW w:w="1170" w:type="dxa"/>
            <w:shd w:val="clear" w:color="auto" w:fill="auto"/>
          </w:tcPr>
          <w:p w14:paraId="7157DA9C" w14:textId="234A2A61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6A8EAD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F0745D" w14:textId="02E28FD9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22,700</w:t>
            </w:r>
          </w:p>
        </w:tc>
        <w:tc>
          <w:tcPr>
            <w:tcW w:w="176" w:type="dxa"/>
            <w:shd w:val="clear" w:color="auto" w:fill="auto"/>
          </w:tcPr>
          <w:p w14:paraId="0FACF4BF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935F882" w14:textId="2EFCE201" w:rsidR="00030F8A" w:rsidRPr="00657820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8B8B1D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64A2FD" w14:textId="5636D2F4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0F8A" w:rsidRPr="00657820" w14:paraId="0D9E9716" w14:textId="77777777" w:rsidTr="00506CF3">
        <w:tc>
          <w:tcPr>
            <w:tcW w:w="4320" w:type="dxa"/>
            <w:vAlign w:val="bottom"/>
          </w:tcPr>
          <w:p w14:paraId="04515538" w14:textId="77777777" w:rsidR="00030F8A" w:rsidRPr="00657820" w:rsidRDefault="00030F8A" w:rsidP="00030F8A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F0183" w14:textId="66D4693E" w:rsidR="00030F8A" w:rsidRPr="00657820" w:rsidRDefault="00D82AEF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2,275</w:t>
            </w:r>
          </w:p>
        </w:tc>
        <w:tc>
          <w:tcPr>
            <w:tcW w:w="90" w:type="dxa"/>
            <w:shd w:val="clear" w:color="auto" w:fill="auto"/>
          </w:tcPr>
          <w:p w14:paraId="6F29D2F5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EEF13" w14:textId="68C42D73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4,261</w:t>
            </w:r>
          </w:p>
        </w:tc>
        <w:tc>
          <w:tcPr>
            <w:tcW w:w="176" w:type="dxa"/>
            <w:shd w:val="clear" w:color="auto" w:fill="auto"/>
          </w:tcPr>
          <w:p w14:paraId="30767F4C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CFE66D1" w14:textId="3676FA95" w:rsidR="00030F8A" w:rsidRPr="00657820" w:rsidRDefault="00B41432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B4275" w14:textId="77777777" w:rsidR="00030F8A" w:rsidRPr="00657820" w:rsidRDefault="00030F8A" w:rsidP="00030F8A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F156DF" w14:textId="2BE34D56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0F8A" w:rsidRPr="00657820" w14:paraId="178628DB" w14:textId="77777777" w:rsidTr="0054751B">
        <w:tc>
          <w:tcPr>
            <w:tcW w:w="4320" w:type="dxa"/>
            <w:vAlign w:val="bottom"/>
          </w:tcPr>
          <w:p w14:paraId="1816D3F4" w14:textId="6E8FA907" w:rsidR="00030F8A" w:rsidRPr="00657820" w:rsidRDefault="00030F8A" w:rsidP="00030F8A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CDEA84" w14:textId="76D30C95" w:rsidR="00030F8A" w:rsidRPr="00657820" w:rsidRDefault="008D44F3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157,63</w:t>
            </w:r>
            <w:r w:rsidR="003C3691" w:rsidRPr="0065782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CAAB09A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45FE4E" w14:textId="1A198AEA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249,418</w:t>
            </w:r>
          </w:p>
        </w:tc>
        <w:tc>
          <w:tcPr>
            <w:tcW w:w="176" w:type="dxa"/>
            <w:shd w:val="clear" w:color="auto" w:fill="auto"/>
          </w:tcPr>
          <w:p w14:paraId="0739C1A5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DC6791C" w14:textId="46FFF6BD" w:rsidR="00030F8A" w:rsidRPr="00657820" w:rsidRDefault="008D44F3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155,322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20FA6B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33AD24" w14:textId="7D049E17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181,997</w:t>
            </w:r>
          </w:p>
        </w:tc>
      </w:tr>
      <w:tr w:rsidR="00030F8A" w:rsidRPr="00657820" w14:paraId="297577C2" w14:textId="77777777" w:rsidTr="0054751B">
        <w:tc>
          <w:tcPr>
            <w:tcW w:w="4320" w:type="dxa"/>
            <w:vAlign w:val="center"/>
          </w:tcPr>
          <w:p w14:paraId="10DA06D2" w14:textId="37728B9F" w:rsidR="00030F8A" w:rsidRPr="00657820" w:rsidRDefault="00030F8A" w:rsidP="0044093F">
            <w:pPr>
              <w:tabs>
                <w:tab w:val="left" w:pos="0"/>
                <w:tab w:val="left" w:pos="447"/>
                <w:tab w:val="left" w:pos="2160"/>
              </w:tabs>
              <w:ind w:right="-383" w:hanging="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17444EAE" w14:textId="28F53F6A" w:rsidR="00030F8A" w:rsidRPr="00657820" w:rsidRDefault="008D44F3" w:rsidP="00030F8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(25,913)</w:t>
            </w:r>
          </w:p>
        </w:tc>
        <w:tc>
          <w:tcPr>
            <w:tcW w:w="90" w:type="dxa"/>
            <w:shd w:val="clear" w:color="auto" w:fill="auto"/>
          </w:tcPr>
          <w:p w14:paraId="328B1904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4B83F3" w14:textId="6152F6C9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(23,512)</w:t>
            </w:r>
          </w:p>
        </w:tc>
        <w:tc>
          <w:tcPr>
            <w:tcW w:w="176" w:type="dxa"/>
            <w:shd w:val="clear" w:color="auto" w:fill="auto"/>
          </w:tcPr>
          <w:p w14:paraId="7511BE6A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4C2F11A" w14:textId="777135DF" w:rsidR="00030F8A" w:rsidRPr="00657820" w:rsidRDefault="008D44F3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(1,836)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85162" w14:textId="77777777" w:rsidR="00030F8A" w:rsidRPr="00657820" w:rsidRDefault="00030F8A" w:rsidP="00030F8A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6D566" w14:textId="55FCE44C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(11,620)</w:t>
            </w:r>
          </w:p>
        </w:tc>
      </w:tr>
      <w:tr w:rsidR="00030F8A" w:rsidRPr="00657820" w14:paraId="154F4E7B" w14:textId="77777777" w:rsidTr="0054751B">
        <w:tc>
          <w:tcPr>
            <w:tcW w:w="4320" w:type="dxa"/>
            <w:vAlign w:val="bottom"/>
          </w:tcPr>
          <w:p w14:paraId="1A800ED1" w14:textId="30E0B3CD" w:rsidR="00030F8A" w:rsidRPr="00657820" w:rsidRDefault="00030F8A" w:rsidP="00030F8A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52A63" w14:textId="77777777" w:rsidR="00030F8A" w:rsidRPr="00657820" w:rsidRDefault="00030F8A" w:rsidP="00030F8A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F7F639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DD5E0" w14:textId="77777777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" w:type="dxa"/>
            <w:shd w:val="clear" w:color="auto" w:fill="auto"/>
          </w:tcPr>
          <w:p w14:paraId="05F2E52B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24E6096" w14:textId="77777777" w:rsidR="00030F8A" w:rsidRPr="00657820" w:rsidRDefault="00030F8A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DC3CA6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0F8432" w14:textId="77777777" w:rsidR="00030F8A" w:rsidRPr="00657820" w:rsidRDefault="00030F8A" w:rsidP="00030F8A">
            <w:pPr>
              <w:tabs>
                <w:tab w:val="decimal" w:pos="1004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030F8A" w:rsidRPr="00657820" w14:paraId="481764DA" w14:textId="77777777" w:rsidTr="00EC3645">
        <w:tc>
          <w:tcPr>
            <w:tcW w:w="4320" w:type="dxa"/>
            <w:vAlign w:val="bottom"/>
          </w:tcPr>
          <w:p w14:paraId="1E826FC5" w14:textId="30369439" w:rsidR="00030F8A" w:rsidRPr="00657820" w:rsidRDefault="00030F8A" w:rsidP="00030F8A">
            <w:pPr>
              <w:tabs>
                <w:tab w:val="left" w:pos="442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069D0E" w14:textId="63147520" w:rsidR="00030F8A" w:rsidRPr="00657820" w:rsidRDefault="008D44F3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90" w:type="dxa"/>
            <w:shd w:val="clear" w:color="auto" w:fill="auto"/>
          </w:tcPr>
          <w:p w14:paraId="51C3D64F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0185B0" w14:textId="126B98C8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(4,529)</w:t>
            </w:r>
          </w:p>
        </w:tc>
        <w:tc>
          <w:tcPr>
            <w:tcW w:w="176" w:type="dxa"/>
            <w:shd w:val="clear" w:color="auto" w:fill="auto"/>
          </w:tcPr>
          <w:p w14:paraId="1272ADD9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4840970" w14:textId="4D2C979C" w:rsidR="00030F8A" w:rsidRPr="00657820" w:rsidRDefault="008D44F3" w:rsidP="00030F8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B02F3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5D0861" w14:textId="603096B2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0F8A" w:rsidRPr="00657820" w14:paraId="7AA586C7" w14:textId="77777777" w:rsidTr="00EC3645">
        <w:tc>
          <w:tcPr>
            <w:tcW w:w="4320" w:type="dxa"/>
          </w:tcPr>
          <w:p w14:paraId="4484E386" w14:textId="77777777" w:rsidR="00030F8A" w:rsidRPr="00657820" w:rsidRDefault="00030F8A" w:rsidP="00030F8A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96DD6" w14:textId="416567C0" w:rsidR="00030F8A" w:rsidRPr="00657820" w:rsidRDefault="008D44F3" w:rsidP="00030F8A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127,29</w:t>
            </w:r>
            <w:r w:rsidR="003C3691" w:rsidRPr="00657820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F9782A3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B5D2B" w14:textId="1D62374D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221,377</w:t>
            </w:r>
          </w:p>
        </w:tc>
        <w:tc>
          <w:tcPr>
            <w:tcW w:w="176" w:type="dxa"/>
            <w:shd w:val="clear" w:color="auto" w:fill="auto"/>
          </w:tcPr>
          <w:p w14:paraId="21B1E5B5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6153D" w14:textId="3BDB32A4" w:rsidR="00030F8A" w:rsidRPr="00657820" w:rsidRDefault="008D44F3" w:rsidP="00030F8A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153,486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99FC1" w14:textId="77777777" w:rsidR="00030F8A" w:rsidRPr="00657820" w:rsidRDefault="00030F8A" w:rsidP="00030F8A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25360" w14:textId="2A4880BA" w:rsidR="00030F8A" w:rsidRPr="00657820" w:rsidRDefault="00030F8A" w:rsidP="00030F8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170,377</w:t>
            </w:r>
          </w:p>
        </w:tc>
      </w:tr>
    </w:tbl>
    <w:p w14:paraId="108B9AA0" w14:textId="77777777" w:rsidR="00CC2D8F" w:rsidRPr="00657820" w:rsidRDefault="00CC2D8F">
      <w:pPr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</w:rPr>
        <w:br w:type="page"/>
      </w:r>
    </w:p>
    <w:p w14:paraId="3B3078B4" w14:textId="2932FA0E" w:rsidR="009A149F" w:rsidRPr="00657820" w:rsidRDefault="00CC6D3B" w:rsidP="00055849">
      <w:pPr>
        <w:tabs>
          <w:tab w:val="left" w:pos="426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8</w:t>
      </w:r>
      <w:r w:rsidR="0060363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.2</w:t>
      </w:r>
      <w:r w:rsidR="0060363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การวิเคราะห์อายุของลูกหนี้การค้า ณ วันที่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030F8A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030F8A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9A149F" w:rsidRPr="00657820" w14:paraId="7A07D7AD" w14:textId="77777777" w:rsidTr="0054751B">
        <w:trPr>
          <w:trHeight w:val="20"/>
        </w:trPr>
        <w:tc>
          <w:tcPr>
            <w:tcW w:w="4320" w:type="dxa"/>
          </w:tcPr>
          <w:p w14:paraId="4D936755" w14:textId="77777777" w:rsidR="009A149F" w:rsidRPr="00657820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F00ED5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675CAE2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FF52134" w14:textId="77777777" w:rsidR="009A149F" w:rsidRPr="00657820" w:rsidRDefault="009A149F" w:rsidP="0054751B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A149F" w:rsidRPr="00657820" w14:paraId="02D5576A" w14:textId="77777777" w:rsidTr="0054751B">
        <w:trPr>
          <w:trHeight w:val="20"/>
        </w:trPr>
        <w:tc>
          <w:tcPr>
            <w:tcW w:w="4320" w:type="dxa"/>
          </w:tcPr>
          <w:p w14:paraId="19E9F792" w14:textId="77777777" w:rsidR="009A149F" w:rsidRPr="00657820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FCB48EC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B95801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05720924" w14:textId="77777777" w:rsidR="009A149F" w:rsidRPr="00657820" w:rsidRDefault="009A149F" w:rsidP="0054751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0F8A" w:rsidRPr="00657820" w14:paraId="2E3A93A7" w14:textId="77777777" w:rsidTr="0054751B">
        <w:trPr>
          <w:trHeight w:val="20"/>
        </w:trPr>
        <w:tc>
          <w:tcPr>
            <w:tcW w:w="4320" w:type="dxa"/>
          </w:tcPr>
          <w:p w14:paraId="4D872CDD" w14:textId="77777777" w:rsidR="00030F8A" w:rsidRPr="00657820" w:rsidRDefault="00030F8A" w:rsidP="00030F8A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0EC55" w14:textId="61910EEB" w:rsidR="00030F8A" w:rsidRPr="00657820" w:rsidRDefault="00030F8A" w:rsidP="00030F8A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4B0765C0" w14:textId="77777777" w:rsidR="00030F8A" w:rsidRPr="00657820" w:rsidRDefault="00030F8A" w:rsidP="00030F8A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D74DAA" w14:textId="5AA38736" w:rsidR="00030F8A" w:rsidRPr="00657820" w:rsidRDefault="00030F8A" w:rsidP="00030F8A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" w:type="dxa"/>
          </w:tcPr>
          <w:p w14:paraId="5FCB6792" w14:textId="77777777" w:rsidR="00030F8A" w:rsidRPr="00657820" w:rsidRDefault="00030F8A" w:rsidP="00030F8A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512CC6" w14:textId="0E233493" w:rsidR="00030F8A" w:rsidRPr="00657820" w:rsidRDefault="00030F8A" w:rsidP="00030F8A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5A2F6E83" w14:textId="77777777" w:rsidR="00030F8A" w:rsidRPr="00657820" w:rsidRDefault="00030F8A" w:rsidP="00030F8A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AF7579" w14:textId="4D0FCAD5" w:rsidR="00030F8A" w:rsidRPr="00657820" w:rsidRDefault="00030F8A" w:rsidP="00030F8A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3C3691" w:rsidRPr="00657820" w14:paraId="06FBBB62" w14:textId="77777777" w:rsidTr="0054751B">
        <w:trPr>
          <w:trHeight w:val="20"/>
        </w:trPr>
        <w:tc>
          <w:tcPr>
            <w:tcW w:w="4320" w:type="dxa"/>
          </w:tcPr>
          <w:p w14:paraId="183F2857" w14:textId="77777777" w:rsidR="003C3691" w:rsidRPr="00657820" w:rsidRDefault="003C3691" w:rsidP="003C3691">
            <w:pPr>
              <w:tabs>
                <w:tab w:val="left" w:pos="2160"/>
              </w:tabs>
              <w:spacing w:before="20" w:after="20"/>
              <w:ind w:left="-90" w:firstLine="1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FB4DB3" w14:textId="60DC0FD9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22,821</w:t>
            </w:r>
          </w:p>
        </w:tc>
        <w:tc>
          <w:tcPr>
            <w:tcW w:w="90" w:type="dxa"/>
            <w:shd w:val="clear" w:color="auto" w:fill="auto"/>
          </w:tcPr>
          <w:p w14:paraId="48E0996E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ADCC9" w14:textId="2CFCF5C1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10,802</w:t>
            </w:r>
          </w:p>
        </w:tc>
        <w:tc>
          <w:tcPr>
            <w:tcW w:w="180" w:type="dxa"/>
            <w:shd w:val="clear" w:color="auto" w:fill="auto"/>
          </w:tcPr>
          <w:p w14:paraId="7DA50453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3E75A" w14:textId="2C4FA198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EF43A2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272D1" w14:textId="7E8BC79C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3691" w:rsidRPr="00657820" w14:paraId="01F40851" w14:textId="77777777" w:rsidTr="0054751B">
        <w:trPr>
          <w:trHeight w:val="20"/>
        </w:trPr>
        <w:tc>
          <w:tcPr>
            <w:tcW w:w="4320" w:type="dxa"/>
          </w:tcPr>
          <w:p w14:paraId="025050F5" w14:textId="77777777" w:rsidR="003C3691" w:rsidRPr="00657820" w:rsidRDefault="003C3691" w:rsidP="003C3691">
            <w:pPr>
              <w:tabs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5E3E7CE0" w14:textId="77777777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98E39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E1D9F5" w14:textId="77777777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7336CA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9B25B" w14:textId="77777777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0C3821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2397C" w14:textId="77777777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C3691" w:rsidRPr="00657820" w14:paraId="5B0731DF" w14:textId="77777777" w:rsidTr="0054751B">
        <w:trPr>
          <w:trHeight w:val="20"/>
        </w:trPr>
        <w:tc>
          <w:tcPr>
            <w:tcW w:w="4320" w:type="dxa"/>
          </w:tcPr>
          <w:p w14:paraId="09EFBCBB" w14:textId="77777777" w:rsidR="003C3691" w:rsidRPr="00657820" w:rsidRDefault="003C3691" w:rsidP="003C36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657820">
              <w:rPr>
                <w:rFonts w:asciiTheme="majorBidi" w:hAnsiTheme="majorBidi" w:cstheme="majorBidi"/>
                <w:sz w:val="28"/>
              </w:rPr>
              <w:t>3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D281958" w14:textId="5511DA4A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8,578</w:t>
            </w:r>
          </w:p>
        </w:tc>
        <w:tc>
          <w:tcPr>
            <w:tcW w:w="90" w:type="dxa"/>
            <w:shd w:val="clear" w:color="auto" w:fill="auto"/>
          </w:tcPr>
          <w:p w14:paraId="1661136A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327485" w14:textId="07565BA4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14,409</w:t>
            </w:r>
          </w:p>
        </w:tc>
        <w:tc>
          <w:tcPr>
            <w:tcW w:w="180" w:type="dxa"/>
            <w:shd w:val="clear" w:color="auto" w:fill="auto"/>
          </w:tcPr>
          <w:p w14:paraId="1BACCFD6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DFD16" w14:textId="05F71CF0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3259C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6ABBD" w14:textId="6141A54C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3691" w:rsidRPr="00657820" w14:paraId="6C5F0795" w14:textId="77777777" w:rsidTr="0054751B">
        <w:trPr>
          <w:trHeight w:val="20"/>
        </w:trPr>
        <w:tc>
          <w:tcPr>
            <w:tcW w:w="4320" w:type="dxa"/>
          </w:tcPr>
          <w:p w14:paraId="3E112B67" w14:textId="77777777" w:rsidR="003C3691" w:rsidRPr="00657820" w:rsidRDefault="003C3691" w:rsidP="003C36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33BADDC5" w14:textId="20D834B7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22DA8FC2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9BA01" w14:textId="68FDAA4F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80" w:type="dxa"/>
            <w:shd w:val="clear" w:color="auto" w:fill="auto"/>
          </w:tcPr>
          <w:p w14:paraId="16F17881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8B2EC" w14:textId="741DD90F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4DB35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A4112" w14:textId="7C91C9B6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3691" w:rsidRPr="00657820" w14:paraId="20E8938E" w14:textId="77777777" w:rsidTr="00D55E26">
        <w:trPr>
          <w:trHeight w:val="243"/>
        </w:trPr>
        <w:tc>
          <w:tcPr>
            <w:tcW w:w="4320" w:type="dxa"/>
          </w:tcPr>
          <w:p w14:paraId="14B2DA3D" w14:textId="77777777" w:rsidR="003C3691" w:rsidRPr="00657820" w:rsidRDefault="003C3691" w:rsidP="003C36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ab/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2C6B1A6C" w14:textId="24BC9A90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23E166EB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361C5E" w14:textId="2A7E1771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80" w:type="dxa"/>
            <w:shd w:val="clear" w:color="auto" w:fill="auto"/>
          </w:tcPr>
          <w:p w14:paraId="4BEAF134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4346E" w14:textId="381D054B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CC1FF3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28BC4" w14:textId="57BE5432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3691" w:rsidRPr="00657820" w14:paraId="145B15C8" w14:textId="77777777" w:rsidTr="00D55E26">
        <w:trPr>
          <w:trHeight w:val="243"/>
        </w:trPr>
        <w:tc>
          <w:tcPr>
            <w:tcW w:w="4320" w:type="dxa"/>
          </w:tcPr>
          <w:p w14:paraId="7FE23A41" w14:textId="340A02EB" w:rsidR="003C3691" w:rsidRPr="00657820" w:rsidRDefault="003C3691" w:rsidP="003C36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firstLine="1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657820">
              <w:rPr>
                <w:rFonts w:asciiTheme="majorBidi" w:hAnsiTheme="majorBidi" w:cstheme="majorBidi"/>
                <w:sz w:val="28"/>
              </w:rPr>
              <w:t>12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E1C627" w14:textId="17505165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1,290</w:t>
            </w:r>
          </w:p>
        </w:tc>
        <w:tc>
          <w:tcPr>
            <w:tcW w:w="90" w:type="dxa"/>
            <w:shd w:val="clear" w:color="auto" w:fill="auto"/>
          </w:tcPr>
          <w:p w14:paraId="047B876F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0768D2" w14:textId="7C24C516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1,276</w:t>
            </w:r>
          </w:p>
        </w:tc>
        <w:tc>
          <w:tcPr>
            <w:tcW w:w="180" w:type="dxa"/>
            <w:shd w:val="clear" w:color="auto" w:fill="auto"/>
          </w:tcPr>
          <w:p w14:paraId="414CFC4F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82922" w14:textId="4C60D700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CECD4D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6D58B" w14:textId="0D114BBA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3691" w:rsidRPr="00657820" w14:paraId="3EDB0214" w14:textId="77777777" w:rsidTr="00D55E26">
        <w:trPr>
          <w:trHeight w:val="20"/>
        </w:trPr>
        <w:tc>
          <w:tcPr>
            <w:tcW w:w="4320" w:type="dxa"/>
          </w:tcPr>
          <w:p w14:paraId="53A2E66E" w14:textId="77777777" w:rsidR="003C3691" w:rsidRPr="00657820" w:rsidRDefault="003C3691" w:rsidP="003C3691">
            <w:pPr>
              <w:tabs>
                <w:tab w:val="left" w:pos="180"/>
                <w:tab w:val="left" w:pos="2160"/>
              </w:tabs>
              <w:spacing w:before="20" w:after="20"/>
              <w:ind w:left="90" w:firstLine="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6EFC4E" w14:textId="6EDA0EE3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90" w:type="dxa"/>
            <w:shd w:val="clear" w:color="auto" w:fill="auto"/>
          </w:tcPr>
          <w:p w14:paraId="5BD1F6DB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F80414" w14:textId="7247738D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26,630</w:t>
            </w:r>
          </w:p>
        </w:tc>
        <w:tc>
          <w:tcPr>
            <w:tcW w:w="180" w:type="dxa"/>
            <w:shd w:val="clear" w:color="auto" w:fill="auto"/>
          </w:tcPr>
          <w:p w14:paraId="65C148E8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16DDB9" w14:textId="3A250327" w:rsidR="003C3691" w:rsidRPr="008B7D4C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8B7D4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4DC32" w14:textId="77777777" w:rsidR="003C3691" w:rsidRPr="008B7D4C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C049C5" w14:textId="796035BD" w:rsidR="003C3691" w:rsidRPr="008B7D4C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B7D4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3691" w:rsidRPr="00657820" w14:paraId="6C934FB1" w14:textId="77777777" w:rsidTr="001F52F8">
        <w:trPr>
          <w:trHeight w:val="20"/>
        </w:trPr>
        <w:tc>
          <w:tcPr>
            <w:tcW w:w="4320" w:type="dxa"/>
          </w:tcPr>
          <w:p w14:paraId="2B130786" w14:textId="67725390" w:rsidR="003C3691" w:rsidRPr="00657820" w:rsidRDefault="003C3691" w:rsidP="003C3691">
            <w:pPr>
              <w:tabs>
                <w:tab w:val="left" w:pos="180"/>
                <w:tab w:val="left" w:pos="2160"/>
              </w:tabs>
              <w:spacing w:before="20" w:after="20"/>
              <w:ind w:left="90" w:firstLine="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146990" w14:textId="7AD9A3D8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</w:t>
            </w:r>
            <w:r w:rsidR="004B4CF9" w:rsidRPr="00657820">
              <w:rPr>
                <w:rFonts w:asciiTheme="majorBidi" w:hAnsiTheme="majorBidi" w:cstheme="majorBidi"/>
                <w:sz w:val="28"/>
              </w:rPr>
              <w:t>,787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227088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440C97" w14:textId="2C662226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7D4A37" w:rsidRPr="00657820">
              <w:rPr>
                <w:rFonts w:asciiTheme="majorBidi" w:hAnsiTheme="majorBidi" w:cstheme="majorBidi"/>
                <w:sz w:val="28"/>
              </w:rPr>
              <w:t>17</w:t>
            </w:r>
            <w:r w:rsidR="00C51056" w:rsidRPr="00657820">
              <w:rPr>
                <w:rFonts w:asciiTheme="majorBidi" w:hAnsiTheme="majorBidi" w:cstheme="majorBidi"/>
                <w:sz w:val="28"/>
              </w:rPr>
              <w:t>,760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A3C802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3CD5AF" w14:textId="38F6B514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DE7610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641555" w14:textId="766F806A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C3691" w:rsidRPr="00657820" w14:paraId="48CF7903" w14:textId="77777777" w:rsidTr="001F52F8">
        <w:trPr>
          <w:trHeight w:val="20"/>
        </w:trPr>
        <w:tc>
          <w:tcPr>
            <w:tcW w:w="4320" w:type="dxa"/>
          </w:tcPr>
          <w:p w14:paraId="71E3D066" w14:textId="37AF82E9" w:rsidR="003C3691" w:rsidRPr="00657820" w:rsidRDefault="003C3691" w:rsidP="003C3691">
            <w:pPr>
              <w:tabs>
                <w:tab w:val="left" w:pos="180"/>
                <w:tab w:val="left" w:pos="2160"/>
              </w:tabs>
              <w:spacing w:before="20" w:after="20"/>
              <w:ind w:left="90" w:firstLine="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EC57A" w14:textId="68F17000" w:rsidR="003C3691" w:rsidRPr="00657820" w:rsidRDefault="00F81644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0322F8" w:rsidRPr="00657820">
              <w:rPr>
                <w:rFonts w:asciiTheme="majorBidi" w:hAnsiTheme="majorBidi" w:cstheme="majorBidi"/>
                <w:b/>
                <w:bCs/>
                <w:sz w:val="28"/>
              </w:rPr>
              <w:t>,980</w:t>
            </w:r>
          </w:p>
        </w:tc>
        <w:tc>
          <w:tcPr>
            <w:tcW w:w="90" w:type="dxa"/>
            <w:shd w:val="clear" w:color="auto" w:fill="auto"/>
          </w:tcPr>
          <w:p w14:paraId="70AAACDD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6886E" w14:textId="5C6487EB" w:rsidR="003C3691" w:rsidRPr="00657820" w:rsidRDefault="00C51056" w:rsidP="003C3691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693AAB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870</w:t>
            </w:r>
          </w:p>
        </w:tc>
        <w:tc>
          <w:tcPr>
            <w:tcW w:w="180" w:type="dxa"/>
            <w:shd w:val="clear" w:color="auto" w:fill="auto"/>
          </w:tcPr>
          <w:p w14:paraId="1B9CBE67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1321C" w14:textId="6B8D85CC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2C3AF5" w14:textId="77777777" w:rsidR="003C3691" w:rsidRPr="00657820" w:rsidRDefault="003C3691" w:rsidP="003C3691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E9A39" w14:textId="0AA2CFDF" w:rsidR="003C3691" w:rsidRPr="00657820" w:rsidRDefault="003C3691" w:rsidP="003C3691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2EB8850" w14:textId="2848139A" w:rsidR="009A149F" w:rsidRPr="00657820" w:rsidRDefault="00CC6D3B" w:rsidP="00055849">
      <w:pPr>
        <w:tabs>
          <w:tab w:val="left" w:pos="426"/>
        </w:tabs>
        <w:spacing w:before="120" w:after="120"/>
        <w:ind w:left="426" w:hanging="42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8</w:t>
      </w:r>
      <w:r w:rsidR="0060363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>.3</w:t>
      </w:r>
      <w:r w:rsidR="0060363C" w:rsidRPr="00657820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9A149F" w:rsidRPr="00657820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ภาษีเงินได้ถูกหัก ณ ที่จ่าย</w:t>
      </w:r>
    </w:p>
    <w:p w14:paraId="50D9571A" w14:textId="7C2A80AF" w:rsidR="009A149F" w:rsidRPr="00657820" w:rsidRDefault="009A149F" w:rsidP="00055849">
      <w:pPr>
        <w:spacing w:after="120" w:line="400" w:lineRule="exact"/>
        <w:ind w:firstLine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ยอดคงเหลือของภาษีเงินได้ถูกหัก ณ ที่จ่าย ณ 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030F8A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030F8A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แยกตามปีได้ดังต่อไปนี้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B140E9" w:rsidRPr="00657820" w14:paraId="01A70E9A" w14:textId="77777777" w:rsidTr="00506CF3">
        <w:trPr>
          <w:trHeight w:val="20"/>
        </w:trPr>
        <w:tc>
          <w:tcPr>
            <w:tcW w:w="4320" w:type="dxa"/>
          </w:tcPr>
          <w:p w14:paraId="34651C10" w14:textId="77777777" w:rsidR="00B140E9" w:rsidRPr="00657820" w:rsidRDefault="00B140E9" w:rsidP="00506CF3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5F25447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C97DFB0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96D501C" w14:textId="77777777" w:rsidR="00B140E9" w:rsidRPr="00657820" w:rsidRDefault="00B140E9" w:rsidP="00506CF3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140E9" w:rsidRPr="00657820" w14:paraId="66F3C562" w14:textId="77777777" w:rsidTr="00506CF3">
        <w:trPr>
          <w:trHeight w:val="20"/>
        </w:trPr>
        <w:tc>
          <w:tcPr>
            <w:tcW w:w="4320" w:type="dxa"/>
          </w:tcPr>
          <w:p w14:paraId="00E7E7EA" w14:textId="77777777" w:rsidR="00B140E9" w:rsidRPr="00657820" w:rsidRDefault="00B140E9" w:rsidP="00506CF3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5BB8B7CD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7016DD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5F29F047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140E9" w:rsidRPr="00657820" w14:paraId="2DA1F77F" w14:textId="77777777" w:rsidTr="00506CF3">
        <w:trPr>
          <w:trHeight w:val="20"/>
        </w:trPr>
        <w:tc>
          <w:tcPr>
            <w:tcW w:w="4320" w:type="dxa"/>
            <w:vAlign w:val="bottom"/>
          </w:tcPr>
          <w:p w14:paraId="30E82887" w14:textId="77777777" w:rsidR="00B140E9" w:rsidRPr="00657820" w:rsidRDefault="00B140E9" w:rsidP="00055849">
            <w:pPr>
              <w:tabs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679A69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029B800C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8BEDEE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" w:type="dxa"/>
          </w:tcPr>
          <w:p w14:paraId="6D338553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EA508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375E02B1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9A1199" w14:textId="77777777" w:rsidR="00B140E9" w:rsidRPr="00657820" w:rsidRDefault="00B140E9" w:rsidP="00506CF3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140E9" w:rsidRPr="00657820" w14:paraId="3E7C9CD9" w14:textId="77777777" w:rsidTr="00506CF3">
        <w:trPr>
          <w:trHeight w:val="20"/>
        </w:trPr>
        <w:tc>
          <w:tcPr>
            <w:tcW w:w="4320" w:type="dxa"/>
            <w:vAlign w:val="bottom"/>
          </w:tcPr>
          <w:p w14:paraId="39A07F9B" w14:textId="77777777" w:rsidR="00B140E9" w:rsidRPr="00657820" w:rsidRDefault="00B140E9" w:rsidP="00055849">
            <w:pPr>
              <w:tabs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4C2730" w14:textId="24EF42CB" w:rsidR="00B140E9" w:rsidRPr="00657820" w:rsidRDefault="009A6544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883A06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6CCFF" w14:textId="7F33115D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7F588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1934427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A6D32" w14:textId="70947285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2C1FFC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D3D419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140E9" w:rsidRPr="00657820" w14:paraId="08B797A4" w14:textId="77777777" w:rsidTr="00506CF3">
        <w:trPr>
          <w:trHeight w:val="20"/>
        </w:trPr>
        <w:tc>
          <w:tcPr>
            <w:tcW w:w="4320" w:type="dxa"/>
            <w:vAlign w:val="bottom"/>
          </w:tcPr>
          <w:p w14:paraId="4D99FB89" w14:textId="77777777" w:rsidR="00B140E9" w:rsidRPr="00657820" w:rsidRDefault="00B140E9" w:rsidP="00055849">
            <w:pPr>
              <w:tabs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27539448" w14:textId="0FEFAE6B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6C5C02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287FF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F84896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55B37" w14:textId="09FA3BE6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8913B6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C618F0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140E9" w:rsidRPr="00657820" w14:paraId="745E7600" w14:textId="77777777" w:rsidTr="00506CF3">
        <w:trPr>
          <w:trHeight w:val="20"/>
        </w:trPr>
        <w:tc>
          <w:tcPr>
            <w:tcW w:w="4320" w:type="dxa"/>
            <w:vAlign w:val="bottom"/>
          </w:tcPr>
          <w:p w14:paraId="06412A00" w14:textId="77777777" w:rsidR="00B140E9" w:rsidRPr="00657820" w:rsidRDefault="00B140E9" w:rsidP="00055849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CF4F70D" w14:textId="7903018E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B67847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10B5D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78DEB3E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867820" w14:textId="5FD8A977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BB2BDC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8E4E4B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140E9" w:rsidRPr="00657820" w14:paraId="6DAC61EA" w14:textId="77777777" w:rsidTr="00506CF3">
        <w:trPr>
          <w:trHeight w:val="20"/>
        </w:trPr>
        <w:tc>
          <w:tcPr>
            <w:tcW w:w="4320" w:type="dxa"/>
            <w:vAlign w:val="bottom"/>
          </w:tcPr>
          <w:p w14:paraId="66E1C746" w14:textId="77777777" w:rsidR="00B140E9" w:rsidRPr="00657820" w:rsidRDefault="00B140E9" w:rsidP="00055849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A6AA35" w14:textId="035F97C1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DCB507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9BE75" w14:textId="744CDAE6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1,82</w:t>
            </w:r>
            <w:r w:rsidR="001B6F73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6AC8471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1B925" w14:textId="15EA1BF1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088EF7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61815C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877</w:t>
            </w:r>
          </w:p>
        </w:tc>
      </w:tr>
      <w:tr w:rsidR="00B140E9" w:rsidRPr="00657820" w14:paraId="5E8F8E40" w14:textId="77777777" w:rsidTr="00A22562">
        <w:trPr>
          <w:trHeight w:val="243"/>
        </w:trPr>
        <w:tc>
          <w:tcPr>
            <w:tcW w:w="4320" w:type="dxa"/>
            <w:vAlign w:val="bottom"/>
          </w:tcPr>
          <w:p w14:paraId="09353064" w14:textId="77777777" w:rsidR="00B140E9" w:rsidRPr="00657820" w:rsidRDefault="00B140E9" w:rsidP="00055849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88E32D6" w14:textId="1AAF2A28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624112A8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75ABD7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1,658</w:t>
            </w:r>
          </w:p>
        </w:tc>
        <w:tc>
          <w:tcPr>
            <w:tcW w:w="180" w:type="dxa"/>
            <w:shd w:val="clear" w:color="auto" w:fill="auto"/>
          </w:tcPr>
          <w:p w14:paraId="3E4E5E20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DD7C0" w14:textId="614E64CE" w:rsidR="00B140E9" w:rsidRPr="00657820" w:rsidRDefault="000C1D9B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CAD0B1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4FE60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636</w:t>
            </w:r>
          </w:p>
        </w:tc>
      </w:tr>
      <w:tr w:rsidR="00B140E9" w:rsidRPr="00657820" w14:paraId="6F7FA8BD" w14:textId="77777777" w:rsidTr="00A22562">
        <w:trPr>
          <w:trHeight w:val="243"/>
        </w:trPr>
        <w:tc>
          <w:tcPr>
            <w:tcW w:w="4320" w:type="dxa"/>
            <w:vAlign w:val="bottom"/>
          </w:tcPr>
          <w:p w14:paraId="44512450" w14:textId="77777777" w:rsidR="00B140E9" w:rsidRPr="00657820" w:rsidRDefault="00B140E9" w:rsidP="00055849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7EADC96" w14:textId="337556FD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2,192</w:t>
            </w:r>
          </w:p>
        </w:tc>
        <w:tc>
          <w:tcPr>
            <w:tcW w:w="90" w:type="dxa"/>
            <w:shd w:val="clear" w:color="auto" w:fill="auto"/>
          </w:tcPr>
          <w:p w14:paraId="081D6A4B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38633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1,397</w:t>
            </w:r>
          </w:p>
        </w:tc>
        <w:tc>
          <w:tcPr>
            <w:tcW w:w="180" w:type="dxa"/>
            <w:shd w:val="clear" w:color="auto" w:fill="auto"/>
          </w:tcPr>
          <w:p w14:paraId="2FC05341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6C0DB" w14:textId="209ABE42" w:rsidR="00B140E9" w:rsidRPr="00657820" w:rsidRDefault="000C1D9B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6135AD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54F674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364</w:t>
            </w:r>
          </w:p>
        </w:tc>
      </w:tr>
      <w:tr w:rsidR="00A22562" w:rsidRPr="00657820" w14:paraId="4CEB06DF" w14:textId="77777777" w:rsidTr="00A22562">
        <w:trPr>
          <w:trHeight w:val="243"/>
        </w:trPr>
        <w:tc>
          <w:tcPr>
            <w:tcW w:w="4320" w:type="dxa"/>
            <w:vAlign w:val="bottom"/>
          </w:tcPr>
          <w:p w14:paraId="151BAD82" w14:textId="5BCE6DE3" w:rsidR="00A22562" w:rsidRPr="00657820" w:rsidRDefault="00A22562" w:rsidP="00055849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  <w:r w:rsidRPr="00657820">
              <w:rPr>
                <w:rFonts w:asciiTheme="majorBidi" w:eastAsia="MS Mincho" w:hAnsiTheme="majorBidi" w:cstheme="majorBidi"/>
                <w:sz w:val="28"/>
                <w:lang w:eastAsia="ja-JP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DC1E67" w14:textId="1F34AA3C" w:rsidR="00A22562" w:rsidRPr="00657820" w:rsidRDefault="00DF2AFA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1,9</w:t>
            </w:r>
            <w:r w:rsidR="00747C7A" w:rsidRPr="00657820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54874EE0" w14:textId="77777777" w:rsidR="00A22562" w:rsidRPr="00657820" w:rsidRDefault="00A22562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D212" w14:textId="6F73795E" w:rsidR="00A22562" w:rsidRPr="00657820" w:rsidRDefault="00A22562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2CEF8E" w14:textId="77777777" w:rsidR="00A22562" w:rsidRPr="00657820" w:rsidRDefault="00A22562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ED76" w14:textId="5E5E10CE" w:rsidR="00A22562" w:rsidRPr="00657820" w:rsidRDefault="0058210B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8774C" w14:textId="77777777" w:rsidR="00A22562" w:rsidRPr="00657820" w:rsidRDefault="00A22562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A577A0" w14:textId="3C03FB9E" w:rsidR="00A22562" w:rsidRPr="00657820" w:rsidRDefault="00A22562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140E9" w:rsidRPr="00657820" w14:paraId="49BA4A0E" w14:textId="77777777" w:rsidTr="00506CF3">
        <w:trPr>
          <w:trHeight w:val="20"/>
        </w:trPr>
        <w:tc>
          <w:tcPr>
            <w:tcW w:w="4320" w:type="dxa"/>
            <w:vAlign w:val="bottom"/>
          </w:tcPr>
          <w:p w14:paraId="0F794A62" w14:textId="77777777" w:rsidR="00B140E9" w:rsidRPr="00657820" w:rsidRDefault="00B140E9" w:rsidP="00055849">
            <w:pPr>
              <w:tabs>
                <w:tab w:val="left" w:pos="18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273E7C" w14:textId="0DDBB03E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</w:t>
            </w:r>
            <w:r w:rsidR="00DF2AFA" w:rsidRPr="00657820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14:paraId="6B94ED51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12733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4,974</w:t>
            </w:r>
          </w:p>
        </w:tc>
        <w:tc>
          <w:tcPr>
            <w:tcW w:w="180" w:type="dxa"/>
            <w:shd w:val="clear" w:color="auto" w:fill="auto"/>
          </w:tcPr>
          <w:p w14:paraId="6929A338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67976C" w14:textId="323E6DB9" w:rsidR="00B140E9" w:rsidRPr="00657820" w:rsidRDefault="004C2954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902A6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5749E2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1,877</w:t>
            </w:r>
          </w:p>
        </w:tc>
      </w:tr>
      <w:tr w:rsidR="00B140E9" w:rsidRPr="00657820" w14:paraId="332BAFA5" w14:textId="77777777" w:rsidTr="00506CF3">
        <w:trPr>
          <w:trHeight w:val="20"/>
        </w:trPr>
        <w:tc>
          <w:tcPr>
            <w:tcW w:w="4320" w:type="dxa"/>
            <w:vAlign w:val="bottom"/>
          </w:tcPr>
          <w:p w14:paraId="0AB7C498" w14:textId="77777777" w:rsidR="00B140E9" w:rsidRPr="00657820" w:rsidRDefault="00B140E9" w:rsidP="00055849">
            <w:pPr>
              <w:tabs>
                <w:tab w:val="left" w:pos="18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ค่าเผื่อการลดมูลค่า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FDB5F6" w14:textId="5BA3463C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3A87CB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84006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(99)</w:t>
            </w:r>
          </w:p>
        </w:tc>
        <w:tc>
          <w:tcPr>
            <w:tcW w:w="180" w:type="dxa"/>
            <w:shd w:val="clear" w:color="auto" w:fill="auto"/>
          </w:tcPr>
          <w:p w14:paraId="7E3D18BE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EB26E4" w14:textId="678A2D1D" w:rsidR="00B140E9" w:rsidRPr="00657820" w:rsidRDefault="000C1D9B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3FA1AA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9D05F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140E9" w:rsidRPr="00657820" w14:paraId="670909A5" w14:textId="77777777" w:rsidTr="00506CF3">
        <w:trPr>
          <w:trHeight w:val="20"/>
        </w:trPr>
        <w:tc>
          <w:tcPr>
            <w:tcW w:w="4320" w:type="dxa"/>
            <w:vAlign w:val="bottom"/>
          </w:tcPr>
          <w:p w14:paraId="2DFE0C55" w14:textId="77777777" w:rsidR="00B140E9" w:rsidRPr="00657820" w:rsidRDefault="00B140E9" w:rsidP="00055849">
            <w:pPr>
              <w:tabs>
                <w:tab w:val="left" w:pos="180"/>
                <w:tab w:val="left" w:pos="2160"/>
              </w:tabs>
              <w:spacing w:before="20" w:after="20"/>
              <w:ind w:left="9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BE5FC" w14:textId="216AA289" w:rsidR="00B140E9" w:rsidRPr="00657820" w:rsidRDefault="00A507E8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5,0</w:t>
            </w:r>
            <w:r w:rsidR="00DF2AFA" w:rsidRPr="00657820">
              <w:rPr>
                <w:rFonts w:asciiTheme="majorBidi" w:hAnsiTheme="majorBidi" w:cstheme="majorBidi"/>
                <w:b/>
                <w:bCs/>
                <w:sz w:val="28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14:paraId="5D22A480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DA5EF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4,875</w:t>
            </w:r>
          </w:p>
        </w:tc>
        <w:tc>
          <w:tcPr>
            <w:tcW w:w="180" w:type="dxa"/>
            <w:shd w:val="clear" w:color="auto" w:fill="auto"/>
          </w:tcPr>
          <w:p w14:paraId="47A376B9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E7A2F" w14:textId="6C04902B" w:rsidR="00B140E9" w:rsidRPr="00657820" w:rsidRDefault="004C2954" w:rsidP="00506CF3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725B40" w14:textId="77777777" w:rsidR="00B140E9" w:rsidRPr="00657820" w:rsidRDefault="00B140E9" w:rsidP="00506CF3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23A1F4" w14:textId="77777777" w:rsidR="00B140E9" w:rsidRPr="00657820" w:rsidRDefault="00B140E9" w:rsidP="00506CF3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1,877</w:t>
            </w:r>
          </w:p>
        </w:tc>
      </w:tr>
    </w:tbl>
    <w:p w14:paraId="22AA4407" w14:textId="08B974C4" w:rsidR="0042758C" w:rsidRPr="00657820" w:rsidRDefault="00D21FD1" w:rsidP="00055849">
      <w:pPr>
        <w:spacing w:before="240" w:after="120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="009A149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ถือภาษีเงินได้ถูกหัก ณ ที่จ่ายเป็นสินทรัพย์ เนื่องจากมีความตั้งใจและมีสิทธิขอคืนภาษีข้างต้น อย่างไรก็ตามมูลค่า</w:t>
      </w:r>
      <w:r w:rsidR="00055849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F333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ที่</w:t>
      </w:r>
      <w:r w:rsidR="009A149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ะได้รับคืนของภาษีเงินได้ดังกล่าวขึ้นอยู่กับการใช้สิทธิขอคืนภาษีและผลการตรวจสอบภาษีโดยเจ้าหน้าที่กรมสรรพากร</w:t>
      </w:r>
    </w:p>
    <w:p w14:paraId="28FD86C5" w14:textId="71194413" w:rsidR="00227AA6" w:rsidRPr="00657820" w:rsidRDefault="00227AA6" w:rsidP="00055849">
      <w:pPr>
        <w:pStyle w:val="ListParagraph"/>
        <w:numPr>
          <w:ilvl w:val="0"/>
          <w:numId w:val="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เงินให้กู้ยืมระยะสั้นและเงินให้กู้ยืมระยะยาว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1280AEF" w14:textId="46881D63" w:rsidR="00227AA6" w:rsidRPr="00657820" w:rsidRDefault="00227AA6" w:rsidP="00227AA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030F8A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030F8A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080"/>
      </w:tblGrid>
      <w:tr w:rsidR="00227AA6" w:rsidRPr="00657820" w14:paraId="28CA1E60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3844B9" w14:textId="77777777" w:rsidR="00227AA6" w:rsidRPr="00657820" w:rsidRDefault="00227AA6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13523" w14:textId="77777777" w:rsidR="00227AA6" w:rsidRPr="00657820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067F1" w14:textId="77777777" w:rsidR="00227AA6" w:rsidRPr="00657820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0556E" w14:textId="77777777" w:rsidR="00227AA6" w:rsidRPr="00657820" w:rsidRDefault="00227AA6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227AA6" w:rsidRPr="00657820" w14:paraId="2932732F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FC124D" w14:textId="77777777" w:rsidR="00227AA6" w:rsidRPr="00657820" w:rsidRDefault="00227AA6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7147A" w14:textId="77777777" w:rsidR="00227AA6" w:rsidRPr="00657820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5394" w14:textId="77777777" w:rsidR="00227AA6" w:rsidRPr="00657820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824A3" w14:textId="77777777" w:rsidR="00227AA6" w:rsidRPr="00657820" w:rsidRDefault="00227AA6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4A8" w:rsidRPr="00657820" w14:paraId="0C9CB5A3" w14:textId="77777777" w:rsidTr="00A407E6">
        <w:trPr>
          <w:cantSplit/>
          <w:trHeight w:val="27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F79901E" w14:textId="77777777" w:rsidR="00F714A8" w:rsidRPr="00657820" w:rsidRDefault="00F714A8" w:rsidP="00F714A8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A91A9" w14:textId="38B898A3" w:rsidR="00F714A8" w:rsidRPr="00657820" w:rsidRDefault="00F714A8" w:rsidP="0005584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D2D42A" w14:textId="77777777" w:rsidR="00F714A8" w:rsidRPr="00657820" w:rsidRDefault="00F714A8" w:rsidP="0005584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2BF2" w14:textId="5A9AAC36" w:rsidR="00F714A8" w:rsidRPr="00657820" w:rsidRDefault="00F714A8" w:rsidP="0005584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CB0D6" w14:textId="77777777" w:rsidR="00F714A8" w:rsidRPr="00657820" w:rsidRDefault="00F714A8" w:rsidP="0005584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8FE59" w14:textId="6E037527" w:rsidR="00F714A8" w:rsidRPr="00657820" w:rsidRDefault="00F714A8" w:rsidP="0005584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278DE" w14:textId="77777777" w:rsidR="00F714A8" w:rsidRPr="00657820" w:rsidRDefault="00F714A8" w:rsidP="0005584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3C300" w14:textId="280CEDD3" w:rsidR="00F714A8" w:rsidRPr="00657820" w:rsidRDefault="00F714A8" w:rsidP="0005584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F714A8" w:rsidRPr="00657820" w14:paraId="0FBCE984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491D9" w14:textId="77777777" w:rsidR="00D93CF6" w:rsidRDefault="00F714A8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  <w:r w:rsidR="00D93CF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1429A03A" w14:textId="7F66136F" w:rsidR="00F714A8" w:rsidRPr="00657820" w:rsidRDefault="00F714A8" w:rsidP="00D93CF6">
            <w:pPr>
              <w:pStyle w:val="Heading5"/>
              <w:keepNext w:val="0"/>
              <w:spacing w:line="240" w:lineRule="auto"/>
              <w:ind w:left="358"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="007F7476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4957B" w14:textId="60AB660F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634F" w14:textId="77777777" w:rsidR="00F714A8" w:rsidRPr="00657820" w:rsidRDefault="00F714A8" w:rsidP="005C5B0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7616" w14:textId="37EF9308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0029" w14:textId="77777777" w:rsidR="00F714A8" w:rsidRPr="00657820" w:rsidRDefault="00F714A8" w:rsidP="005C5B0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FA64" w14:textId="6CC5568B" w:rsidR="00F714A8" w:rsidRPr="00657820" w:rsidRDefault="00BB73B0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8B78" w14:textId="777777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5CD4" w14:textId="5FE0D25D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14A8" w:rsidRPr="00657820" w14:paraId="6537F914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3B6D" w14:textId="77777777" w:rsidR="00A407E6" w:rsidRDefault="00F714A8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232A2ED0" w14:textId="410F3738" w:rsidR="00F714A8" w:rsidRPr="00657820" w:rsidRDefault="00F714A8" w:rsidP="00A407E6">
            <w:pPr>
              <w:pStyle w:val="Heading5"/>
              <w:keepNext w:val="0"/>
              <w:spacing w:line="240" w:lineRule="auto"/>
              <w:ind w:left="358"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="007F7476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B57C" w14:textId="76B29475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39,014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91A4F" w14:textId="77777777" w:rsidR="00F714A8" w:rsidRPr="00657820" w:rsidRDefault="00F714A8" w:rsidP="005C5B0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0E62" w14:textId="79EFD79C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30,914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9C97" w14:textId="77777777" w:rsidR="00F714A8" w:rsidRPr="00657820" w:rsidRDefault="00F714A8" w:rsidP="005C5B0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348A3" w14:textId="241753A0" w:rsidR="00F714A8" w:rsidRPr="00657820" w:rsidRDefault="00BB73B0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649,813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71C0" w14:textId="1C0FEFCE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B91A" w14:textId="60DF94CB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576,222</w:t>
            </w:r>
          </w:p>
        </w:tc>
      </w:tr>
      <w:tr w:rsidR="00F714A8" w:rsidRPr="00657820" w14:paraId="1F1D1B62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C1A5" w14:textId="1B0CBE9D" w:rsidR="00F714A8" w:rsidRPr="00657820" w:rsidRDefault="00F714A8" w:rsidP="00A407E6">
            <w:pPr>
              <w:pStyle w:val="Heading5"/>
              <w:keepNext w:val="0"/>
              <w:spacing w:line="240" w:lineRule="auto"/>
              <w:ind w:left="358" w:right="58" w:hanging="358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40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="00D66B6D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  <w:r w:rsidR="00D44971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="007F7476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FA4F1" w14:textId="3BF64E35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A5C4" w14:textId="77777777" w:rsidR="00F714A8" w:rsidRPr="00657820" w:rsidRDefault="00F714A8" w:rsidP="005C5B0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F1F7A" w14:textId="16DB04AD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76BE8" w14:textId="77777777" w:rsidR="00F714A8" w:rsidRPr="00657820" w:rsidRDefault="00F714A8" w:rsidP="005C5B08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5BEE" w14:textId="2DEFED41" w:rsidR="00F714A8" w:rsidRPr="00657820" w:rsidRDefault="00BB73B0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793A" w14:textId="777777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96FA6" w14:textId="724A4CC4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714A8" w:rsidRPr="00657820" w14:paraId="6B141E79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3DC7" w14:textId="77777777" w:rsidR="003D3A8A" w:rsidRPr="00657820" w:rsidRDefault="00F714A8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</w:t>
            </w:r>
          </w:p>
          <w:p w14:paraId="4FD5238E" w14:textId="5A5DEDF2" w:rsidR="00F714A8" w:rsidRPr="00657820" w:rsidRDefault="00F714A8" w:rsidP="00A407E6">
            <w:pPr>
              <w:pStyle w:val="Heading5"/>
              <w:keepNext w:val="0"/>
              <w:spacing w:line="240" w:lineRule="auto"/>
              <w:ind w:left="358" w:right="58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</w:t>
            </w:r>
            <w:r w:rsidRPr="0065782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E1088" w:rsidRPr="00657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C1DA73" w14:textId="27DA7C53" w:rsidR="00F714A8" w:rsidRPr="00360BF8" w:rsidRDefault="001604FF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BF8">
              <w:rPr>
                <w:rFonts w:asciiTheme="majorBidi" w:hAnsiTheme="majorBidi" w:cstheme="majorBidi"/>
                <w:b/>
                <w:bCs/>
                <w:sz w:val="28"/>
              </w:rPr>
              <w:t>39,014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3BC7" w14:textId="77777777" w:rsidR="00F714A8" w:rsidRPr="00360BF8" w:rsidRDefault="00F714A8" w:rsidP="00360BF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01E80" w14:textId="53C8B174" w:rsidR="00F714A8" w:rsidRPr="00360BF8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BF8"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334" w14:textId="77777777" w:rsidR="00F714A8" w:rsidRPr="00360BF8" w:rsidRDefault="00F714A8" w:rsidP="00360BF8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091BA" w14:textId="0F603F9D" w:rsidR="00F714A8" w:rsidRPr="00360BF8" w:rsidRDefault="00BB73B0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BF8">
              <w:rPr>
                <w:rFonts w:asciiTheme="majorBidi" w:hAnsiTheme="majorBidi" w:cstheme="majorBidi"/>
                <w:b/>
                <w:bCs/>
                <w:sz w:val="28"/>
              </w:rPr>
              <w:t>649,813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4C43" w14:textId="77777777" w:rsidR="00F714A8" w:rsidRPr="00360BF8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168F5" w14:textId="0A3B4281" w:rsidR="00F714A8" w:rsidRPr="00360BF8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0BF8">
              <w:rPr>
                <w:rFonts w:asciiTheme="majorBidi" w:hAnsiTheme="majorBidi" w:cstheme="majorBidi"/>
                <w:b/>
                <w:bCs/>
                <w:sz w:val="28"/>
              </w:rPr>
              <w:t>576,222</w:t>
            </w:r>
          </w:p>
        </w:tc>
      </w:tr>
      <w:tr w:rsidR="00F714A8" w:rsidRPr="00657820" w14:paraId="6FF71C52" w14:textId="77777777" w:rsidTr="00A407E6">
        <w:trPr>
          <w:cantSplit/>
          <w:trHeight w:val="20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DC97" w14:textId="77777777" w:rsidR="00F714A8" w:rsidRPr="00657820" w:rsidRDefault="00F714A8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70CE" w14:textId="77777777" w:rsidR="00F714A8" w:rsidRPr="00657820" w:rsidRDefault="00F714A8" w:rsidP="005C5B08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9B08" w14:textId="77777777" w:rsidR="00F714A8" w:rsidRPr="00657820" w:rsidRDefault="00F714A8" w:rsidP="005C5B0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2FAF" w14:textId="77777777" w:rsidR="00F714A8" w:rsidRPr="00657820" w:rsidRDefault="00F714A8" w:rsidP="005C5B08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4C1A" w14:textId="77777777" w:rsidR="00F714A8" w:rsidRPr="00657820" w:rsidRDefault="00F714A8" w:rsidP="005C5B0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6147" w14:textId="77777777" w:rsidR="00F714A8" w:rsidRPr="00657820" w:rsidRDefault="00F714A8" w:rsidP="005C5B08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C6D8" w14:textId="77777777" w:rsidR="00F714A8" w:rsidRPr="00657820" w:rsidRDefault="00F714A8" w:rsidP="005C5B08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3571" w14:textId="77777777" w:rsidR="00F714A8" w:rsidRPr="00657820" w:rsidRDefault="00F714A8" w:rsidP="005C5B08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714A8" w:rsidRPr="00657820" w14:paraId="0A4355DC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99D7" w14:textId="16E23E68" w:rsidR="00F714A8" w:rsidRPr="00657820" w:rsidRDefault="00F714A8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59DF4" w14:textId="33E0DD68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731A" w14:textId="77777777" w:rsidR="00F714A8" w:rsidRPr="00657820" w:rsidRDefault="00F714A8" w:rsidP="005C5B0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A801" w14:textId="76F2F70A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F611" w14:textId="77777777" w:rsidR="00F714A8" w:rsidRPr="00657820" w:rsidRDefault="00F714A8" w:rsidP="005C5B08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E3DC" w14:textId="1A108776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482A" w14:textId="777777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1338B" w14:textId="3B6A4995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F714A8" w:rsidRPr="00657820" w14:paraId="54C0EFA9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3564" w14:textId="12B9B927" w:rsidR="00F714A8" w:rsidRPr="00657820" w:rsidRDefault="00F714A8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0FCDE" w14:textId="549AA031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ABAF" w14:textId="77777777" w:rsidR="00F714A8" w:rsidRPr="00657820" w:rsidRDefault="00F714A8" w:rsidP="005C5B0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4D03" w14:textId="21E61276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75,476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506B" w14:textId="77777777" w:rsidR="00F714A8" w:rsidRPr="00657820" w:rsidRDefault="00F714A8" w:rsidP="005C5B08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8FB07" w14:textId="7AF250F8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1370" w14:textId="5CC48A16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D65A3" w14:textId="44280F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F714A8" w:rsidRPr="00657820" w14:paraId="4A643440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DF07" w14:textId="0691A8C3" w:rsidR="00F714A8" w:rsidRPr="00657820" w:rsidRDefault="00F714A8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A40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="00D66B6D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4F320" w14:textId="191C4634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(13,150)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D575" w14:textId="77777777" w:rsidR="00F714A8" w:rsidRPr="00657820" w:rsidRDefault="00F714A8" w:rsidP="005C5B0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CEA9C" w14:textId="5FF3CE40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14F4" w14:textId="77777777" w:rsidR="00F714A8" w:rsidRPr="00657820" w:rsidRDefault="00F714A8" w:rsidP="005C5B08">
            <w:pPr>
              <w:tabs>
                <w:tab w:val="decimal" w:pos="631"/>
                <w:tab w:val="decimal" w:pos="84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2D838C" w14:textId="00F34100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7777" w14:textId="77777777" w:rsidR="00F714A8" w:rsidRPr="00657820" w:rsidRDefault="00F714A8" w:rsidP="005C5B08">
            <w:pPr>
              <w:tabs>
                <w:tab w:val="decimal" w:pos="631"/>
              </w:tabs>
              <w:spacing w:before="20" w:after="20" w:line="240" w:lineRule="exact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FCF65" w14:textId="4AFADB1B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(2,750)</w:t>
            </w:r>
          </w:p>
        </w:tc>
      </w:tr>
      <w:tr w:rsidR="00F714A8" w:rsidRPr="00657820" w14:paraId="6F897D4F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A277" w14:textId="3F4B8DE4" w:rsidR="00F714A8" w:rsidRPr="00657820" w:rsidRDefault="00F714A8" w:rsidP="00A407E6">
            <w:pPr>
              <w:pStyle w:val="Heading5"/>
              <w:keepNext w:val="0"/>
              <w:spacing w:line="240" w:lineRule="auto"/>
              <w:ind w:left="358" w:right="58" w:hanging="3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</w:t>
            </w:r>
            <w:r w:rsidR="0002506E" w:rsidRPr="0065782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ไม่เกี่ยวข้องกัน </w:t>
            </w:r>
            <w:r w:rsidRPr="0065782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06F2E" w14:textId="45D8C3F1" w:rsidR="00F714A8" w:rsidRPr="00657820" w:rsidRDefault="001604FF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25E5" w14:textId="77777777" w:rsidR="00F714A8" w:rsidRPr="00657820" w:rsidRDefault="00F714A8" w:rsidP="00360BF8">
            <w:pPr>
              <w:tabs>
                <w:tab w:val="decimal" w:pos="1080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688CE5" w14:textId="4FADE173" w:rsidR="00F714A8" w:rsidRPr="00657820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AB5" w14:textId="77777777" w:rsidR="00F714A8" w:rsidRPr="00657820" w:rsidRDefault="00F714A8" w:rsidP="00360BF8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1693E" w14:textId="4B5E4C35" w:rsidR="00F714A8" w:rsidRPr="00657820" w:rsidRDefault="001604FF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3ECD" w14:textId="77777777" w:rsidR="00F714A8" w:rsidRPr="00657820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98F8B2" w14:textId="6C477AD1" w:rsidR="00F714A8" w:rsidRPr="00657820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81,250</w:t>
            </w:r>
          </w:p>
        </w:tc>
      </w:tr>
      <w:tr w:rsidR="00F714A8" w:rsidRPr="00657820" w14:paraId="3044E0CC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D303" w14:textId="77777777" w:rsidR="00F714A8" w:rsidRPr="00657820" w:rsidRDefault="00F714A8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CCFD0" w14:textId="77777777" w:rsidR="00F714A8" w:rsidRPr="00657820" w:rsidRDefault="00F714A8" w:rsidP="005C5B08">
            <w:pPr>
              <w:ind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4177" w14:textId="77777777" w:rsidR="00F714A8" w:rsidRPr="00657820" w:rsidRDefault="00F714A8" w:rsidP="005C5B08">
            <w:pPr>
              <w:tabs>
                <w:tab w:val="decimal" w:pos="1080"/>
              </w:tabs>
              <w:ind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56972" w14:textId="777777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ED98" w14:textId="77777777" w:rsidR="00F714A8" w:rsidRPr="00657820" w:rsidRDefault="00F714A8" w:rsidP="005C5B08">
            <w:pPr>
              <w:tabs>
                <w:tab w:val="decimal" w:pos="841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9606" w14:textId="77777777" w:rsidR="00F714A8" w:rsidRPr="00657820" w:rsidRDefault="00F714A8" w:rsidP="005C5B08">
            <w:pPr>
              <w:tabs>
                <w:tab w:val="decimal" w:pos="90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1855" w14:textId="777777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B388B" w14:textId="77777777" w:rsidR="00F714A8" w:rsidRPr="00657820" w:rsidRDefault="00F714A8" w:rsidP="005C5B08">
            <w:pPr>
              <w:tabs>
                <w:tab w:val="decimal" w:pos="900"/>
              </w:tabs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14A8" w:rsidRPr="00657820" w14:paraId="3037A3FB" w14:textId="77777777" w:rsidTr="00A407E6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43B1D4" w14:textId="601F890C" w:rsidR="00F714A8" w:rsidRPr="00657820" w:rsidRDefault="00F714A8" w:rsidP="00A407E6">
            <w:pPr>
              <w:pStyle w:val="Heading5"/>
              <w:keepNext w:val="0"/>
              <w:spacing w:line="240" w:lineRule="auto"/>
              <w:ind w:left="358" w:right="58" w:hanging="3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  <w:r w:rsidR="0002506E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="007F7476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9D9B9" w14:textId="27E1D5F6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6187" w14:textId="777777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5149" w14:textId="38267C5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1DCF" w14:textId="777777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6232" w14:textId="70BCAE64" w:rsidR="00F714A8" w:rsidRPr="00657820" w:rsidRDefault="001604FF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E365" w14:textId="77777777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5B40" w14:textId="5A40FD7F" w:rsidR="00F714A8" w:rsidRPr="00657820" w:rsidRDefault="00F714A8" w:rsidP="005C5B08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13,646</w:t>
            </w:r>
          </w:p>
        </w:tc>
      </w:tr>
      <w:tr w:rsidR="00AD2D03" w:rsidRPr="00657820" w14:paraId="2ACC3B6E" w14:textId="77777777" w:rsidTr="00DC506A">
        <w:trPr>
          <w:cantSplit/>
          <w:trHeight w:val="24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9AA63A" w14:textId="056764B1" w:rsidR="00F714A8" w:rsidRPr="00657820" w:rsidRDefault="00F714A8" w:rsidP="00D93CF6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7FB4E" w14:textId="1DD9F6F1" w:rsidR="00F714A8" w:rsidRPr="00657820" w:rsidRDefault="001604FF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98F4" w14:textId="77777777" w:rsidR="00F714A8" w:rsidRPr="00657820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8BCA0" w14:textId="4EF21A79" w:rsidR="00F714A8" w:rsidRPr="00657820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4D39" w14:textId="77777777" w:rsidR="00F714A8" w:rsidRPr="00657820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E44A5E" w14:textId="661B497C" w:rsidR="00F714A8" w:rsidRPr="00657820" w:rsidRDefault="001604FF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B6A4" w14:textId="77777777" w:rsidR="00F714A8" w:rsidRPr="00657820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C77CA" w14:textId="4F1326ED" w:rsidR="00F714A8" w:rsidRPr="00657820" w:rsidRDefault="00F714A8" w:rsidP="00360BF8">
            <w:pPr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13,646</w:t>
            </w:r>
          </w:p>
        </w:tc>
      </w:tr>
      <w:tr w:rsidR="00524E05" w:rsidRPr="00657820" w14:paraId="5FF92F0F" w14:textId="77777777" w:rsidTr="00A407E6">
        <w:trPr>
          <w:cantSplit/>
          <w:trHeight w:val="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F312" w14:textId="70E6E1FB" w:rsidR="00524E05" w:rsidRPr="00657820" w:rsidRDefault="00524E05" w:rsidP="00D93CF6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4DC72" w14:textId="77777777" w:rsidR="00524E05" w:rsidRPr="00657820" w:rsidRDefault="00524E05" w:rsidP="00524E05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D243" w14:textId="77777777" w:rsidR="00524E05" w:rsidRPr="00657820" w:rsidRDefault="00524E05" w:rsidP="00524E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42DCE" w14:textId="77777777" w:rsidR="00524E05" w:rsidRPr="00657820" w:rsidRDefault="00524E05" w:rsidP="00524E05">
            <w:pPr>
              <w:tabs>
                <w:tab w:val="decimal" w:pos="988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0D08" w14:textId="77777777" w:rsidR="00524E05" w:rsidRPr="00657820" w:rsidRDefault="00524E05" w:rsidP="00524E05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B38A" w14:textId="77777777" w:rsidR="00524E05" w:rsidRPr="00657820" w:rsidRDefault="00524E05" w:rsidP="00524E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817C" w14:textId="77777777" w:rsidR="00524E05" w:rsidRPr="00657820" w:rsidRDefault="00524E05" w:rsidP="00524E05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E4F68" w14:textId="77777777" w:rsidR="00524E05" w:rsidRPr="00657820" w:rsidRDefault="00524E05" w:rsidP="00524E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81299CF" w14:textId="77777777" w:rsidR="005B5102" w:rsidRPr="00657820" w:rsidRDefault="005B51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</w:rPr>
        <w:br w:type="page"/>
      </w:r>
    </w:p>
    <w:p w14:paraId="44A6EFBF" w14:textId="7C1C6318" w:rsidR="00AA6AA0" w:rsidRPr="00657820" w:rsidRDefault="00AA6AA0" w:rsidP="00524D16">
      <w:pPr>
        <w:pStyle w:val="ListParagraph"/>
        <w:numPr>
          <w:ilvl w:val="0"/>
          <w:numId w:val="1"/>
        </w:numPr>
        <w:tabs>
          <w:tab w:val="left" w:pos="5670"/>
        </w:tabs>
        <w:spacing w:before="240" w:after="120"/>
        <w:ind w:left="360" w:hanging="335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สินค้าคงเหลือ </w:t>
      </w:r>
    </w:p>
    <w:p w14:paraId="53485837" w14:textId="37400A4F" w:rsidR="00AA6AA0" w:rsidRPr="00657820" w:rsidRDefault="00AA6AA0" w:rsidP="00AA6AA0">
      <w:pPr>
        <w:tabs>
          <w:tab w:val="left" w:pos="709"/>
        </w:tabs>
        <w:spacing w:after="120"/>
        <w:ind w:left="360" w:right="-43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  <w:r w:rsidRPr="00657820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สินค้าคงเหลือ ณ วันที่ </w:t>
      </w:r>
      <w:r w:rsidRPr="00657820">
        <w:rPr>
          <w:rFonts w:asciiTheme="majorBidi" w:hAnsiTheme="majorBidi" w:cstheme="majorBidi"/>
          <w:color w:val="000000"/>
          <w:spacing w:val="-6"/>
          <w:sz w:val="28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6"/>
          <w:sz w:val="28"/>
        </w:rPr>
        <w:t>256</w:t>
      </w:r>
      <w:r w:rsidR="00F673A4" w:rsidRPr="00657820">
        <w:rPr>
          <w:rFonts w:asciiTheme="majorBidi" w:hAnsiTheme="majorBidi" w:cstheme="majorBidi"/>
          <w:color w:val="000000"/>
          <w:spacing w:val="-6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6"/>
          <w:sz w:val="28"/>
        </w:rPr>
        <w:t>256</w:t>
      </w:r>
      <w:r w:rsidR="00F673A4" w:rsidRPr="00657820">
        <w:rPr>
          <w:rFonts w:asciiTheme="majorBidi" w:hAnsiTheme="majorBidi" w:cstheme="majorBidi"/>
          <w:color w:val="000000"/>
          <w:spacing w:val="-6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6"/>
          <w:sz w:val="28"/>
          <w:cs/>
        </w:rPr>
        <w:t>มีดังนี้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AA6AA0" w:rsidRPr="00657820" w14:paraId="589AEFBB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6D0A0D" w14:textId="77777777" w:rsidR="00AA6AA0" w:rsidRPr="00657820" w:rsidRDefault="00AA6AA0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766EC" w14:textId="77777777" w:rsidR="00AA6AA0" w:rsidRPr="00657820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4292E" w14:textId="77777777" w:rsidR="00AA6AA0" w:rsidRPr="00657820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7B16" w14:textId="77777777" w:rsidR="00AA6AA0" w:rsidRPr="00657820" w:rsidRDefault="00AA6AA0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A6AA0" w:rsidRPr="00657820" w14:paraId="6B6EEC58" w14:textId="77777777" w:rsidTr="00CA38CB">
        <w:trPr>
          <w:cantSplit/>
          <w:trHeight w:val="22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EBB2C6" w14:textId="77777777" w:rsidR="00AA6AA0" w:rsidRPr="00657820" w:rsidRDefault="00AA6AA0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6279A" w14:textId="77777777" w:rsidR="00AA6AA0" w:rsidRPr="00657820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A1855" w14:textId="77777777" w:rsidR="00AA6AA0" w:rsidRPr="00657820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46978" w14:textId="77777777" w:rsidR="00AA6AA0" w:rsidRPr="00657820" w:rsidRDefault="00AA6AA0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A6AA0" w:rsidRPr="00657820" w14:paraId="15BAB559" w14:textId="77777777" w:rsidTr="00CA38CB">
        <w:trPr>
          <w:cantSplit/>
          <w:trHeight w:val="19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6DDE50" w14:textId="77777777" w:rsidR="00AA6AA0" w:rsidRPr="00657820" w:rsidRDefault="00AA6AA0" w:rsidP="0054751B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65DBC" w14:textId="033AF804" w:rsidR="00AA6AA0" w:rsidRPr="00657820" w:rsidRDefault="00AA6AA0" w:rsidP="00815466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E3672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6B163" w14:textId="77777777" w:rsidR="00AA6AA0" w:rsidRPr="00657820" w:rsidRDefault="00AA6AA0" w:rsidP="00815466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016BA" w14:textId="04E536CB" w:rsidR="00AA6AA0" w:rsidRPr="00657820" w:rsidRDefault="00AA6AA0" w:rsidP="00815466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E3672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4CFC4" w14:textId="77777777" w:rsidR="00AA6AA0" w:rsidRPr="00657820" w:rsidRDefault="00AA6AA0" w:rsidP="00815466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33ECA" w14:textId="387FA84E" w:rsidR="00AA6AA0" w:rsidRPr="00657820" w:rsidRDefault="00AA6AA0" w:rsidP="00815466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E3672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C81C8" w14:textId="77777777" w:rsidR="00AA6AA0" w:rsidRPr="00657820" w:rsidRDefault="00AA6AA0" w:rsidP="00815466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BAA8D" w14:textId="09976737" w:rsidR="00AA6AA0" w:rsidRPr="00657820" w:rsidRDefault="00AA6AA0" w:rsidP="00815466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3E3672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673A4" w:rsidRPr="00657820" w14:paraId="3C20F077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CBCDCE" w14:textId="0B06503C" w:rsidR="00F673A4" w:rsidRPr="00657820" w:rsidRDefault="00F673A4" w:rsidP="00F673A4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333B3" w14:textId="45EC998C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8,33</w:t>
            </w:r>
            <w:r w:rsidR="003A6C48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32807" w14:textId="77777777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371C0" w14:textId="6A33966C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12,267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FD175" w14:textId="77777777" w:rsidR="00F673A4" w:rsidRPr="00657820" w:rsidRDefault="00F673A4" w:rsidP="005C5B0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32EF9" w14:textId="0A30982A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DEC83" w14:textId="5586C5B1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72059" w14:textId="3A2BE7B9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1,338</w:t>
            </w:r>
          </w:p>
        </w:tc>
      </w:tr>
      <w:tr w:rsidR="00F673A4" w:rsidRPr="00657820" w14:paraId="4B8B8554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7EC376" w14:textId="52FF98C0" w:rsidR="00F673A4" w:rsidRPr="00657820" w:rsidRDefault="00F673A4" w:rsidP="00F673A4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59CA" w14:textId="228433F8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0A5EA4" w14:textId="77777777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DA5A0" w14:textId="096CC241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27C21F" w14:textId="77777777" w:rsidR="00F673A4" w:rsidRPr="00657820" w:rsidRDefault="00F673A4" w:rsidP="005C5B0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ECE52" w14:textId="054A3E74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DD5F6" w14:textId="77777777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24B8" w14:textId="6BB8BA04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73A4" w:rsidRPr="00657820" w14:paraId="769CAC4F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26612" w14:textId="2C6DE7A8" w:rsidR="00F673A4" w:rsidRPr="00657820" w:rsidRDefault="00F673A4" w:rsidP="00F673A4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27B35" w14:textId="3365901D" w:rsidR="00F673A4" w:rsidRPr="00657820" w:rsidRDefault="00C02FD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55029C" w:rsidRPr="00657820">
              <w:rPr>
                <w:rFonts w:asciiTheme="majorBidi" w:hAnsiTheme="majorBidi" w:cstheme="majorBidi"/>
                <w:sz w:val="28"/>
              </w:rPr>
              <w:t>19,337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9D82B6" w14:textId="77777777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C4DAA" w14:textId="3628C0AC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20,486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2C72E4" w14:textId="77777777" w:rsidR="00F673A4" w:rsidRPr="00657820" w:rsidRDefault="00F673A4" w:rsidP="005C5B0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3951" w14:textId="0C4AAEA7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E3C3E0" w14:textId="77777777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E2E22" w14:textId="2AD8CF71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73A4" w:rsidRPr="00657820" w14:paraId="746926A8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B5E211" w14:textId="77777777" w:rsidR="00F673A4" w:rsidRPr="00657820" w:rsidRDefault="00F673A4" w:rsidP="00F673A4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E820A" w14:textId="761468CA" w:rsidR="00F673A4" w:rsidRPr="00657820" w:rsidRDefault="00C61101" w:rsidP="005C5B08">
            <w:pPr>
              <w:tabs>
                <w:tab w:val="decimal" w:pos="993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5029C" w:rsidRPr="00657820">
              <w:rPr>
                <w:rFonts w:asciiTheme="majorBidi" w:hAnsiTheme="majorBidi" w:cstheme="majorBidi"/>
                <w:sz w:val="28"/>
              </w:rPr>
              <w:t>(9,44</w:t>
            </w:r>
            <w:r w:rsidR="003A6C48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55029C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BF87A2" w14:textId="77777777" w:rsidR="00F673A4" w:rsidRPr="00657820" w:rsidRDefault="00F673A4" w:rsidP="005C5B08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32F10" w14:textId="78887FB8" w:rsidR="00F673A4" w:rsidRPr="00657820" w:rsidRDefault="00F673A4" w:rsidP="005C5B08">
            <w:pPr>
              <w:tabs>
                <w:tab w:val="decimal" w:pos="98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(1,338)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F15127" w14:textId="77777777" w:rsidR="00F673A4" w:rsidRPr="00657820" w:rsidRDefault="00F673A4" w:rsidP="005C5B0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24ED" w14:textId="0D3901F0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6C772E" w14:textId="77777777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50CCF" w14:textId="036871EA" w:rsidR="00F673A4" w:rsidRPr="00657820" w:rsidRDefault="00F673A4" w:rsidP="005C5B0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(1,338)</w:t>
            </w:r>
          </w:p>
        </w:tc>
      </w:tr>
      <w:tr w:rsidR="00F673A4" w:rsidRPr="00657820" w14:paraId="01D174A4" w14:textId="77777777" w:rsidTr="00CA38CB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FCE37C" w14:textId="6F5ECA0D" w:rsidR="00F673A4" w:rsidRPr="00657820" w:rsidRDefault="00F673A4" w:rsidP="00F673A4">
            <w:pPr>
              <w:pStyle w:val="Heading5"/>
              <w:keepNext w:val="0"/>
              <w:spacing w:line="240" w:lineRule="auto"/>
              <w:ind w:right="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รวมสินค้าคงเหลือ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FC79E" w14:textId="334F7462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18,745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9BB62" w14:textId="77777777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692C7" w14:textId="28B4FA4C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31,978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9A44D" w14:textId="77777777" w:rsidR="00F673A4" w:rsidRPr="00657820" w:rsidRDefault="00F673A4" w:rsidP="005C5B08">
            <w:pPr>
              <w:tabs>
                <w:tab w:val="decimal" w:pos="84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0E6CE" w14:textId="2C0B7229" w:rsidR="00F673A4" w:rsidRPr="00657820" w:rsidRDefault="0055029C" w:rsidP="005C5B0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33598" w14:textId="77777777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BCA02" w14:textId="29613AD5" w:rsidR="00F673A4" w:rsidRPr="00657820" w:rsidRDefault="00F673A4" w:rsidP="005C5B0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BD96291" w14:textId="77777777" w:rsidR="00F673A4" w:rsidRPr="00657820" w:rsidRDefault="00F673A4" w:rsidP="00C355B1">
      <w:pPr>
        <w:pStyle w:val="ListParagraph"/>
        <w:numPr>
          <w:ilvl w:val="0"/>
          <w:numId w:val="1"/>
        </w:numPr>
        <w:spacing w:before="240" w:after="120"/>
        <w:ind w:left="360" w:hanging="335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สินทรัพย์</w:t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หมุนเวียนอื่น</w:t>
      </w:r>
    </w:p>
    <w:p w14:paraId="15795BBC" w14:textId="28B68E0F" w:rsidR="00F673A4" w:rsidRPr="00657820" w:rsidRDefault="00F673A4" w:rsidP="00055849">
      <w:pPr>
        <w:tabs>
          <w:tab w:val="left" w:pos="709"/>
        </w:tabs>
        <w:spacing w:after="120"/>
        <w:ind w:left="360" w:right="-43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color w:val="000000"/>
          <w:spacing w:val="-6"/>
          <w:sz w:val="28"/>
          <w:cs/>
        </w:rPr>
        <w:t>สินทรัพย์หมุนเวียน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อื่น ณ 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F673A4" w:rsidRPr="00657820" w14:paraId="62267C23" w14:textId="77777777" w:rsidTr="00506CF3">
        <w:trPr>
          <w:trHeight w:val="70"/>
        </w:trPr>
        <w:tc>
          <w:tcPr>
            <w:tcW w:w="2700" w:type="dxa"/>
            <w:vAlign w:val="bottom"/>
          </w:tcPr>
          <w:p w14:paraId="475DDA0F" w14:textId="77777777" w:rsidR="00F673A4" w:rsidRPr="00657820" w:rsidRDefault="00F673A4" w:rsidP="00506CF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683515B" w14:textId="77777777" w:rsidR="00F673A4" w:rsidRPr="00657820" w:rsidRDefault="00F673A4" w:rsidP="00506CF3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6D4FD15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53FDCD31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4AB5C457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3A3A1AE4" w14:textId="77777777" w:rsidR="00F673A4" w:rsidRPr="00657820" w:rsidRDefault="00F673A4" w:rsidP="00506CF3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F673A4" w:rsidRPr="00657820" w14:paraId="72F0AC8E" w14:textId="77777777" w:rsidTr="00506CF3">
        <w:trPr>
          <w:trHeight w:val="70"/>
        </w:trPr>
        <w:tc>
          <w:tcPr>
            <w:tcW w:w="2700" w:type="dxa"/>
            <w:vAlign w:val="bottom"/>
          </w:tcPr>
          <w:p w14:paraId="79752659" w14:textId="77777777" w:rsidR="00F673A4" w:rsidRPr="00657820" w:rsidRDefault="00F673A4" w:rsidP="00506CF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E4D2A28" w14:textId="77777777" w:rsidR="00F673A4" w:rsidRPr="00657820" w:rsidRDefault="00F673A4" w:rsidP="00506CF3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115703E5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523D26FB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F0D4D45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0C59FAA1" w14:textId="77777777" w:rsidR="00F673A4" w:rsidRPr="00657820" w:rsidRDefault="00F673A4" w:rsidP="00506CF3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73A4" w:rsidRPr="00657820" w14:paraId="09C96ECF" w14:textId="77777777" w:rsidTr="00506CF3">
        <w:trPr>
          <w:trHeight w:val="70"/>
        </w:trPr>
        <w:tc>
          <w:tcPr>
            <w:tcW w:w="2700" w:type="dxa"/>
            <w:vAlign w:val="bottom"/>
          </w:tcPr>
          <w:p w14:paraId="149EA01E" w14:textId="77777777" w:rsidR="00F673A4" w:rsidRPr="00657820" w:rsidRDefault="00F673A4" w:rsidP="00F673A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71579F" w14:textId="77777777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72" w:type="dxa"/>
          </w:tcPr>
          <w:p w14:paraId="2B3B357F" w14:textId="77777777" w:rsidR="00F673A4" w:rsidRPr="00657820" w:rsidRDefault="00F673A4" w:rsidP="00F673A4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800E99" w14:textId="77777777" w:rsidR="00F673A4" w:rsidRPr="00657820" w:rsidRDefault="00F673A4" w:rsidP="00F673A4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72" w:type="dxa"/>
            <w:tcBorders>
              <w:left w:val="nil"/>
            </w:tcBorders>
          </w:tcPr>
          <w:p w14:paraId="60BCC5AB" w14:textId="77777777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4F812E7" w14:textId="0ACF91E3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72" w:type="dxa"/>
          </w:tcPr>
          <w:p w14:paraId="7BFA0354" w14:textId="77777777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15E9E6F" w14:textId="542B454A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72" w:type="dxa"/>
          </w:tcPr>
          <w:p w14:paraId="65F0D7F9" w14:textId="77777777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9A4884" w14:textId="787D281A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0" w:type="dxa"/>
          </w:tcPr>
          <w:p w14:paraId="30DCE0B9" w14:textId="77777777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A5DAD9" w14:textId="4C77BB04" w:rsidR="00F673A4" w:rsidRPr="00657820" w:rsidRDefault="00F673A4" w:rsidP="00F673A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F673A4" w:rsidRPr="00657820" w14:paraId="582D0748" w14:textId="77777777" w:rsidTr="00506CF3">
        <w:tc>
          <w:tcPr>
            <w:tcW w:w="2700" w:type="dxa"/>
          </w:tcPr>
          <w:p w14:paraId="0FACA29D" w14:textId="77777777" w:rsidR="00F673A4" w:rsidRPr="00657820" w:rsidRDefault="00F673A4" w:rsidP="00506CF3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72957" w14:textId="606CD190" w:rsidR="00F673A4" w:rsidRPr="00657820" w:rsidRDefault="003A2691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29C" w:rsidRPr="00657820">
              <w:rPr>
                <w:rFonts w:asciiTheme="majorBidi" w:hAnsiTheme="majorBidi" w:cstheme="majorBidi"/>
                <w:sz w:val="28"/>
              </w:rPr>
              <w:t>0.55</w:t>
            </w:r>
          </w:p>
        </w:tc>
        <w:tc>
          <w:tcPr>
            <w:tcW w:w="72" w:type="dxa"/>
            <w:vAlign w:val="bottom"/>
          </w:tcPr>
          <w:p w14:paraId="7B29D34E" w14:textId="77777777" w:rsidR="00F673A4" w:rsidRPr="00657820" w:rsidRDefault="00F673A4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5C56" w14:textId="77777777" w:rsidR="00F673A4" w:rsidRPr="00657820" w:rsidRDefault="00F673A4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  <w:tc>
          <w:tcPr>
            <w:tcW w:w="72" w:type="dxa"/>
            <w:vAlign w:val="bottom"/>
          </w:tcPr>
          <w:p w14:paraId="1F8F129B" w14:textId="77777777" w:rsidR="00F673A4" w:rsidRPr="00657820" w:rsidRDefault="00F673A4" w:rsidP="00506CF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98319" w14:textId="572D61F7" w:rsidR="00F673A4" w:rsidRPr="00657820" w:rsidRDefault="00920F25" w:rsidP="00506CF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23B7382A" w14:textId="77777777" w:rsidR="00F673A4" w:rsidRPr="00657820" w:rsidRDefault="00F673A4" w:rsidP="00506CF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742E" w14:textId="77777777" w:rsidR="00F673A4" w:rsidRPr="00657820" w:rsidRDefault="00F673A4" w:rsidP="00506CF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vAlign w:val="bottom"/>
          </w:tcPr>
          <w:p w14:paraId="5E5FE924" w14:textId="77777777" w:rsidR="00F673A4" w:rsidRPr="00657820" w:rsidRDefault="00F673A4" w:rsidP="00506CF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00184" w14:textId="5977C0A1" w:rsidR="00F673A4" w:rsidRPr="00657820" w:rsidRDefault="005C0399" w:rsidP="00506CF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C6ECF5" w14:textId="77777777" w:rsidR="00F673A4" w:rsidRPr="00657820" w:rsidRDefault="00F673A4" w:rsidP="00506CF3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D6233" w14:textId="77777777" w:rsidR="00F673A4" w:rsidRPr="00657820" w:rsidRDefault="00F673A4" w:rsidP="00506CF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673A4" w:rsidRPr="00657820" w14:paraId="35BAE3FA" w14:textId="77777777" w:rsidTr="00506CF3">
        <w:tc>
          <w:tcPr>
            <w:tcW w:w="2700" w:type="dxa"/>
            <w:vAlign w:val="bottom"/>
          </w:tcPr>
          <w:p w14:paraId="527D3D4E" w14:textId="77777777" w:rsidR="00F673A4" w:rsidRPr="00657820" w:rsidRDefault="00F673A4" w:rsidP="00506CF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A5C59C" w14:textId="77777777" w:rsidR="00F673A4" w:rsidRPr="00657820" w:rsidRDefault="00F673A4" w:rsidP="00506CF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579AB734" w14:textId="77777777" w:rsidR="00F673A4" w:rsidRPr="00657820" w:rsidRDefault="00F673A4" w:rsidP="00506CF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73354F" w14:textId="77777777" w:rsidR="00F673A4" w:rsidRPr="00657820" w:rsidRDefault="00F673A4" w:rsidP="00506CF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0FD0F55D" w14:textId="77777777" w:rsidR="00F673A4" w:rsidRPr="00657820" w:rsidRDefault="00F673A4" w:rsidP="00506CF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1A635" w14:textId="367D3359" w:rsidR="00F673A4" w:rsidRPr="00657820" w:rsidRDefault="00920F25" w:rsidP="00506CF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  <w:shd w:val="clear" w:color="auto" w:fill="auto"/>
          </w:tcPr>
          <w:p w14:paraId="63322CA6" w14:textId="77777777" w:rsidR="00F673A4" w:rsidRPr="00657820" w:rsidRDefault="00F673A4" w:rsidP="00506CF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7BDA4" w14:textId="77777777" w:rsidR="00F673A4" w:rsidRPr="00657820" w:rsidRDefault="00F673A4" w:rsidP="00506CF3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</w:tcPr>
          <w:p w14:paraId="5362EE2E" w14:textId="77777777" w:rsidR="00F673A4" w:rsidRPr="00657820" w:rsidRDefault="00F673A4" w:rsidP="00506CF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83DFE" w14:textId="5E4164FA" w:rsidR="00F673A4" w:rsidRPr="00657820" w:rsidRDefault="005C0399" w:rsidP="00506CF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754F0699" w14:textId="77777777" w:rsidR="00F673A4" w:rsidRPr="00657820" w:rsidRDefault="00F673A4" w:rsidP="00506CF3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BD06CD" w14:textId="77777777" w:rsidR="00F673A4" w:rsidRPr="00657820" w:rsidRDefault="00F673A4" w:rsidP="00506CF3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14332BF" w14:textId="24493D04" w:rsidR="00F673A4" w:rsidRPr="00657820" w:rsidRDefault="00F673A4" w:rsidP="00055849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 w:rsidR="00055849" w:rsidRPr="00657820">
        <w:rPr>
          <w:rFonts w:asciiTheme="majorBidi" w:hAnsiTheme="majorBidi" w:cstheme="majorBidi"/>
          <w:sz w:val="28"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 xml:space="preserve">วงเงินสินเชื่อและหนังสือค้ำประกันธนาคารที่จะครบกำหนดภายใน </w:t>
      </w:r>
      <w:r w:rsidRPr="00657820">
        <w:rPr>
          <w:rFonts w:asciiTheme="majorBidi" w:hAnsiTheme="majorBidi" w:cstheme="majorBidi"/>
          <w:sz w:val="28"/>
        </w:rPr>
        <w:t xml:space="preserve">1 </w:t>
      </w:r>
      <w:r w:rsidRPr="00657820">
        <w:rPr>
          <w:rFonts w:asciiTheme="majorBidi" w:hAnsiTheme="majorBidi" w:cstheme="majorBidi"/>
          <w:sz w:val="28"/>
          <w:cs/>
        </w:rPr>
        <w:t>ปี</w:t>
      </w:r>
    </w:p>
    <w:p w14:paraId="76D7F66C" w14:textId="77777777" w:rsidR="003711BD" w:rsidRPr="00657820" w:rsidRDefault="003711BD" w:rsidP="00F673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z w:val="28"/>
        </w:rPr>
      </w:pPr>
    </w:p>
    <w:p w14:paraId="057E49BE" w14:textId="77777777" w:rsidR="003711BD" w:rsidRPr="00657820" w:rsidRDefault="003711BD" w:rsidP="00F673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z w:val="28"/>
        </w:rPr>
      </w:pPr>
    </w:p>
    <w:p w14:paraId="192D9E38" w14:textId="77777777" w:rsidR="003711BD" w:rsidRPr="00657820" w:rsidRDefault="003711BD" w:rsidP="00F673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z w:val="28"/>
        </w:rPr>
      </w:pPr>
    </w:p>
    <w:p w14:paraId="6A1537AC" w14:textId="77777777" w:rsidR="003711BD" w:rsidRDefault="003711BD" w:rsidP="00F673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z w:val="28"/>
        </w:rPr>
      </w:pPr>
    </w:p>
    <w:p w14:paraId="741A881B" w14:textId="77777777" w:rsidR="008F1E47" w:rsidRPr="00657820" w:rsidRDefault="008F1E47" w:rsidP="00F673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z w:val="28"/>
        </w:rPr>
      </w:pPr>
    </w:p>
    <w:p w14:paraId="32FEDB7D" w14:textId="77777777" w:rsidR="003711BD" w:rsidRPr="00657820" w:rsidRDefault="003711BD" w:rsidP="00F673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z w:val="28"/>
        </w:rPr>
      </w:pPr>
    </w:p>
    <w:p w14:paraId="383ACDAE" w14:textId="77777777" w:rsidR="003711BD" w:rsidRPr="00657820" w:rsidRDefault="003711BD" w:rsidP="00F673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z w:val="28"/>
        </w:rPr>
      </w:pPr>
    </w:p>
    <w:p w14:paraId="3EF3B447" w14:textId="77777777" w:rsidR="003711BD" w:rsidRPr="00657820" w:rsidRDefault="003711BD" w:rsidP="00F673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83B2044" w14:textId="510CF7A4" w:rsidR="0010270A" w:rsidRPr="00657820" w:rsidRDefault="0010270A" w:rsidP="00C355B1">
      <w:pPr>
        <w:pStyle w:val="ListParagraph"/>
        <w:numPr>
          <w:ilvl w:val="0"/>
          <w:numId w:val="1"/>
        </w:numPr>
        <w:spacing w:before="240" w:after="120"/>
        <w:ind w:left="360" w:hanging="33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4963659E" w14:textId="57DBFAE5" w:rsidR="00B7741E" w:rsidRPr="00657820" w:rsidRDefault="0010270A" w:rsidP="00C355B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z w:val="28"/>
          <w:cs/>
        </w:rPr>
        <w:t>สินทรัพย์ทางการเงินไม่หมุนเวียนอื่น</w:t>
      </w:r>
      <w:r w:rsidRPr="00657820">
        <w:rPr>
          <w:rFonts w:asciiTheme="majorBidi" w:hAnsiTheme="majorBidi" w:cstheme="majorBidi"/>
          <w:color w:val="000000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sz w:val="28"/>
        </w:rPr>
        <w:t xml:space="preserve">31 </w:t>
      </w:r>
      <w:r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sz w:val="28"/>
        </w:rPr>
        <w:t>256</w:t>
      </w:r>
      <w:r w:rsidR="009909D0" w:rsidRPr="00657820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sz w:val="28"/>
        </w:rPr>
        <w:t>256</w:t>
      </w:r>
      <w:r w:rsidR="009909D0" w:rsidRPr="00657820">
        <w:rPr>
          <w:rFonts w:asciiTheme="majorBidi" w:hAnsiTheme="majorBidi" w:cstheme="majorBidi"/>
          <w:sz w:val="28"/>
        </w:rPr>
        <w:t>5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="00E30B6D" w:rsidRPr="00657820">
        <w:rPr>
          <w:rFonts w:asciiTheme="majorBidi" w:hAnsiTheme="majorBidi" w:cstheme="majorBidi"/>
          <w:sz w:val="28"/>
          <w:cs/>
        </w:rPr>
        <w:t>มี</w:t>
      </w:r>
      <w:r w:rsidRPr="00657820">
        <w:rPr>
          <w:rFonts w:asciiTheme="majorBidi" w:hAnsiTheme="majorBidi" w:cstheme="majorBidi"/>
          <w:sz w:val="28"/>
          <w:cs/>
        </w:rPr>
        <w:t>ดังนี้</w:t>
      </w:r>
      <w:r w:rsidR="00B7741E" w:rsidRPr="00657820">
        <w:rPr>
          <w:rFonts w:asciiTheme="majorBidi" w:hAnsiTheme="majorBidi" w:cstheme="majorBidi"/>
          <w:sz w:val="28"/>
          <w:cs/>
        </w:rPr>
        <w:t xml:space="preserve"> </w:t>
      </w:r>
      <w:r w:rsidR="00B7741E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(งบการเงินเฉพาะกิจการ</w:t>
      </w:r>
      <w:r w:rsidR="00B7741E" w:rsidRPr="00657820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="00B7741E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ไม่มี)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"/>
        <w:gridCol w:w="882"/>
        <w:gridCol w:w="86"/>
        <w:gridCol w:w="832"/>
        <w:gridCol w:w="86"/>
        <w:gridCol w:w="810"/>
        <w:gridCol w:w="86"/>
        <w:gridCol w:w="810"/>
        <w:gridCol w:w="86"/>
        <w:gridCol w:w="822"/>
        <w:gridCol w:w="90"/>
        <w:gridCol w:w="900"/>
      </w:tblGrid>
      <w:tr w:rsidR="0010270A" w:rsidRPr="00657820" w14:paraId="28267EDC" w14:textId="77777777" w:rsidTr="00C355B1">
        <w:trPr>
          <w:trHeight w:val="270"/>
        </w:trPr>
        <w:tc>
          <w:tcPr>
            <w:tcW w:w="3690" w:type="dxa"/>
            <w:vAlign w:val="bottom"/>
          </w:tcPr>
          <w:p w14:paraId="18F77FF7" w14:textId="77777777" w:rsidR="0010270A" w:rsidRPr="00657820" w:rsidRDefault="0010270A" w:rsidP="00F610D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9F4F720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5B98301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68E3AB48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012ED4FB" w14:textId="77777777" w:rsidR="0010270A" w:rsidRPr="00657820" w:rsidRDefault="0010270A" w:rsidP="00F610D3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7CAD6344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22C62FDA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10270A" w:rsidRPr="00657820" w14:paraId="19876111" w14:textId="77777777" w:rsidTr="00C355B1">
        <w:trPr>
          <w:trHeight w:val="270"/>
        </w:trPr>
        <w:tc>
          <w:tcPr>
            <w:tcW w:w="3690" w:type="dxa"/>
            <w:vAlign w:val="bottom"/>
          </w:tcPr>
          <w:p w14:paraId="67DD8E65" w14:textId="77777777" w:rsidR="0010270A" w:rsidRPr="00657820" w:rsidRDefault="0010270A" w:rsidP="00F610D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9AC95AE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2CF6F7A6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0270A" w:rsidRPr="00657820" w14:paraId="2522307D" w14:textId="77777777" w:rsidTr="00C355B1">
        <w:trPr>
          <w:trHeight w:val="207"/>
        </w:trPr>
        <w:tc>
          <w:tcPr>
            <w:tcW w:w="3690" w:type="dxa"/>
            <w:vAlign w:val="bottom"/>
          </w:tcPr>
          <w:p w14:paraId="79A380C5" w14:textId="77777777" w:rsidR="0010270A" w:rsidRPr="00657820" w:rsidRDefault="0010270A" w:rsidP="00F610D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08FFD3B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770E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36CE3DE3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8F33A" w14:textId="77777777" w:rsidR="0010270A" w:rsidRPr="00657820" w:rsidRDefault="0010270A" w:rsidP="00F610D3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3B07AFAB" w14:textId="77777777" w:rsidR="0010270A" w:rsidRPr="00657820" w:rsidRDefault="0010270A" w:rsidP="00F610D3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0EB046B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559C8" w14:textId="77777777" w:rsidR="0010270A" w:rsidRPr="00657820" w:rsidRDefault="0010270A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9909D0" w:rsidRPr="00657820" w14:paraId="7AF36656" w14:textId="77777777" w:rsidTr="00C355B1">
        <w:tc>
          <w:tcPr>
            <w:tcW w:w="3690" w:type="dxa"/>
            <w:tcBorders>
              <w:bottom w:val="single" w:sz="4" w:space="0" w:color="auto"/>
            </w:tcBorders>
            <w:vAlign w:val="bottom"/>
          </w:tcPr>
          <w:p w14:paraId="2BAAF54B" w14:textId="77777777" w:rsidR="009909D0" w:rsidRPr="00657820" w:rsidRDefault="009909D0" w:rsidP="00F610D3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890F578" w14:textId="77777777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C25D16A" w14:textId="7121AD56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86" w:type="dxa"/>
          </w:tcPr>
          <w:p w14:paraId="61DF9AA9" w14:textId="77777777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5A3D265A" w14:textId="1BF7935F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86" w:type="dxa"/>
          </w:tcPr>
          <w:p w14:paraId="76F5262E" w14:textId="77777777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C6AA99" w14:textId="7F47B549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86" w:type="dxa"/>
          </w:tcPr>
          <w:p w14:paraId="218B7B09" w14:textId="77777777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FBDEBC" w14:textId="6BA53529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86" w:type="dxa"/>
          </w:tcPr>
          <w:p w14:paraId="1F9CC3AA" w14:textId="77777777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C0B23DA" w14:textId="241AB596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0" w:type="dxa"/>
          </w:tcPr>
          <w:p w14:paraId="326B4CE5" w14:textId="77777777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71B9D8" w14:textId="4BC1CBF2" w:rsidR="009909D0" w:rsidRPr="00657820" w:rsidRDefault="009909D0" w:rsidP="00F610D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F00D2B" w:rsidRPr="00657820" w14:paraId="130CE181" w14:textId="77777777" w:rsidTr="00C355B1">
        <w:tc>
          <w:tcPr>
            <w:tcW w:w="3690" w:type="dxa"/>
          </w:tcPr>
          <w:p w14:paraId="66A9ED65" w14:textId="77777777" w:rsidR="00F00D2B" w:rsidRPr="00657820" w:rsidRDefault="00F00D2B" w:rsidP="00F00D2B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0053B26" w14:textId="77777777" w:rsidR="00F00D2B" w:rsidRPr="00657820" w:rsidRDefault="00F00D2B" w:rsidP="00F00D2B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3BAD329" w14:textId="5B004EE0" w:rsidR="00F00D2B" w:rsidRPr="00657820" w:rsidRDefault="00920F25" w:rsidP="00F00D2B">
            <w:pPr>
              <w:tabs>
                <w:tab w:val="decimal" w:pos="617"/>
              </w:tabs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4381C5" w14:textId="77777777" w:rsidR="00F00D2B" w:rsidRPr="00657820" w:rsidRDefault="00F00D2B" w:rsidP="00F00D2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5D62D0D" w14:textId="04E75B05" w:rsidR="00F00D2B" w:rsidRPr="00657820" w:rsidRDefault="00F00D2B" w:rsidP="00F00D2B">
            <w:pPr>
              <w:tabs>
                <w:tab w:val="decimal" w:pos="202"/>
              </w:tabs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86" w:type="dxa"/>
            <w:vAlign w:val="bottom"/>
          </w:tcPr>
          <w:p w14:paraId="048AEDF8" w14:textId="77777777" w:rsidR="00F00D2B" w:rsidRPr="00657820" w:rsidRDefault="00F00D2B" w:rsidP="00F00D2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D7F6F1" w14:textId="1FB47F5F" w:rsidR="00F00D2B" w:rsidRPr="00657820" w:rsidRDefault="00920F25" w:rsidP="00F00D2B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86" w:type="dxa"/>
            <w:vAlign w:val="bottom"/>
          </w:tcPr>
          <w:p w14:paraId="58297010" w14:textId="77777777" w:rsidR="00F00D2B" w:rsidRPr="00657820" w:rsidRDefault="00F00D2B" w:rsidP="00F00D2B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BD00F6" w14:textId="006200DF" w:rsidR="00F00D2B" w:rsidRPr="00657820" w:rsidRDefault="00F00D2B" w:rsidP="00F00D2B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86" w:type="dxa"/>
            <w:vAlign w:val="bottom"/>
          </w:tcPr>
          <w:p w14:paraId="15DAAD78" w14:textId="77777777" w:rsidR="00F00D2B" w:rsidRPr="00657820" w:rsidRDefault="00F00D2B" w:rsidP="00F00D2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13D8EBE" w14:textId="11BEE1C6" w:rsidR="00F00D2B" w:rsidRPr="00657820" w:rsidRDefault="00704F53" w:rsidP="00F00D2B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31,</w:t>
            </w:r>
            <w:r w:rsidR="00F304F0" w:rsidRPr="00657820">
              <w:rPr>
                <w:rFonts w:asciiTheme="majorBidi" w:hAnsiTheme="majorBidi" w:cstheme="majorBidi"/>
                <w:sz w:val="28"/>
              </w:rPr>
              <w:t>941</w:t>
            </w:r>
          </w:p>
        </w:tc>
        <w:tc>
          <w:tcPr>
            <w:tcW w:w="90" w:type="dxa"/>
            <w:vAlign w:val="bottom"/>
          </w:tcPr>
          <w:p w14:paraId="3199C0B4" w14:textId="77777777" w:rsidR="00F00D2B" w:rsidRPr="00657820" w:rsidRDefault="00F00D2B" w:rsidP="00F00D2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72827D46" w14:textId="07702488" w:rsidR="00F00D2B" w:rsidRPr="00657820" w:rsidRDefault="00920F25" w:rsidP="00F00D2B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27,918</w:t>
            </w:r>
          </w:p>
        </w:tc>
      </w:tr>
      <w:tr w:rsidR="00F00D2B" w:rsidRPr="00657820" w14:paraId="7D9A1B6D" w14:textId="77777777" w:rsidTr="00C355B1">
        <w:tc>
          <w:tcPr>
            <w:tcW w:w="3690" w:type="dxa"/>
          </w:tcPr>
          <w:p w14:paraId="79667098" w14:textId="77777777" w:rsidR="00F00D2B" w:rsidRPr="00657820" w:rsidRDefault="00F00D2B" w:rsidP="00F00D2B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9FA60DE" w14:textId="77777777" w:rsidR="00F00D2B" w:rsidRPr="00657820" w:rsidRDefault="00F00D2B" w:rsidP="00F00D2B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456302FC" w14:textId="77777777" w:rsidR="00F00D2B" w:rsidRPr="00657820" w:rsidRDefault="00F00D2B" w:rsidP="00F00D2B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02764B54" w14:textId="77777777" w:rsidR="00F00D2B" w:rsidRPr="00657820" w:rsidRDefault="00F00D2B" w:rsidP="00F00D2B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0F347776" w14:textId="77777777" w:rsidR="00F00D2B" w:rsidRPr="00657820" w:rsidRDefault="00F00D2B" w:rsidP="00F00D2B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6AD7A835" w14:textId="77777777" w:rsidR="00F00D2B" w:rsidRPr="00657820" w:rsidRDefault="00F00D2B" w:rsidP="00F00D2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E5CEEE4" w14:textId="77777777" w:rsidR="00F00D2B" w:rsidRPr="00657820" w:rsidRDefault="00F00D2B" w:rsidP="00F00D2B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7E45818F" w14:textId="77777777" w:rsidR="00F00D2B" w:rsidRPr="00657820" w:rsidRDefault="00F00D2B" w:rsidP="00F00D2B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B8837F8" w14:textId="77777777" w:rsidR="00F00D2B" w:rsidRPr="00657820" w:rsidRDefault="00F00D2B" w:rsidP="00F00D2B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43D80A06" w14:textId="77777777" w:rsidR="00F00D2B" w:rsidRPr="00657820" w:rsidRDefault="00F00D2B" w:rsidP="00F00D2B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5555B" w14:textId="3DD2D7ED" w:rsidR="00F00D2B" w:rsidRPr="00657820" w:rsidRDefault="00F304F0" w:rsidP="00F00D2B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31,941</w:t>
            </w:r>
          </w:p>
        </w:tc>
        <w:tc>
          <w:tcPr>
            <w:tcW w:w="90" w:type="dxa"/>
          </w:tcPr>
          <w:p w14:paraId="31A86158" w14:textId="77777777" w:rsidR="00F00D2B" w:rsidRPr="00657820" w:rsidRDefault="00F00D2B" w:rsidP="00F00D2B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AB4C48" w14:textId="54B0E64E" w:rsidR="00F00D2B" w:rsidRPr="00657820" w:rsidRDefault="00920F25" w:rsidP="00F00D2B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27,918</w:t>
            </w:r>
          </w:p>
        </w:tc>
      </w:tr>
    </w:tbl>
    <w:p w14:paraId="56AD80A7" w14:textId="0DD17037" w:rsidR="00DD7CA9" w:rsidRPr="00657820" w:rsidRDefault="002104DA" w:rsidP="00C355B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</w:t>
      </w:r>
      <w:r w:rsidRPr="00657820">
        <w:rPr>
          <w:rFonts w:asciiTheme="majorBidi" w:hAnsiTheme="majorBidi" w:cstheme="majorBidi"/>
          <w:color w:val="000000"/>
          <w:sz w:val="28"/>
          <w:cs/>
        </w:rPr>
        <w:t>สินทรัพย์ทางการเงินไม่หมุนเวียนอื่น</w:t>
      </w:r>
      <w:r w:rsidRPr="00657820">
        <w:rPr>
          <w:rFonts w:asciiTheme="majorBidi" w:hAnsiTheme="majorBidi" w:cstheme="majorBidi"/>
          <w:color w:val="000000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สำหรับปีสิ้นสุดวันที่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809BE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809BE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ไม่มี)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350"/>
        <w:gridCol w:w="90"/>
        <w:gridCol w:w="1350"/>
      </w:tblGrid>
      <w:tr w:rsidR="002104DA" w:rsidRPr="00657820" w14:paraId="372ED8AD" w14:textId="77777777" w:rsidTr="00761723">
        <w:tc>
          <w:tcPr>
            <w:tcW w:w="6480" w:type="dxa"/>
            <w:vAlign w:val="bottom"/>
          </w:tcPr>
          <w:p w14:paraId="3D60B485" w14:textId="77777777" w:rsidR="002104DA" w:rsidRPr="00657820" w:rsidRDefault="002104D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1FA3778" w14:textId="77777777" w:rsidR="002104DA" w:rsidRPr="00657820" w:rsidRDefault="002104DA">
            <w:pPr>
              <w:ind w:left="533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2104DA" w:rsidRPr="00657820" w14:paraId="67357C12" w14:textId="77777777" w:rsidTr="00761723">
        <w:tc>
          <w:tcPr>
            <w:tcW w:w="6480" w:type="dxa"/>
            <w:vAlign w:val="bottom"/>
          </w:tcPr>
          <w:p w14:paraId="1B3B35C6" w14:textId="77777777" w:rsidR="002104DA" w:rsidRPr="00657820" w:rsidRDefault="002104D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498AA700" w14:textId="77777777" w:rsidR="002104DA" w:rsidRPr="00657820" w:rsidRDefault="002104DA">
            <w:pPr>
              <w:ind w:left="-12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809BE" w:rsidRPr="00657820" w14:paraId="01DB4000" w14:textId="77777777" w:rsidTr="00761723">
        <w:tc>
          <w:tcPr>
            <w:tcW w:w="6480" w:type="dxa"/>
            <w:vAlign w:val="bottom"/>
          </w:tcPr>
          <w:p w14:paraId="09E5ACE9" w14:textId="77777777" w:rsidR="00C809BE" w:rsidRPr="00657820" w:rsidRDefault="00C809BE" w:rsidP="00C809BE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272F79" w14:textId="199CA4AD" w:rsidR="00C809BE" w:rsidRPr="00657820" w:rsidRDefault="00C809BE" w:rsidP="00C809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39552414" w14:textId="77777777" w:rsidR="00C809BE" w:rsidRPr="00657820" w:rsidRDefault="00C809BE" w:rsidP="00C809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55D50E" w14:textId="257D9FFF" w:rsidR="00C809BE" w:rsidRPr="00657820" w:rsidRDefault="00C809BE" w:rsidP="00C809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C809BE" w:rsidRPr="00657820" w14:paraId="63502ABC" w14:textId="77777777" w:rsidTr="00761723">
        <w:tc>
          <w:tcPr>
            <w:tcW w:w="6480" w:type="dxa"/>
            <w:vAlign w:val="bottom"/>
          </w:tcPr>
          <w:p w14:paraId="5332DF2B" w14:textId="77777777" w:rsidR="00C809BE" w:rsidRPr="00657820" w:rsidRDefault="00C809BE" w:rsidP="00C355B1">
            <w:pPr>
              <w:tabs>
                <w:tab w:val="left" w:pos="900"/>
                <w:tab w:val="left" w:pos="1440"/>
                <w:tab w:val="left" w:pos="2160"/>
              </w:tabs>
              <w:ind w:left="3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640A" w14:textId="3116CB67" w:rsidR="00C809BE" w:rsidRPr="00657820" w:rsidRDefault="00920F25" w:rsidP="00C809BE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27,918</w:t>
            </w:r>
          </w:p>
        </w:tc>
        <w:tc>
          <w:tcPr>
            <w:tcW w:w="90" w:type="dxa"/>
            <w:shd w:val="clear" w:color="auto" w:fill="auto"/>
          </w:tcPr>
          <w:p w14:paraId="1412C84D" w14:textId="77777777" w:rsidR="00C809BE" w:rsidRPr="00657820" w:rsidRDefault="00C809BE" w:rsidP="00C809B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ADE55" w14:textId="5A9E9FB7" w:rsidR="00C809BE" w:rsidRPr="00657820" w:rsidRDefault="00C809BE" w:rsidP="00C809BE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56,539</w:t>
            </w:r>
          </w:p>
        </w:tc>
      </w:tr>
      <w:tr w:rsidR="00C809BE" w:rsidRPr="00657820" w14:paraId="248D1793" w14:textId="77777777" w:rsidTr="00761723">
        <w:tc>
          <w:tcPr>
            <w:tcW w:w="6480" w:type="dxa"/>
            <w:vAlign w:val="bottom"/>
          </w:tcPr>
          <w:p w14:paraId="5822514B" w14:textId="21C8EF82" w:rsidR="00C809BE" w:rsidRPr="00657820" w:rsidRDefault="00C809BE" w:rsidP="00C355B1">
            <w:pPr>
              <w:tabs>
                <w:tab w:val="left" w:pos="900"/>
                <w:tab w:val="left" w:pos="1440"/>
                <w:tab w:val="left" w:pos="2160"/>
              </w:tabs>
              <w:ind w:left="3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การเปลี่ยนแปลงมูลค่าสินทรัพย์ทางการเงินไม่หมุนเวียนอื่น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592B2" w14:textId="57F5D775" w:rsidR="00C809BE" w:rsidRPr="00657820" w:rsidRDefault="00F304F0" w:rsidP="00C809BE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4,023</w:t>
            </w:r>
          </w:p>
        </w:tc>
        <w:tc>
          <w:tcPr>
            <w:tcW w:w="90" w:type="dxa"/>
            <w:shd w:val="clear" w:color="auto" w:fill="auto"/>
          </w:tcPr>
          <w:p w14:paraId="00299873" w14:textId="77777777" w:rsidR="00C809BE" w:rsidRPr="00657820" w:rsidRDefault="00C809BE" w:rsidP="00C809B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A28D3" w14:textId="568DBAA4" w:rsidR="00C809BE" w:rsidRPr="00657820" w:rsidRDefault="00C809BE" w:rsidP="00C809BE">
            <w:pPr>
              <w:tabs>
                <w:tab w:val="decimal" w:pos="849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(28,621)</w:t>
            </w:r>
          </w:p>
        </w:tc>
      </w:tr>
      <w:tr w:rsidR="00C809BE" w:rsidRPr="00657820" w14:paraId="278FF7B0" w14:textId="77777777" w:rsidTr="00761723">
        <w:tc>
          <w:tcPr>
            <w:tcW w:w="6480" w:type="dxa"/>
            <w:vAlign w:val="bottom"/>
          </w:tcPr>
          <w:p w14:paraId="53CE1A00" w14:textId="77777777" w:rsidR="00C809BE" w:rsidRPr="00657820" w:rsidRDefault="00C809BE" w:rsidP="00C355B1">
            <w:pPr>
              <w:tabs>
                <w:tab w:val="left" w:pos="900"/>
                <w:tab w:val="left" w:pos="1440"/>
                <w:tab w:val="left" w:pos="2160"/>
              </w:tabs>
              <w:ind w:left="3"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8434D" w14:textId="09CAA5F7" w:rsidR="00C809BE" w:rsidRPr="00657820" w:rsidRDefault="00F304F0" w:rsidP="00C809BE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31,941</w:t>
            </w:r>
          </w:p>
        </w:tc>
        <w:tc>
          <w:tcPr>
            <w:tcW w:w="90" w:type="dxa"/>
            <w:shd w:val="clear" w:color="auto" w:fill="auto"/>
          </w:tcPr>
          <w:p w14:paraId="31CA9786" w14:textId="77777777" w:rsidR="00C809BE" w:rsidRPr="00657820" w:rsidRDefault="00C809BE" w:rsidP="00C809BE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3AC26" w14:textId="645F9353" w:rsidR="00C809BE" w:rsidRPr="00657820" w:rsidRDefault="00C809BE" w:rsidP="00C809BE">
            <w:pPr>
              <w:tabs>
                <w:tab w:val="decimal" w:pos="896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27,918</w:t>
            </w:r>
          </w:p>
        </w:tc>
      </w:tr>
    </w:tbl>
    <w:p w14:paraId="720673BC" w14:textId="79852B56" w:rsidR="00D5121C" w:rsidRPr="00657820" w:rsidRDefault="009B2480" w:rsidP="00C355B1">
      <w:pPr>
        <w:pStyle w:val="ListParagraph"/>
        <w:numPr>
          <w:ilvl w:val="0"/>
          <w:numId w:val="1"/>
        </w:numPr>
        <w:spacing w:before="240" w:after="120"/>
        <w:ind w:left="360" w:hanging="335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เงินฝากธนาคารที่มีภาระค้ำประกัน</w:t>
      </w:r>
    </w:p>
    <w:p w14:paraId="3ADE897D" w14:textId="31D264C3" w:rsidR="00E30B6D" w:rsidRPr="00657820" w:rsidRDefault="001E2590" w:rsidP="00C355B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เงินฝากธนาคารที่มีภาระค้ำประกัน </w:t>
      </w:r>
      <w:r w:rsidR="000702E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="000702EA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6BC0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0702E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B6BC0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C809BE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6</w:t>
      </w:r>
      <w:r w:rsidR="000702E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="009B6BC0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C809BE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5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มีดังนี้</w:t>
      </w:r>
      <w:r w:rsidRPr="00657820">
        <w:rPr>
          <w:rFonts w:asciiTheme="majorBidi" w:hAnsiTheme="majorBidi" w:cstheme="majorBidi"/>
          <w:sz w:val="28"/>
        </w:rPr>
        <w:t xml:space="preserve"> </w:t>
      </w:r>
    </w:p>
    <w:tbl>
      <w:tblPr>
        <w:tblW w:w="928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197E4D" w:rsidRPr="00657820" w14:paraId="2A0E0218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688F7C79" w14:textId="77777777" w:rsidR="00197E4D" w:rsidRPr="00657820" w:rsidRDefault="00197E4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3A7186E" w14:textId="77777777" w:rsidR="00197E4D" w:rsidRPr="00657820" w:rsidRDefault="00197E4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C611213" w14:textId="77777777" w:rsidR="00197E4D" w:rsidRPr="00657820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52FF1BC6" w14:textId="77777777" w:rsidR="00197E4D" w:rsidRPr="00657820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FD94F9A" w14:textId="77777777" w:rsidR="00197E4D" w:rsidRPr="00657820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6ECF8429" w14:textId="77777777" w:rsidR="00197E4D" w:rsidRPr="00657820" w:rsidRDefault="00197E4D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97E4D" w:rsidRPr="00657820" w14:paraId="3DCC42CD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76732D74" w14:textId="77777777" w:rsidR="00197E4D" w:rsidRPr="00657820" w:rsidRDefault="00197E4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BA3BA12" w14:textId="77777777" w:rsidR="00197E4D" w:rsidRPr="00657820" w:rsidRDefault="00197E4D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132612FE" w14:textId="77777777" w:rsidR="00197E4D" w:rsidRPr="00657820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36B35492" w14:textId="77777777" w:rsidR="00197E4D" w:rsidRPr="00657820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18C024A8" w14:textId="77777777" w:rsidR="00197E4D" w:rsidRPr="00657820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1E4AFCAD" w14:textId="77777777" w:rsidR="00197E4D" w:rsidRPr="00657820" w:rsidRDefault="00197E4D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809BE" w:rsidRPr="00657820" w14:paraId="2C9E4CE3" w14:textId="77777777" w:rsidTr="002E7260">
        <w:trPr>
          <w:trHeight w:val="70"/>
        </w:trPr>
        <w:tc>
          <w:tcPr>
            <w:tcW w:w="2790" w:type="dxa"/>
            <w:vAlign w:val="bottom"/>
          </w:tcPr>
          <w:p w14:paraId="602B9706" w14:textId="77777777" w:rsidR="00C809BE" w:rsidRPr="00657820" w:rsidRDefault="00C809B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4DB83F" w14:textId="01CFFBFF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</w:tcPr>
          <w:p w14:paraId="57A1EE0D" w14:textId="77777777" w:rsidR="00C809BE" w:rsidRPr="00657820" w:rsidRDefault="00C809BE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364628" w14:textId="4B40042E" w:rsidR="00C809BE" w:rsidRPr="00657820" w:rsidRDefault="00C809BE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72" w:type="dxa"/>
            <w:tcBorders>
              <w:left w:val="nil"/>
            </w:tcBorders>
          </w:tcPr>
          <w:p w14:paraId="0F2E70C8" w14:textId="77777777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3A97310" w14:textId="47F7844D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</w:tcPr>
          <w:p w14:paraId="16AFEE74" w14:textId="77777777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5B901C" w14:textId="4C311079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72" w:type="dxa"/>
          </w:tcPr>
          <w:p w14:paraId="31B47650" w14:textId="77777777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2BA384" w14:textId="78409EAA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6C2CF197" w14:textId="77777777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3D2AC4" w14:textId="2EB4BB6D" w:rsidR="00C809BE" w:rsidRPr="00657820" w:rsidRDefault="00C809BE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C809BE" w:rsidRPr="00657820" w14:paraId="4EBF7331" w14:textId="77777777" w:rsidTr="002E7260">
        <w:tc>
          <w:tcPr>
            <w:tcW w:w="2790" w:type="dxa"/>
          </w:tcPr>
          <w:p w14:paraId="397E6343" w14:textId="6732C4D2" w:rsidR="00C809BE" w:rsidRPr="00657820" w:rsidRDefault="00C809BE" w:rsidP="00C355B1">
            <w:pPr>
              <w:ind w:left="3"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B2D376" w14:textId="584FFDDA" w:rsidR="00C809BE" w:rsidRPr="00657820" w:rsidRDefault="00920F25" w:rsidP="00C809B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0.5</w:t>
            </w:r>
            <w:r w:rsidR="00D52B08" w:rsidRPr="00657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72" w:type="dxa"/>
            <w:vAlign w:val="bottom"/>
          </w:tcPr>
          <w:p w14:paraId="276732B5" w14:textId="77777777" w:rsidR="00C809BE" w:rsidRPr="00657820" w:rsidRDefault="00C809BE" w:rsidP="00C809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10FF41" w14:textId="40E60F1C" w:rsidR="00C809BE" w:rsidRPr="00657820" w:rsidRDefault="00C809BE" w:rsidP="00C809B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0.05 - 0.38</w:t>
            </w:r>
          </w:p>
        </w:tc>
        <w:tc>
          <w:tcPr>
            <w:tcW w:w="72" w:type="dxa"/>
            <w:vAlign w:val="bottom"/>
          </w:tcPr>
          <w:p w14:paraId="501D2E9D" w14:textId="77777777" w:rsidR="00C809BE" w:rsidRPr="00657820" w:rsidRDefault="00C809BE" w:rsidP="00C809B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21A40" w14:textId="3B52EE9A" w:rsidR="00C809BE" w:rsidRPr="00657820" w:rsidRDefault="00920F25" w:rsidP="00C809B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72" w:type="dxa"/>
            <w:vAlign w:val="bottom"/>
          </w:tcPr>
          <w:p w14:paraId="2205BB3B" w14:textId="77777777" w:rsidR="00C809BE" w:rsidRPr="00657820" w:rsidRDefault="00C809BE" w:rsidP="00C809B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C7FD4" w14:textId="6416E11E" w:rsidR="00C809BE" w:rsidRPr="00657820" w:rsidRDefault="00C809BE" w:rsidP="00C809B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54,651</w:t>
            </w:r>
          </w:p>
        </w:tc>
        <w:tc>
          <w:tcPr>
            <w:tcW w:w="72" w:type="dxa"/>
            <w:vAlign w:val="bottom"/>
          </w:tcPr>
          <w:p w14:paraId="1BF0C71A" w14:textId="77777777" w:rsidR="00C809BE" w:rsidRPr="00657820" w:rsidRDefault="00C809BE" w:rsidP="00C809B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2F72D" w14:textId="4BC1ABB0" w:rsidR="00C809BE" w:rsidRPr="00657820" w:rsidRDefault="00920F25" w:rsidP="00C809BE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vAlign w:val="bottom"/>
          </w:tcPr>
          <w:p w14:paraId="15A1652C" w14:textId="77777777" w:rsidR="00C809BE" w:rsidRPr="00657820" w:rsidRDefault="00C809BE" w:rsidP="00C809B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B30B25" w14:textId="77FF82E6" w:rsidR="00C809BE" w:rsidRPr="00657820" w:rsidRDefault="00C809BE" w:rsidP="00C809BE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22,773</w:t>
            </w:r>
          </w:p>
        </w:tc>
      </w:tr>
      <w:tr w:rsidR="00C809BE" w:rsidRPr="00657820" w14:paraId="172F60AC" w14:textId="77777777" w:rsidTr="002E7260">
        <w:tc>
          <w:tcPr>
            <w:tcW w:w="2790" w:type="dxa"/>
            <w:vAlign w:val="bottom"/>
          </w:tcPr>
          <w:p w14:paraId="21B2F63F" w14:textId="77777777" w:rsidR="00C809BE" w:rsidRPr="00657820" w:rsidRDefault="00C809BE" w:rsidP="00C355B1">
            <w:pPr>
              <w:ind w:left="3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9D8163" w14:textId="77777777" w:rsidR="00C809BE" w:rsidRPr="00657820" w:rsidRDefault="00C809BE" w:rsidP="00C809B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5A799D23" w14:textId="77777777" w:rsidR="00C809BE" w:rsidRPr="00657820" w:rsidRDefault="00C809BE" w:rsidP="00C809B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8E3052" w14:textId="77777777" w:rsidR="00C809BE" w:rsidRPr="00657820" w:rsidRDefault="00C809BE" w:rsidP="00C809B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17E05CC9" w14:textId="77777777" w:rsidR="00C809BE" w:rsidRPr="00657820" w:rsidRDefault="00C809BE" w:rsidP="00C809B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437D4" w14:textId="0A2E9BA3" w:rsidR="00C809BE" w:rsidRPr="00657820" w:rsidRDefault="00920F25" w:rsidP="00C809B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72" w:type="dxa"/>
            <w:shd w:val="clear" w:color="auto" w:fill="auto"/>
          </w:tcPr>
          <w:p w14:paraId="5AEE8B51" w14:textId="77777777" w:rsidR="00C809BE" w:rsidRPr="00657820" w:rsidRDefault="00C809BE" w:rsidP="00C809B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39153" w14:textId="5D07006B" w:rsidR="00C809BE" w:rsidRPr="00657820" w:rsidRDefault="00C809BE" w:rsidP="00C809BE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54,651</w:t>
            </w:r>
          </w:p>
        </w:tc>
        <w:tc>
          <w:tcPr>
            <w:tcW w:w="72" w:type="dxa"/>
          </w:tcPr>
          <w:p w14:paraId="62CACA08" w14:textId="77777777" w:rsidR="00C809BE" w:rsidRPr="00657820" w:rsidRDefault="00C809BE" w:rsidP="00C809B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58D8B" w14:textId="5687B7F4" w:rsidR="00C809BE" w:rsidRPr="00657820" w:rsidRDefault="00920F25" w:rsidP="00C809BE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90" w:type="dxa"/>
          </w:tcPr>
          <w:p w14:paraId="0803D1E9" w14:textId="77777777" w:rsidR="00C809BE" w:rsidRPr="00657820" w:rsidRDefault="00C809BE" w:rsidP="00C809BE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9884E7" w14:textId="5CE0514B" w:rsidR="00C809BE" w:rsidRPr="00657820" w:rsidRDefault="00C809BE" w:rsidP="00C809BE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22,773</w:t>
            </w:r>
          </w:p>
        </w:tc>
      </w:tr>
    </w:tbl>
    <w:p w14:paraId="3D24D46E" w14:textId="6949294A" w:rsidR="000A1346" w:rsidRPr="00657820" w:rsidRDefault="00C809BE" w:rsidP="00CC2D8F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 w:rsidRPr="00657820">
        <w:rPr>
          <w:rFonts w:asciiTheme="majorBidi" w:hAnsiTheme="majorBidi" w:cstheme="majorBidi"/>
          <w:sz w:val="28"/>
        </w:rPr>
        <w:t xml:space="preserve">   </w:t>
      </w:r>
      <w:r w:rsidRPr="00657820">
        <w:rPr>
          <w:rFonts w:asciiTheme="majorBidi" w:hAnsiTheme="majorBidi" w:cstheme="majorBidi"/>
          <w:sz w:val="28"/>
          <w:cs/>
        </w:rPr>
        <w:t xml:space="preserve">วงเงินสินเชื่อและหนังสือค้ำประกันธนาคารที่เกิน </w:t>
      </w:r>
      <w:r w:rsidRPr="00657820">
        <w:rPr>
          <w:rFonts w:asciiTheme="majorBidi" w:hAnsiTheme="majorBidi" w:cstheme="majorBidi"/>
          <w:sz w:val="28"/>
        </w:rPr>
        <w:t xml:space="preserve">1 </w:t>
      </w:r>
      <w:r w:rsidRPr="00657820">
        <w:rPr>
          <w:rFonts w:asciiTheme="majorBidi" w:hAnsiTheme="majorBidi" w:cstheme="majorBidi"/>
          <w:sz w:val="28"/>
          <w:cs/>
        </w:rPr>
        <w:t>ปี</w:t>
      </w:r>
    </w:p>
    <w:p w14:paraId="4DBDB148" w14:textId="77777777" w:rsidR="00C355B1" w:rsidRPr="00657820" w:rsidRDefault="00C355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</w:rPr>
        <w:br w:type="page"/>
      </w:r>
    </w:p>
    <w:p w14:paraId="6C171B3F" w14:textId="55EF05C8" w:rsidR="00EC57B2" w:rsidRPr="00657820" w:rsidRDefault="00EC57B2" w:rsidP="00C355B1">
      <w:pPr>
        <w:pStyle w:val="ListParagraph"/>
        <w:numPr>
          <w:ilvl w:val="0"/>
          <w:numId w:val="1"/>
        </w:num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D7D3560" w14:textId="4B246CD2" w:rsidR="00EC57B2" w:rsidRPr="00657820" w:rsidRDefault="00EC57B2" w:rsidP="00EC57B2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C6D3B" w:rsidRPr="0065782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เงินลงทุนในบริษัทย่อย ณ วันที่ </w:t>
      </w:r>
      <w:r w:rsidR="00CA4ABB" w:rsidRPr="0065782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CA4ABB"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A1346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CA4ABB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256</w:t>
      </w:r>
      <w:r w:rsidR="000A1346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CA4ABB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C57B2" w:rsidRPr="00657820" w14:paraId="5050B391" w14:textId="77777777" w:rsidTr="005A1C58">
        <w:trPr>
          <w:trHeight w:val="342"/>
        </w:trPr>
        <w:tc>
          <w:tcPr>
            <w:tcW w:w="9360" w:type="dxa"/>
            <w:gridSpan w:val="13"/>
            <w:vAlign w:val="bottom"/>
          </w:tcPr>
          <w:p w14:paraId="57757685" w14:textId="77777777" w:rsidR="00EC57B2" w:rsidRPr="00657820" w:rsidRDefault="00EC57B2" w:rsidP="0054751B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C57B2" w:rsidRPr="00657820" w14:paraId="607CA467" w14:textId="77777777" w:rsidTr="009378C7">
        <w:tc>
          <w:tcPr>
            <w:tcW w:w="2880" w:type="dxa"/>
            <w:vAlign w:val="bottom"/>
          </w:tcPr>
          <w:p w14:paraId="4305A70E" w14:textId="77777777" w:rsidR="00EC57B2" w:rsidRPr="00657820" w:rsidRDefault="00EC57B2" w:rsidP="0054751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AE694B5" w14:textId="77777777" w:rsidR="00EC57B2" w:rsidRPr="00657820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0AE3CEAE" w14:textId="77777777" w:rsidR="00EC57B2" w:rsidRPr="00657820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C57B2" w:rsidRPr="00657820" w14:paraId="572E4449" w14:textId="77777777" w:rsidTr="009378C7">
        <w:tc>
          <w:tcPr>
            <w:tcW w:w="2880" w:type="dxa"/>
            <w:vAlign w:val="bottom"/>
          </w:tcPr>
          <w:p w14:paraId="28BBF04A" w14:textId="77777777" w:rsidR="00EC57B2" w:rsidRPr="00657820" w:rsidRDefault="00EC57B2" w:rsidP="0054751B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FE1DCD" w14:textId="77777777" w:rsidR="00EC57B2" w:rsidRPr="00657820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A0FEC" w14:textId="77777777" w:rsidR="00EC57B2" w:rsidRPr="00657820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D1B165" w14:textId="77777777" w:rsidR="00EC57B2" w:rsidRPr="00657820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A9189" w14:textId="77777777" w:rsidR="006A05BE" w:rsidRPr="00657820" w:rsidRDefault="00EC57B2" w:rsidP="0054751B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048F2F4F" w14:textId="75696527" w:rsidR="00EC57B2" w:rsidRPr="00657820" w:rsidRDefault="00EC57B2" w:rsidP="0054751B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16A559" w14:textId="77777777" w:rsidR="00EC57B2" w:rsidRPr="00657820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1EAEC" w14:textId="77777777" w:rsidR="00EC57B2" w:rsidRPr="00657820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4E150D" w:rsidRPr="00657820" w14:paraId="4380F354" w14:textId="77777777" w:rsidTr="009378C7"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4FE9BBB" w14:textId="77777777" w:rsidR="004E150D" w:rsidRPr="00657820" w:rsidRDefault="004E150D" w:rsidP="004E150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6A92E66" w14:textId="77777777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65D440" w14:textId="57B46C5B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648C62E1" w14:textId="77777777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BA4473" w14:textId="09B9B665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90" w:type="dxa"/>
          </w:tcPr>
          <w:p w14:paraId="1CE0F381" w14:textId="77777777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EA5BEC" w14:textId="12B458FF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45D5788D" w14:textId="77777777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7E90F7" w14:textId="25A94293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90" w:type="dxa"/>
          </w:tcPr>
          <w:p w14:paraId="778C221A" w14:textId="77777777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053F7F" w14:textId="6494274F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2261D550" w14:textId="77777777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41204D" w14:textId="6FAEAD7D" w:rsidR="004E150D" w:rsidRPr="00657820" w:rsidRDefault="004E150D" w:rsidP="004E15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0547FB" w:rsidRPr="00657820" w14:paraId="583C4D92" w14:textId="77777777" w:rsidTr="0072672F">
        <w:tc>
          <w:tcPr>
            <w:tcW w:w="2880" w:type="dxa"/>
          </w:tcPr>
          <w:p w14:paraId="4503B0B0" w14:textId="77777777" w:rsidR="000547FB" w:rsidRPr="00657820" w:rsidRDefault="000547FB" w:rsidP="000547FB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99E1B3E" w14:textId="77777777" w:rsidR="000547FB" w:rsidRPr="00657820" w:rsidRDefault="000547FB" w:rsidP="000547F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87E20F" w14:textId="74E40DA8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4F80655" w14:textId="77777777" w:rsidR="000547FB" w:rsidRPr="00657820" w:rsidRDefault="000547FB" w:rsidP="000547F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7BD27" w14:textId="1D3ED183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0BC0510C" w14:textId="77777777" w:rsidR="000547FB" w:rsidRPr="00657820" w:rsidRDefault="000547FB" w:rsidP="000547F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F1DE99" w14:textId="037468D0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8F577FD" w14:textId="77777777" w:rsidR="000547FB" w:rsidRPr="00657820" w:rsidRDefault="000547FB" w:rsidP="000547F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08E7AC" w14:textId="66A4AF46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CAC8541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80EB4D" w14:textId="559FC156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550,000</w:t>
            </w:r>
          </w:p>
        </w:tc>
        <w:tc>
          <w:tcPr>
            <w:tcW w:w="90" w:type="dxa"/>
          </w:tcPr>
          <w:p w14:paraId="09CFB6E7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A86BCD" w14:textId="63240A07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550,000</w:t>
            </w:r>
          </w:p>
        </w:tc>
      </w:tr>
      <w:tr w:rsidR="000547FB" w:rsidRPr="00657820" w14:paraId="08392242" w14:textId="77777777" w:rsidTr="0072672F">
        <w:trPr>
          <w:trHeight w:val="234"/>
        </w:trPr>
        <w:tc>
          <w:tcPr>
            <w:tcW w:w="2880" w:type="dxa"/>
          </w:tcPr>
          <w:p w14:paraId="1C78B96D" w14:textId="77777777" w:rsidR="000547FB" w:rsidRPr="00657820" w:rsidRDefault="000547FB" w:rsidP="000547FB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5E6E524D" w14:textId="77777777" w:rsidR="000547FB" w:rsidRPr="00657820" w:rsidRDefault="000547FB" w:rsidP="000547F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84DA8" w14:textId="6BECED0D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7FF45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F8E0B8" w14:textId="0AC5D86D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1C6D7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5F156" w14:textId="2CE5EC73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831CE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2B8333" w14:textId="2C7F8B3E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533C9" w14:textId="77777777" w:rsidR="000547FB" w:rsidRPr="00657820" w:rsidRDefault="000547FB" w:rsidP="000547F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09451" w14:textId="4A6B76D2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0536A94B" w14:textId="77777777" w:rsidR="000547FB" w:rsidRPr="00657820" w:rsidRDefault="000547FB" w:rsidP="000547F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0948C3" w14:textId="684785C8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249,999</w:t>
            </w:r>
          </w:p>
        </w:tc>
      </w:tr>
      <w:tr w:rsidR="000547FB" w:rsidRPr="00657820" w14:paraId="033D9EE1" w14:textId="77777777" w:rsidTr="0072672F">
        <w:trPr>
          <w:trHeight w:val="234"/>
        </w:trPr>
        <w:tc>
          <w:tcPr>
            <w:tcW w:w="2880" w:type="dxa"/>
          </w:tcPr>
          <w:p w14:paraId="12E3E10C" w14:textId="77777777" w:rsidR="000547FB" w:rsidRPr="00657820" w:rsidRDefault="000547FB" w:rsidP="000547FB">
            <w:pPr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4B3D3D22" w14:textId="77777777" w:rsidR="000547FB" w:rsidRPr="00657820" w:rsidRDefault="000547FB" w:rsidP="000547F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F2EE7" w14:textId="7B4EF1D9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96F675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9DC97" w14:textId="7116EF34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070E2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C77ABF" w14:textId="764333D2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CD9C3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AE8A7" w14:textId="05E88A83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BC2E33" w14:textId="77777777" w:rsidR="000547FB" w:rsidRPr="00657820" w:rsidRDefault="000547FB" w:rsidP="000547F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54B12" w14:textId="4BC1935A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86,964</w:t>
            </w:r>
          </w:p>
        </w:tc>
        <w:tc>
          <w:tcPr>
            <w:tcW w:w="90" w:type="dxa"/>
            <w:vAlign w:val="bottom"/>
          </w:tcPr>
          <w:p w14:paraId="0F5DC4A3" w14:textId="77777777" w:rsidR="000547FB" w:rsidRPr="00657820" w:rsidRDefault="000547FB" w:rsidP="000547F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D658D" w14:textId="3DB6CADC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81,744</w:t>
            </w:r>
          </w:p>
        </w:tc>
      </w:tr>
      <w:tr w:rsidR="000547FB" w:rsidRPr="00657820" w14:paraId="1E156B25" w14:textId="77777777" w:rsidTr="0072672F">
        <w:trPr>
          <w:trHeight w:val="234"/>
        </w:trPr>
        <w:tc>
          <w:tcPr>
            <w:tcW w:w="2880" w:type="dxa"/>
          </w:tcPr>
          <w:p w14:paraId="6E04CA3E" w14:textId="77777777" w:rsidR="000547FB" w:rsidRPr="00657820" w:rsidRDefault="000547FB" w:rsidP="000547FB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48CFA8AF" w14:textId="77777777" w:rsidR="000547FB" w:rsidRPr="00657820" w:rsidRDefault="000547FB" w:rsidP="000547F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870B3A" w14:textId="1EA101DA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4C69F1E" w14:textId="77777777" w:rsidR="000547FB" w:rsidRPr="00657820" w:rsidRDefault="000547FB" w:rsidP="000547F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D2FCB8" w14:textId="0E551D29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335E8E0" w14:textId="77777777" w:rsidR="000547FB" w:rsidRPr="00657820" w:rsidRDefault="000547FB" w:rsidP="000547F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339E89" w14:textId="1AE9F63C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55BA58" w14:textId="77777777" w:rsidR="000547FB" w:rsidRPr="00657820" w:rsidRDefault="000547FB" w:rsidP="000547FB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AB43C" w14:textId="075BD5F3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5413BB5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9C8DC3" w14:textId="7D9F6047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1AF720BF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B00DFD" w14:textId="65C08E68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0547FB" w:rsidRPr="00657820" w14:paraId="2BCA8877" w14:textId="77777777" w:rsidTr="00BB4D7D">
        <w:tc>
          <w:tcPr>
            <w:tcW w:w="2880" w:type="dxa"/>
          </w:tcPr>
          <w:p w14:paraId="563F2C40" w14:textId="1F47F93A" w:rsidR="000547FB" w:rsidRPr="00657820" w:rsidRDefault="000547FB" w:rsidP="000547FB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0918344" w14:textId="77777777" w:rsidR="000547FB" w:rsidRPr="00657820" w:rsidRDefault="000547FB" w:rsidP="000547FB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65B6BE" w14:textId="21D0D0F4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753,993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209E91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701124" w14:textId="799ECFE5" w:rsidR="000547FB" w:rsidRPr="00657820" w:rsidRDefault="000547FB" w:rsidP="000547FB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753,993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4E8491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09D7E" w14:textId="543072F7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E6DD6B" w14:textId="77777777" w:rsidR="000547FB" w:rsidRPr="00657820" w:rsidRDefault="000547FB" w:rsidP="000547F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901E6" w14:textId="4593594F" w:rsidR="000547FB" w:rsidRPr="00657820" w:rsidRDefault="000547FB" w:rsidP="000547FB">
            <w:pPr>
              <w:ind w:left="-719" w:right="183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5ABEF3" w14:textId="77777777" w:rsidR="000547FB" w:rsidRPr="00657820" w:rsidRDefault="000547FB" w:rsidP="000547F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C6DC8" w14:textId="2FCDBE69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1,124,146</w:t>
            </w:r>
          </w:p>
        </w:tc>
        <w:tc>
          <w:tcPr>
            <w:tcW w:w="90" w:type="dxa"/>
            <w:vAlign w:val="bottom"/>
          </w:tcPr>
          <w:p w14:paraId="47EC7516" w14:textId="77777777" w:rsidR="000547FB" w:rsidRPr="00657820" w:rsidRDefault="000547FB" w:rsidP="000547FB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54A854" w14:textId="2E541B47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1,124,146</w:t>
            </w:r>
          </w:p>
        </w:tc>
      </w:tr>
      <w:tr w:rsidR="000547FB" w:rsidRPr="00657820" w14:paraId="7EBB6C24" w14:textId="77777777" w:rsidTr="0072672F">
        <w:trPr>
          <w:trHeight w:val="234"/>
        </w:trPr>
        <w:tc>
          <w:tcPr>
            <w:tcW w:w="2880" w:type="dxa"/>
          </w:tcPr>
          <w:p w14:paraId="3B83137D" w14:textId="77BA8158" w:rsidR="000547FB" w:rsidRPr="00657820" w:rsidRDefault="000547FB" w:rsidP="000547FB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2E8F7582" w14:textId="77777777" w:rsidR="000547FB" w:rsidRPr="00657820" w:rsidRDefault="000547FB" w:rsidP="000547FB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9BC08F" w14:textId="77777777" w:rsidR="000547FB" w:rsidRPr="00657820" w:rsidRDefault="000547FB" w:rsidP="000547F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23720F8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F8769B" w14:textId="77777777" w:rsidR="000547FB" w:rsidRPr="00657820" w:rsidRDefault="000547FB" w:rsidP="000547F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1EAC7BE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FD8DAE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83114E5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B5003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D394D1F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50636C" w14:textId="415C9FA9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2,061,109</w:t>
            </w:r>
          </w:p>
        </w:tc>
        <w:tc>
          <w:tcPr>
            <w:tcW w:w="90" w:type="dxa"/>
          </w:tcPr>
          <w:p w14:paraId="3902F2D0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29E177" w14:textId="08EC5A4A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2,055,889</w:t>
            </w:r>
          </w:p>
        </w:tc>
      </w:tr>
      <w:tr w:rsidR="000547FB" w:rsidRPr="00657820" w14:paraId="01F94450" w14:textId="77777777" w:rsidTr="0072672F">
        <w:tc>
          <w:tcPr>
            <w:tcW w:w="2880" w:type="dxa"/>
          </w:tcPr>
          <w:p w14:paraId="7730A014" w14:textId="3BC5DE04" w:rsidR="000547FB" w:rsidRPr="00657820" w:rsidRDefault="000547FB" w:rsidP="000547FB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90" w:type="dxa"/>
          </w:tcPr>
          <w:p w14:paraId="1F7A1AF9" w14:textId="77777777" w:rsidR="000547FB" w:rsidRPr="00657820" w:rsidRDefault="000547FB" w:rsidP="000547FB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9981A" w14:textId="77777777" w:rsidR="000547FB" w:rsidRPr="00657820" w:rsidRDefault="000547FB" w:rsidP="000547F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FFCE886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136AC" w14:textId="77777777" w:rsidR="000547FB" w:rsidRPr="00657820" w:rsidRDefault="000547FB" w:rsidP="000547FB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4B1DBB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06015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132D49A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130304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2679FF2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6FEB8A" w14:textId="18346409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(198,583)</w:t>
            </w:r>
          </w:p>
        </w:tc>
        <w:tc>
          <w:tcPr>
            <w:tcW w:w="90" w:type="dxa"/>
          </w:tcPr>
          <w:p w14:paraId="1CAC0B2A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511D1" w14:textId="22D08F4D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(198,583)</w:t>
            </w:r>
          </w:p>
        </w:tc>
      </w:tr>
      <w:tr w:rsidR="000547FB" w:rsidRPr="00657820" w14:paraId="5603B926" w14:textId="77777777" w:rsidTr="0072672F">
        <w:trPr>
          <w:trHeight w:val="234"/>
        </w:trPr>
        <w:tc>
          <w:tcPr>
            <w:tcW w:w="2880" w:type="dxa"/>
          </w:tcPr>
          <w:p w14:paraId="52BE6C2E" w14:textId="77777777" w:rsidR="000547FB" w:rsidRPr="00657820" w:rsidRDefault="000547FB" w:rsidP="000547F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E49069D" w14:textId="77777777" w:rsidR="000547FB" w:rsidRPr="00657820" w:rsidRDefault="000547FB" w:rsidP="000547FB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FA715" w14:textId="77777777" w:rsidR="000547FB" w:rsidRPr="00657820" w:rsidRDefault="000547FB" w:rsidP="000547FB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C096F6C" w14:textId="77777777" w:rsidR="000547FB" w:rsidRPr="00657820" w:rsidRDefault="000547FB" w:rsidP="000547FB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04752D" w14:textId="77777777" w:rsidR="000547FB" w:rsidRPr="00657820" w:rsidRDefault="000547FB" w:rsidP="000547FB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3102241" w14:textId="77777777" w:rsidR="000547FB" w:rsidRPr="00657820" w:rsidRDefault="000547FB" w:rsidP="000547F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EE876" w14:textId="77777777" w:rsidR="000547FB" w:rsidRPr="00657820" w:rsidRDefault="000547FB" w:rsidP="000547F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28D055" w14:textId="77777777" w:rsidR="000547FB" w:rsidRPr="00657820" w:rsidRDefault="000547FB" w:rsidP="000547F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D2213" w14:textId="77777777" w:rsidR="000547FB" w:rsidRPr="00657820" w:rsidRDefault="000547FB" w:rsidP="000547F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A0FA89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82620" w14:textId="14FDABC7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  <w:tc>
          <w:tcPr>
            <w:tcW w:w="90" w:type="dxa"/>
          </w:tcPr>
          <w:p w14:paraId="5F9B509F" w14:textId="77777777" w:rsidR="000547FB" w:rsidRPr="00657820" w:rsidRDefault="000547FB" w:rsidP="000547F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0CA09" w14:textId="0D9AEE73" w:rsidR="000547FB" w:rsidRPr="00657820" w:rsidRDefault="000547FB" w:rsidP="000547F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1,857,306</w:t>
            </w:r>
          </w:p>
        </w:tc>
      </w:tr>
    </w:tbl>
    <w:p w14:paraId="459DD968" w14:textId="036D7388" w:rsidR="00D66984" w:rsidRPr="00657820" w:rsidRDefault="00EC57B2" w:rsidP="00D66984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C6D3B" w:rsidRPr="0065782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CC70CD" w:rsidRPr="00657820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66984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6698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855"/>
        <w:gridCol w:w="819"/>
        <w:gridCol w:w="936"/>
        <w:gridCol w:w="919"/>
        <w:gridCol w:w="881"/>
        <w:gridCol w:w="828"/>
      </w:tblGrid>
      <w:tr w:rsidR="00D66984" w:rsidRPr="00657820" w14:paraId="48649EEC" w14:textId="77777777" w:rsidTr="00B23D48">
        <w:tc>
          <w:tcPr>
            <w:tcW w:w="9378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53AA53FB" w14:textId="77777777" w:rsidR="00D66984" w:rsidRPr="00657820" w:rsidRDefault="00D66984" w:rsidP="000D313F">
            <w:pPr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ล้านบาท)</w:t>
            </w:r>
          </w:p>
        </w:tc>
      </w:tr>
      <w:tr w:rsidR="00D66984" w:rsidRPr="00657820" w14:paraId="2917FBC6" w14:textId="77777777" w:rsidTr="00496A6F">
        <w:tc>
          <w:tcPr>
            <w:tcW w:w="4140" w:type="dxa"/>
            <w:tcBorders>
              <w:left w:val="nil"/>
              <w:right w:val="nil"/>
            </w:tcBorders>
            <w:vAlign w:val="bottom"/>
          </w:tcPr>
          <w:p w14:paraId="57319C4C" w14:textId="5E009A82" w:rsidR="00D66984" w:rsidRPr="00657820" w:rsidRDefault="00D66984" w:rsidP="000D313F">
            <w:pP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57D406" w14:textId="1BB48549" w:rsidR="00D66984" w:rsidRPr="00657820" w:rsidRDefault="00D66984" w:rsidP="00F56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สัดส่วนที่ถือ</w:t>
            </w:r>
            <w:r w:rsidR="00F56422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โดยส่วนได้เสียที่</w:t>
            </w:r>
            <w:r w:rsidR="00F56422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ไม่มีอำนาจควบคุม</w:t>
            </w:r>
          </w:p>
        </w:tc>
        <w:tc>
          <w:tcPr>
            <w:tcW w:w="18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6DCB70" w14:textId="267D39E0" w:rsidR="00D66984" w:rsidRPr="00657820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ส่วนได้เสียที่</w:t>
            </w:r>
            <w:r w:rsidR="00C64F08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  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ไม่มีอำนาจควบคุม</w:t>
            </w:r>
            <w:r w:rsidR="00C64F08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ในบริษัทย่อยสะสม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B118F9" w14:textId="2E40FEAB" w:rsidR="00D66984" w:rsidRPr="00657820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กำไรที่แบ่งให้กับส่วนได้เสียที่</w:t>
            </w:r>
            <w:r w:rsidR="00C64F08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ไม่มีอำนาจควบคุม</w:t>
            </w:r>
            <w:r w:rsidR="00C64F08"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   </w:t>
            </w: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ในบริษัทย่อยในระหว่างปี</w:t>
            </w:r>
          </w:p>
        </w:tc>
      </w:tr>
      <w:tr w:rsidR="00AC3639" w:rsidRPr="00657820" w14:paraId="28CD697C" w14:textId="77777777" w:rsidTr="00496A6F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</w:tcPr>
          <w:p w14:paraId="1822A350" w14:textId="5E50D4CD" w:rsidR="00AC3639" w:rsidRPr="00657820" w:rsidRDefault="00AC3639" w:rsidP="00AC3639">
            <w:pP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บริษัท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F960" w14:textId="120E2F5E" w:rsidR="00AC3639" w:rsidRPr="00657820" w:rsidRDefault="00AC3639" w:rsidP="00AC363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2566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8C06" w14:textId="28294E28" w:rsidR="00AC3639" w:rsidRPr="00657820" w:rsidRDefault="00AC3639" w:rsidP="00AC363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AC35" w14:textId="7C8346C9" w:rsidR="00AC3639" w:rsidRPr="00657820" w:rsidRDefault="00AC3639" w:rsidP="00AC363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218E" w14:textId="49EB4081" w:rsidR="00AC3639" w:rsidRPr="00657820" w:rsidRDefault="00AC3639" w:rsidP="00AC363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62F" w14:textId="6B6951BB" w:rsidR="00AC3639" w:rsidRPr="00657820" w:rsidRDefault="00AC3639" w:rsidP="00AC363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DB7F" w14:textId="13442F85" w:rsidR="00AC3639" w:rsidRPr="00657820" w:rsidRDefault="00AC3639" w:rsidP="00AC363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4"/>
                <w:sz w:val="28"/>
              </w:rPr>
              <w:t>2565</w:t>
            </w:r>
          </w:p>
        </w:tc>
      </w:tr>
      <w:tr w:rsidR="00D73B18" w:rsidRPr="00657820" w14:paraId="146FB484" w14:textId="77777777" w:rsidTr="00496A6F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E0097" w14:textId="382C5F6A" w:rsidR="00D73B18" w:rsidRPr="00657820" w:rsidRDefault="00D73B18" w:rsidP="00D73B18">
            <w:pPr>
              <w:ind w:left="162" w:right="-108" w:hanging="276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B898303" w14:textId="3B24E7B2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573E1FB" w14:textId="11D96C56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B1367E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E847795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3AEC79FA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1D104690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73B18" w:rsidRPr="00657820" w14:paraId="7CC6712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DC72D2" w14:textId="48EAC30F" w:rsidR="00D73B18" w:rsidRPr="00657820" w:rsidRDefault="00D73B18" w:rsidP="00D73B18">
            <w:pPr>
              <w:ind w:left="162" w:right="-108" w:hanging="276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2DA62E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724CD58D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A96DD3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6E6F338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</w:tcPr>
          <w:p w14:paraId="450D94B1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350E32FA" w14:textId="77777777" w:rsidR="00D73B18" w:rsidRPr="00657820" w:rsidRDefault="00D73B18" w:rsidP="00D73B18">
            <w:pP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E150D" w:rsidRPr="00657820" w14:paraId="14BD45E7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6CFA41" w14:textId="77777777" w:rsidR="004E150D" w:rsidRPr="00657820" w:rsidRDefault="004E150D" w:rsidP="004E150D">
            <w:pPr>
              <w:ind w:left="162" w:right="-108" w:hanging="6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96256" w14:textId="729B0EE9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451A" w14:textId="05C62B19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DB156" w14:textId="23F3E02B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9279A" w14:textId="03BD3965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12659" w14:textId="650CD668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C17A24" w:rsidRPr="00657820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8F149" w14:textId="6EB4A966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(4)</w:t>
            </w:r>
          </w:p>
        </w:tc>
      </w:tr>
      <w:tr w:rsidR="004E150D" w:rsidRPr="00657820" w14:paraId="107E26A4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0529A6" w14:textId="6F931C10" w:rsidR="004E150D" w:rsidRPr="00657820" w:rsidRDefault="004E150D" w:rsidP="004E150D">
            <w:pPr>
              <w:ind w:left="162" w:right="-108" w:hanging="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BE9E" w14:textId="7B718419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69E0" w14:textId="4C614C7E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6BE0" w14:textId="00026301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531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53E5F" w14:textId="3D505CAD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566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6C616" w14:textId="2A358537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(3</w:t>
            </w:r>
            <w:r w:rsidR="00C17A24" w:rsidRPr="00657820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A1255" w14:textId="0A834F25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(21)</w:t>
            </w:r>
          </w:p>
        </w:tc>
      </w:tr>
      <w:tr w:rsidR="004E150D" w:rsidRPr="00657820" w14:paraId="582BEACF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8AAF96" w14:textId="78174A1A" w:rsidR="004E150D" w:rsidRPr="00657820" w:rsidRDefault="004E150D" w:rsidP="004E150D">
            <w:pPr>
              <w:ind w:left="162" w:right="-108" w:hanging="276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ED126" w14:textId="77777777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A9FD4" w14:textId="77777777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2801F" w14:textId="77777777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A2C0F" w14:textId="77777777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70B90C98" w14:textId="77777777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0625188F" w14:textId="77777777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E150D" w:rsidRPr="00657820" w14:paraId="3F27BB12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BDE45" w14:textId="77777777" w:rsidR="004E150D" w:rsidRPr="00657820" w:rsidRDefault="004E150D" w:rsidP="004E150D">
            <w:pPr>
              <w:ind w:left="162" w:right="-108" w:hanging="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 xml:space="preserve">บริษัท พระแสงกรีน พาวเวอร์ จำกัด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AB317" w14:textId="2301EA82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51C6" w14:textId="2C3E9B99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ED94B" w14:textId="2210A6F9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54428F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2ED36" w14:textId="5515A213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54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vAlign w:val="center"/>
          </w:tcPr>
          <w:p w14:paraId="4532F7B9" w14:textId="4FE087CB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4428F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14:paraId="4F565C82" w14:textId="48CCBD6A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E150D" w:rsidRPr="00657820" w14:paraId="2BF78E4F" w14:textId="77777777" w:rsidTr="00D73B1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507A3D" w14:textId="77777777" w:rsidR="004E150D" w:rsidRPr="00657820" w:rsidRDefault="004E150D" w:rsidP="004E150D">
            <w:pPr>
              <w:ind w:left="162" w:right="-108" w:hanging="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เอ็นเนอร์ยี รีโวลูชั่น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E6A3A" w14:textId="3AC3C5FC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F468" w14:textId="5E997D4C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229B" w14:textId="30D874B0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A7291" w14:textId="6AF00EE6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A11D8" w14:textId="35E803E8" w:rsidR="004E150D" w:rsidRPr="00657820" w:rsidRDefault="0053501C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B7E42" w14:textId="0C5FB1A3" w:rsidR="004E150D" w:rsidRPr="00657820" w:rsidRDefault="004E150D" w:rsidP="007B7F5E">
            <w:pPr>
              <w:ind w:right="-1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</w:tr>
    </w:tbl>
    <w:p w14:paraId="523672F9" w14:textId="77777777" w:rsidR="00D97C8B" w:rsidRPr="00657820" w:rsidRDefault="00D97C8B" w:rsidP="00F5642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31B287E" w14:textId="4F42D6C7" w:rsidR="00D66984" w:rsidRPr="00657820" w:rsidRDefault="00D66984" w:rsidP="00F5642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lastRenderedPageBreak/>
        <w:t>ข้อมูล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tbl>
      <w:tblPr>
        <w:tblW w:w="93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58"/>
        <w:gridCol w:w="708"/>
        <w:gridCol w:w="709"/>
        <w:gridCol w:w="709"/>
        <w:gridCol w:w="709"/>
        <w:gridCol w:w="708"/>
        <w:gridCol w:w="709"/>
        <w:gridCol w:w="740"/>
        <w:gridCol w:w="819"/>
      </w:tblGrid>
      <w:tr w:rsidR="003E70B0" w:rsidRPr="00657820" w14:paraId="6163AE8F" w14:textId="2E503887" w:rsidTr="003E70B0">
        <w:trPr>
          <w:trHeight w:val="243"/>
        </w:trPr>
        <w:tc>
          <w:tcPr>
            <w:tcW w:w="4975" w:type="dxa"/>
            <w:gridSpan w:val="3"/>
            <w:shd w:val="clear" w:color="auto" w:fill="auto"/>
            <w:vAlign w:val="bottom"/>
          </w:tcPr>
          <w:p w14:paraId="3605CAFD" w14:textId="26624F8F" w:rsidR="003E70B0" w:rsidRPr="00657820" w:rsidRDefault="003E70B0" w:rsidP="009561A4">
            <w:pPr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สรุปรายการฐานะทางการเงิน</w:t>
            </w:r>
          </w:p>
        </w:tc>
        <w:tc>
          <w:tcPr>
            <w:tcW w:w="1418" w:type="dxa"/>
            <w:gridSpan w:val="2"/>
          </w:tcPr>
          <w:p w14:paraId="7C520F00" w14:textId="259E29E6" w:rsidR="003E70B0" w:rsidRPr="00657820" w:rsidRDefault="003E70B0" w:rsidP="000D313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491066" w14:textId="6D6950EA" w:rsidR="003E70B0" w:rsidRPr="00657820" w:rsidRDefault="003E70B0" w:rsidP="000D313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598A735" w14:textId="77777777" w:rsidR="003E70B0" w:rsidRPr="00657820" w:rsidRDefault="003E70B0" w:rsidP="000D313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ล้านบาท)</w:t>
            </w:r>
          </w:p>
        </w:tc>
      </w:tr>
      <w:tr w:rsidR="003E70B0" w:rsidRPr="00657820" w14:paraId="4C9559BA" w14:textId="3C56D918" w:rsidTr="003E70B0">
        <w:tc>
          <w:tcPr>
            <w:tcW w:w="3558" w:type="dxa"/>
            <w:shd w:val="clear" w:color="auto" w:fill="auto"/>
          </w:tcPr>
          <w:p w14:paraId="482C9C49" w14:textId="77777777" w:rsidR="003E70B0" w:rsidRPr="00657820" w:rsidRDefault="003E70B0" w:rsidP="000D313F">
            <w:pPr>
              <w:ind w:right="3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9F3495" w14:textId="406F1D43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แซม</w:t>
            </w:r>
          </w:p>
          <w:p w14:paraId="45E62178" w14:textId="01C25701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วอเตอร์</w:t>
            </w:r>
          </w:p>
          <w:p w14:paraId="72746B6B" w14:textId="74B103A7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ซัพพลาย จำกัด</w:t>
            </w:r>
          </w:p>
        </w:tc>
        <w:tc>
          <w:tcPr>
            <w:tcW w:w="1418" w:type="dxa"/>
            <w:gridSpan w:val="2"/>
            <w:vAlign w:val="bottom"/>
          </w:tcPr>
          <w:p w14:paraId="3D48FAEB" w14:textId="3773DE25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749CBF9" w14:textId="731665B6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559" w:type="dxa"/>
            <w:gridSpan w:val="2"/>
            <w:vAlign w:val="bottom"/>
          </w:tcPr>
          <w:p w14:paraId="4508A3A0" w14:textId="7094BD76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เอ็นเนอร์ยี่</w:t>
            </w:r>
          </w:p>
          <w:p w14:paraId="3ECFFFCE" w14:textId="6B33E1EC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รีโวลูชั่น จำกัด</w:t>
            </w:r>
          </w:p>
        </w:tc>
      </w:tr>
      <w:tr w:rsidR="004E150D" w:rsidRPr="00657820" w14:paraId="06F8E592" w14:textId="6FE910BF" w:rsidTr="00174C41">
        <w:tc>
          <w:tcPr>
            <w:tcW w:w="3558" w:type="dxa"/>
            <w:shd w:val="clear" w:color="auto" w:fill="auto"/>
          </w:tcPr>
          <w:p w14:paraId="18A010E2" w14:textId="77777777" w:rsidR="004E150D" w:rsidRPr="00657820" w:rsidRDefault="004E150D" w:rsidP="004E15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FB47F8C" w14:textId="4E249D56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8E08B5" w14:textId="408AAE0A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709" w:type="dxa"/>
            <w:vAlign w:val="bottom"/>
          </w:tcPr>
          <w:p w14:paraId="1C7CB2A8" w14:textId="3ED78C22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9" w:type="dxa"/>
            <w:vAlign w:val="bottom"/>
          </w:tcPr>
          <w:p w14:paraId="201B00E2" w14:textId="0421AB75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F0E258" w14:textId="3D13C0AE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281499" w14:textId="1BEF06C2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76090DA1" w14:textId="2A68CD07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45CCB87" w14:textId="05AF360E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</w:tr>
      <w:tr w:rsidR="004E150D" w:rsidRPr="00657820" w14:paraId="6957C5FB" w14:textId="246AF39A" w:rsidTr="00174C41">
        <w:tc>
          <w:tcPr>
            <w:tcW w:w="3558" w:type="dxa"/>
            <w:shd w:val="clear" w:color="auto" w:fill="auto"/>
            <w:vAlign w:val="bottom"/>
          </w:tcPr>
          <w:p w14:paraId="158BB841" w14:textId="77777777" w:rsidR="004E150D" w:rsidRPr="00657820" w:rsidRDefault="004E150D" w:rsidP="004E150D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286184" w14:textId="0D7A471A" w:rsidR="004E150D" w:rsidRPr="00657820" w:rsidRDefault="00017FB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31DEDE" w14:textId="7248821A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24</w:t>
            </w:r>
          </w:p>
        </w:tc>
        <w:tc>
          <w:tcPr>
            <w:tcW w:w="709" w:type="dxa"/>
          </w:tcPr>
          <w:p w14:paraId="561D84BD" w14:textId="2D9613E9" w:rsidR="004E150D" w:rsidRPr="00657820" w:rsidRDefault="00017FB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50</w:t>
            </w:r>
          </w:p>
        </w:tc>
        <w:tc>
          <w:tcPr>
            <w:tcW w:w="709" w:type="dxa"/>
          </w:tcPr>
          <w:p w14:paraId="091CE890" w14:textId="208CE1A2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3FC34A" w14:textId="197B3B41" w:rsidR="004E150D" w:rsidRPr="00657820" w:rsidRDefault="000056E3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33C327" w14:textId="11337596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740" w:type="dxa"/>
            <w:shd w:val="clear" w:color="auto" w:fill="auto"/>
          </w:tcPr>
          <w:p w14:paraId="40848DD8" w14:textId="64088539" w:rsidR="004E150D" w:rsidRPr="00657820" w:rsidRDefault="000056E3" w:rsidP="004E150D">
            <w:pPr>
              <w:tabs>
                <w:tab w:val="decimal" w:pos="515"/>
              </w:tabs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58</w:t>
            </w:r>
          </w:p>
        </w:tc>
        <w:tc>
          <w:tcPr>
            <w:tcW w:w="819" w:type="dxa"/>
            <w:shd w:val="clear" w:color="auto" w:fill="auto"/>
          </w:tcPr>
          <w:p w14:paraId="38427A3A" w14:textId="3D6DA5A8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58</w:t>
            </w:r>
          </w:p>
        </w:tc>
      </w:tr>
      <w:tr w:rsidR="004E150D" w:rsidRPr="00657820" w14:paraId="59C0DC92" w14:textId="3A76ACC4" w:rsidTr="00174C41">
        <w:tc>
          <w:tcPr>
            <w:tcW w:w="3558" w:type="dxa"/>
            <w:shd w:val="clear" w:color="auto" w:fill="auto"/>
            <w:vAlign w:val="bottom"/>
          </w:tcPr>
          <w:p w14:paraId="67530FE3" w14:textId="77777777" w:rsidR="004E150D" w:rsidRPr="00657820" w:rsidRDefault="004E150D" w:rsidP="004E150D">
            <w:pPr>
              <w:ind w:right="-99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957245" w14:textId="065C8B2F" w:rsidR="004E150D" w:rsidRPr="00657820" w:rsidRDefault="00017FB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238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4DB61B" w14:textId="2EBF8810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288</w:t>
            </w:r>
          </w:p>
        </w:tc>
        <w:tc>
          <w:tcPr>
            <w:tcW w:w="709" w:type="dxa"/>
          </w:tcPr>
          <w:p w14:paraId="790FA23D" w14:textId="291C5CBB" w:rsidR="004E150D" w:rsidRPr="00657820" w:rsidRDefault="00017FB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879</w:t>
            </w:r>
          </w:p>
        </w:tc>
        <w:tc>
          <w:tcPr>
            <w:tcW w:w="709" w:type="dxa"/>
          </w:tcPr>
          <w:p w14:paraId="22CA1993" w14:textId="68013949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859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4FF928" w14:textId="068B308E" w:rsidR="004E150D" w:rsidRPr="00657820" w:rsidRDefault="000056E3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65B15" w14:textId="798BF078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128</w:t>
            </w:r>
          </w:p>
        </w:tc>
        <w:tc>
          <w:tcPr>
            <w:tcW w:w="740" w:type="dxa"/>
            <w:shd w:val="clear" w:color="auto" w:fill="auto"/>
          </w:tcPr>
          <w:p w14:paraId="1F761F58" w14:textId="35EBBADE" w:rsidR="004E150D" w:rsidRPr="00657820" w:rsidRDefault="000056E3" w:rsidP="004E150D">
            <w:pPr>
              <w:tabs>
                <w:tab w:val="decimal" w:pos="335"/>
              </w:tabs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819" w:type="dxa"/>
            <w:shd w:val="clear" w:color="auto" w:fill="auto"/>
          </w:tcPr>
          <w:p w14:paraId="119D4731" w14:textId="661A740F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4E150D" w:rsidRPr="00657820" w14:paraId="136E17AE" w14:textId="2238AC7D" w:rsidTr="00174C41">
        <w:tc>
          <w:tcPr>
            <w:tcW w:w="3558" w:type="dxa"/>
            <w:shd w:val="clear" w:color="auto" w:fill="auto"/>
            <w:vAlign w:val="bottom"/>
          </w:tcPr>
          <w:p w14:paraId="56DAA89A" w14:textId="77777777" w:rsidR="004E150D" w:rsidRPr="00657820" w:rsidRDefault="004E150D" w:rsidP="004E150D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82F470" w14:textId="44F5F29C" w:rsidR="004E150D" w:rsidRPr="00657820" w:rsidRDefault="00017FB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157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E83405" w14:textId="437DC9C0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173</w:t>
            </w:r>
          </w:p>
        </w:tc>
        <w:tc>
          <w:tcPr>
            <w:tcW w:w="709" w:type="dxa"/>
          </w:tcPr>
          <w:p w14:paraId="2FAEDAEF" w14:textId="3D5AB139" w:rsidR="004E150D" w:rsidRPr="00657820" w:rsidRDefault="00017FB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310</w:t>
            </w:r>
          </w:p>
        </w:tc>
        <w:tc>
          <w:tcPr>
            <w:tcW w:w="709" w:type="dxa"/>
          </w:tcPr>
          <w:p w14:paraId="4F984236" w14:textId="12D3F1F1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240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207AA9" w14:textId="3A41F561" w:rsidR="004E150D" w:rsidRPr="00657820" w:rsidRDefault="000056E3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0E6CDF" w14:textId="5D3F888C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740" w:type="dxa"/>
            <w:shd w:val="clear" w:color="auto" w:fill="auto"/>
          </w:tcPr>
          <w:p w14:paraId="2B4AB5F7" w14:textId="2F6CA45A" w:rsidR="004E150D" w:rsidRPr="00657820" w:rsidRDefault="000056E3" w:rsidP="004E150D">
            <w:pPr>
              <w:tabs>
                <w:tab w:val="decimal" w:pos="515"/>
              </w:tabs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C339F2B" w14:textId="715610A1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E150D" w:rsidRPr="00657820" w14:paraId="613E2C07" w14:textId="0F690228" w:rsidTr="00174C41">
        <w:tc>
          <w:tcPr>
            <w:tcW w:w="3558" w:type="dxa"/>
            <w:shd w:val="clear" w:color="auto" w:fill="auto"/>
            <w:vAlign w:val="bottom"/>
          </w:tcPr>
          <w:p w14:paraId="018F26C9" w14:textId="77777777" w:rsidR="004E150D" w:rsidRPr="00657820" w:rsidRDefault="004E150D" w:rsidP="004E150D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CFA5D0" w14:textId="201796D7" w:rsidR="004E150D" w:rsidRPr="00657820" w:rsidRDefault="00017FB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1910A1" w14:textId="7865EDA3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43</w:t>
            </w:r>
          </w:p>
        </w:tc>
        <w:tc>
          <w:tcPr>
            <w:tcW w:w="709" w:type="dxa"/>
          </w:tcPr>
          <w:p w14:paraId="5E2C46E4" w14:textId="03DFD69D" w:rsidR="004E150D" w:rsidRPr="00657820" w:rsidRDefault="00017FB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1E1E74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709" w:type="dxa"/>
          </w:tcPr>
          <w:p w14:paraId="36800E3E" w14:textId="4A840B75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9FBD71" w14:textId="0F6F5073" w:rsidR="004E150D" w:rsidRPr="00657820" w:rsidRDefault="000056E3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33606E" w14:textId="119B178E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740" w:type="dxa"/>
            <w:shd w:val="clear" w:color="auto" w:fill="auto"/>
          </w:tcPr>
          <w:p w14:paraId="219F95D0" w14:textId="75E9D208" w:rsidR="004E150D" w:rsidRPr="00657820" w:rsidRDefault="000056E3" w:rsidP="004E150D">
            <w:pPr>
              <w:tabs>
                <w:tab w:val="decimal" w:pos="335"/>
              </w:tabs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2430C5E" w14:textId="712283E8" w:rsidR="004E150D" w:rsidRPr="00657820" w:rsidRDefault="004E150D" w:rsidP="004E150D">
            <w:pPr>
              <w:tabs>
                <w:tab w:val="decimal" w:pos="498"/>
              </w:tabs>
              <w:ind w:right="-9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56C8A5F7" w14:textId="044DE457" w:rsidR="006C1CFE" w:rsidRPr="00657820" w:rsidRDefault="006C1C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tbl>
      <w:tblPr>
        <w:tblW w:w="93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10"/>
        <w:gridCol w:w="48"/>
        <w:gridCol w:w="672"/>
        <w:gridCol w:w="36"/>
        <w:gridCol w:w="709"/>
        <w:gridCol w:w="698"/>
        <w:gridCol w:w="11"/>
        <w:gridCol w:w="709"/>
        <w:gridCol w:w="708"/>
        <w:gridCol w:w="12"/>
        <w:gridCol w:w="697"/>
        <w:gridCol w:w="25"/>
        <w:gridCol w:w="715"/>
        <w:gridCol w:w="820"/>
      </w:tblGrid>
      <w:tr w:rsidR="003E70B0" w:rsidRPr="00657820" w14:paraId="71D0FF47" w14:textId="77777777" w:rsidTr="00174C41">
        <w:tc>
          <w:tcPr>
            <w:tcW w:w="4975" w:type="dxa"/>
            <w:gridSpan w:val="5"/>
            <w:shd w:val="clear" w:color="auto" w:fill="auto"/>
            <w:vAlign w:val="bottom"/>
          </w:tcPr>
          <w:p w14:paraId="2A16C96D" w14:textId="392544AE" w:rsidR="003E70B0" w:rsidRPr="00657820" w:rsidRDefault="003E70B0" w:rsidP="009561A4">
            <w:pPr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สรุปรายการกำไร</w:t>
            </w:r>
            <w:r w:rsidR="009B5104"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ขาดทุน</w:t>
            </w:r>
            <w:r w:rsidR="009B5104"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) </w:t>
            </w:r>
          </w:p>
        </w:tc>
        <w:tc>
          <w:tcPr>
            <w:tcW w:w="1418" w:type="dxa"/>
            <w:gridSpan w:val="3"/>
          </w:tcPr>
          <w:p w14:paraId="3CE77F14" w14:textId="3BAA1378" w:rsidR="003E70B0" w:rsidRPr="00657820" w:rsidRDefault="003E70B0" w:rsidP="000D313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473A1BDC" w14:textId="2316CDF2" w:rsidR="003E70B0" w:rsidRPr="00657820" w:rsidRDefault="003E70B0" w:rsidP="000D313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4096BCAD" w14:textId="77777777" w:rsidR="003E70B0" w:rsidRPr="00657820" w:rsidRDefault="003E70B0" w:rsidP="000D313F">
            <w:pPr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ล้านบาท)</w:t>
            </w:r>
          </w:p>
        </w:tc>
      </w:tr>
      <w:tr w:rsidR="003E70B0" w:rsidRPr="00657820" w14:paraId="231A8B28" w14:textId="77777777" w:rsidTr="00174C41">
        <w:tc>
          <w:tcPr>
            <w:tcW w:w="3558" w:type="dxa"/>
            <w:gridSpan w:val="2"/>
            <w:shd w:val="clear" w:color="auto" w:fill="auto"/>
          </w:tcPr>
          <w:p w14:paraId="1218C594" w14:textId="77777777" w:rsidR="003E70B0" w:rsidRPr="00657820" w:rsidRDefault="003E70B0" w:rsidP="000D313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614BC612" w14:textId="3650C316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แซม</w:t>
            </w:r>
          </w:p>
          <w:p w14:paraId="6D275E95" w14:textId="5358F410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วอเตอร์</w:t>
            </w:r>
          </w:p>
          <w:p w14:paraId="5B608B44" w14:textId="289EBF8D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ซัพพลาย จำกัด</w:t>
            </w:r>
          </w:p>
        </w:tc>
        <w:tc>
          <w:tcPr>
            <w:tcW w:w="1418" w:type="dxa"/>
            <w:gridSpan w:val="3"/>
            <w:vAlign w:val="bottom"/>
          </w:tcPr>
          <w:p w14:paraId="420AB1F6" w14:textId="0C6914D4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1417" w:type="dxa"/>
            <w:gridSpan w:val="3"/>
            <w:vAlign w:val="bottom"/>
          </w:tcPr>
          <w:p w14:paraId="21CB9B01" w14:textId="1802E4A8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560" w:type="dxa"/>
            <w:gridSpan w:val="3"/>
            <w:vAlign w:val="bottom"/>
          </w:tcPr>
          <w:p w14:paraId="64A1828F" w14:textId="2C94C8F7" w:rsidR="003E70B0" w:rsidRPr="00657820" w:rsidRDefault="003E70B0" w:rsidP="00967EC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เอ็นเนอร์ยี่         รีโวลูชั่น จำกัด</w:t>
            </w:r>
          </w:p>
        </w:tc>
      </w:tr>
      <w:tr w:rsidR="004E150D" w:rsidRPr="00657820" w14:paraId="05B7BA76" w14:textId="77777777" w:rsidTr="00174C41">
        <w:tc>
          <w:tcPr>
            <w:tcW w:w="3558" w:type="dxa"/>
            <w:gridSpan w:val="2"/>
            <w:shd w:val="clear" w:color="auto" w:fill="auto"/>
          </w:tcPr>
          <w:p w14:paraId="4C5943E3" w14:textId="77777777" w:rsidR="004E150D" w:rsidRPr="00657820" w:rsidRDefault="004E150D" w:rsidP="004E15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78E4AD0" w14:textId="5A705853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9" w:type="dxa"/>
            <w:vAlign w:val="bottom"/>
          </w:tcPr>
          <w:p w14:paraId="48D8BDE4" w14:textId="6C096A2A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709" w:type="dxa"/>
            <w:gridSpan w:val="2"/>
            <w:vAlign w:val="bottom"/>
          </w:tcPr>
          <w:p w14:paraId="04F96123" w14:textId="6A61F264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9" w:type="dxa"/>
            <w:vAlign w:val="bottom"/>
          </w:tcPr>
          <w:p w14:paraId="292430AA" w14:textId="6F8523CD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708" w:type="dxa"/>
            <w:vAlign w:val="bottom"/>
          </w:tcPr>
          <w:p w14:paraId="3DF9B3BD" w14:textId="471E9E3F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09" w:type="dxa"/>
            <w:gridSpan w:val="2"/>
            <w:vAlign w:val="bottom"/>
          </w:tcPr>
          <w:p w14:paraId="2F712052" w14:textId="09E83684" w:rsidR="004E150D" w:rsidRPr="00657820" w:rsidRDefault="004E150D" w:rsidP="004E15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740" w:type="dxa"/>
            <w:gridSpan w:val="2"/>
            <w:vAlign w:val="bottom"/>
          </w:tcPr>
          <w:p w14:paraId="59CF0931" w14:textId="6A2D597B" w:rsidR="004E150D" w:rsidRPr="00657820" w:rsidRDefault="004E150D" w:rsidP="004E150D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820" w:type="dxa"/>
            <w:vAlign w:val="bottom"/>
          </w:tcPr>
          <w:p w14:paraId="76A07BBB" w14:textId="3300C828" w:rsidR="004E150D" w:rsidRPr="00657820" w:rsidRDefault="004E150D" w:rsidP="004E150D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</w:tr>
      <w:tr w:rsidR="004E150D" w:rsidRPr="00657820" w14:paraId="64C9716C" w14:textId="77777777" w:rsidTr="00174C41">
        <w:tc>
          <w:tcPr>
            <w:tcW w:w="3558" w:type="dxa"/>
            <w:gridSpan w:val="2"/>
            <w:shd w:val="clear" w:color="auto" w:fill="auto"/>
          </w:tcPr>
          <w:p w14:paraId="7478E85A" w14:textId="77777777" w:rsidR="004E150D" w:rsidRPr="00657820" w:rsidRDefault="004E150D" w:rsidP="004E150D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14:paraId="5D76BA55" w14:textId="69EA9544" w:rsidR="004E150D" w:rsidRPr="00657820" w:rsidRDefault="000056E3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73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D72F9D" w14:textId="2ABAFBAF" w:rsidR="004E150D" w:rsidRPr="00657820" w:rsidRDefault="004E150D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53</w:t>
            </w:r>
          </w:p>
        </w:tc>
        <w:tc>
          <w:tcPr>
            <w:tcW w:w="709" w:type="dxa"/>
            <w:gridSpan w:val="2"/>
          </w:tcPr>
          <w:p w14:paraId="7EACF3EF" w14:textId="1286A47D" w:rsidR="004E150D" w:rsidRPr="00657820" w:rsidRDefault="000056E3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709" w:type="dxa"/>
          </w:tcPr>
          <w:p w14:paraId="79956048" w14:textId="6B3739F1" w:rsidR="004E150D" w:rsidRPr="00657820" w:rsidRDefault="004E150D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73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4A609F" w14:textId="56B5E127" w:rsidR="004E150D" w:rsidRPr="00657820" w:rsidRDefault="00B8538C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0696B49" w14:textId="49B29EC1" w:rsidR="004E150D" w:rsidRPr="00657820" w:rsidRDefault="004E150D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  <w:tc>
          <w:tcPr>
            <w:tcW w:w="740" w:type="dxa"/>
            <w:gridSpan w:val="2"/>
            <w:shd w:val="clear" w:color="auto" w:fill="auto"/>
          </w:tcPr>
          <w:p w14:paraId="2643D2BE" w14:textId="330BEF2D" w:rsidR="004E150D" w:rsidRPr="00657820" w:rsidRDefault="00B8538C" w:rsidP="004E150D">
            <w:pPr>
              <w:tabs>
                <w:tab w:val="decimal" w:pos="599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</w:tcPr>
          <w:p w14:paraId="12F8906D" w14:textId="120C87EC" w:rsidR="004E150D" w:rsidRPr="00657820" w:rsidRDefault="004E150D" w:rsidP="004E150D">
            <w:pPr>
              <w:tabs>
                <w:tab w:val="decimal" w:pos="792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E150D" w:rsidRPr="00657820" w14:paraId="0A529BC9" w14:textId="77777777" w:rsidTr="00174C41">
        <w:tc>
          <w:tcPr>
            <w:tcW w:w="3558" w:type="dxa"/>
            <w:gridSpan w:val="2"/>
            <w:shd w:val="clear" w:color="auto" w:fill="auto"/>
          </w:tcPr>
          <w:p w14:paraId="1F11358C" w14:textId="3D7DAB1E" w:rsidR="004E150D" w:rsidRPr="00657820" w:rsidRDefault="004E150D" w:rsidP="004E150D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กำไร (ขาดทุน)</w:t>
            </w: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14:paraId="723FF241" w14:textId="661D37C6" w:rsidR="004E150D" w:rsidRPr="00657820" w:rsidRDefault="000056E3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3DA2DF" w14:textId="219AD58E" w:rsidR="004E150D" w:rsidRPr="00657820" w:rsidRDefault="004E150D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709" w:type="dxa"/>
            <w:gridSpan w:val="2"/>
          </w:tcPr>
          <w:p w14:paraId="2C6C1D04" w14:textId="160816B7" w:rsidR="004E150D" w:rsidRPr="00657820" w:rsidRDefault="000056E3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E1E74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709" w:type="dxa"/>
          </w:tcPr>
          <w:p w14:paraId="5853A3A2" w14:textId="3EF13CC2" w:rsidR="004E150D" w:rsidRPr="00657820" w:rsidRDefault="004E150D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(3)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9E1735" w14:textId="56165D73" w:rsidR="004E150D" w:rsidRPr="00657820" w:rsidRDefault="00B8538C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(4)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0ED300F" w14:textId="492710D5" w:rsidR="004E150D" w:rsidRPr="00657820" w:rsidRDefault="004E150D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740" w:type="dxa"/>
            <w:gridSpan w:val="2"/>
            <w:shd w:val="clear" w:color="auto" w:fill="auto"/>
          </w:tcPr>
          <w:p w14:paraId="6CFF6509" w14:textId="586F41A5" w:rsidR="004E150D" w:rsidRPr="00657820" w:rsidRDefault="00B8538C" w:rsidP="004E150D">
            <w:pPr>
              <w:tabs>
                <w:tab w:val="decimal" w:pos="599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  <w:tc>
          <w:tcPr>
            <w:tcW w:w="820" w:type="dxa"/>
            <w:shd w:val="clear" w:color="auto" w:fill="auto"/>
          </w:tcPr>
          <w:p w14:paraId="1CD3F45F" w14:textId="44AB9D1B" w:rsidR="004E150D" w:rsidRPr="00657820" w:rsidRDefault="004E150D" w:rsidP="004E150D">
            <w:pPr>
              <w:tabs>
                <w:tab w:val="decimal" w:pos="792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</w:tr>
      <w:tr w:rsidR="00AE2F60" w:rsidRPr="00657820" w14:paraId="5BB43225" w14:textId="77777777" w:rsidTr="00174C41">
        <w:tc>
          <w:tcPr>
            <w:tcW w:w="3558" w:type="dxa"/>
            <w:gridSpan w:val="2"/>
            <w:shd w:val="clear" w:color="auto" w:fill="auto"/>
          </w:tcPr>
          <w:p w14:paraId="450156B7" w14:textId="77777777" w:rsidR="00AE2F60" w:rsidRPr="00657820" w:rsidRDefault="00AE2F60" w:rsidP="004E150D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14:paraId="5F6893E7" w14:textId="77777777" w:rsidR="00AE2F60" w:rsidRPr="00657820" w:rsidRDefault="00AE2F60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FEF490" w14:textId="77777777" w:rsidR="00AE2F60" w:rsidRPr="00657820" w:rsidRDefault="00AE2F60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" w:type="dxa"/>
            <w:gridSpan w:val="2"/>
          </w:tcPr>
          <w:p w14:paraId="54F90483" w14:textId="77777777" w:rsidR="00AE2F60" w:rsidRPr="00657820" w:rsidRDefault="00AE2F60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" w:type="dxa"/>
          </w:tcPr>
          <w:p w14:paraId="702F0B60" w14:textId="77777777" w:rsidR="00AE2F60" w:rsidRPr="00657820" w:rsidRDefault="00AE2F60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D45065" w14:textId="77777777" w:rsidR="00AE2F60" w:rsidRPr="00657820" w:rsidRDefault="00AE2F60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71D0989" w14:textId="77777777" w:rsidR="00AE2F60" w:rsidRPr="00657820" w:rsidRDefault="00AE2F60" w:rsidP="004E150D">
            <w:pPr>
              <w:tabs>
                <w:tab w:val="decimal" w:pos="498"/>
              </w:tabs>
              <w:ind w:right="-9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0" w:type="dxa"/>
            <w:gridSpan w:val="2"/>
            <w:shd w:val="clear" w:color="auto" w:fill="auto"/>
          </w:tcPr>
          <w:p w14:paraId="00039441" w14:textId="77777777" w:rsidR="00AE2F60" w:rsidRPr="00657820" w:rsidRDefault="00AE2F60" w:rsidP="004E150D">
            <w:pPr>
              <w:tabs>
                <w:tab w:val="decimal" w:pos="599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20" w:type="dxa"/>
            <w:shd w:val="clear" w:color="auto" w:fill="auto"/>
          </w:tcPr>
          <w:p w14:paraId="245B4008" w14:textId="77777777" w:rsidR="00AE2F60" w:rsidRPr="00657820" w:rsidRDefault="00AE2F60" w:rsidP="004E150D">
            <w:pPr>
              <w:tabs>
                <w:tab w:val="decimal" w:pos="792"/>
              </w:tabs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97C8B" w:rsidRPr="00657820" w14:paraId="03CC3972" w14:textId="77777777" w:rsidTr="003E70B0">
        <w:tc>
          <w:tcPr>
            <w:tcW w:w="4975" w:type="dxa"/>
            <w:gridSpan w:val="5"/>
            <w:shd w:val="clear" w:color="auto" w:fill="auto"/>
            <w:vAlign w:val="bottom"/>
          </w:tcPr>
          <w:p w14:paraId="5BDA37C7" w14:textId="0F26C40E" w:rsidR="00D97C8B" w:rsidRPr="00930C6D" w:rsidRDefault="00D97C8B" w:rsidP="00930C6D">
            <w:pPr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สรุปรายการกระแสเงินสด</w:t>
            </w:r>
          </w:p>
        </w:tc>
        <w:tc>
          <w:tcPr>
            <w:tcW w:w="1418" w:type="dxa"/>
            <w:gridSpan w:val="3"/>
          </w:tcPr>
          <w:p w14:paraId="1FE6C4D3" w14:textId="205880D7" w:rsidR="00D97C8B" w:rsidRPr="00930C6D" w:rsidRDefault="00D97C8B" w:rsidP="00930C6D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442" w:type="dxa"/>
            <w:gridSpan w:val="4"/>
            <w:vAlign w:val="bottom"/>
          </w:tcPr>
          <w:p w14:paraId="5D9AB6B7" w14:textId="55DD2524" w:rsidR="00D97C8B" w:rsidRPr="00930C6D" w:rsidRDefault="00D97C8B" w:rsidP="00930C6D">
            <w:pPr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535" w:type="dxa"/>
            <w:gridSpan w:val="2"/>
          </w:tcPr>
          <w:p w14:paraId="7739E9D3" w14:textId="77777777" w:rsidR="00D97C8B" w:rsidRPr="00930C6D" w:rsidRDefault="00D97C8B" w:rsidP="00930C6D">
            <w:pPr>
              <w:ind w:right="-9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หน่วย</w:t>
            </w: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: </w:t>
            </w:r>
            <w:r w:rsidRPr="00930C6D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ล้านบาท)</w:t>
            </w:r>
          </w:p>
        </w:tc>
      </w:tr>
      <w:tr w:rsidR="00D97C8B" w:rsidRPr="00657820" w14:paraId="665705FF" w14:textId="77777777" w:rsidTr="003E70B0">
        <w:trPr>
          <w:trHeight w:val="630"/>
        </w:trPr>
        <w:tc>
          <w:tcPr>
            <w:tcW w:w="3510" w:type="dxa"/>
            <w:shd w:val="clear" w:color="auto" w:fill="auto"/>
          </w:tcPr>
          <w:p w14:paraId="40EFE133" w14:textId="77777777" w:rsidR="00D97C8B" w:rsidRPr="00657820" w:rsidRDefault="00D97C8B" w:rsidP="000D313F">
            <w:pPr>
              <w:spacing w:line="320" w:lineRule="exact"/>
              <w:ind w:right="3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65" w:type="dxa"/>
            <w:gridSpan w:val="4"/>
            <w:vAlign w:val="bottom"/>
          </w:tcPr>
          <w:p w14:paraId="7BB3B5EF" w14:textId="22567909" w:rsidR="00D97C8B" w:rsidRPr="00657820" w:rsidRDefault="00D97C8B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แซม</w:t>
            </w:r>
          </w:p>
          <w:p w14:paraId="32D392CD" w14:textId="6A6E2123" w:rsidR="00D97C8B" w:rsidRPr="00657820" w:rsidRDefault="00D97C8B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วอเตอร์</w:t>
            </w:r>
          </w:p>
          <w:p w14:paraId="4D9F46C1" w14:textId="5DD0EAFB" w:rsidR="00D97C8B" w:rsidRPr="00657820" w:rsidRDefault="00D97C8B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ซัพพลาย จำกัด</w:t>
            </w:r>
          </w:p>
        </w:tc>
        <w:tc>
          <w:tcPr>
            <w:tcW w:w="1418" w:type="dxa"/>
            <w:gridSpan w:val="3"/>
            <w:vAlign w:val="bottom"/>
          </w:tcPr>
          <w:p w14:paraId="37E792E2" w14:textId="1F78143E" w:rsidR="00D97C8B" w:rsidRPr="00657820" w:rsidRDefault="00D97C8B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1442" w:type="dxa"/>
            <w:gridSpan w:val="4"/>
            <w:vAlign w:val="bottom"/>
          </w:tcPr>
          <w:p w14:paraId="726A4329" w14:textId="731997F5" w:rsidR="00D97C8B" w:rsidRPr="00657820" w:rsidRDefault="00D97C8B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535" w:type="dxa"/>
            <w:gridSpan w:val="2"/>
            <w:vAlign w:val="bottom"/>
          </w:tcPr>
          <w:p w14:paraId="4C43F691" w14:textId="58A849DA" w:rsidR="00D97C8B" w:rsidRPr="00657820" w:rsidRDefault="00D97C8B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 xml:space="preserve">บริษัท เอ็นเนอร์ยี่ 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รีโวลูชั่น จำกัด</w:t>
            </w:r>
          </w:p>
        </w:tc>
      </w:tr>
      <w:tr w:rsidR="004E150D" w:rsidRPr="00657820" w14:paraId="09067494" w14:textId="77777777" w:rsidTr="00174C41">
        <w:tc>
          <w:tcPr>
            <w:tcW w:w="3510" w:type="dxa"/>
            <w:shd w:val="clear" w:color="auto" w:fill="auto"/>
          </w:tcPr>
          <w:p w14:paraId="338DE200" w14:textId="77777777" w:rsidR="004E150D" w:rsidRPr="00657820" w:rsidRDefault="004E150D" w:rsidP="004E150D">
            <w:pPr>
              <w:spacing w:line="320" w:lineRule="exact"/>
              <w:ind w:right="-73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523F616" w14:textId="0B16B77E" w:rsidR="004E150D" w:rsidRPr="00657820" w:rsidRDefault="004E150D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45" w:type="dxa"/>
            <w:gridSpan w:val="2"/>
            <w:vAlign w:val="bottom"/>
          </w:tcPr>
          <w:p w14:paraId="2FA48CE6" w14:textId="53BF8915" w:rsidR="004E150D" w:rsidRPr="00657820" w:rsidRDefault="004E150D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698" w:type="dxa"/>
            <w:vAlign w:val="bottom"/>
          </w:tcPr>
          <w:p w14:paraId="396C75BF" w14:textId="5C8FE3B9" w:rsidR="004E150D" w:rsidRPr="00657820" w:rsidRDefault="004E150D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20" w:type="dxa"/>
            <w:gridSpan w:val="2"/>
            <w:vAlign w:val="bottom"/>
          </w:tcPr>
          <w:p w14:paraId="309C3281" w14:textId="5D0D9656" w:rsidR="004E150D" w:rsidRPr="00657820" w:rsidRDefault="004E150D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720" w:type="dxa"/>
            <w:gridSpan w:val="2"/>
            <w:vAlign w:val="bottom"/>
          </w:tcPr>
          <w:p w14:paraId="56BE2467" w14:textId="01A8CC7B" w:rsidR="004E150D" w:rsidRPr="00657820" w:rsidRDefault="004E150D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722" w:type="dxa"/>
            <w:gridSpan w:val="2"/>
            <w:vAlign w:val="bottom"/>
          </w:tcPr>
          <w:p w14:paraId="57875CE2" w14:textId="598502FA" w:rsidR="004E150D" w:rsidRPr="00657820" w:rsidRDefault="004E150D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715" w:type="dxa"/>
            <w:vAlign w:val="bottom"/>
          </w:tcPr>
          <w:p w14:paraId="31960CE0" w14:textId="4B68E231" w:rsidR="004E150D" w:rsidRPr="00657820" w:rsidRDefault="004E150D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820" w:type="dxa"/>
            <w:vAlign w:val="bottom"/>
          </w:tcPr>
          <w:p w14:paraId="6478CABC" w14:textId="77C20E3C" w:rsidR="004E150D" w:rsidRPr="00657820" w:rsidRDefault="004E150D" w:rsidP="00003E8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</w:tr>
      <w:tr w:rsidR="004E150D" w:rsidRPr="00657820" w14:paraId="6A30F136" w14:textId="77777777" w:rsidTr="0093452A">
        <w:trPr>
          <w:trHeight w:val="657"/>
        </w:trPr>
        <w:tc>
          <w:tcPr>
            <w:tcW w:w="3510" w:type="dxa"/>
            <w:shd w:val="clear" w:color="auto" w:fill="auto"/>
          </w:tcPr>
          <w:p w14:paraId="5E17C6ED" w14:textId="0216CC04" w:rsidR="007312CF" w:rsidRPr="00003E80" w:rsidRDefault="004E150D" w:rsidP="00003E80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กระแสเงินสด</w:t>
            </w:r>
            <w:r w:rsidR="002E756D" w:rsidRPr="00003E80">
              <w:rPr>
                <w:rFonts w:asciiTheme="majorBidi" w:eastAsia="Times New Roman" w:hAnsiTheme="majorBidi" w:cstheme="majorBidi"/>
                <w:sz w:val="28"/>
                <w:cs/>
              </w:rPr>
              <w:t>ได้มา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จาก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ใช้ไปใน)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  <w:p w14:paraId="57B302EB" w14:textId="7E8680ED" w:rsidR="004E150D" w:rsidRPr="00003E80" w:rsidRDefault="003D540F" w:rsidP="00003E80">
            <w:pPr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    </w:t>
            </w:r>
            <w:r w:rsidR="004E150D"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กิจกรรมดำเนินงาน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983D135" w14:textId="2ACB40B8" w:rsidR="004E150D" w:rsidRPr="00657820" w:rsidRDefault="00350224" w:rsidP="004E150D">
            <w:pPr>
              <w:tabs>
                <w:tab w:val="decimal" w:pos="42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20FD9DF2" w14:textId="3135F6EC" w:rsidR="004E150D" w:rsidRPr="00657820" w:rsidRDefault="004E150D" w:rsidP="004E150D">
            <w:pPr>
              <w:tabs>
                <w:tab w:val="decimal" w:pos="437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698" w:type="dxa"/>
            <w:vAlign w:val="bottom"/>
          </w:tcPr>
          <w:p w14:paraId="14ADF45B" w14:textId="17754058" w:rsidR="004E150D" w:rsidRPr="00657820" w:rsidRDefault="00350224" w:rsidP="004E150D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(25)</w:t>
            </w:r>
          </w:p>
        </w:tc>
        <w:tc>
          <w:tcPr>
            <w:tcW w:w="720" w:type="dxa"/>
            <w:gridSpan w:val="2"/>
            <w:vAlign w:val="bottom"/>
          </w:tcPr>
          <w:p w14:paraId="04FD914B" w14:textId="4661EBFE" w:rsidR="004E150D" w:rsidRPr="00657820" w:rsidRDefault="004E150D" w:rsidP="004E150D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(19)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CA10F87" w14:textId="65DD1109" w:rsidR="004E150D" w:rsidRPr="00657820" w:rsidRDefault="00DD60D0" w:rsidP="004E150D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</w:rPr>
              <w:t>9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09DD73E1" w14:textId="6F8BD7AD" w:rsidR="004E150D" w:rsidRPr="00657820" w:rsidRDefault="004E150D" w:rsidP="004E150D">
            <w:pPr>
              <w:tabs>
                <w:tab w:val="decimal" w:pos="369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16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4057CCE0" w14:textId="13264A62" w:rsidR="004E150D" w:rsidRPr="00657820" w:rsidRDefault="00350224" w:rsidP="004E150D">
            <w:pPr>
              <w:tabs>
                <w:tab w:val="decimal" w:pos="414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35B8CB0" w14:textId="740C4EC3" w:rsidR="004E150D" w:rsidRPr="00657820" w:rsidRDefault="004E150D" w:rsidP="004E150D">
            <w:pP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E150D" w:rsidRPr="00657820" w14:paraId="7973DFD1" w14:textId="77777777" w:rsidTr="0093452A">
        <w:trPr>
          <w:trHeight w:val="657"/>
        </w:trPr>
        <w:tc>
          <w:tcPr>
            <w:tcW w:w="3510" w:type="dxa"/>
            <w:shd w:val="clear" w:color="auto" w:fill="auto"/>
          </w:tcPr>
          <w:p w14:paraId="6581E98D" w14:textId="77777777" w:rsidR="009853E1" w:rsidRPr="00003E80" w:rsidRDefault="004E150D" w:rsidP="00003E80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กระแสเงินสดได้มาจาก 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ใช้ไปใน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  <w:p w14:paraId="5FB1B67A" w14:textId="26DE676B" w:rsidR="004E150D" w:rsidRPr="00003E80" w:rsidRDefault="009853E1" w:rsidP="00003E80">
            <w:pPr>
              <w:rPr>
                <w:rFonts w:asciiTheme="majorBidi" w:eastAsia="Times New Roman" w:hAnsiTheme="majorBidi" w:cstheme="majorBidi"/>
                <w:sz w:val="28"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   </w:t>
            </w:r>
            <w:r w:rsidR="004E150D" w:rsidRPr="00003E80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4E150D"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กิจกรรมลงทุน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FB23D9D" w14:textId="5EBC7DE0" w:rsidR="004E150D" w:rsidRPr="00657820" w:rsidRDefault="00350224" w:rsidP="004E150D">
            <w:pPr>
              <w:tabs>
                <w:tab w:val="decimal" w:pos="42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33F27AF7" w14:textId="2457A1E9" w:rsidR="004E150D" w:rsidRPr="00657820" w:rsidRDefault="004E150D" w:rsidP="004E150D">
            <w:pPr>
              <w:tabs>
                <w:tab w:val="decimal" w:pos="437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(14)</w:t>
            </w:r>
          </w:p>
        </w:tc>
        <w:tc>
          <w:tcPr>
            <w:tcW w:w="698" w:type="dxa"/>
            <w:vAlign w:val="bottom"/>
          </w:tcPr>
          <w:p w14:paraId="16035F58" w14:textId="2121EA44" w:rsidR="004E150D" w:rsidRPr="00657820" w:rsidRDefault="00350224" w:rsidP="004E150D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(47)</w:t>
            </w:r>
          </w:p>
        </w:tc>
        <w:tc>
          <w:tcPr>
            <w:tcW w:w="720" w:type="dxa"/>
            <w:gridSpan w:val="2"/>
            <w:vAlign w:val="bottom"/>
          </w:tcPr>
          <w:p w14:paraId="4D7F20D0" w14:textId="6C0EC1D4" w:rsidR="004E150D" w:rsidRPr="00657820" w:rsidRDefault="004E150D" w:rsidP="004E150D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86421C8" w14:textId="6CE1C1B3" w:rsidR="004E150D" w:rsidRPr="00657820" w:rsidRDefault="00350224" w:rsidP="004E150D">
            <w:pP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DD60D0" w:rsidRPr="00657820">
              <w:rPr>
                <w:rFonts w:asciiTheme="majorBidi" w:eastAsia="Times New Roman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3470DD82" w14:textId="7655C107" w:rsidR="004E150D" w:rsidRPr="00657820" w:rsidRDefault="004E150D" w:rsidP="004E150D">
            <w:pPr>
              <w:tabs>
                <w:tab w:val="decimal" w:pos="189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(6)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3D74EAC8" w14:textId="3F004E25" w:rsidR="004E150D" w:rsidRPr="00657820" w:rsidRDefault="00350224" w:rsidP="004E150D">
            <w:pPr>
              <w:tabs>
                <w:tab w:val="decimal" w:pos="414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95FC0CA" w14:textId="1F79F471" w:rsidR="004E150D" w:rsidRPr="00657820" w:rsidRDefault="004E150D" w:rsidP="004E150D">
            <w:pP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(22)</w:t>
            </w:r>
          </w:p>
        </w:tc>
      </w:tr>
      <w:tr w:rsidR="004E150D" w:rsidRPr="00657820" w14:paraId="14F09B64" w14:textId="77777777" w:rsidTr="0093452A">
        <w:trPr>
          <w:trHeight w:val="666"/>
        </w:trPr>
        <w:tc>
          <w:tcPr>
            <w:tcW w:w="3510" w:type="dxa"/>
            <w:shd w:val="clear" w:color="auto" w:fill="auto"/>
          </w:tcPr>
          <w:p w14:paraId="585634E7" w14:textId="185254DC" w:rsidR="004E150D" w:rsidRPr="00003E80" w:rsidRDefault="004E150D" w:rsidP="00003E80">
            <w:pPr>
              <w:ind w:left="147" w:hanging="147"/>
              <w:rPr>
                <w:rFonts w:asciiTheme="majorBidi" w:eastAsia="Times New Roman" w:hAnsiTheme="majorBidi" w:cstheme="majorBidi"/>
                <w:sz w:val="28"/>
              </w:rPr>
            </w:pP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กระแสเงินสด</w:t>
            </w:r>
            <w:r w:rsidR="002E756D" w:rsidRPr="00003E80">
              <w:rPr>
                <w:rFonts w:asciiTheme="majorBidi" w:eastAsia="Times New Roman" w:hAnsiTheme="majorBidi" w:cstheme="majorBidi"/>
                <w:sz w:val="28"/>
                <w:cs/>
              </w:rPr>
              <w:t>ได้มา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จาก</w:t>
            </w:r>
            <w:r w:rsidRPr="00003E80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003E80">
              <w:rPr>
                <w:rFonts w:asciiTheme="majorBidi" w:eastAsia="Times New Roman" w:hAnsiTheme="majorBidi" w:cstheme="majorBidi"/>
                <w:sz w:val="28"/>
                <w:cs/>
              </w:rPr>
              <w:t>ใช้ไปใน)</w:t>
            </w:r>
            <w:r w:rsidR="004D1F29"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                   </w:t>
            </w:r>
            <w:r w:rsidR="002E756D"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                                                </w:t>
            </w:r>
            <w:r w:rsidR="008F5BFE" w:rsidRPr="00003E80">
              <w:rPr>
                <w:rFonts w:asciiTheme="majorBidi" w:eastAsia="Times New Roman" w:hAnsiTheme="majorBidi" w:cstheme="majorBidi"/>
                <w:sz w:val="28"/>
              </w:rPr>
              <w:t xml:space="preserve">          </w:t>
            </w:r>
            <w:r w:rsidR="008F5BFE"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  </w:t>
            </w:r>
            <w:r w:rsidR="004D1F29"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  </w:t>
            </w:r>
            <w:r w:rsidR="0040274E" w:rsidRPr="00003E80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</w:t>
            </w:r>
            <w:r w:rsidR="00ED6A5B" w:rsidRPr="00003E80">
              <w:rPr>
                <w:rFonts w:asciiTheme="majorBidi" w:eastAsia="Times New Roman" w:hAnsiTheme="majorBidi" w:cstheme="majorBidi"/>
                <w:sz w:val="28"/>
              </w:rPr>
              <w:t xml:space="preserve">    </w:t>
            </w:r>
            <w:r w:rsidR="007D6C62" w:rsidRPr="00003E80">
              <w:rPr>
                <w:rFonts w:asciiTheme="majorBidi" w:eastAsia="Times New Roman" w:hAnsiTheme="majorBidi" w:cstheme="majorBidi"/>
                <w:sz w:val="28"/>
              </w:rPr>
              <w:t xml:space="preserve">    </w:t>
            </w:r>
            <w:r w:rsidR="00A07714" w:rsidRPr="00003E80">
              <w:rPr>
                <w:rFonts w:asciiTheme="majorBidi" w:eastAsia="Times New Roman" w:hAnsiTheme="majorBidi" w:cstheme="majorBidi"/>
                <w:sz w:val="28"/>
              </w:rPr>
              <w:t xml:space="preserve">          </w:t>
            </w:r>
            <w:r w:rsidR="00A07714" w:rsidRPr="00003E80">
              <w:rPr>
                <w:rFonts w:asciiTheme="majorBidi" w:eastAsia="Times New Roman" w:hAnsiTheme="majorBidi" w:cstheme="majorBidi"/>
                <w:sz w:val="28"/>
              </w:rPr>
              <w:br/>
              <w:t xml:space="preserve">   </w:t>
            </w:r>
            <w:r w:rsidR="008F5BFE" w:rsidRPr="00003E80">
              <w:rPr>
                <w:rFonts w:asciiTheme="majorBidi" w:eastAsia="Times New Roman" w:hAnsiTheme="majorBidi" w:cstheme="majorBidi"/>
                <w:sz w:val="28"/>
                <w:cs/>
              </w:rPr>
              <w:t>กิจกรรมลงทุน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E386126" w14:textId="79368E39" w:rsidR="004E150D" w:rsidRPr="00657820" w:rsidRDefault="00350224" w:rsidP="004E150D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(32)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53F3E9D6" w14:textId="66EF40C2" w:rsidR="004E150D" w:rsidRPr="00657820" w:rsidRDefault="004E150D" w:rsidP="004E150D">
            <w:pPr>
              <w:pBdr>
                <w:bottom w:val="single" w:sz="4" w:space="1" w:color="auto"/>
              </w:pBdr>
              <w:tabs>
                <w:tab w:val="decimal" w:pos="437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(35)</w:t>
            </w:r>
          </w:p>
        </w:tc>
        <w:tc>
          <w:tcPr>
            <w:tcW w:w="698" w:type="dxa"/>
            <w:vAlign w:val="bottom"/>
          </w:tcPr>
          <w:p w14:paraId="7410DD49" w14:textId="00568E12" w:rsidR="004E150D" w:rsidRPr="00657820" w:rsidRDefault="00350224" w:rsidP="004E150D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93</w:t>
            </w:r>
          </w:p>
        </w:tc>
        <w:tc>
          <w:tcPr>
            <w:tcW w:w="720" w:type="dxa"/>
            <w:gridSpan w:val="2"/>
            <w:vAlign w:val="bottom"/>
          </w:tcPr>
          <w:p w14:paraId="14BB83F1" w14:textId="578A340B" w:rsidR="004E150D" w:rsidRPr="00657820" w:rsidRDefault="004E150D" w:rsidP="004E150D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(1)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F5E9A79" w14:textId="27C40172" w:rsidR="004E150D" w:rsidRPr="00657820" w:rsidRDefault="00350224" w:rsidP="004E150D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(7)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7B58E4BA" w14:textId="3B31097B" w:rsidR="004E150D" w:rsidRPr="00657820" w:rsidRDefault="004E150D" w:rsidP="004E150D">
            <w:pPr>
              <w:pBdr>
                <w:bottom w:val="sing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(11)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38C637EC" w14:textId="09C2B24B" w:rsidR="004E150D" w:rsidRPr="00657820" w:rsidRDefault="00350224" w:rsidP="004E150D">
            <w:pPr>
              <w:pBdr>
                <w:bottom w:val="single" w:sz="4" w:space="1" w:color="auto"/>
              </w:pBdr>
              <w:tabs>
                <w:tab w:val="decimal" w:pos="234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75C247D" w14:textId="2AC66D53" w:rsidR="004E150D" w:rsidRPr="00657820" w:rsidRDefault="004E150D" w:rsidP="004E150D">
            <w:pPr>
              <w:pBdr>
                <w:bottom w:val="sing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E150D" w:rsidRPr="00657820" w14:paraId="472DD9B0" w14:textId="77777777" w:rsidTr="0093452A">
        <w:trPr>
          <w:trHeight w:val="666"/>
        </w:trPr>
        <w:tc>
          <w:tcPr>
            <w:tcW w:w="3510" w:type="dxa"/>
            <w:shd w:val="clear" w:color="auto" w:fill="auto"/>
          </w:tcPr>
          <w:p w14:paraId="6D8605D8" w14:textId="77777777" w:rsidR="004E150D" w:rsidRPr="00160ABA" w:rsidRDefault="004E150D" w:rsidP="00003E80">
            <w:pPr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เงินสดและรายการเทียบเท่า</w:t>
            </w:r>
          </w:p>
          <w:p w14:paraId="499B2A5A" w14:textId="77777777" w:rsidR="004E150D" w:rsidRPr="00657820" w:rsidRDefault="004E150D" w:rsidP="00003E80">
            <w:pPr>
              <w:ind w:left="129" w:firstLine="24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เงินสดเพิ่มขึ้น</w:t>
            </w: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(</w:t>
            </w: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ลดลง)</w:t>
            </w: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160AB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0B49456" w14:textId="07A64DC7" w:rsidR="004E150D" w:rsidRPr="00657820" w:rsidRDefault="00350224" w:rsidP="004E150D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</w:t>
            </w:r>
          </w:p>
        </w:tc>
        <w:tc>
          <w:tcPr>
            <w:tcW w:w="745" w:type="dxa"/>
            <w:gridSpan w:val="2"/>
            <w:shd w:val="clear" w:color="auto" w:fill="auto"/>
            <w:vAlign w:val="bottom"/>
          </w:tcPr>
          <w:p w14:paraId="0AAB98B0" w14:textId="6A6E8350" w:rsidR="004E150D" w:rsidRPr="00657820" w:rsidRDefault="004E150D" w:rsidP="004E150D">
            <w:pPr>
              <w:pBdr>
                <w:bottom w:val="double" w:sz="4" w:space="1" w:color="auto"/>
              </w:pBdr>
              <w:tabs>
                <w:tab w:val="decimal" w:pos="257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(24)</w:t>
            </w:r>
          </w:p>
        </w:tc>
        <w:tc>
          <w:tcPr>
            <w:tcW w:w="698" w:type="dxa"/>
            <w:vAlign w:val="bottom"/>
          </w:tcPr>
          <w:p w14:paraId="7928F135" w14:textId="23F6CBE6" w:rsidR="004E150D" w:rsidRPr="00657820" w:rsidRDefault="00350224" w:rsidP="004E150D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DD60D0" w:rsidRPr="0065782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1</w:t>
            </w:r>
          </w:p>
        </w:tc>
        <w:tc>
          <w:tcPr>
            <w:tcW w:w="720" w:type="dxa"/>
            <w:gridSpan w:val="2"/>
            <w:vAlign w:val="bottom"/>
          </w:tcPr>
          <w:p w14:paraId="2DACB2A2" w14:textId="2662B838" w:rsidR="004E150D" w:rsidRPr="00657820" w:rsidRDefault="004E150D" w:rsidP="004E150D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40D4B8F" w14:textId="25784CC8" w:rsidR="004E150D" w:rsidRPr="00657820" w:rsidRDefault="00350224" w:rsidP="004E150D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3D18B2EC" w14:textId="7AA169E5" w:rsidR="004E150D" w:rsidRPr="00657820" w:rsidRDefault="004E150D" w:rsidP="004E150D">
            <w:pPr>
              <w:pBdr>
                <w:bottom w:val="doub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(1)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58083520" w14:textId="0D3E9A5A" w:rsidR="004E150D" w:rsidRPr="00657820" w:rsidRDefault="00350224" w:rsidP="004E150D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DEAE3B1" w14:textId="175E0B69" w:rsidR="004E150D" w:rsidRPr="00657820" w:rsidRDefault="004E150D" w:rsidP="004E150D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(22)</w:t>
            </w:r>
          </w:p>
        </w:tc>
      </w:tr>
    </w:tbl>
    <w:p w14:paraId="5263E21D" w14:textId="5CFC4142" w:rsidR="00C82517" w:rsidRPr="00657820" w:rsidRDefault="00C82517" w:rsidP="002D45F6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5EC4ED59" w14:textId="27F921B1" w:rsidR="00E379AB" w:rsidRPr="00657820" w:rsidRDefault="00C355B1" w:rsidP="00C355B1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lastRenderedPageBreak/>
        <w:t>1</w:t>
      </w:r>
      <w:r w:rsidR="00CC6D3B" w:rsidRPr="0065782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.3 </w:t>
      </w:r>
      <w:r w:rsidR="003D3441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การซื้อหุ้นของบริษัทย่อย</w:t>
      </w:r>
    </w:p>
    <w:p w14:paraId="2D677E9B" w14:textId="069E72C1" w:rsidR="005802E4" w:rsidRPr="00657820" w:rsidRDefault="003D3441" w:rsidP="00D3602E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color w:val="000000"/>
          <w:spacing w:val="-10"/>
          <w:sz w:val="28"/>
        </w:rPr>
        <w:t xml:space="preserve">24 </w:t>
      </w:r>
      <w:r w:rsidRPr="00657820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กุมภาพันธ์ </w:t>
      </w:r>
      <w:r w:rsidRPr="00657820">
        <w:rPr>
          <w:rFonts w:asciiTheme="majorBidi" w:hAnsiTheme="majorBidi" w:cstheme="majorBidi"/>
          <w:color w:val="000000"/>
          <w:spacing w:val="-10"/>
          <w:sz w:val="28"/>
        </w:rPr>
        <w:t xml:space="preserve">2566 </w:t>
      </w:r>
      <w:r w:rsidRPr="00657820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ที่ประชุมคณะกรรมการบริหาร ครั้งที่ </w:t>
      </w:r>
      <w:r w:rsidRPr="00657820">
        <w:rPr>
          <w:rFonts w:asciiTheme="majorBidi" w:hAnsiTheme="majorBidi" w:cstheme="majorBidi"/>
          <w:color w:val="000000"/>
          <w:spacing w:val="-10"/>
          <w:sz w:val="28"/>
        </w:rPr>
        <w:t xml:space="preserve">2/2566 </w:t>
      </w:r>
      <w:r w:rsidRPr="00657820">
        <w:rPr>
          <w:rFonts w:asciiTheme="majorBidi" w:hAnsiTheme="majorBidi" w:cstheme="majorBidi"/>
          <w:color w:val="000000"/>
          <w:spacing w:val="-10"/>
          <w:sz w:val="28"/>
          <w:cs/>
        </w:rPr>
        <w:t>ของบริษัท เซเว่น ยูทิลิตี้ส์ แอนด์ พาวเวอร์ จำกัด (มหาชน</w:t>
      </w:r>
      <w:r w:rsidRPr="00657820">
        <w:rPr>
          <w:rFonts w:asciiTheme="majorBidi" w:hAnsiTheme="majorBidi" w:cstheme="majorBidi"/>
          <w:color w:val="000000"/>
          <w:spacing w:val="-10"/>
          <w:sz w:val="28"/>
        </w:rPr>
        <w:t>)</w:t>
      </w:r>
      <w:r w:rsidRPr="00657820">
        <w:rPr>
          <w:rFonts w:asciiTheme="majorBidi" w:hAnsiTheme="majorBidi" w:cstheme="majorBidi"/>
          <w:color w:val="000000"/>
          <w:spacing w:val="12"/>
          <w:sz w:val="28"/>
          <w:cs/>
        </w:rPr>
        <w:t xml:space="preserve">ได้มีมติอนุมัติการซื้อหุ้นบริษัท แซม วอเตอร์ ซัพพลาย จำกัด จำนวน </w:t>
      </w:r>
      <w:r w:rsidRPr="00657820">
        <w:rPr>
          <w:rFonts w:asciiTheme="majorBidi" w:hAnsiTheme="majorBidi" w:cstheme="majorBidi"/>
          <w:color w:val="000000"/>
          <w:spacing w:val="12"/>
          <w:sz w:val="28"/>
        </w:rPr>
        <w:t xml:space="preserve">59,998 </w:t>
      </w:r>
      <w:r w:rsidRPr="00657820">
        <w:rPr>
          <w:rFonts w:asciiTheme="majorBidi" w:hAnsiTheme="majorBidi" w:cstheme="majorBidi"/>
          <w:color w:val="000000"/>
          <w:spacing w:val="12"/>
          <w:sz w:val="28"/>
          <w:cs/>
        </w:rPr>
        <w:t xml:space="preserve">หุ้น มูลค่า </w:t>
      </w:r>
      <w:r w:rsidRPr="00657820">
        <w:rPr>
          <w:rFonts w:asciiTheme="majorBidi" w:hAnsiTheme="majorBidi" w:cstheme="majorBidi"/>
          <w:color w:val="000000"/>
          <w:spacing w:val="12"/>
          <w:sz w:val="28"/>
        </w:rPr>
        <w:t xml:space="preserve">5,219,826 </w:t>
      </w:r>
      <w:r w:rsidRPr="00657820">
        <w:rPr>
          <w:rFonts w:asciiTheme="majorBidi" w:hAnsiTheme="majorBidi" w:cstheme="majorBidi"/>
          <w:color w:val="000000"/>
          <w:spacing w:val="12"/>
          <w:sz w:val="28"/>
          <w:cs/>
        </w:rPr>
        <w:t>บาท คิดเป็น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สัดส่วนร้อยละ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5.48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ของทุนจดทะเบียน บริษัท แซม วอเตอร์ ซัพพลาย จำกั</w:t>
      </w:r>
      <w:r w:rsidR="005802E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ด</w:t>
      </w:r>
    </w:p>
    <w:p w14:paraId="7670D50D" w14:textId="3F8C8045" w:rsidR="005802E4" w:rsidRPr="00657820" w:rsidRDefault="00C355B1" w:rsidP="00C355B1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C6D3B" w:rsidRPr="0065782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.4 </w:t>
      </w:r>
      <w:r w:rsidR="005802E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การเลิกกิจการของบริษัทย่อย</w:t>
      </w:r>
    </w:p>
    <w:p w14:paraId="4DA936CD" w14:textId="51B9364C" w:rsidR="005802E4" w:rsidRPr="00657820" w:rsidRDefault="005802E4" w:rsidP="005802E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  <w:sectPr w:rsidR="005802E4" w:rsidRPr="00657820" w:rsidSect="008C1596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8"/>
          <w:cols w:space="720"/>
          <w:docGrid w:linePitch="326"/>
        </w:sectPr>
      </w:pPr>
      <w:r w:rsidRPr="00657820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657820">
        <w:rPr>
          <w:rFonts w:asciiTheme="majorBidi" w:eastAsia="Calibri" w:hAnsiTheme="majorBidi" w:cstheme="majorBidi"/>
          <w:sz w:val="28"/>
        </w:rPr>
        <w:t>14</w:t>
      </w:r>
      <w:r w:rsidRPr="00657820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657820">
        <w:rPr>
          <w:rFonts w:asciiTheme="majorBidi" w:eastAsia="Calibri" w:hAnsiTheme="majorBidi" w:cstheme="majorBidi"/>
          <w:sz w:val="28"/>
        </w:rPr>
        <w:t>2565</w:t>
      </w:r>
      <w:r w:rsidRPr="00657820">
        <w:rPr>
          <w:rFonts w:asciiTheme="majorBidi" w:eastAsia="Calibri" w:hAnsiTheme="majorBidi" w:cstheme="majorBidi"/>
          <w:sz w:val="28"/>
          <w:cs/>
        </w:rPr>
        <w:t xml:space="preserve"> ที่ประชุมคณะกรรมการบริษัท ครั้งที่ </w:t>
      </w:r>
      <w:r w:rsidRPr="00657820">
        <w:rPr>
          <w:rFonts w:asciiTheme="majorBidi" w:eastAsia="Calibri" w:hAnsiTheme="majorBidi" w:cstheme="majorBidi"/>
          <w:sz w:val="28"/>
        </w:rPr>
        <w:t xml:space="preserve">10/2565 </w:t>
      </w:r>
      <w:r w:rsidRPr="00657820">
        <w:rPr>
          <w:rFonts w:asciiTheme="majorBidi" w:eastAsia="Calibri" w:hAnsiTheme="majorBidi" w:cstheme="majorBidi"/>
          <w:sz w:val="28"/>
          <w:cs/>
        </w:rPr>
        <w:t>ของ</w:t>
      </w:r>
      <w:r w:rsidRPr="00657820">
        <w:rPr>
          <w:rFonts w:asciiTheme="majorBidi" w:eastAsia="Calibri" w:hAnsiTheme="majorBidi" w:cstheme="majorBidi"/>
          <w:sz w:val="28"/>
        </w:rPr>
        <w:t xml:space="preserve"> </w:t>
      </w:r>
      <w:r w:rsidRPr="00657820">
        <w:rPr>
          <w:rFonts w:asciiTheme="majorBidi" w:eastAsia="Calibri" w:hAnsiTheme="majorBidi" w:cstheme="majorBidi"/>
          <w:sz w:val="28"/>
          <w:cs/>
        </w:rPr>
        <w:t>บริษัท เซเว่น ยูทิลิตี้ส์ แอนด์ พาวเวอร์ จำกัด (มหาชน) ได้มีมติอนุมัติให้ดำเนินการปิดกิจการของ บริษัท สตาร์ โซล่าร์ พาวเวอร์ จำกัด (“</w:t>
      </w:r>
      <w:r w:rsidRPr="00657820">
        <w:rPr>
          <w:rFonts w:asciiTheme="majorBidi" w:eastAsia="Calibri" w:hAnsiTheme="majorBidi" w:cstheme="majorBidi"/>
          <w:sz w:val="28"/>
        </w:rPr>
        <w:t xml:space="preserve">SSP”) </w:t>
      </w:r>
      <w:r w:rsidRPr="00657820">
        <w:rPr>
          <w:rFonts w:asciiTheme="majorBidi" w:eastAsia="Calibri" w:hAnsiTheme="majorBidi" w:cstheme="majorBidi"/>
          <w:sz w:val="28"/>
          <w:cs/>
        </w:rPr>
        <w:t>ซึ่งเป็นบริษัทย่อยของ บริษัท ธวัชภิญโญ จำกัด (“</w:t>
      </w:r>
      <w:r w:rsidRPr="00657820">
        <w:rPr>
          <w:rFonts w:asciiTheme="majorBidi" w:eastAsia="Calibri" w:hAnsiTheme="majorBidi" w:cstheme="majorBidi"/>
          <w:sz w:val="28"/>
        </w:rPr>
        <w:t>TWP”)</w:t>
      </w:r>
      <w:r w:rsidRPr="00657820">
        <w:rPr>
          <w:rFonts w:asciiTheme="majorBidi" w:eastAsia="Calibri" w:hAnsiTheme="majorBidi" w:cstheme="majorBidi"/>
          <w:sz w:val="28"/>
          <w:cs/>
        </w:rPr>
        <w:t xml:space="preserve"> และ </w:t>
      </w:r>
      <w:r w:rsidRPr="00657820">
        <w:rPr>
          <w:rFonts w:asciiTheme="majorBidi" w:eastAsia="Calibri" w:hAnsiTheme="majorBidi" w:cstheme="majorBidi"/>
          <w:sz w:val="28"/>
        </w:rPr>
        <w:t xml:space="preserve">TWP </w:t>
      </w:r>
      <w:r w:rsidRPr="00657820">
        <w:rPr>
          <w:rFonts w:asciiTheme="majorBidi" w:eastAsia="Calibri" w:hAnsiTheme="majorBidi" w:cstheme="majorBidi"/>
          <w:sz w:val="28"/>
          <w:cs/>
        </w:rPr>
        <w:t>เป็นบริษัทย่อยของ</w:t>
      </w:r>
      <w:r w:rsidRPr="00657820">
        <w:rPr>
          <w:rFonts w:asciiTheme="majorBidi" w:eastAsia="Calibri" w:hAnsiTheme="majorBidi" w:cstheme="majorBidi"/>
          <w:sz w:val="28"/>
        </w:rPr>
        <w:t xml:space="preserve"> </w:t>
      </w:r>
      <w:r w:rsidRPr="00657820">
        <w:rPr>
          <w:rFonts w:asciiTheme="majorBidi" w:eastAsia="Calibri" w:hAnsiTheme="majorBidi" w:cstheme="majorBidi"/>
          <w:sz w:val="28"/>
          <w:cs/>
        </w:rPr>
        <w:t>บริษัท สตาร์ แก๊ส จำกัด (“</w:t>
      </w:r>
      <w:r w:rsidRPr="00657820">
        <w:rPr>
          <w:rFonts w:asciiTheme="majorBidi" w:eastAsia="Calibri" w:hAnsiTheme="majorBidi" w:cstheme="majorBidi"/>
          <w:sz w:val="28"/>
        </w:rPr>
        <w:t xml:space="preserve">STR”) </w:t>
      </w:r>
      <w:r w:rsidRPr="00657820">
        <w:rPr>
          <w:rFonts w:asciiTheme="majorBidi" w:eastAsia="Calibri" w:hAnsiTheme="majorBidi" w:cstheme="majorBidi"/>
          <w:sz w:val="28"/>
          <w:cs/>
        </w:rPr>
        <w:t xml:space="preserve">และ </w:t>
      </w:r>
      <w:r w:rsidRPr="00657820">
        <w:rPr>
          <w:rFonts w:asciiTheme="majorBidi" w:eastAsia="Calibri" w:hAnsiTheme="majorBidi" w:cstheme="majorBidi"/>
          <w:sz w:val="28"/>
        </w:rPr>
        <w:t xml:space="preserve">STR </w:t>
      </w:r>
      <w:r w:rsidRPr="00657820">
        <w:rPr>
          <w:rFonts w:asciiTheme="majorBidi" w:eastAsia="Calibri" w:hAnsiTheme="majorBidi" w:cstheme="majorBidi"/>
          <w:sz w:val="28"/>
          <w:cs/>
        </w:rPr>
        <w:t>เป็นบริษัทย่อยของ บริษัท เซเว่น ยูทิลิตี้ส์ แอนด์ พาวเวอร์ จำกัด (มหาชน) (“</w:t>
      </w:r>
      <w:r w:rsidRPr="00657820">
        <w:rPr>
          <w:rFonts w:asciiTheme="majorBidi" w:eastAsia="Calibri" w:hAnsiTheme="majorBidi" w:cstheme="majorBidi"/>
          <w:sz w:val="28"/>
        </w:rPr>
        <w:t xml:space="preserve">7UP”) </w:t>
      </w:r>
      <w:r w:rsidRPr="00657820">
        <w:rPr>
          <w:rFonts w:asciiTheme="majorBidi" w:eastAsia="Calibri" w:hAnsiTheme="majorBidi" w:cstheme="majorBidi"/>
          <w:sz w:val="28"/>
          <w:cs/>
        </w:rPr>
        <w:t xml:space="preserve">ซึ่งถือหุ้นในสัดส่วนร้อยละ </w:t>
      </w:r>
      <w:r w:rsidRPr="00657820">
        <w:rPr>
          <w:rFonts w:asciiTheme="majorBidi" w:eastAsia="Calibri" w:hAnsiTheme="majorBidi" w:cstheme="majorBidi"/>
          <w:sz w:val="28"/>
        </w:rPr>
        <w:t>99.99</w:t>
      </w:r>
      <w:r w:rsidRPr="00657820">
        <w:rPr>
          <w:rFonts w:asciiTheme="majorBidi" w:eastAsia="Calibri" w:hAnsiTheme="majorBidi" w:cstheme="majorBidi"/>
          <w:sz w:val="28"/>
          <w:cs/>
        </w:rPr>
        <w:t xml:space="preserve"> ตามลำดับ </w:t>
      </w:r>
      <w:r w:rsidRPr="00657820">
        <w:rPr>
          <w:rFonts w:asciiTheme="majorBidi" w:hAnsiTheme="majorBidi" w:cstheme="majorBidi"/>
          <w:sz w:val="28"/>
          <w:cs/>
        </w:rPr>
        <w:t xml:space="preserve">โดยบริษัทได้ดำเนินการจดทะเบียนเลิกกิจการต่อกรมพัฒนาธุรกิจการค้า กระทรวงพาณิชย์ เมื่อวันที่ </w:t>
      </w:r>
      <w:r w:rsidRPr="00657820">
        <w:rPr>
          <w:rFonts w:asciiTheme="majorBidi" w:hAnsiTheme="majorBidi" w:cstheme="majorBidi"/>
          <w:sz w:val="28"/>
        </w:rPr>
        <w:t>28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sz w:val="28"/>
        </w:rPr>
        <w:t>2565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เป็นที่เรียบร้อยแล้ว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และปัจจุบันอยู่ระหว่างการชำระบัญชีกับกรมสรรพาก</w:t>
      </w:r>
      <w:r w:rsidR="00F27D57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</w:t>
      </w:r>
    </w:p>
    <w:p w14:paraId="284280F8" w14:textId="7672A370" w:rsidR="005505FE" w:rsidRPr="00657820" w:rsidRDefault="005505FE" w:rsidP="00C355B1">
      <w:pPr>
        <w:pStyle w:val="ListParagraph"/>
        <w:numPr>
          <w:ilvl w:val="0"/>
          <w:numId w:val="1"/>
        </w:numPr>
        <w:spacing w:before="240" w:after="120"/>
        <w:ind w:left="72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1A5A6644" w14:textId="0033EC7F" w:rsidR="005505FE" w:rsidRPr="00657820" w:rsidRDefault="005505FE" w:rsidP="00511C7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C6D3B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291991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256</w:t>
      </w:r>
      <w:r w:rsidR="004E150D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5051C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5051C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95051C"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E150D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มีดังนี้ </w:t>
      </w:r>
    </w:p>
    <w:tbl>
      <w:tblPr>
        <w:tblW w:w="5000" w:type="pct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6"/>
        <w:gridCol w:w="91"/>
        <w:gridCol w:w="3146"/>
        <w:gridCol w:w="117"/>
        <w:gridCol w:w="922"/>
        <w:gridCol w:w="79"/>
        <w:gridCol w:w="883"/>
        <w:gridCol w:w="88"/>
        <w:gridCol w:w="895"/>
        <w:gridCol w:w="103"/>
        <w:gridCol w:w="883"/>
        <w:gridCol w:w="103"/>
        <w:gridCol w:w="878"/>
        <w:gridCol w:w="114"/>
        <w:gridCol w:w="883"/>
        <w:gridCol w:w="100"/>
        <w:gridCol w:w="487"/>
        <w:gridCol w:w="32"/>
        <w:gridCol w:w="384"/>
        <w:gridCol w:w="88"/>
        <w:gridCol w:w="129"/>
        <w:gridCol w:w="21"/>
        <w:gridCol w:w="728"/>
        <w:gridCol w:w="109"/>
        <w:gridCol w:w="895"/>
      </w:tblGrid>
      <w:tr w:rsidR="004E1E74" w:rsidRPr="00657820" w14:paraId="4C28FD3D" w14:textId="77777777" w:rsidTr="00144982">
        <w:trPr>
          <w:trHeight w:val="144"/>
        </w:trPr>
        <w:tc>
          <w:tcPr>
            <w:tcW w:w="857" w:type="pct"/>
            <w:vAlign w:val="bottom"/>
          </w:tcPr>
          <w:p w14:paraId="6D1D2E63" w14:textId="77777777" w:rsidR="004E17A9" w:rsidRPr="00657820" w:rsidRDefault="004E17A9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</w:tcPr>
          <w:p w14:paraId="24851CE4" w14:textId="77777777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</w:tcPr>
          <w:p w14:paraId="13898BDF" w14:textId="5D767576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" w:type="pct"/>
          </w:tcPr>
          <w:p w14:paraId="44957F94" w14:textId="77777777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</w:tcPr>
          <w:p w14:paraId="1EC79FE3" w14:textId="07578BA9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6B4D91F1" w14:textId="77777777" w:rsidR="004E17A9" w:rsidRPr="00657820" w:rsidRDefault="004E17A9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9E4B986" w14:textId="77777777" w:rsidR="004E17A9" w:rsidRPr="00657820" w:rsidRDefault="004E17A9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5" w:type="pct"/>
          </w:tcPr>
          <w:p w14:paraId="76ADFD9A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301" w:type="pct"/>
          </w:tcPr>
          <w:p w14:paraId="0BE6F86E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874" w:type="pct"/>
            <w:gridSpan w:val="6"/>
          </w:tcPr>
          <w:p w14:paraId="36D554A0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" w:type="pct"/>
          </w:tcPr>
          <w:p w14:paraId="311C4E99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1" w:type="pct"/>
          </w:tcPr>
          <w:p w14:paraId="26002092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74" w:type="pct"/>
            <w:gridSpan w:val="2"/>
          </w:tcPr>
          <w:p w14:paraId="6DEE4479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7" w:type="pct"/>
          </w:tcPr>
          <w:p w14:paraId="68C5C214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590" w:type="pct"/>
            <w:gridSpan w:val="3"/>
            <w:vAlign w:val="bottom"/>
          </w:tcPr>
          <w:p w14:paraId="05B3574E" w14:textId="77777777" w:rsidR="004E17A9" w:rsidRPr="00657820" w:rsidRDefault="004E17A9" w:rsidP="0072672F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4E17A9" w:rsidRPr="00657820" w14:paraId="34F5C7EB" w14:textId="77777777" w:rsidTr="00144982">
        <w:trPr>
          <w:trHeight w:val="144"/>
        </w:trPr>
        <w:tc>
          <w:tcPr>
            <w:tcW w:w="857" w:type="pct"/>
            <w:vAlign w:val="bottom"/>
          </w:tcPr>
          <w:p w14:paraId="5B87E5F3" w14:textId="77777777" w:rsidR="004E17A9" w:rsidRPr="00657820" w:rsidRDefault="004E17A9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</w:tcPr>
          <w:p w14:paraId="209F10EF" w14:textId="77777777" w:rsidR="004E17A9" w:rsidRPr="00657820" w:rsidRDefault="004E17A9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</w:tcPr>
          <w:p w14:paraId="078D7E7C" w14:textId="0BE66436" w:rsidR="004E17A9" w:rsidRPr="00657820" w:rsidRDefault="004E17A9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" w:type="pct"/>
          </w:tcPr>
          <w:p w14:paraId="2DDCA7C3" w14:textId="77777777" w:rsidR="004E17A9" w:rsidRPr="00657820" w:rsidRDefault="004E17A9" w:rsidP="00FB75A8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4" w:type="pct"/>
            <w:vMerge w:val="restart"/>
          </w:tcPr>
          <w:p w14:paraId="4E3B85BE" w14:textId="3371BFED" w:rsidR="004E17A9" w:rsidRPr="00657820" w:rsidRDefault="004E17A9" w:rsidP="00FB75A8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A3A2167" w14:textId="018B0B42" w:rsidR="004E17A9" w:rsidRPr="00657820" w:rsidRDefault="004E17A9" w:rsidP="00FB75A8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27" w:type="pct"/>
          </w:tcPr>
          <w:p w14:paraId="03205BC4" w14:textId="77777777" w:rsidR="004E17A9" w:rsidRPr="00657820" w:rsidRDefault="004E17A9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B6D1E89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35" w:type="pct"/>
          </w:tcPr>
          <w:p w14:paraId="74392750" w14:textId="77777777" w:rsidR="004E17A9" w:rsidRPr="00657820" w:rsidRDefault="004E17A9" w:rsidP="004E17A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8" w:type="pct"/>
            <w:gridSpan w:val="15"/>
            <w:tcBorders>
              <w:bottom w:val="single" w:sz="4" w:space="0" w:color="auto"/>
            </w:tcBorders>
          </w:tcPr>
          <w:p w14:paraId="4FA62C13" w14:textId="77777777" w:rsidR="004E17A9" w:rsidRPr="00657820" w:rsidRDefault="004E17A9" w:rsidP="004E17A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4E1E74" w:rsidRPr="00657820" w14:paraId="09437EF6" w14:textId="77777777" w:rsidTr="00144982">
        <w:trPr>
          <w:trHeight w:val="144"/>
        </w:trPr>
        <w:tc>
          <w:tcPr>
            <w:tcW w:w="857" w:type="pct"/>
            <w:vAlign w:val="bottom"/>
          </w:tcPr>
          <w:p w14:paraId="5403553E" w14:textId="77777777" w:rsidR="004E17A9" w:rsidRPr="00657820" w:rsidRDefault="004E17A9" w:rsidP="0072672F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1" w:type="pct"/>
          </w:tcPr>
          <w:p w14:paraId="1200588E" w14:textId="77777777" w:rsidR="004E17A9" w:rsidRPr="00657820" w:rsidRDefault="004E17A9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</w:tcPr>
          <w:p w14:paraId="1EEA0152" w14:textId="1B0460C0" w:rsidR="004E17A9" w:rsidRPr="00657820" w:rsidRDefault="004E17A9" w:rsidP="0072672F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" w:type="pct"/>
          </w:tcPr>
          <w:p w14:paraId="4613B6A7" w14:textId="77777777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  <w:vMerge/>
          </w:tcPr>
          <w:p w14:paraId="12415972" w14:textId="23DF3C29" w:rsidR="004E17A9" w:rsidRPr="00657820" w:rsidRDefault="004E17A9" w:rsidP="0072672F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701115CC" w14:textId="77777777" w:rsidR="004E17A9" w:rsidRPr="00657820" w:rsidRDefault="004E17A9" w:rsidP="0072672F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36" w:type="pct"/>
            <w:gridSpan w:val="3"/>
            <w:tcBorders>
              <w:bottom w:val="single" w:sz="4" w:space="0" w:color="auto"/>
            </w:tcBorders>
            <w:vAlign w:val="bottom"/>
          </w:tcPr>
          <w:p w14:paraId="5A7E1377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5" w:type="pct"/>
          </w:tcPr>
          <w:p w14:paraId="31BDACD9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CDAE5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14:paraId="208669C5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4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47797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5DBCD191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4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C08F3A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วิธีส่วนได้เสีย</w:t>
            </w:r>
          </w:p>
        </w:tc>
      </w:tr>
      <w:tr w:rsidR="00281DB4" w:rsidRPr="00657820" w14:paraId="1BAA15B2" w14:textId="77777777" w:rsidTr="00144982">
        <w:trPr>
          <w:trHeight w:val="144"/>
        </w:trPr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055920D6" w14:textId="77777777" w:rsidR="004E17A9" w:rsidRPr="00657820" w:rsidRDefault="004E17A9" w:rsidP="004E17A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31" w:type="pct"/>
          </w:tcPr>
          <w:p w14:paraId="6F1BEABA" w14:textId="77777777" w:rsidR="004E17A9" w:rsidRPr="00657820" w:rsidRDefault="004E17A9" w:rsidP="004E17A9">
            <w:pPr>
              <w:ind w:left="90" w:right="5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  <w:tcBorders>
              <w:bottom w:val="single" w:sz="4" w:space="0" w:color="auto"/>
            </w:tcBorders>
          </w:tcPr>
          <w:p w14:paraId="474D53C2" w14:textId="1B0377E9" w:rsidR="004E17A9" w:rsidRPr="00657820" w:rsidRDefault="004E17A9" w:rsidP="004E17A9">
            <w:pPr>
              <w:ind w:left="90" w:right="5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0" w:type="pct"/>
          </w:tcPr>
          <w:p w14:paraId="322FDF3D" w14:textId="77777777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7C932525" w14:textId="20031B02" w:rsidR="004E17A9" w:rsidRPr="00657820" w:rsidRDefault="004E17A9" w:rsidP="004E17A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27" w:type="pct"/>
          </w:tcPr>
          <w:p w14:paraId="3404FD52" w14:textId="77777777" w:rsidR="004E17A9" w:rsidRPr="00657820" w:rsidRDefault="004E17A9" w:rsidP="004E150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F673" w14:textId="7254CDC6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74D97470" w14:textId="77777777" w:rsidR="004E17A9" w:rsidRPr="00657820" w:rsidRDefault="004E17A9" w:rsidP="004E17A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4E4A6" w14:textId="11D4B28C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35" w:type="pct"/>
          </w:tcPr>
          <w:p w14:paraId="34D486CD" w14:textId="77777777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43FC9" w14:textId="542C14ED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4D4FEFA4" w14:textId="77777777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93674" w14:textId="6B1A9E1D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39" w:type="pct"/>
          </w:tcPr>
          <w:p w14:paraId="0C9ACBBF" w14:textId="77777777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71C6E" w14:textId="4DF793BF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3F5A6AB9" w14:textId="77777777" w:rsidR="004E17A9" w:rsidRPr="00200422" w:rsidRDefault="004E17A9" w:rsidP="004E17A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D0EFB" w14:textId="065AEBDE" w:rsidR="004E17A9" w:rsidRPr="00657820" w:rsidRDefault="004E17A9" w:rsidP="004E17A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30" w:type="pct"/>
          </w:tcPr>
          <w:p w14:paraId="11F46982" w14:textId="77777777" w:rsidR="004E17A9" w:rsidRPr="00657820" w:rsidRDefault="004E17A9" w:rsidP="004E17A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06E26" w14:textId="6F0FC18A" w:rsidR="004E17A9" w:rsidRPr="00657820" w:rsidRDefault="004E17A9" w:rsidP="004E17A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37" w:type="pct"/>
            <w:tcBorders>
              <w:top w:val="single" w:sz="4" w:space="0" w:color="auto"/>
            </w:tcBorders>
          </w:tcPr>
          <w:p w14:paraId="220EA46A" w14:textId="77777777" w:rsidR="004E17A9" w:rsidRPr="00657820" w:rsidRDefault="004E17A9" w:rsidP="004E17A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62C9C" w14:textId="49E522E2" w:rsidR="004E17A9" w:rsidRPr="00657820" w:rsidRDefault="004E17A9" w:rsidP="004E17A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4E1E74" w:rsidRPr="00657820" w14:paraId="6476D3C1" w14:textId="77777777" w:rsidTr="00144982">
        <w:trPr>
          <w:trHeight w:val="342"/>
        </w:trPr>
        <w:tc>
          <w:tcPr>
            <w:tcW w:w="857" w:type="pct"/>
            <w:tcBorders>
              <w:top w:val="single" w:sz="4" w:space="0" w:color="auto"/>
            </w:tcBorders>
          </w:tcPr>
          <w:p w14:paraId="1C97FAF5" w14:textId="77777777" w:rsidR="004E17A9" w:rsidRPr="00657820" w:rsidRDefault="004E17A9" w:rsidP="006B4EBA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31" w:type="pct"/>
          </w:tcPr>
          <w:p w14:paraId="29B8279D" w14:textId="77777777" w:rsidR="004E17A9" w:rsidRPr="00657820" w:rsidRDefault="004E17A9" w:rsidP="004E17A9">
            <w:pPr>
              <w:ind w:left="90" w:right="5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  <w:tcBorders>
              <w:top w:val="single" w:sz="4" w:space="0" w:color="auto"/>
            </w:tcBorders>
          </w:tcPr>
          <w:p w14:paraId="0D8349AC" w14:textId="32F630BA" w:rsidR="004E17A9" w:rsidRPr="00657820" w:rsidRDefault="004E17A9" w:rsidP="004E17A9">
            <w:pPr>
              <w:ind w:left="90" w:right="5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ประกอบกิจการโรงสีและโรงเลื่อย</w:t>
            </w:r>
          </w:p>
        </w:tc>
        <w:tc>
          <w:tcPr>
            <w:tcW w:w="40" w:type="pct"/>
          </w:tcPr>
          <w:p w14:paraId="40B14CFD" w14:textId="77777777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vAlign w:val="bottom"/>
          </w:tcPr>
          <w:p w14:paraId="00ADF599" w14:textId="24A3F316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7" w:type="pct"/>
          </w:tcPr>
          <w:p w14:paraId="2CB3A535" w14:textId="77777777" w:rsidR="004E17A9" w:rsidRPr="00657820" w:rsidRDefault="004E17A9" w:rsidP="006B4EBA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2D5A5B2" w14:textId="020644C2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30" w:type="pct"/>
            <w:vAlign w:val="bottom"/>
          </w:tcPr>
          <w:p w14:paraId="5942488F" w14:textId="77777777" w:rsidR="004E17A9" w:rsidRPr="00657820" w:rsidRDefault="004E17A9" w:rsidP="006B4EBA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vAlign w:val="bottom"/>
          </w:tcPr>
          <w:p w14:paraId="5EE6828F" w14:textId="4F8D3F22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35" w:type="pct"/>
            <w:vAlign w:val="bottom"/>
          </w:tcPr>
          <w:p w14:paraId="4C2B90A0" w14:textId="77777777" w:rsidR="004E17A9" w:rsidRPr="00657820" w:rsidRDefault="004E17A9" w:rsidP="006B4EBA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3E581A73" w14:textId="4A5D0885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5" w:type="pct"/>
            <w:vAlign w:val="bottom"/>
          </w:tcPr>
          <w:p w14:paraId="54FB7CD3" w14:textId="77777777" w:rsidR="004E17A9" w:rsidRPr="00657820" w:rsidRDefault="004E17A9" w:rsidP="00281DB4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  <w:vAlign w:val="bottom"/>
          </w:tcPr>
          <w:p w14:paraId="4EF09CB1" w14:textId="23B62E8C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9" w:type="pct"/>
            <w:vAlign w:val="bottom"/>
          </w:tcPr>
          <w:p w14:paraId="7FB81DAB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5557347D" w14:textId="7D37E98C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4" w:type="pct"/>
            <w:vAlign w:val="bottom"/>
          </w:tcPr>
          <w:p w14:paraId="0D85738F" w14:textId="0B26B956" w:rsidR="004E17A9" w:rsidRPr="00200422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</w:tcBorders>
            <w:vAlign w:val="bottom"/>
          </w:tcPr>
          <w:p w14:paraId="53AEE7C0" w14:textId="40C96909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0" w:type="pct"/>
            <w:vAlign w:val="bottom"/>
          </w:tcPr>
          <w:p w14:paraId="77FD906E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</w:tcBorders>
            <w:vAlign w:val="bottom"/>
          </w:tcPr>
          <w:p w14:paraId="559ACA70" w14:textId="47CE172D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10,981</w:t>
            </w:r>
          </w:p>
        </w:tc>
        <w:tc>
          <w:tcPr>
            <w:tcW w:w="37" w:type="pct"/>
            <w:vAlign w:val="bottom"/>
          </w:tcPr>
          <w:p w14:paraId="2E551BE8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C585E" w14:textId="75F94BDE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20,767</w:t>
            </w:r>
          </w:p>
        </w:tc>
      </w:tr>
      <w:tr w:rsidR="00281DB4" w:rsidRPr="00657820" w14:paraId="6019D25F" w14:textId="77777777" w:rsidTr="00144982">
        <w:trPr>
          <w:trHeight w:val="414"/>
        </w:trPr>
        <w:tc>
          <w:tcPr>
            <w:tcW w:w="857" w:type="pct"/>
          </w:tcPr>
          <w:p w14:paraId="3DA68980" w14:textId="77777777" w:rsidR="004E17A9" w:rsidRPr="00657820" w:rsidRDefault="004E17A9" w:rsidP="006B4EBA">
            <w:pPr>
              <w:ind w:left="177" w:right="-486" w:hanging="177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ซิสเต็ม แอนด์</w:t>
            </w:r>
          </w:p>
          <w:p w14:paraId="38F5CD0A" w14:textId="77777777" w:rsidR="004E17A9" w:rsidRPr="00657820" w:rsidRDefault="004E17A9" w:rsidP="006B4EBA">
            <w:pPr>
              <w:ind w:left="273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ซอฟท์แวร์ เซอร์วิสเซส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31" w:type="pct"/>
          </w:tcPr>
          <w:p w14:paraId="62E32B90" w14:textId="77777777" w:rsidR="004E17A9" w:rsidRPr="00657820" w:rsidRDefault="004E17A9" w:rsidP="004E17A9">
            <w:pPr>
              <w:ind w:left="270" w:right="53" w:hanging="18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</w:tcPr>
          <w:p w14:paraId="48C7D4CB" w14:textId="45838DC9" w:rsidR="004E17A9" w:rsidRPr="00657820" w:rsidRDefault="004E17A9" w:rsidP="004E17A9">
            <w:pPr>
              <w:ind w:left="270" w:right="53" w:hanging="18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ให้บริการและจำหน่ายอุปกรณ์ต่างๆที่เกี่ยวข้องกับเกมส์วีอาร์</w:t>
            </w:r>
          </w:p>
        </w:tc>
        <w:tc>
          <w:tcPr>
            <w:tcW w:w="40" w:type="pct"/>
          </w:tcPr>
          <w:p w14:paraId="50124FC5" w14:textId="77777777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  <w:vAlign w:val="bottom"/>
          </w:tcPr>
          <w:p w14:paraId="353B599F" w14:textId="6C889D95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7" w:type="pct"/>
          </w:tcPr>
          <w:p w14:paraId="40E9F57D" w14:textId="77777777" w:rsidR="004E17A9" w:rsidRPr="00657820" w:rsidRDefault="004E17A9" w:rsidP="006B4EBA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6A7B963F" w14:textId="458873A9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30" w:type="pct"/>
            <w:vAlign w:val="bottom"/>
          </w:tcPr>
          <w:p w14:paraId="223FE6ED" w14:textId="77777777" w:rsidR="004E17A9" w:rsidRPr="00657820" w:rsidRDefault="004E17A9" w:rsidP="006B4EBA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088AC521" w14:textId="58B50D0F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35" w:type="pct"/>
          </w:tcPr>
          <w:p w14:paraId="4EB92AD9" w14:textId="77777777" w:rsidR="004E17A9" w:rsidRPr="00657820" w:rsidRDefault="004E17A9" w:rsidP="006B4EBA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30ADB8F3" w14:textId="6E1CC522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5" w:type="pct"/>
            <w:vAlign w:val="bottom"/>
          </w:tcPr>
          <w:p w14:paraId="139D0E42" w14:textId="77777777" w:rsidR="004E17A9" w:rsidRPr="00657820" w:rsidRDefault="004E17A9" w:rsidP="00281DB4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vAlign w:val="bottom"/>
          </w:tcPr>
          <w:p w14:paraId="0B38B480" w14:textId="55AAE090" w:rsidR="004E17A9" w:rsidRPr="00657820" w:rsidRDefault="004E17A9" w:rsidP="00281DB4">
            <w:pPr>
              <w:tabs>
                <w:tab w:val="decimal" w:pos="720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9" w:type="pct"/>
            <w:vAlign w:val="bottom"/>
          </w:tcPr>
          <w:p w14:paraId="197140A9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28CA42AD" w14:textId="6507A76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4" w:type="pct"/>
            <w:vAlign w:val="bottom"/>
          </w:tcPr>
          <w:p w14:paraId="726CB1EC" w14:textId="77777777" w:rsidR="004E17A9" w:rsidRPr="00200422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8" w:type="pct"/>
            <w:gridSpan w:val="3"/>
            <w:vAlign w:val="bottom"/>
          </w:tcPr>
          <w:p w14:paraId="4EF2AB16" w14:textId="743FE726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0" w:type="pct"/>
            <w:vAlign w:val="bottom"/>
          </w:tcPr>
          <w:p w14:paraId="4E9A4AAD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gridSpan w:val="3"/>
            <w:vAlign w:val="bottom"/>
          </w:tcPr>
          <w:p w14:paraId="102FA6F7" w14:textId="485C047F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37" w:type="pct"/>
            <w:vAlign w:val="bottom"/>
          </w:tcPr>
          <w:p w14:paraId="0F251C96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1DC66B94" w14:textId="7B1DD4B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81DB4" w:rsidRPr="00657820" w14:paraId="52B648CD" w14:textId="77777777" w:rsidTr="00144982">
        <w:trPr>
          <w:trHeight w:val="414"/>
        </w:trPr>
        <w:tc>
          <w:tcPr>
            <w:tcW w:w="857" w:type="pct"/>
          </w:tcPr>
          <w:p w14:paraId="75C59964" w14:textId="77777777" w:rsidR="004E17A9" w:rsidRPr="00657820" w:rsidRDefault="004E17A9" w:rsidP="006B4EBA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  <w:cs/>
              </w:rPr>
              <w:t>บริษัท</w:t>
            </w: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</w:rPr>
              <w:t> </w:t>
            </w: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  <w:cs/>
              </w:rPr>
              <w:t>กรุงไทย แลนด์</w:t>
            </w:r>
          </w:p>
          <w:p w14:paraId="5E6844AD" w14:textId="389A7EA6" w:rsidR="004E17A9" w:rsidRPr="00657820" w:rsidRDefault="004E17A9" w:rsidP="006B4EBA">
            <w:pPr>
              <w:ind w:left="273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  <w:cs/>
              </w:rPr>
              <w:t>ดีวีลอปเม้นท์</w:t>
            </w: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</w:rPr>
              <w:t> </w:t>
            </w:r>
            <w:r w:rsidRPr="00657820">
              <w:rPr>
                <w:rStyle w:val="normaltextrun"/>
                <w:rFonts w:asciiTheme="majorBidi" w:hAnsiTheme="majorBidi" w:cstheme="majorBidi"/>
                <w:color w:val="000000"/>
                <w:sz w:val="28"/>
                <w:shd w:val="clear" w:color="auto" w:fill="FFFFFF"/>
                <w:cs/>
              </w:rPr>
              <w:t>จำกัด</w:t>
            </w:r>
          </w:p>
        </w:tc>
        <w:tc>
          <w:tcPr>
            <w:tcW w:w="31" w:type="pct"/>
          </w:tcPr>
          <w:p w14:paraId="6198DC4F" w14:textId="77777777" w:rsidR="004E17A9" w:rsidRPr="00657820" w:rsidRDefault="004E17A9" w:rsidP="004E17A9">
            <w:pPr>
              <w:ind w:left="270" w:right="5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2" w:type="pct"/>
          </w:tcPr>
          <w:p w14:paraId="611F791D" w14:textId="16DAC3DE" w:rsidR="004E17A9" w:rsidRPr="00657820" w:rsidRDefault="004E17A9" w:rsidP="004E17A9">
            <w:pPr>
              <w:ind w:left="270" w:right="53" w:hanging="18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ประกอบกิจการให้บริการพื้นที่แบบรวม</w:t>
            </w:r>
          </w:p>
        </w:tc>
        <w:tc>
          <w:tcPr>
            <w:tcW w:w="40" w:type="pct"/>
          </w:tcPr>
          <w:p w14:paraId="06E00EB7" w14:textId="77777777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  <w:vAlign w:val="bottom"/>
          </w:tcPr>
          <w:p w14:paraId="0F762654" w14:textId="301A9558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7" w:type="pct"/>
          </w:tcPr>
          <w:p w14:paraId="42A9215C" w14:textId="77777777" w:rsidR="004E17A9" w:rsidRPr="00657820" w:rsidRDefault="004E17A9" w:rsidP="006B4EBA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6D718CC7" w14:textId="1EC9E22E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27.84</w:t>
            </w:r>
          </w:p>
        </w:tc>
        <w:tc>
          <w:tcPr>
            <w:tcW w:w="30" w:type="pct"/>
            <w:vAlign w:val="bottom"/>
          </w:tcPr>
          <w:p w14:paraId="38329DA3" w14:textId="77777777" w:rsidR="004E17A9" w:rsidRPr="00657820" w:rsidRDefault="004E17A9" w:rsidP="006B4EBA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08D64D0F" w14:textId="31D9293F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27.84</w:t>
            </w:r>
          </w:p>
        </w:tc>
        <w:tc>
          <w:tcPr>
            <w:tcW w:w="35" w:type="pct"/>
          </w:tcPr>
          <w:p w14:paraId="2056FFEF" w14:textId="77777777" w:rsidR="004E17A9" w:rsidRPr="00657820" w:rsidRDefault="004E17A9" w:rsidP="006B4EBA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44A5323D" w14:textId="60C39BFD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135,000</w:t>
            </w:r>
          </w:p>
        </w:tc>
        <w:tc>
          <w:tcPr>
            <w:tcW w:w="35" w:type="pct"/>
            <w:vAlign w:val="bottom"/>
          </w:tcPr>
          <w:p w14:paraId="108533C4" w14:textId="77777777" w:rsidR="004E17A9" w:rsidRPr="00657820" w:rsidRDefault="004E17A9" w:rsidP="00281DB4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vAlign w:val="bottom"/>
          </w:tcPr>
          <w:p w14:paraId="611FA55E" w14:textId="202A208C" w:rsidR="004E17A9" w:rsidRPr="00657820" w:rsidRDefault="004E17A9" w:rsidP="00281DB4">
            <w:pPr>
              <w:tabs>
                <w:tab w:val="decimal" w:pos="720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135,000</w:t>
            </w:r>
          </w:p>
        </w:tc>
        <w:tc>
          <w:tcPr>
            <w:tcW w:w="39" w:type="pct"/>
            <w:vAlign w:val="bottom"/>
          </w:tcPr>
          <w:p w14:paraId="1617E5B6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2DD43370" w14:textId="71AE0AE2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350,000</w:t>
            </w:r>
          </w:p>
        </w:tc>
        <w:tc>
          <w:tcPr>
            <w:tcW w:w="34" w:type="pct"/>
            <w:vAlign w:val="bottom"/>
          </w:tcPr>
          <w:p w14:paraId="40C60BA1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8" w:type="pct"/>
            <w:gridSpan w:val="3"/>
            <w:vAlign w:val="bottom"/>
          </w:tcPr>
          <w:p w14:paraId="08B90552" w14:textId="02D5F4AB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350,000</w:t>
            </w:r>
          </w:p>
        </w:tc>
        <w:tc>
          <w:tcPr>
            <w:tcW w:w="30" w:type="pct"/>
            <w:vAlign w:val="bottom"/>
          </w:tcPr>
          <w:p w14:paraId="3D0DC87F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gridSpan w:val="3"/>
            <w:vAlign w:val="bottom"/>
          </w:tcPr>
          <w:p w14:paraId="54D18255" w14:textId="46210B68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318,507</w:t>
            </w:r>
          </w:p>
        </w:tc>
        <w:tc>
          <w:tcPr>
            <w:tcW w:w="37" w:type="pct"/>
            <w:vAlign w:val="bottom"/>
          </w:tcPr>
          <w:p w14:paraId="0481DAB0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04AF4352" w14:textId="53BF877A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335,594</w:t>
            </w:r>
          </w:p>
        </w:tc>
      </w:tr>
      <w:tr w:rsidR="00281DB4" w:rsidRPr="00657820" w14:paraId="09B16468" w14:textId="77777777" w:rsidTr="00144982">
        <w:trPr>
          <w:trHeight w:val="144"/>
        </w:trPr>
        <w:tc>
          <w:tcPr>
            <w:tcW w:w="857" w:type="pct"/>
          </w:tcPr>
          <w:p w14:paraId="720924D0" w14:textId="77777777" w:rsidR="004E17A9" w:rsidRPr="00657820" w:rsidRDefault="004E17A9" w:rsidP="006B4EBA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31" w:type="pct"/>
          </w:tcPr>
          <w:p w14:paraId="4BFF58C4" w14:textId="77777777" w:rsidR="004E17A9" w:rsidRPr="00657820" w:rsidRDefault="004E17A9" w:rsidP="006B4EBA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  <w:vAlign w:val="bottom"/>
          </w:tcPr>
          <w:p w14:paraId="63D63D5E" w14:textId="1BD16AEA" w:rsidR="004E17A9" w:rsidRPr="00657820" w:rsidRDefault="004E17A9" w:rsidP="006B4EBA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" w:type="pct"/>
          </w:tcPr>
          <w:p w14:paraId="62550F52" w14:textId="77777777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</w:tcPr>
          <w:p w14:paraId="2CFD1817" w14:textId="41D34D9B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0491F523" w14:textId="77777777" w:rsidR="004E17A9" w:rsidRPr="00657820" w:rsidRDefault="004E17A9" w:rsidP="006B4EBA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</w:tcPr>
          <w:p w14:paraId="6E75FDD4" w14:textId="77777777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3F979E1C" w14:textId="77777777" w:rsidR="004E17A9" w:rsidRPr="00657820" w:rsidRDefault="004E17A9" w:rsidP="006B4EB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</w:tcPr>
          <w:p w14:paraId="369967D2" w14:textId="77777777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5" w:type="pct"/>
          </w:tcPr>
          <w:p w14:paraId="3630C05A" w14:textId="77777777" w:rsidR="004E17A9" w:rsidRPr="00657820" w:rsidRDefault="004E17A9" w:rsidP="006B4EBA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0750071A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5" w:type="pct"/>
            <w:vAlign w:val="bottom"/>
          </w:tcPr>
          <w:p w14:paraId="242D3216" w14:textId="77777777" w:rsidR="004E17A9" w:rsidRPr="00657820" w:rsidRDefault="004E17A9" w:rsidP="00281DB4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vAlign w:val="bottom"/>
          </w:tcPr>
          <w:p w14:paraId="74E72DF6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" w:type="pct"/>
            <w:vAlign w:val="bottom"/>
          </w:tcPr>
          <w:p w14:paraId="63DB2A81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69FA85AE" w14:textId="3CE47298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373,500</w:t>
            </w:r>
          </w:p>
        </w:tc>
        <w:tc>
          <w:tcPr>
            <w:tcW w:w="34" w:type="pct"/>
            <w:vAlign w:val="bottom"/>
          </w:tcPr>
          <w:p w14:paraId="4AE756DA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</w:tcBorders>
            <w:vAlign w:val="bottom"/>
          </w:tcPr>
          <w:p w14:paraId="27FBBF97" w14:textId="643D51D9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373,500</w:t>
            </w:r>
          </w:p>
        </w:tc>
        <w:tc>
          <w:tcPr>
            <w:tcW w:w="30" w:type="pct"/>
            <w:vAlign w:val="bottom"/>
          </w:tcPr>
          <w:p w14:paraId="7FF1C7E3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</w:tcBorders>
            <w:vAlign w:val="bottom"/>
          </w:tcPr>
          <w:p w14:paraId="798E4CF7" w14:textId="662D8D7F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329,488</w:t>
            </w:r>
          </w:p>
        </w:tc>
        <w:tc>
          <w:tcPr>
            <w:tcW w:w="37" w:type="pct"/>
            <w:vAlign w:val="bottom"/>
          </w:tcPr>
          <w:p w14:paraId="632BA986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35505" w14:textId="77041DD8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356,361</w:t>
            </w:r>
          </w:p>
        </w:tc>
      </w:tr>
      <w:tr w:rsidR="00281DB4" w:rsidRPr="00657820" w14:paraId="03F4BDC5" w14:textId="77777777" w:rsidTr="00144982">
        <w:trPr>
          <w:trHeight w:val="144"/>
        </w:trPr>
        <w:tc>
          <w:tcPr>
            <w:tcW w:w="857" w:type="pct"/>
          </w:tcPr>
          <w:p w14:paraId="7565971C" w14:textId="7722A3F6" w:rsidR="004E17A9" w:rsidRPr="00657820" w:rsidRDefault="004E17A9" w:rsidP="006B4EBA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31" w:type="pct"/>
          </w:tcPr>
          <w:p w14:paraId="5FE603F7" w14:textId="77777777" w:rsidR="004E17A9" w:rsidRPr="00657820" w:rsidRDefault="004E17A9" w:rsidP="006B4EBA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  <w:vAlign w:val="bottom"/>
          </w:tcPr>
          <w:p w14:paraId="55630941" w14:textId="4E2AED7F" w:rsidR="004E17A9" w:rsidRPr="00657820" w:rsidRDefault="004E17A9" w:rsidP="006B4EBA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" w:type="pct"/>
          </w:tcPr>
          <w:p w14:paraId="280C7A2A" w14:textId="77777777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</w:tcPr>
          <w:p w14:paraId="5366D4A9" w14:textId="32134360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2AF92D44" w14:textId="77777777" w:rsidR="004E17A9" w:rsidRPr="00657820" w:rsidRDefault="004E17A9" w:rsidP="006B4EBA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01" w:type="pct"/>
          </w:tcPr>
          <w:p w14:paraId="344A4353" w14:textId="77777777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" w:type="pct"/>
          </w:tcPr>
          <w:p w14:paraId="200594C8" w14:textId="77777777" w:rsidR="004E17A9" w:rsidRPr="00657820" w:rsidRDefault="004E17A9" w:rsidP="006B4EB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</w:tcPr>
          <w:p w14:paraId="11297707" w14:textId="77777777" w:rsidR="004E17A9" w:rsidRPr="00657820" w:rsidRDefault="004E17A9" w:rsidP="006B4EB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5" w:type="pct"/>
          </w:tcPr>
          <w:p w14:paraId="7EC80E1F" w14:textId="77777777" w:rsidR="004E17A9" w:rsidRPr="00657820" w:rsidRDefault="004E17A9" w:rsidP="006B4EBA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5BD2BF82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5" w:type="pct"/>
            <w:vAlign w:val="bottom"/>
          </w:tcPr>
          <w:p w14:paraId="3F09CEFE" w14:textId="77777777" w:rsidR="004E17A9" w:rsidRPr="00657820" w:rsidRDefault="004E17A9" w:rsidP="00281DB4">
            <w:pPr>
              <w:tabs>
                <w:tab w:val="decimal" w:pos="621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vAlign w:val="bottom"/>
          </w:tcPr>
          <w:p w14:paraId="7656CE45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39" w:type="pct"/>
            <w:vAlign w:val="bottom"/>
          </w:tcPr>
          <w:p w14:paraId="7B3431C3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1C65FA0E" w14:textId="230CF9AD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34" w:type="pct"/>
            <w:vAlign w:val="bottom"/>
          </w:tcPr>
          <w:p w14:paraId="0F36BA70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8" w:type="pct"/>
            <w:gridSpan w:val="3"/>
            <w:tcBorders>
              <w:bottom w:val="single" w:sz="4" w:space="0" w:color="auto"/>
            </w:tcBorders>
            <w:vAlign w:val="bottom"/>
          </w:tcPr>
          <w:p w14:paraId="419B1BE0" w14:textId="22026F11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30" w:type="pct"/>
            <w:vAlign w:val="bottom"/>
          </w:tcPr>
          <w:p w14:paraId="76893B43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gridSpan w:val="3"/>
            <w:tcBorders>
              <w:bottom w:val="single" w:sz="4" w:space="0" w:color="auto"/>
            </w:tcBorders>
            <w:vAlign w:val="bottom"/>
          </w:tcPr>
          <w:p w14:paraId="09B35FD8" w14:textId="7C9A2B88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37" w:type="pct"/>
            <w:vAlign w:val="bottom"/>
          </w:tcPr>
          <w:p w14:paraId="4170A787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B984" w14:textId="56CBF120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81DB4" w:rsidRPr="00657820" w14:paraId="0E2B552E" w14:textId="77777777" w:rsidTr="00144982">
        <w:trPr>
          <w:trHeight w:val="144"/>
        </w:trPr>
        <w:tc>
          <w:tcPr>
            <w:tcW w:w="857" w:type="pct"/>
          </w:tcPr>
          <w:p w14:paraId="5F20E69C" w14:textId="77777777" w:rsidR="004E17A9" w:rsidRPr="00657820" w:rsidRDefault="004E17A9" w:rsidP="006B4EBA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31" w:type="pct"/>
          </w:tcPr>
          <w:p w14:paraId="5AB5BF14" w14:textId="77777777" w:rsidR="004E17A9" w:rsidRPr="00657820" w:rsidRDefault="004E17A9" w:rsidP="006B4EBA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72" w:type="pct"/>
          </w:tcPr>
          <w:p w14:paraId="0C3BE9C8" w14:textId="01920AD2" w:rsidR="004E17A9" w:rsidRPr="00657820" w:rsidRDefault="004E17A9" w:rsidP="006B4EBA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" w:type="pct"/>
          </w:tcPr>
          <w:p w14:paraId="0828BE48" w14:textId="77777777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14" w:type="pct"/>
            <w:vAlign w:val="bottom"/>
          </w:tcPr>
          <w:p w14:paraId="718461D7" w14:textId="61014108" w:rsidR="004E17A9" w:rsidRPr="00657820" w:rsidRDefault="004E17A9" w:rsidP="006B4EB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7EAA5A2E" w14:textId="77777777" w:rsidR="004E17A9" w:rsidRPr="00657820" w:rsidRDefault="004E17A9" w:rsidP="006B4EBA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68529843" w14:textId="77777777" w:rsidR="004E17A9" w:rsidRPr="00657820" w:rsidRDefault="004E17A9" w:rsidP="006B4EB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" w:type="pct"/>
            <w:vAlign w:val="bottom"/>
          </w:tcPr>
          <w:p w14:paraId="43A81E6D" w14:textId="77777777" w:rsidR="004E17A9" w:rsidRPr="00657820" w:rsidRDefault="004E17A9" w:rsidP="006B4EB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23A41E81" w14:textId="77777777" w:rsidR="004E17A9" w:rsidRPr="00657820" w:rsidRDefault="004E17A9" w:rsidP="006B4EB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5" w:type="pct"/>
          </w:tcPr>
          <w:p w14:paraId="6A330BB5" w14:textId="77777777" w:rsidR="004E17A9" w:rsidRPr="00657820" w:rsidRDefault="004E17A9" w:rsidP="006B4EBA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1" w:type="pct"/>
            <w:vAlign w:val="bottom"/>
          </w:tcPr>
          <w:p w14:paraId="43551E95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5" w:type="pct"/>
            <w:vAlign w:val="bottom"/>
          </w:tcPr>
          <w:p w14:paraId="33830F53" w14:textId="77777777" w:rsidR="004E17A9" w:rsidRPr="00657820" w:rsidRDefault="004E17A9" w:rsidP="00281DB4">
            <w:pPr>
              <w:tabs>
                <w:tab w:val="decimal" w:pos="720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9" w:type="pct"/>
            <w:vAlign w:val="bottom"/>
          </w:tcPr>
          <w:p w14:paraId="45EFAAC9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9" w:type="pct"/>
            <w:vAlign w:val="bottom"/>
          </w:tcPr>
          <w:p w14:paraId="1677AD60" w14:textId="77777777" w:rsidR="004E17A9" w:rsidRPr="00657820" w:rsidRDefault="004E17A9" w:rsidP="00281DB4">
            <w:pPr>
              <w:tabs>
                <w:tab w:val="decimal" w:pos="720"/>
              </w:tabs>
              <w:ind w:left="-200"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2F2E0" w14:textId="43D32E20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370,000</w:t>
            </w:r>
          </w:p>
        </w:tc>
        <w:tc>
          <w:tcPr>
            <w:tcW w:w="34" w:type="pct"/>
            <w:vAlign w:val="bottom"/>
          </w:tcPr>
          <w:p w14:paraId="0B6C3B4B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B5D66" w14:textId="07D9B4D2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370,000</w:t>
            </w:r>
          </w:p>
        </w:tc>
        <w:tc>
          <w:tcPr>
            <w:tcW w:w="30" w:type="pct"/>
            <w:vAlign w:val="bottom"/>
          </w:tcPr>
          <w:p w14:paraId="64AAF1E3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E7785" w14:textId="2B1C7EB8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329,488</w:t>
            </w:r>
          </w:p>
        </w:tc>
        <w:tc>
          <w:tcPr>
            <w:tcW w:w="37" w:type="pct"/>
            <w:vAlign w:val="bottom"/>
          </w:tcPr>
          <w:p w14:paraId="7F0BEBED" w14:textId="77777777" w:rsidR="004E17A9" w:rsidRPr="00657820" w:rsidRDefault="004E17A9" w:rsidP="00281DB4">
            <w:pPr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6CF4C" w14:textId="15D6481C" w:rsidR="004E17A9" w:rsidRPr="00657820" w:rsidRDefault="004E17A9" w:rsidP="00281DB4">
            <w:pPr>
              <w:ind w:left="-200"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356,361</w:t>
            </w:r>
          </w:p>
        </w:tc>
      </w:tr>
    </w:tbl>
    <w:p w14:paraId="5C271580" w14:textId="77777777" w:rsidR="00F27D57" w:rsidRPr="00657820" w:rsidRDefault="00F27D57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7C84E492" w14:textId="77777777" w:rsidR="00860B38" w:rsidRPr="00657820" w:rsidRDefault="00860B38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20B33E9F" w14:textId="77777777" w:rsidR="00860B38" w:rsidRPr="00657820" w:rsidRDefault="00860B38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27E0C395" w14:textId="77777777" w:rsidR="00860B38" w:rsidRPr="00657820" w:rsidRDefault="00860B38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6A09676E" w14:textId="77777777" w:rsidR="00860B38" w:rsidRPr="00657820" w:rsidRDefault="00860B38" w:rsidP="005505FE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p w14:paraId="22E76A34" w14:textId="77777777" w:rsidR="005505FE" w:rsidRPr="00657820" w:rsidRDefault="005505FE" w:rsidP="00277F11">
      <w:pPr>
        <w:tabs>
          <w:tab w:val="left" w:pos="540"/>
        </w:tabs>
        <w:ind w:right="40"/>
        <w:rPr>
          <w:rFonts w:asciiTheme="majorBidi" w:hAnsiTheme="majorBidi" w:cstheme="majorBidi"/>
          <w:b/>
          <w:bCs/>
          <w:color w:val="000000"/>
          <w:sz w:val="28"/>
        </w:rPr>
      </w:pPr>
    </w:p>
    <w:tbl>
      <w:tblPr>
        <w:tblW w:w="4997" w:type="pct"/>
        <w:tblInd w:w="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7"/>
        <w:gridCol w:w="85"/>
        <w:gridCol w:w="2892"/>
        <w:gridCol w:w="79"/>
        <w:gridCol w:w="1079"/>
        <w:gridCol w:w="97"/>
        <w:gridCol w:w="1150"/>
        <w:gridCol w:w="88"/>
        <w:gridCol w:w="1176"/>
        <w:gridCol w:w="106"/>
        <w:gridCol w:w="35"/>
        <w:gridCol w:w="1132"/>
        <w:gridCol w:w="97"/>
        <w:gridCol w:w="1082"/>
        <w:gridCol w:w="97"/>
        <w:gridCol w:w="1247"/>
        <w:gridCol w:w="79"/>
        <w:gridCol w:w="1247"/>
      </w:tblGrid>
      <w:tr w:rsidR="007252B3" w:rsidRPr="00657820" w14:paraId="39C517F5" w14:textId="77777777" w:rsidTr="00CD6FEA">
        <w:trPr>
          <w:trHeight w:val="144"/>
        </w:trPr>
        <w:tc>
          <w:tcPr>
            <w:tcW w:w="988" w:type="pct"/>
            <w:vAlign w:val="bottom"/>
          </w:tcPr>
          <w:p w14:paraId="22E217AC" w14:textId="77777777" w:rsidR="007252B3" w:rsidRPr="00657820" w:rsidRDefault="007252B3" w:rsidP="0054751B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" w:type="pct"/>
          </w:tcPr>
          <w:p w14:paraId="592E9436" w14:textId="77777777" w:rsidR="007252B3" w:rsidRPr="00657820" w:rsidRDefault="007252B3" w:rsidP="008102F4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</w:tcPr>
          <w:p w14:paraId="56B2DF99" w14:textId="0855A884" w:rsidR="007252B3" w:rsidRPr="00657820" w:rsidRDefault="007252B3" w:rsidP="0054751B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6CE49C0E" w14:textId="77777777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8" w:type="pct"/>
          </w:tcPr>
          <w:p w14:paraId="333B8BF8" w14:textId="620174A4" w:rsidR="007252B3" w:rsidRPr="00657820" w:rsidRDefault="007252B3" w:rsidP="0054751B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4C101C7F" w14:textId="77777777" w:rsidR="007252B3" w:rsidRPr="00657820" w:rsidRDefault="007252B3" w:rsidP="0054751B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23" w:type="pct"/>
            <w:gridSpan w:val="3"/>
            <w:vAlign w:val="bottom"/>
          </w:tcPr>
          <w:p w14:paraId="21221133" w14:textId="77777777" w:rsidR="007252B3" w:rsidRPr="00657820" w:rsidRDefault="007252B3" w:rsidP="0054751B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</w:tcPr>
          <w:p w14:paraId="32FA9BEF" w14:textId="77777777" w:rsidR="007252B3" w:rsidRPr="00657820" w:rsidRDefault="007252B3" w:rsidP="0054751B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2" w:type="pct"/>
          </w:tcPr>
          <w:p w14:paraId="533CE176" w14:textId="77777777" w:rsidR="007252B3" w:rsidRPr="00657820" w:rsidRDefault="007252B3" w:rsidP="0054751B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699" w:type="pct"/>
            <w:gridSpan w:val="7"/>
          </w:tcPr>
          <w:p w14:paraId="36AD849C" w14:textId="77777777" w:rsidR="007252B3" w:rsidRPr="00657820" w:rsidRDefault="007252B3" w:rsidP="0054751B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252B3" w:rsidRPr="00657820" w14:paraId="059C5BAB" w14:textId="77777777" w:rsidTr="00632666">
        <w:trPr>
          <w:trHeight w:val="144"/>
        </w:trPr>
        <w:tc>
          <w:tcPr>
            <w:tcW w:w="988" w:type="pct"/>
            <w:vAlign w:val="bottom"/>
          </w:tcPr>
          <w:p w14:paraId="5934F030" w14:textId="77777777" w:rsidR="007252B3" w:rsidRPr="00657820" w:rsidRDefault="007252B3" w:rsidP="007252B3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" w:type="pct"/>
          </w:tcPr>
          <w:p w14:paraId="67AE3007" w14:textId="77777777" w:rsidR="007252B3" w:rsidRPr="00657820" w:rsidRDefault="007252B3" w:rsidP="007252B3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</w:tcPr>
          <w:p w14:paraId="5EEF47A3" w14:textId="4933EA3E" w:rsidR="007252B3" w:rsidRPr="00657820" w:rsidRDefault="007252B3" w:rsidP="007252B3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15888A74" w14:textId="77777777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8" w:type="pct"/>
          </w:tcPr>
          <w:p w14:paraId="5EFFC7E8" w14:textId="3BC5277C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2EC8C295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23" w:type="pct"/>
            <w:gridSpan w:val="3"/>
            <w:vAlign w:val="bottom"/>
          </w:tcPr>
          <w:p w14:paraId="66DD8D71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36" w:type="pct"/>
          </w:tcPr>
          <w:p w14:paraId="5C88148C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11" w:type="pct"/>
            <w:gridSpan w:val="8"/>
            <w:tcBorders>
              <w:bottom w:val="single" w:sz="4" w:space="0" w:color="auto"/>
            </w:tcBorders>
            <w:vAlign w:val="bottom"/>
          </w:tcPr>
          <w:p w14:paraId="6B89194C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52B3" w:rsidRPr="00657820" w14:paraId="5948421D" w14:textId="77777777" w:rsidTr="00632666">
        <w:trPr>
          <w:trHeight w:val="144"/>
        </w:trPr>
        <w:tc>
          <w:tcPr>
            <w:tcW w:w="988" w:type="pct"/>
            <w:vAlign w:val="bottom"/>
          </w:tcPr>
          <w:p w14:paraId="5A7567B1" w14:textId="77777777" w:rsidR="007252B3" w:rsidRPr="00657820" w:rsidRDefault="007252B3" w:rsidP="007252B3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" w:type="pct"/>
          </w:tcPr>
          <w:p w14:paraId="601D9239" w14:textId="77777777" w:rsidR="007252B3" w:rsidRPr="00657820" w:rsidRDefault="007252B3" w:rsidP="007252B3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</w:tcPr>
          <w:p w14:paraId="6517D075" w14:textId="0EA80D94" w:rsidR="007252B3" w:rsidRPr="00657820" w:rsidRDefault="007252B3" w:rsidP="007252B3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4B36F802" w14:textId="77777777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8" w:type="pct"/>
          </w:tcPr>
          <w:p w14:paraId="6D85DC15" w14:textId="4CC20B43" w:rsidR="007252B3" w:rsidRPr="00657820" w:rsidRDefault="007252B3" w:rsidP="007252B3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33" w:type="pct"/>
          </w:tcPr>
          <w:p w14:paraId="1FDFFE61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23" w:type="pct"/>
            <w:gridSpan w:val="3"/>
            <w:tcBorders>
              <w:bottom w:val="single" w:sz="4" w:space="0" w:color="auto"/>
            </w:tcBorders>
            <w:vAlign w:val="bottom"/>
          </w:tcPr>
          <w:p w14:paraId="6F2E91B2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6" w:type="pct"/>
          </w:tcPr>
          <w:p w14:paraId="68985E49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0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603D7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3CAE2978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8" w:type="pct"/>
            <w:gridSpan w:val="3"/>
            <w:tcBorders>
              <w:bottom w:val="single" w:sz="4" w:space="0" w:color="auto"/>
            </w:tcBorders>
            <w:vAlign w:val="bottom"/>
          </w:tcPr>
          <w:p w14:paraId="0079BCAF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D76485" w:rsidRPr="00657820" w14:paraId="33354E7D" w14:textId="77777777" w:rsidTr="00632666">
        <w:trPr>
          <w:trHeight w:val="144"/>
        </w:trPr>
        <w:tc>
          <w:tcPr>
            <w:tcW w:w="988" w:type="pct"/>
            <w:tcBorders>
              <w:bottom w:val="single" w:sz="4" w:space="0" w:color="auto"/>
            </w:tcBorders>
            <w:vAlign w:val="bottom"/>
          </w:tcPr>
          <w:p w14:paraId="351E4A5E" w14:textId="77777777" w:rsidR="007252B3" w:rsidRPr="00657820" w:rsidRDefault="007252B3" w:rsidP="007252B3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9" w:type="pct"/>
          </w:tcPr>
          <w:p w14:paraId="731428D4" w14:textId="77777777" w:rsidR="007252B3" w:rsidRPr="00657820" w:rsidRDefault="007252B3" w:rsidP="007252B3">
            <w:pPr>
              <w:ind w:left="198" w:right="18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6617BECE" w14:textId="7F76291D" w:rsidR="007252B3" w:rsidRPr="00657820" w:rsidRDefault="007252B3" w:rsidP="007252B3">
            <w:pPr>
              <w:ind w:left="198" w:right="18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27" w:type="pct"/>
          </w:tcPr>
          <w:p w14:paraId="1CF529D6" w14:textId="77777777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14:paraId="75D76CCC" w14:textId="2B84B3DF" w:rsidR="007252B3" w:rsidRPr="00657820" w:rsidRDefault="007252B3" w:rsidP="007252B3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33" w:type="pct"/>
          </w:tcPr>
          <w:p w14:paraId="6AE95182" w14:textId="7777777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8C9A3" w14:textId="47FF9C85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30" w:type="pct"/>
            <w:tcBorders>
              <w:top w:val="single" w:sz="4" w:space="0" w:color="auto"/>
            </w:tcBorders>
          </w:tcPr>
          <w:p w14:paraId="648C2AC9" w14:textId="77777777" w:rsidR="007252B3" w:rsidRPr="00657820" w:rsidRDefault="007252B3" w:rsidP="007252B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2402D" w14:textId="038F131D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36" w:type="pct"/>
          </w:tcPr>
          <w:p w14:paraId="1E74F26A" w14:textId="7777777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48DED" w14:textId="38088D4E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33" w:type="pct"/>
            <w:tcBorders>
              <w:top w:val="single" w:sz="4" w:space="0" w:color="auto"/>
            </w:tcBorders>
          </w:tcPr>
          <w:p w14:paraId="0345602B" w14:textId="7777777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17870566" w14:textId="01B05BA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33" w:type="pct"/>
          </w:tcPr>
          <w:p w14:paraId="31E6E13D" w14:textId="77777777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015BC113" w14:textId="232E30FE" w:rsidR="007252B3" w:rsidRPr="00657820" w:rsidRDefault="007252B3" w:rsidP="007252B3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27" w:type="pct"/>
            <w:tcBorders>
              <w:top w:val="single" w:sz="4" w:space="0" w:color="auto"/>
            </w:tcBorders>
          </w:tcPr>
          <w:p w14:paraId="380A9632" w14:textId="77777777" w:rsidR="007252B3" w:rsidRPr="00657820" w:rsidRDefault="007252B3" w:rsidP="007252B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0930E106" w14:textId="642D0BF9" w:rsidR="007252B3" w:rsidRPr="00657820" w:rsidRDefault="007252B3" w:rsidP="007252B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632666" w:rsidRPr="00657820" w14:paraId="0E69DCFC" w14:textId="77777777" w:rsidTr="00632666">
        <w:trPr>
          <w:trHeight w:val="234"/>
        </w:trPr>
        <w:tc>
          <w:tcPr>
            <w:tcW w:w="988" w:type="pct"/>
            <w:tcBorders>
              <w:top w:val="single" w:sz="4" w:space="0" w:color="auto"/>
            </w:tcBorders>
          </w:tcPr>
          <w:p w14:paraId="474BBB92" w14:textId="77777777" w:rsidR="007252B3" w:rsidRPr="00657820" w:rsidRDefault="007252B3" w:rsidP="003B59B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9" w:type="pct"/>
          </w:tcPr>
          <w:p w14:paraId="3BCD72F1" w14:textId="77777777" w:rsidR="007252B3" w:rsidRPr="00657820" w:rsidRDefault="007252B3" w:rsidP="008102F4">
            <w:pPr>
              <w:ind w:left="216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F67A1B6" w14:textId="0C6C8F98" w:rsidR="007252B3" w:rsidRPr="00657820" w:rsidRDefault="007252B3" w:rsidP="003B59B4">
            <w:pPr>
              <w:ind w:left="216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ประกอบกิจการโรงสีและโรงเลื่อย</w:t>
            </w:r>
          </w:p>
        </w:tc>
        <w:tc>
          <w:tcPr>
            <w:tcW w:w="27" w:type="pct"/>
          </w:tcPr>
          <w:p w14:paraId="0D1E004E" w14:textId="77777777" w:rsidR="007252B3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14:paraId="421EE5F2" w14:textId="6D91CACD" w:rsidR="007252B3" w:rsidRPr="00657820" w:rsidRDefault="007252B3" w:rsidP="003B59B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3" w:type="pct"/>
          </w:tcPr>
          <w:p w14:paraId="5687F573" w14:textId="77777777" w:rsidR="007252B3" w:rsidRPr="00657820" w:rsidRDefault="007252B3" w:rsidP="003B59B4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vAlign w:val="bottom"/>
          </w:tcPr>
          <w:p w14:paraId="38E02EE5" w14:textId="6C8EBE4B" w:rsidR="007252B3" w:rsidRPr="00657820" w:rsidRDefault="007252B3" w:rsidP="003B59B4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30" w:type="pct"/>
            <w:vAlign w:val="bottom"/>
          </w:tcPr>
          <w:p w14:paraId="0B73D32C" w14:textId="77777777" w:rsidR="007252B3" w:rsidRPr="00657820" w:rsidRDefault="007252B3" w:rsidP="003B59B4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7578F980" w14:textId="11FBE4E9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36" w:type="pct"/>
            <w:vAlign w:val="bottom"/>
          </w:tcPr>
          <w:p w14:paraId="3D089E62" w14:textId="77777777" w:rsidR="007252B3" w:rsidRPr="00657820" w:rsidRDefault="007252B3" w:rsidP="003B59B4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</w:tcBorders>
            <w:vAlign w:val="bottom"/>
          </w:tcPr>
          <w:p w14:paraId="0EB0EB3F" w14:textId="6223AA3D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3" w:type="pct"/>
            <w:vAlign w:val="bottom"/>
          </w:tcPr>
          <w:p w14:paraId="343D9AF7" w14:textId="77777777" w:rsidR="007252B3" w:rsidRPr="00657820" w:rsidRDefault="007252B3" w:rsidP="003B59B4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3A6ECFB8" w14:textId="79D34719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10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33" w:type="pct"/>
            <w:vAlign w:val="bottom"/>
          </w:tcPr>
          <w:p w14:paraId="4823A574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1A8F244A" w14:textId="58C7C84E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27" w:type="pct"/>
            <w:vAlign w:val="bottom"/>
          </w:tcPr>
          <w:p w14:paraId="006FF9DD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62D131A1" w14:textId="10376A2D" w:rsidR="007252B3" w:rsidRPr="00657820" w:rsidRDefault="007252B3" w:rsidP="003B59B4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</w:tr>
      <w:tr w:rsidR="007252B3" w:rsidRPr="00657820" w14:paraId="6C63CD32" w14:textId="23F3295D" w:rsidTr="007252B3">
        <w:trPr>
          <w:trHeight w:val="144"/>
        </w:trPr>
        <w:tc>
          <w:tcPr>
            <w:tcW w:w="988" w:type="pct"/>
          </w:tcPr>
          <w:p w14:paraId="59E9D4D6" w14:textId="77777777" w:rsidR="007252B3" w:rsidRPr="00657820" w:rsidRDefault="007252B3" w:rsidP="003B59B4">
            <w:pPr>
              <w:ind w:right="-486"/>
              <w:jc w:val="both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E4F7948" w14:textId="5904141E" w:rsidR="007252B3" w:rsidRPr="00657820" w:rsidRDefault="007252B3" w:rsidP="003B59B4">
            <w:pPr>
              <w:ind w:left="377" w:right="-486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 จำกัด</w:t>
            </w:r>
          </w:p>
        </w:tc>
        <w:tc>
          <w:tcPr>
            <w:tcW w:w="29" w:type="pct"/>
          </w:tcPr>
          <w:p w14:paraId="29685F00" w14:textId="77777777" w:rsidR="007252B3" w:rsidRPr="00657820" w:rsidRDefault="007252B3" w:rsidP="008102F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  <w:vAlign w:val="bottom"/>
          </w:tcPr>
          <w:p w14:paraId="09E341C4" w14:textId="27775E46" w:rsidR="007252B3" w:rsidRPr="00657820" w:rsidRDefault="007252B3" w:rsidP="003B59B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 ๆ</w:t>
            </w:r>
          </w:p>
          <w:p w14:paraId="19EC6872" w14:textId="37F33FCC" w:rsidR="007252B3" w:rsidRPr="00657820" w:rsidRDefault="007252B3" w:rsidP="003B59B4">
            <w:pPr>
              <w:ind w:left="436" w:right="-68" w:firstLine="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27" w:type="pct"/>
          </w:tcPr>
          <w:p w14:paraId="3CE7DF41" w14:textId="77777777" w:rsidR="007252B3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8" w:type="pct"/>
            <w:vAlign w:val="bottom"/>
          </w:tcPr>
          <w:p w14:paraId="079D281F" w14:textId="1A8A0B80" w:rsidR="007252B3" w:rsidRPr="00657820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33" w:type="pct"/>
          </w:tcPr>
          <w:p w14:paraId="5C91E6F0" w14:textId="77777777" w:rsidR="007252B3" w:rsidRPr="00657820" w:rsidRDefault="007252B3" w:rsidP="003B59B4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64556D30" w14:textId="0ABC2D22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30" w:type="pct"/>
            <w:vAlign w:val="center"/>
          </w:tcPr>
          <w:p w14:paraId="3C4AA8C6" w14:textId="77777777" w:rsidR="007252B3" w:rsidRPr="00657820" w:rsidRDefault="007252B3" w:rsidP="003B59B4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173981B5" w14:textId="409DED68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36" w:type="pct"/>
          </w:tcPr>
          <w:p w14:paraId="1431C510" w14:textId="77777777" w:rsidR="007252B3" w:rsidRPr="00657820" w:rsidRDefault="007252B3" w:rsidP="003B59B4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8" w:type="pct"/>
            <w:gridSpan w:val="2"/>
            <w:vAlign w:val="bottom"/>
          </w:tcPr>
          <w:p w14:paraId="5461B527" w14:textId="02B01FF4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3" w:type="pct"/>
            <w:vAlign w:val="bottom"/>
          </w:tcPr>
          <w:p w14:paraId="436F77CD" w14:textId="77777777" w:rsidR="007252B3" w:rsidRPr="00657820" w:rsidRDefault="007252B3" w:rsidP="003B59B4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2653DD20" w14:textId="099DEFC8" w:rsidR="007252B3" w:rsidRPr="00657820" w:rsidRDefault="007252B3" w:rsidP="003B59B4">
            <w:pPr>
              <w:tabs>
                <w:tab w:val="decimal" w:pos="720"/>
                <w:tab w:val="decimal" w:pos="792"/>
              </w:tabs>
              <w:ind w:left="-200" w:right="10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33" w:type="pct"/>
            <w:vAlign w:val="bottom"/>
          </w:tcPr>
          <w:p w14:paraId="7A56CC71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6EEE179D" w14:textId="3FA34515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27" w:type="pct"/>
            <w:vAlign w:val="bottom"/>
          </w:tcPr>
          <w:p w14:paraId="3F0CD8F2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6AEB9FF1" w14:textId="0EEEF584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7252B3" w:rsidRPr="00657820" w14:paraId="44586A7D" w14:textId="77777777" w:rsidTr="007252B3">
        <w:trPr>
          <w:trHeight w:val="144"/>
        </w:trPr>
        <w:tc>
          <w:tcPr>
            <w:tcW w:w="988" w:type="pct"/>
          </w:tcPr>
          <w:p w14:paraId="4943F725" w14:textId="77777777" w:rsidR="007252B3" w:rsidRPr="00657820" w:rsidRDefault="007252B3" w:rsidP="003B59B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" w:type="pct"/>
          </w:tcPr>
          <w:p w14:paraId="465575F5" w14:textId="77777777" w:rsidR="007252B3" w:rsidRPr="00657820" w:rsidRDefault="007252B3" w:rsidP="008102F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  <w:vAlign w:val="bottom"/>
          </w:tcPr>
          <w:p w14:paraId="4F6D1E68" w14:textId="0E860409" w:rsidR="007252B3" w:rsidRPr="00657820" w:rsidRDefault="007252B3" w:rsidP="003B59B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18F43751" w14:textId="77777777" w:rsidR="007252B3" w:rsidRPr="00657820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8" w:type="pct"/>
          </w:tcPr>
          <w:p w14:paraId="57D74F5D" w14:textId="08AABBD3" w:rsidR="007252B3" w:rsidRPr="00657820" w:rsidRDefault="007252B3" w:rsidP="003B59B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7C2FB623" w14:textId="77777777" w:rsidR="007252B3" w:rsidRPr="00657820" w:rsidRDefault="007252B3" w:rsidP="003B59B4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2" w:type="pct"/>
          </w:tcPr>
          <w:p w14:paraId="4D6B47F0" w14:textId="77777777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" w:type="pct"/>
          </w:tcPr>
          <w:p w14:paraId="27B39955" w14:textId="77777777" w:rsidR="007252B3" w:rsidRPr="00657820" w:rsidRDefault="007252B3" w:rsidP="003B59B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1" w:type="pct"/>
          </w:tcPr>
          <w:p w14:paraId="300E0EDF" w14:textId="77777777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</w:tcPr>
          <w:p w14:paraId="265D554F" w14:textId="77777777" w:rsidR="007252B3" w:rsidRPr="00657820" w:rsidRDefault="007252B3" w:rsidP="003B59B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8" w:type="pct"/>
            <w:gridSpan w:val="2"/>
          </w:tcPr>
          <w:p w14:paraId="659E786F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0B7F3822" w14:textId="77777777" w:rsidR="007252B3" w:rsidRPr="00657820" w:rsidRDefault="007252B3" w:rsidP="003B59B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2A9922DB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4FDAEF5E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1D1DD1C0" w14:textId="5E20B33D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27" w:type="pct"/>
          </w:tcPr>
          <w:p w14:paraId="1C047C1B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7319EAFA" w14:textId="3A743990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7252B3" w:rsidRPr="00657820" w14:paraId="0171D7D5" w14:textId="77777777" w:rsidTr="007252B3">
        <w:trPr>
          <w:trHeight w:val="288"/>
        </w:trPr>
        <w:tc>
          <w:tcPr>
            <w:tcW w:w="988" w:type="pct"/>
          </w:tcPr>
          <w:p w14:paraId="0EFA0605" w14:textId="288F8523" w:rsidR="007252B3" w:rsidRPr="00657820" w:rsidRDefault="007252B3" w:rsidP="003B59B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29" w:type="pct"/>
          </w:tcPr>
          <w:p w14:paraId="17D61E80" w14:textId="77777777" w:rsidR="007252B3" w:rsidRPr="00657820" w:rsidRDefault="007252B3" w:rsidP="008102F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  <w:vAlign w:val="bottom"/>
          </w:tcPr>
          <w:p w14:paraId="28C5A1AB" w14:textId="38EDDA22" w:rsidR="007252B3" w:rsidRPr="00657820" w:rsidRDefault="007252B3" w:rsidP="003B59B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2E494C0B" w14:textId="77777777" w:rsidR="007252B3" w:rsidRPr="00657820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8" w:type="pct"/>
          </w:tcPr>
          <w:p w14:paraId="429B3AFC" w14:textId="2FFA3ED5" w:rsidR="007252B3" w:rsidRPr="00657820" w:rsidRDefault="007252B3" w:rsidP="003B59B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3669A137" w14:textId="77777777" w:rsidR="007252B3" w:rsidRPr="00657820" w:rsidRDefault="007252B3" w:rsidP="003B59B4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92" w:type="pct"/>
          </w:tcPr>
          <w:p w14:paraId="0D5A8B15" w14:textId="77777777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" w:type="pct"/>
          </w:tcPr>
          <w:p w14:paraId="65965EC5" w14:textId="77777777" w:rsidR="007252B3" w:rsidRPr="00657820" w:rsidRDefault="007252B3" w:rsidP="003B59B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1" w:type="pct"/>
          </w:tcPr>
          <w:p w14:paraId="54BEA9F8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" w:type="pct"/>
          </w:tcPr>
          <w:p w14:paraId="318B7958" w14:textId="77777777" w:rsidR="007252B3" w:rsidRPr="00657820" w:rsidRDefault="007252B3" w:rsidP="003B59B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8" w:type="pct"/>
            <w:gridSpan w:val="2"/>
          </w:tcPr>
          <w:p w14:paraId="4EBAEE2C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744FF994" w14:textId="77777777" w:rsidR="007252B3" w:rsidRPr="00657820" w:rsidRDefault="007252B3" w:rsidP="003B59B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3B269CAD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33" w:type="pct"/>
          </w:tcPr>
          <w:p w14:paraId="535560B4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0D6BBAA7" w14:textId="6D2645CE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27" w:type="pct"/>
            <w:vAlign w:val="center"/>
          </w:tcPr>
          <w:p w14:paraId="78E4434D" w14:textId="77777777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14:paraId="67F6C85F" w14:textId="497E5A6C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7252B3" w:rsidRPr="00657820" w14:paraId="1109544E" w14:textId="77777777" w:rsidTr="007252B3">
        <w:trPr>
          <w:trHeight w:val="144"/>
        </w:trPr>
        <w:tc>
          <w:tcPr>
            <w:tcW w:w="988" w:type="pct"/>
          </w:tcPr>
          <w:p w14:paraId="0771A866" w14:textId="77777777" w:rsidR="007252B3" w:rsidRPr="00657820" w:rsidRDefault="007252B3" w:rsidP="003B59B4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" w:type="pct"/>
          </w:tcPr>
          <w:p w14:paraId="7D97A1A8" w14:textId="77777777" w:rsidR="007252B3" w:rsidRPr="00657820" w:rsidRDefault="007252B3" w:rsidP="008102F4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86" w:type="pct"/>
          </w:tcPr>
          <w:p w14:paraId="2E56165E" w14:textId="3F5D6926" w:rsidR="007252B3" w:rsidRPr="00657820" w:rsidRDefault="007252B3" w:rsidP="003B59B4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" w:type="pct"/>
          </w:tcPr>
          <w:p w14:paraId="73578079" w14:textId="77777777" w:rsidR="007252B3" w:rsidRPr="00657820" w:rsidRDefault="007252B3" w:rsidP="007252B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68" w:type="pct"/>
          </w:tcPr>
          <w:p w14:paraId="2E6F86AA" w14:textId="43CEE5ED" w:rsidR="007252B3" w:rsidRPr="00657820" w:rsidRDefault="007252B3" w:rsidP="003B59B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" w:type="pct"/>
          </w:tcPr>
          <w:p w14:paraId="495E31C8" w14:textId="77777777" w:rsidR="007252B3" w:rsidRPr="00657820" w:rsidRDefault="007252B3" w:rsidP="003B59B4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2" w:type="pct"/>
            <w:vAlign w:val="bottom"/>
          </w:tcPr>
          <w:p w14:paraId="3DA8A0C5" w14:textId="77777777" w:rsidR="007252B3" w:rsidRPr="00657820" w:rsidRDefault="007252B3" w:rsidP="003B59B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" w:type="pct"/>
            <w:vAlign w:val="bottom"/>
          </w:tcPr>
          <w:p w14:paraId="092C7A9D" w14:textId="77777777" w:rsidR="007252B3" w:rsidRPr="00657820" w:rsidRDefault="007252B3" w:rsidP="003B59B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1" w:type="pct"/>
            <w:vAlign w:val="bottom"/>
          </w:tcPr>
          <w:p w14:paraId="0A6892BC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" w:type="pct"/>
          </w:tcPr>
          <w:p w14:paraId="68D1E487" w14:textId="77777777" w:rsidR="007252B3" w:rsidRPr="00657820" w:rsidRDefault="007252B3" w:rsidP="003B59B4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8" w:type="pct"/>
            <w:gridSpan w:val="2"/>
            <w:vAlign w:val="bottom"/>
          </w:tcPr>
          <w:p w14:paraId="5738EBA7" w14:textId="77777777" w:rsidR="007252B3" w:rsidRPr="00657820" w:rsidRDefault="007252B3" w:rsidP="003B59B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" w:type="pct"/>
            <w:vAlign w:val="bottom"/>
          </w:tcPr>
          <w:p w14:paraId="3DB552FD" w14:textId="77777777" w:rsidR="007252B3" w:rsidRPr="00657820" w:rsidRDefault="007252B3" w:rsidP="003B59B4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703D8E45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3" w:type="pct"/>
          </w:tcPr>
          <w:p w14:paraId="0487EF85" w14:textId="77777777" w:rsidR="007252B3" w:rsidRPr="00657820" w:rsidRDefault="007252B3" w:rsidP="003B59B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C7DEE" w14:textId="5164B7F6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7" w:type="pct"/>
          </w:tcPr>
          <w:p w14:paraId="0A7811A5" w14:textId="77777777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995EC" w14:textId="651D2AA5" w:rsidR="007252B3" w:rsidRPr="00657820" w:rsidRDefault="007252B3" w:rsidP="00D734F1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5A2252B0" w14:textId="77777777" w:rsidR="005505FE" w:rsidRPr="00657820" w:rsidRDefault="005505FE" w:rsidP="005505FE">
      <w:pPr>
        <w:tabs>
          <w:tab w:val="left" w:pos="709"/>
        </w:tabs>
        <w:spacing w:before="120"/>
        <w:ind w:right="-43"/>
        <w:jc w:val="thaiDistribute"/>
        <w:rPr>
          <w:rFonts w:asciiTheme="majorBidi" w:hAnsiTheme="majorBidi" w:cstheme="majorBidi"/>
          <w:sz w:val="28"/>
        </w:rPr>
      </w:pPr>
    </w:p>
    <w:p w14:paraId="697A2828" w14:textId="77777777" w:rsidR="002E347A" w:rsidRPr="00657820" w:rsidRDefault="002E347A" w:rsidP="002E347A">
      <w:pPr>
        <w:rPr>
          <w:rFonts w:asciiTheme="majorBidi" w:hAnsiTheme="majorBidi" w:cstheme="majorBidi"/>
          <w:sz w:val="28"/>
        </w:rPr>
      </w:pPr>
    </w:p>
    <w:p w14:paraId="1C800F45" w14:textId="77777777" w:rsidR="002E347A" w:rsidRPr="00657820" w:rsidRDefault="002E347A" w:rsidP="002E347A">
      <w:pPr>
        <w:rPr>
          <w:rFonts w:asciiTheme="majorBidi" w:hAnsiTheme="majorBidi" w:cstheme="majorBidi"/>
          <w:sz w:val="28"/>
        </w:rPr>
        <w:sectPr w:rsidR="002E347A" w:rsidRPr="00657820" w:rsidSect="008C1596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36" w:left="720" w:header="864" w:footer="432" w:gutter="0"/>
          <w:cols w:space="720"/>
          <w:docGrid w:linePitch="326"/>
        </w:sectPr>
      </w:pPr>
    </w:p>
    <w:p w14:paraId="7CD5CFC6" w14:textId="7CB14E60" w:rsidR="00C5158A" w:rsidRPr="00657820" w:rsidRDefault="002E347A" w:rsidP="00BB6969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ที่</w:t>
      </w:r>
      <w:r w:rsidR="00C5158A" w:rsidRPr="00657820">
        <w:rPr>
          <w:rFonts w:asciiTheme="majorBidi" w:hAnsiTheme="majorBidi" w:cstheme="majorBidi"/>
          <w:b/>
          <w:bCs/>
          <w:sz w:val="28"/>
          <w:cs/>
        </w:rPr>
        <w:t>ดิน อาคารและอุปกรณ์</w:t>
      </w:r>
      <w:r w:rsidR="00C5158A"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190E966" w14:textId="2FDBCA04" w:rsidR="00C5158A" w:rsidRPr="00657820" w:rsidRDefault="00C5158A" w:rsidP="002E347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รายการเปลี่ยนแปลงของบัญชีที่ดิน อาคารและอุปกรณ์</w:t>
      </w:r>
      <w:r w:rsidRPr="00657820">
        <w:rPr>
          <w:rFonts w:asciiTheme="majorBidi" w:hAnsiTheme="majorBidi" w:cstheme="majorBidi"/>
          <w:sz w:val="28"/>
          <w:cs/>
          <w:lang w:val="en-GB"/>
        </w:rPr>
        <w:t>สำหรับปีสิ้นสุดวันที่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</w:rPr>
        <w:t>31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E4AC8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E4AC8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7"/>
        <w:gridCol w:w="152"/>
        <w:gridCol w:w="1350"/>
        <w:gridCol w:w="25"/>
        <w:gridCol w:w="65"/>
        <w:gridCol w:w="1034"/>
        <w:gridCol w:w="115"/>
        <w:gridCol w:w="25"/>
        <w:gridCol w:w="89"/>
        <w:gridCol w:w="838"/>
        <w:gridCol w:w="89"/>
        <w:gridCol w:w="25"/>
        <w:gridCol w:w="72"/>
        <w:gridCol w:w="954"/>
        <w:gridCol w:w="9"/>
        <w:gridCol w:w="81"/>
        <w:gridCol w:w="1170"/>
      </w:tblGrid>
      <w:tr w:rsidR="00BB6969" w:rsidRPr="00657820" w14:paraId="703F0DBF" w14:textId="77777777" w:rsidTr="0035660C">
        <w:trPr>
          <w:trHeight w:val="141"/>
        </w:trPr>
        <w:tc>
          <w:tcPr>
            <w:tcW w:w="3239" w:type="dxa"/>
            <w:gridSpan w:val="2"/>
          </w:tcPr>
          <w:p w14:paraId="1F56BB4F" w14:textId="77777777" w:rsidR="00BB6969" w:rsidRPr="00657820" w:rsidRDefault="00BB6969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941" w:type="dxa"/>
            <w:gridSpan w:val="15"/>
          </w:tcPr>
          <w:p w14:paraId="33982E90" w14:textId="77777777" w:rsidR="00BB6969" w:rsidRPr="00657820" w:rsidRDefault="00BB6969" w:rsidP="000D313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E347A" w:rsidRPr="00657820" w14:paraId="1A94E603" w14:textId="77777777" w:rsidTr="0035660C">
        <w:trPr>
          <w:trHeight w:val="141"/>
        </w:trPr>
        <w:tc>
          <w:tcPr>
            <w:tcW w:w="3239" w:type="dxa"/>
            <w:gridSpan w:val="2"/>
          </w:tcPr>
          <w:p w14:paraId="025E56CA" w14:textId="77777777" w:rsidR="002E347A" w:rsidRPr="00657820" w:rsidRDefault="002E347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941" w:type="dxa"/>
            <w:gridSpan w:val="15"/>
          </w:tcPr>
          <w:p w14:paraId="4C70B321" w14:textId="740BC2D8" w:rsidR="002E347A" w:rsidRPr="00657820" w:rsidRDefault="00BB6969" w:rsidP="00BB69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E347A" w:rsidRPr="00657820" w14:paraId="152B5749" w14:textId="77777777" w:rsidTr="0035660C">
        <w:trPr>
          <w:trHeight w:val="1205"/>
        </w:trPr>
        <w:tc>
          <w:tcPr>
            <w:tcW w:w="3239" w:type="dxa"/>
            <w:gridSpan w:val="2"/>
          </w:tcPr>
          <w:p w14:paraId="1C37621A" w14:textId="77777777" w:rsidR="002E347A" w:rsidRPr="00657820" w:rsidRDefault="002E347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BB3C4A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5E22C0F1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</w:t>
            </w:r>
          </w:p>
          <w:p w14:paraId="1104A93E" w14:textId="6E48138B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7ADD7880" w14:textId="77777777" w:rsidR="002E347A" w:rsidRPr="00657820" w:rsidRDefault="002E347A" w:rsidP="000D313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3E7EFE7E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single" w:sz="4" w:space="0" w:color="auto"/>
            </w:tcBorders>
            <w:vAlign w:val="bottom"/>
          </w:tcPr>
          <w:p w14:paraId="28F5EE6F" w14:textId="77777777" w:rsidR="002E347A" w:rsidRPr="00657820" w:rsidRDefault="002E347A" w:rsidP="00630A95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  <w:vAlign w:val="bottom"/>
          </w:tcPr>
          <w:p w14:paraId="7DC8D6D0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1CE5D623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3854B7D6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251D4C49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70044131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F42A25" w14:textId="77777777" w:rsidR="002E347A" w:rsidRPr="00657820" w:rsidRDefault="002E347A" w:rsidP="00630A9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3EA32E13" w14:textId="62F2226F" w:rsidR="002E347A" w:rsidRPr="00657820" w:rsidRDefault="002E347A" w:rsidP="002E347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2E347A" w:rsidRPr="00657820" w14:paraId="6922953F" w14:textId="77777777" w:rsidTr="0035660C">
        <w:trPr>
          <w:trHeight w:val="141"/>
        </w:trPr>
        <w:tc>
          <w:tcPr>
            <w:tcW w:w="3239" w:type="dxa"/>
            <w:gridSpan w:val="2"/>
            <w:vAlign w:val="bottom"/>
          </w:tcPr>
          <w:p w14:paraId="3AC050D4" w14:textId="77777777" w:rsidR="002E347A" w:rsidRPr="00657820" w:rsidRDefault="002E347A" w:rsidP="00524C10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E9AF87" w14:textId="77777777" w:rsidR="002E347A" w:rsidRPr="00657820" w:rsidRDefault="002E347A" w:rsidP="000D313F">
            <w:pPr>
              <w:tabs>
                <w:tab w:val="decimal" w:pos="105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gridSpan w:val="2"/>
          </w:tcPr>
          <w:p w14:paraId="65FFB811" w14:textId="77777777" w:rsidR="002E347A" w:rsidRPr="00657820" w:rsidRDefault="002E347A" w:rsidP="000D313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3D4428B4" w14:textId="77777777" w:rsidR="002E347A" w:rsidRPr="00657820" w:rsidRDefault="002E347A" w:rsidP="000D313F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" w:type="dxa"/>
          </w:tcPr>
          <w:p w14:paraId="7ADA541C" w14:textId="77777777" w:rsidR="002E347A" w:rsidRPr="00657820" w:rsidRDefault="002E347A" w:rsidP="000D313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</w:tcPr>
          <w:p w14:paraId="24D9A465" w14:textId="77777777" w:rsidR="002E347A" w:rsidRPr="00657820" w:rsidRDefault="002E347A" w:rsidP="000D313F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4C8471A9" w14:textId="77777777" w:rsidR="002E347A" w:rsidRPr="00657820" w:rsidRDefault="002E347A" w:rsidP="000D313F">
            <w:pPr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</w:tcPr>
          <w:p w14:paraId="1009385D" w14:textId="77777777" w:rsidR="002E347A" w:rsidRPr="00657820" w:rsidRDefault="002E347A" w:rsidP="000D313F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81" w:type="dxa"/>
          </w:tcPr>
          <w:p w14:paraId="4CC404B4" w14:textId="77777777" w:rsidR="002E347A" w:rsidRPr="00657820" w:rsidRDefault="002E347A" w:rsidP="000D313F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2FB43E" w14:textId="77777777" w:rsidR="002E347A" w:rsidRPr="00657820" w:rsidRDefault="002E347A" w:rsidP="000D313F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2E347A" w:rsidRPr="00657820" w14:paraId="35BE30C3" w14:textId="77777777" w:rsidTr="0035660C">
        <w:trPr>
          <w:trHeight w:val="141"/>
        </w:trPr>
        <w:tc>
          <w:tcPr>
            <w:tcW w:w="3239" w:type="dxa"/>
            <w:gridSpan w:val="2"/>
          </w:tcPr>
          <w:p w14:paraId="6EC49336" w14:textId="77777777" w:rsidR="002E347A" w:rsidRPr="00657820" w:rsidRDefault="002E347A" w:rsidP="00DE4AC8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506C17" w14:textId="36ABA8F8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318,766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64F705E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88C5419" w14:textId="3F299715" w:rsidR="002E347A" w:rsidRPr="00657820" w:rsidRDefault="00894206" w:rsidP="00DE4AC8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,023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A831654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01FC66CA" w14:textId="39B0F376" w:rsidR="002E347A" w:rsidRPr="00657820" w:rsidRDefault="00E439BA" w:rsidP="00DE4AC8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(3,086)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B0017CB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5D9D9A5E" w14:textId="07B3EB5C" w:rsidR="002E347A" w:rsidRPr="00657820" w:rsidRDefault="00E439BA" w:rsidP="00DE4AC8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21,064</w:t>
            </w:r>
          </w:p>
        </w:tc>
        <w:tc>
          <w:tcPr>
            <w:tcW w:w="81" w:type="dxa"/>
            <w:vAlign w:val="bottom"/>
          </w:tcPr>
          <w:p w14:paraId="0237EDE8" w14:textId="37A036A5" w:rsidR="002E347A" w:rsidRPr="00657820" w:rsidRDefault="002E347A" w:rsidP="00DE4AC8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882CA" w14:textId="7A27CA34" w:rsidR="002E347A" w:rsidRPr="00657820" w:rsidRDefault="00E439BA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</w:t>
            </w:r>
            <w:r w:rsidR="007C1374" w:rsidRPr="00657820">
              <w:rPr>
                <w:rFonts w:asciiTheme="majorBidi" w:hAnsiTheme="majorBidi" w:cstheme="majorBidi"/>
                <w:sz w:val="28"/>
              </w:rPr>
              <w:t>40,767</w:t>
            </w:r>
          </w:p>
        </w:tc>
      </w:tr>
      <w:tr w:rsidR="002E347A" w:rsidRPr="00657820" w14:paraId="41909C49" w14:textId="77777777" w:rsidTr="0035660C">
        <w:trPr>
          <w:trHeight w:val="141"/>
        </w:trPr>
        <w:tc>
          <w:tcPr>
            <w:tcW w:w="3239" w:type="dxa"/>
            <w:gridSpan w:val="2"/>
          </w:tcPr>
          <w:p w14:paraId="5C617737" w14:textId="77777777" w:rsidR="002E347A" w:rsidRPr="00657820" w:rsidRDefault="002E347A" w:rsidP="00DE4AC8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2769AD" w14:textId="65A8A382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307,810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D0DCC84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DA201C3" w14:textId="4093AED5" w:rsidR="002E347A" w:rsidRPr="00657820" w:rsidRDefault="00894206" w:rsidP="00DE4AC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2,116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B2A6FC1" w14:textId="436674E8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660E17C0" w14:textId="1BBFF46E" w:rsidR="002E347A" w:rsidRPr="00657820" w:rsidRDefault="00C9582B" w:rsidP="00DE4AC8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(2,6</w:t>
            </w:r>
            <w:r w:rsidR="00921C69" w:rsidRPr="00657820">
              <w:rPr>
                <w:rFonts w:asciiTheme="majorBidi" w:hAnsiTheme="majorBidi" w:cstheme="majorBidi"/>
                <w:sz w:val="28"/>
              </w:rPr>
              <w:t>71)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5B21C62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5CF7AA33" w14:textId="217B46B4" w:rsidR="002E347A" w:rsidRPr="00657820" w:rsidRDefault="00970214" w:rsidP="00DE4AC8">
            <w:pPr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4,428</w:t>
            </w:r>
          </w:p>
        </w:tc>
        <w:tc>
          <w:tcPr>
            <w:tcW w:w="81" w:type="dxa"/>
            <w:vAlign w:val="bottom"/>
          </w:tcPr>
          <w:p w14:paraId="24495520" w14:textId="35351EDB" w:rsidR="002E347A" w:rsidRPr="00657820" w:rsidRDefault="002E347A" w:rsidP="00DE4AC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FBF91D" w14:textId="6F567E13" w:rsidR="002E347A" w:rsidRPr="00657820" w:rsidRDefault="00461B28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</w:t>
            </w:r>
            <w:r w:rsidR="007C1374" w:rsidRPr="00657820">
              <w:rPr>
                <w:rFonts w:asciiTheme="majorBidi" w:hAnsiTheme="majorBidi" w:cstheme="majorBidi"/>
                <w:sz w:val="28"/>
              </w:rPr>
              <w:t>11,683</w:t>
            </w:r>
          </w:p>
        </w:tc>
      </w:tr>
      <w:tr w:rsidR="002E347A" w:rsidRPr="00657820" w14:paraId="52ED91B2" w14:textId="77777777" w:rsidTr="0035660C">
        <w:trPr>
          <w:trHeight w:val="141"/>
        </w:trPr>
        <w:tc>
          <w:tcPr>
            <w:tcW w:w="3239" w:type="dxa"/>
            <w:gridSpan w:val="2"/>
          </w:tcPr>
          <w:p w14:paraId="63C872AF" w14:textId="77777777" w:rsidR="002E347A" w:rsidRPr="00657820" w:rsidRDefault="002E347A" w:rsidP="00DE4AC8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E49F6F" w14:textId="328FA9D0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112,067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CC52278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7D249C2" w14:textId="2E10E9C4" w:rsidR="002E347A" w:rsidRPr="00657820" w:rsidRDefault="00921C69" w:rsidP="00DE4AC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9648FAA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1E82DB8" w14:textId="7F4D7DB3" w:rsidR="002E347A" w:rsidRPr="00657820" w:rsidRDefault="00B46FB7" w:rsidP="00DE4AC8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32ED830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67289C73" w14:textId="11541CAB" w:rsidR="002E347A" w:rsidRPr="00657820" w:rsidRDefault="00970214" w:rsidP="00DE4AC8">
            <w:pPr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1C06E117" w14:textId="77777777" w:rsidR="002E347A" w:rsidRPr="00657820" w:rsidRDefault="002E347A" w:rsidP="00DE4AC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F700FC" w14:textId="5A01CC48" w:rsidR="002E347A" w:rsidRPr="00657820" w:rsidRDefault="00655CA4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112,067</w:t>
            </w:r>
          </w:p>
        </w:tc>
      </w:tr>
      <w:tr w:rsidR="002E347A" w:rsidRPr="00657820" w14:paraId="6D13F59A" w14:textId="77777777" w:rsidTr="0035660C">
        <w:trPr>
          <w:trHeight w:val="141"/>
        </w:trPr>
        <w:tc>
          <w:tcPr>
            <w:tcW w:w="3239" w:type="dxa"/>
            <w:gridSpan w:val="2"/>
          </w:tcPr>
          <w:p w14:paraId="7EFB44CF" w14:textId="77777777" w:rsidR="002E347A" w:rsidRPr="00657820" w:rsidRDefault="002E347A" w:rsidP="00DE4AC8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8BAFAA" w14:textId="397066E8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1,102,</w:t>
            </w:r>
            <w:r w:rsidR="000965A6" w:rsidRPr="00657820">
              <w:rPr>
                <w:rFonts w:asciiTheme="majorBidi" w:hAnsiTheme="majorBidi" w:cstheme="majorBidi"/>
                <w:sz w:val="28"/>
              </w:rPr>
              <w:t>021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1DEC6F9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FFE0F04" w14:textId="0BCB11BE" w:rsidR="002E347A" w:rsidRPr="00657820" w:rsidRDefault="00921C69" w:rsidP="00DE4AC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</w:t>
            </w:r>
            <w:r w:rsidRPr="00A93528">
              <w:rPr>
                <w:rFonts w:asciiTheme="majorBidi" w:hAnsiTheme="majorBidi" w:cstheme="majorBidi"/>
                <w:sz w:val="28"/>
              </w:rPr>
              <w:t>54</w:t>
            </w:r>
            <w:r w:rsidR="00B871C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0931AE4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367B8235" w14:textId="759795CE" w:rsidR="002E347A" w:rsidRPr="00657820" w:rsidRDefault="00B46FB7" w:rsidP="00DE4AC8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(6,329)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B3EFBE1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7A51AB4B" w14:textId="41F8E73E" w:rsidR="002E347A" w:rsidRPr="00657820" w:rsidRDefault="00461B28" w:rsidP="00DE4AC8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63,885</w:t>
            </w:r>
          </w:p>
        </w:tc>
        <w:tc>
          <w:tcPr>
            <w:tcW w:w="81" w:type="dxa"/>
            <w:vAlign w:val="bottom"/>
          </w:tcPr>
          <w:p w14:paraId="2A25642B" w14:textId="77777777" w:rsidR="002E347A" w:rsidRPr="00657820" w:rsidRDefault="002E347A" w:rsidP="00DE4AC8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F46D5A" w14:textId="3B7CCAF3" w:rsidR="002E347A" w:rsidRPr="00657820" w:rsidRDefault="00655CA4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1,164,</w:t>
            </w:r>
            <w:r w:rsidRPr="00A93528">
              <w:rPr>
                <w:rFonts w:asciiTheme="majorBidi" w:hAnsiTheme="majorBidi" w:cstheme="majorBidi"/>
                <w:sz w:val="28"/>
              </w:rPr>
              <w:t>1</w:t>
            </w:r>
            <w:r w:rsidR="00353AE4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2E347A" w:rsidRPr="00657820" w14:paraId="52462AC4" w14:textId="77777777" w:rsidTr="0035660C">
        <w:trPr>
          <w:trHeight w:val="141"/>
        </w:trPr>
        <w:tc>
          <w:tcPr>
            <w:tcW w:w="3239" w:type="dxa"/>
            <w:gridSpan w:val="2"/>
          </w:tcPr>
          <w:p w14:paraId="31C201F8" w14:textId="093316CF" w:rsidR="002E347A" w:rsidRPr="00657820" w:rsidRDefault="002E347A" w:rsidP="00D7124C">
            <w:pPr>
              <w:ind w:firstLine="7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D245A8" w14:textId="0DC18525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30,719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FC73191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8531427" w14:textId="0719BD9E" w:rsidR="002E347A" w:rsidRPr="00657820" w:rsidRDefault="00921C69" w:rsidP="00DE4AC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6391E9F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85881EA" w14:textId="5ADC6C71" w:rsidR="002E347A" w:rsidRPr="00657820" w:rsidRDefault="00B46FB7" w:rsidP="00DE4AC8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(18,</w:t>
            </w:r>
            <w:r w:rsidR="00970214" w:rsidRPr="00657820">
              <w:rPr>
                <w:rFonts w:asciiTheme="majorBidi" w:hAnsiTheme="majorBidi" w:cstheme="majorBidi"/>
                <w:sz w:val="28"/>
              </w:rPr>
              <w:t>783)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67CEB23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315584BE" w14:textId="22EC3AAB" w:rsidR="002E347A" w:rsidRPr="00657820" w:rsidRDefault="00461B28" w:rsidP="00DE4AC8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81" w:type="dxa"/>
            <w:vAlign w:val="bottom"/>
          </w:tcPr>
          <w:p w14:paraId="38D23D92" w14:textId="77777777" w:rsidR="002E347A" w:rsidRPr="00657820" w:rsidRDefault="002E347A" w:rsidP="00DE4AC8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8BCF8" w14:textId="1CDEAC7A" w:rsidR="002E347A" w:rsidRPr="00657820" w:rsidRDefault="00655CA4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12,257</w:t>
            </w:r>
          </w:p>
        </w:tc>
      </w:tr>
      <w:tr w:rsidR="002E347A" w:rsidRPr="00657820" w14:paraId="6506A7A2" w14:textId="77777777" w:rsidTr="0035660C">
        <w:trPr>
          <w:trHeight w:val="141"/>
        </w:trPr>
        <w:tc>
          <w:tcPr>
            <w:tcW w:w="3239" w:type="dxa"/>
            <w:gridSpan w:val="2"/>
          </w:tcPr>
          <w:p w14:paraId="68E395A4" w14:textId="77777777" w:rsidR="002E347A" w:rsidRPr="00657820" w:rsidRDefault="002E347A" w:rsidP="00DE4AC8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F098C1" w14:textId="0E8B6C03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8,537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2211EB3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899B9F9" w14:textId="182EDB17" w:rsidR="002E347A" w:rsidRPr="00657820" w:rsidRDefault="00921C69" w:rsidP="00DE4AC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C807328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06CE7604" w14:textId="7964D3F5" w:rsidR="002E347A" w:rsidRPr="00657820" w:rsidRDefault="00970214" w:rsidP="00DE4AC8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(103)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9921892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34C57DD2" w14:textId="5B936B24" w:rsidR="002E347A" w:rsidRPr="00657820" w:rsidRDefault="00461B28" w:rsidP="00DE4AC8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1778A088" w14:textId="77777777" w:rsidR="002E347A" w:rsidRPr="00657820" w:rsidRDefault="002E347A" w:rsidP="00DE4AC8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CA6C4" w14:textId="673811B6" w:rsidR="002E347A" w:rsidRPr="00657820" w:rsidRDefault="00655CA4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8,8</w:t>
            </w:r>
            <w:r w:rsidR="001F13ED" w:rsidRPr="00657820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2E347A" w:rsidRPr="00657820" w14:paraId="54356AE2" w14:textId="77777777" w:rsidTr="0035660C">
        <w:trPr>
          <w:trHeight w:val="141"/>
        </w:trPr>
        <w:tc>
          <w:tcPr>
            <w:tcW w:w="3239" w:type="dxa"/>
            <w:gridSpan w:val="2"/>
          </w:tcPr>
          <w:p w14:paraId="4B59EA90" w14:textId="77777777" w:rsidR="002E347A" w:rsidRPr="00657820" w:rsidRDefault="002E347A" w:rsidP="00DE4AC8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8861B1" w14:textId="4ED87C55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12,330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21892CD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8F53165" w14:textId="5075A348" w:rsidR="002E347A" w:rsidRPr="00657820" w:rsidRDefault="00F21452" w:rsidP="00DE4AC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174DC09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2B2A3849" w14:textId="7143E442" w:rsidR="002E347A" w:rsidRPr="00657820" w:rsidRDefault="00970214" w:rsidP="00DE4AC8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DBE1B78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513080FE" w14:textId="16BAE54E" w:rsidR="002E347A" w:rsidRPr="00657820" w:rsidRDefault="00F21452" w:rsidP="00DE4AC8">
            <w:pPr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4CD1652B" w14:textId="77777777" w:rsidR="002E347A" w:rsidRPr="00657820" w:rsidRDefault="002E347A" w:rsidP="00DE4AC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813E08" w14:textId="1348623B" w:rsidR="002E347A" w:rsidRPr="00657820" w:rsidRDefault="00573D68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13,050</w:t>
            </w:r>
          </w:p>
        </w:tc>
      </w:tr>
      <w:tr w:rsidR="002E347A" w:rsidRPr="00657820" w14:paraId="3B6E2450" w14:textId="77777777" w:rsidTr="0035660C">
        <w:trPr>
          <w:trHeight w:val="141"/>
        </w:trPr>
        <w:tc>
          <w:tcPr>
            <w:tcW w:w="3239" w:type="dxa"/>
            <w:gridSpan w:val="2"/>
          </w:tcPr>
          <w:p w14:paraId="3DF46849" w14:textId="77777777" w:rsidR="00BB6969" w:rsidRPr="00657820" w:rsidRDefault="002E347A" w:rsidP="00DE4AC8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</w:t>
            </w:r>
          </w:p>
          <w:p w14:paraId="20523FDD" w14:textId="023ECABD" w:rsidR="002E347A" w:rsidRPr="00657820" w:rsidRDefault="002E347A" w:rsidP="00BB6969">
            <w:pPr>
              <w:ind w:left="363"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68BA02" w14:textId="450B96EE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</w:t>
            </w:r>
            <w:r w:rsidR="000965A6" w:rsidRPr="00657820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2B4A575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6653ABB" w14:textId="68CD5612" w:rsidR="002E347A" w:rsidRPr="00657820" w:rsidRDefault="00921C69" w:rsidP="00DE4AC8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48ACD0F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1BE989F9" w14:textId="5CE85CE1" w:rsidR="002E347A" w:rsidRPr="00657820" w:rsidRDefault="00970214" w:rsidP="00DE4AC8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(1,734)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95EE0E8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bottom w:val="single" w:sz="4" w:space="0" w:color="auto"/>
            </w:tcBorders>
            <w:vAlign w:val="bottom"/>
          </w:tcPr>
          <w:p w14:paraId="77E7211C" w14:textId="47822EB0" w:rsidR="002E347A" w:rsidRPr="00657820" w:rsidRDefault="00461B28" w:rsidP="00DE4AC8">
            <w:pPr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(3,615)</w:t>
            </w:r>
          </w:p>
        </w:tc>
        <w:tc>
          <w:tcPr>
            <w:tcW w:w="81" w:type="dxa"/>
            <w:vAlign w:val="bottom"/>
          </w:tcPr>
          <w:p w14:paraId="78EE2089" w14:textId="77777777" w:rsidR="002E347A" w:rsidRPr="00657820" w:rsidRDefault="002E347A" w:rsidP="00DE4AC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BDB8FA" w14:textId="39D09621" w:rsidR="002E347A" w:rsidRPr="00657820" w:rsidRDefault="00655CA4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13,2</w:t>
            </w:r>
            <w:r w:rsidR="00573D68" w:rsidRPr="00657820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2E347A" w:rsidRPr="00657820" w14:paraId="21589EB5" w14:textId="77777777" w:rsidTr="0035660C">
        <w:trPr>
          <w:trHeight w:val="141"/>
        </w:trPr>
        <w:tc>
          <w:tcPr>
            <w:tcW w:w="3239" w:type="dxa"/>
            <w:gridSpan w:val="2"/>
          </w:tcPr>
          <w:p w14:paraId="0B73F492" w14:textId="77777777" w:rsidR="002E347A" w:rsidRPr="00657820" w:rsidRDefault="002E347A" w:rsidP="00DE4AC8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A40E7" w14:textId="4F68037C" w:rsidR="002E347A" w:rsidRPr="00657820" w:rsidRDefault="002E347A" w:rsidP="00DE4AC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1,910,4</w:t>
            </w:r>
            <w:r w:rsidR="000965A6"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F18E324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49B93" w14:textId="5A5520D4" w:rsidR="002E347A" w:rsidRPr="00657820" w:rsidRDefault="00F21452" w:rsidP="00DE4AC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56</w:t>
            </w:r>
            <w:r w:rsidR="00DB79AA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3111D36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A6D0B" w14:textId="6E182F2A" w:rsidR="002E347A" w:rsidRPr="00657820" w:rsidRDefault="00970214" w:rsidP="00DE4AC8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(32,755)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9562353" w14:textId="77777777" w:rsidR="002E347A" w:rsidRPr="00657820" w:rsidRDefault="002E347A" w:rsidP="00DE4AC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6094F" w14:textId="1B4F5A0F" w:rsidR="002E347A" w:rsidRPr="00657820" w:rsidRDefault="00F21452" w:rsidP="00DE4AC8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85,820</w:t>
            </w:r>
          </w:p>
        </w:tc>
        <w:tc>
          <w:tcPr>
            <w:tcW w:w="81" w:type="dxa"/>
            <w:vAlign w:val="bottom"/>
          </w:tcPr>
          <w:p w14:paraId="0EEFF398" w14:textId="77777777" w:rsidR="002E347A" w:rsidRPr="00657820" w:rsidRDefault="002E347A" w:rsidP="00DE4AC8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CD231" w14:textId="184E56E5" w:rsidR="002E347A" w:rsidRPr="00657820" w:rsidRDefault="00655CA4" w:rsidP="00DE4AC8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4A6656" w:rsidRPr="00657820">
              <w:rPr>
                <w:rFonts w:asciiTheme="majorBidi" w:hAnsiTheme="majorBidi" w:cstheme="majorBidi"/>
                <w:b/>
                <w:bCs/>
                <w:sz w:val="28"/>
              </w:rPr>
              <w:t>97</w:t>
            </w:r>
            <w:r w:rsidR="00573D68" w:rsidRPr="0065782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4A6656" w:rsidRPr="0065782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573D68" w:rsidRPr="00A93528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353AE4">
              <w:rPr>
                <w:rFonts w:asciiTheme="majorBidi" w:hAnsiTheme="majorBidi" w:cstheme="majorBidi"/>
                <w:b/>
                <w:bCs/>
                <w:sz w:val="28"/>
              </w:rPr>
              <w:t>40</w:t>
            </w:r>
          </w:p>
        </w:tc>
      </w:tr>
      <w:tr w:rsidR="00BB6969" w:rsidRPr="00657820" w14:paraId="0E7F3BF6" w14:textId="77777777" w:rsidTr="0035660C">
        <w:trPr>
          <w:trHeight w:val="141"/>
        </w:trPr>
        <w:tc>
          <w:tcPr>
            <w:tcW w:w="3239" w:type="dxa"/>
            <w:gridSpan w:val="2"/>
          </w:tcPr>
          <w:p w14:paraId="122EBF95" w14:textId="35EC61CA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87266" w14:textId="77777777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5C98087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4B434" w14:textId="77777777" w:rsidR="00BB6969" w:rsidRPr="00657820" w:rsidRDefault="00BB6969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291FDCB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2127C" w14:textId="77777777" w:rsidR="00BB6969" w:rsidRPr="00657820" w:rsidRDefault="00BB6969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114C12AA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2E74C1A6" w14:textId="77777777" w:rsidR="00BB6969" w:rsidRPr="00657820" w:rsidRDefault="00BB6969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5035D87E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F35C9" w14:textId="77777777" w:rsidR="00BB6969" w:rsidRPr="00657820" w:rsidRDefault="00BB6969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B6969" w:rsidRPr="00657820" w14:paraId="57BF025B" w14:textId="77777777" w:rsidTr="0035660C">
        <w:trPr>
          <w:trHeight w:val="141"/>
        </w:trPr>
        <w:tc>
          <w:tcPr>
            <w:tcW w:w="3239" w:type="dxa"/>
            <w:gridSpan w:val="2"/>
          </w:tcPr>
          <w:p w14:paraId="689C208D" w14:textId="48704D63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9A314" w14:textId="191B4D85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(12,783)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91218A5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6485EBC" w14:textId="6175D0F3" w:rsidR="00BB6969" w:rsidRPr="00657820" w:rsidRDefault="007029E3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(9,306)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167489C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62595B3E" w14:textId="0FE252D0" w:rsidR="00BB6969" w:rsidRPr="00657820" w:rsidRDefault="00F8550D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90E39CF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51CC7D56" w14:textId="56A06002" w:rsidR="00BB6969" w:rsidRPr="00657820" w:rsidRDefault="000A6080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2CF11C7E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DED5DB" w14:textId="74DF30A0" w:rsidR="00BB6969" w:rsidRPr="00657820" w:rsidRDefault="0033339D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(22,</w:t>
            </w:r>
            <w:r w:rsidR="00863132" w:rsidRPr="00657820">
              <w:rPr>
                <w:rFonts w:asciiTheme="majorBidi" w:hAnsiTheme="majorBidi" w:cstheme="majorBidi"/>
                <w:sz w:val="28"/>
              </w:rPr>
              <w:t>089)</w:t>
            </w:r>
          </w:p>
        </w:tc>
      </w:tr>
      <w:tr w:rsidR="00BB6969" w:rsidRPr="00657820" w14:paraId="2D4D868C" w14:textId="77777777" w:rsidTr="0035660C">
        <w:trPr>
          <w:trHeight w:val="141"/>
        </w:trPr>
        <w:tc>
          <w:tcPr>
            <w:tcW w:w="3239" w:type="dxa"/>
            <w:gridSpan w:val="2"/>
          </w:tcPr>
          <w:p w14:paraId="6F1877E8" w14:textId="1755A1FD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BD03FB" w14:textId="47799912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(90,472)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64E8209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CDF628C" w14:textId="6AA226BE" w:rsidR="00BB6969" w:rsidRPr="00657820" w:rsidRDefault="007029E3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(18,853)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0D44F15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3BEA9146" w14:textId="637724F4" w:rsidR="00BB6969" w:rsidRPr="00657820" w:rsidRDefault="00401CB1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1,087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0D4108F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528C0787" w14:textId="61901F37" w:rsidR="00BB6969" w:rsidRPr="00657820" w:rsidRDefault="000A6080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6109AE1E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699A33" w14:textId="734786FA" w:rsidR="00BB6969" w:rsidRPr="00657820" w:rsidRDefault="00863132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(108,23</w:t>
            </w:r>
            <w:r w:rsidR="00573D68" w:rsidRPr="00657820">
              <w:rPr>
                <w:rFonts w:asciiTheme="majorBidi" w:hAnsiTheme="majorBidi" w:cstheme="majorBidi"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6969" w:rsidRPr="00657820" w14:paraId="5ED5800A" w14:textId="77777777" w:rsidTr="0035660C">
        <w:trPr>
          <w:trHeight w:val="141"/>
        </w:trPr>
        <w:tc>
          <w:tcPr>
            <w:tcW w:w="3239" w:type="dxa"/>
            <w:gridSpan w:val="2"/>
          </w:tcPr>
          <w:p w14:paraId="1FBDB789" w14:textId="4B342447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36D005" w14:textId="1EF21265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(37,591)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DD73411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3F571B9" w14:textId="4536EE93" w:rsidR="00BB6969" w:rsidRPr="00657820" w:rsidRDefault="007029E3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(5,588)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A18C8A9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13D6B804" w14:textId="6F3D360A" w:rsidR="00BB6969" w:rsidRPr="00657820" w:rsidRDefault="00AC3794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F5E22E8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496DF3A0" w14:textId="710A6FCC" w:rsidR="00BB6969" w:rsidRPr="00657820" w:rsidRDefault="000A6080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1A2816B2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FB6EC7" w14:textId="18B02CE8" w:rsidR="00BB6969" w:rsidRPr="00657820" w:rsidRDefault="00863132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(43,179)</w:t>
            </w:r>
          </w:p>
        </w:tc>
      </w:tr>
      <w:tr w:rsidR="00BB6969" w:rsidRPr="00657820" w14:paraId="281A90EF" w14:textId="77777777" w:rsidTr="0035660C">
        <w:trPr>
          <w:trHeight w:val="141"/>
        </w:trPr>
        <w:tc>
          <w:tcPr>
            <w:tcW w:w="3239" w:type="dxa"/>
            <w:gridSpan w:val="2"/>
          </w:tcPr>
          <w:p w14:paraId="2A1B6B97" w14:textId="2A608891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B4BD4" w14:textId="47B871C6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(209,105)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B990B43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951DDF0" w14:textId="241AE850" w:rsidR="00BB6969" w:rsidRPr="00657820" w:rsidRDefault="005138A0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(55,117)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4BBF66F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69E9EDA4" w14:textId="3AF099E5" w:rsidR="00BB6969" w:rsidRPr="00657820" w:rsidRDefault="00AC3794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,280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E4EAD61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3B5E454B" w14:textId="32970F46" w:rsidR="00BB6969" w:rsidRPr="00657820" w:rsidRDefault="000A6080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2D3C47" w:rsidRPr="00657820">
              <w:rPr>
                <w:rFonts w:asciiTheme="majorBidi" w:hAnsiTheme="majorBidi" w:cstheme="majorBidi"/>
                <w:sz w:val="28"/>
              </w:rPr>
              <w:t>926)</w:t>
            </w:r>
          </w:p>
        </w:tc>
        <w:tc>
          <w:tcPr>
            <w:tcW w:w="81" w:type="dxa"/>
            <w:vAlign w:val="bottom"/>
          </w:tcPr>
          <w:p w14:paraId="2A952D08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D5D21" w14:textId="5A28F631" w:rsidR="00BB6969" w:rsidRPr="00657820" w:rsidRDefault="00863132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(263,868)</w:t>
            </w:r>
          </w:p>
        </w:tc>
      </w:tr>
      <w:tr w:rsidR="00BB6969" w:rsidRPr="00657820" w14:paraId="03821E2D" w14:textId="77777777" w:rsidTr="0035660C">
        <w:trPr>
          <w:trHeight w:val="141"/>
        </w:trPr>
        <w:tc>
          <w:tcPr>
            <w:tcW w:w="3239" w:type="dxa"/>
            <w:gridSpan w:val="2"/>
          </w:tcPr>
          <w:p w14:paraId="5FC67417" w14:textId="5463F52C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6087A5" w14:textId="09F1A4E8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(29,454)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140B75C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AC705E9" w14:textId="43215D21" w:rsidR="00BB6969" w:rsidRPr="00657820" w:rsidRDefault="005138A0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61</w:t>
            </w:r>
            <w:r w:rsidR="00DB79AA"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03A8C0B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11B5803" w14:textId="02C68581" w:rsidR="00BB6969" w:rsidRPr="00657820" w:rsidRDefault="00AC3794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18,730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10C5903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11BF8D8D" w14:textId="6831B6B6" w:rsidR="00BB6969" w:rsidRPr="00657820" w:rsidRDefault="002D3C47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7CA61C4E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8E47C" w14:textId="0AE96AC3" w:rsidR="00BB6969" w:rsidRPr="00657820" w:rsidRDefault="005C3A85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(11,</w:t>
            </w:r>
            <w:r w:rsidR="00836078" w:rsidRPr="00A93528">
              <w:rPr>
                <w:rFonts w:asciiTheme="majorBidi" w:hAnsiTheme="majorBidi" w:cstheme="majorBidi"/>
                <w:sz w:val="28"/>
              </w:rPr>
              <w:t>33</w:t>
            </w:r>
            <w:r w:rsidR="00353AE4">
              <w:rPr>
                <w:rFonts w:asciiTheme="majorBidi" w:hAnsiTheme="majorBidi" w:cstheme="majorBidi"/>
                <w:sz w:val="28"/>
              </w:rPr>
              <w:t>8</w:t>
            </w:r>
            <w:r w:rsidR="00836078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6969" w:rsidRPr="00657820" w14:paraId="786B2884" w14:textId="77777777" w:rsidTr="0035660C">
        <w:trPr>
          <w:trHeight w:val="141"/>
        </w:trPr>
        <w:tc>
          <w:tcPr>
            <w:tcW w:w="3239" w:type="dxa"/>
            <w:gridSpan w:val="2"/>
          </w:tcPr>
          <w:p w14:paraId="749A76B1" w14:textId="19C1724D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C84BED" w14:textId="165001F2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(3,735)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315A507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068E6E5" w14:textId="4010CAE6" w:rsidR="00BB6969" w:rsidRPr="00657820" w:rsidRDefault="005138A0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</w:t>
            </w:r>
            <w:r w:rsidR="00CB4362" w:rsidRPr="00657820">
              <w:rPr>
                <w:rFonts w:asciiTheme="majorBidi" w:hAnsiTheme="majorBidi" w:cstheme="majorBidi"/>
                <w:sz w:val="28"/>
              </w:rPr>
              <w:t>241)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36EA1A6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63C61ED" w14:textId="550480A5" w:rsidR="00BB6969" w:rsidRPr="00657820" w:rsidRDefault="00AC3794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585AE6C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7481194F" w14:textId="563B4C7E" w:rsidR="00BB6969" w:rsidRPr="00657820" w:rsidRDefault="002D3C47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17B4CEC2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CA10D" w14:textId="4503FE34" w:rsidR="00BB6969" w:rsidRPr="00657820" w:rsidRDefault="00FE3086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(4,874)</w:t>
            </w:r>
          </w:p>
        </w:tc>
      </w:tr>
      <w:tr w:rsidR="00BB6969" w:rsidRPr="00657820" w14:paraId="3C42BF2D" w14:textId="77777777" w:rsidTr="0035660C">
        <w:trPr>
          <w:trHeight w:val="141"/>
        </w:trPr>
        <w:tc>
          <w:tcPr>
            <w:tcW w:w="3239" w:type="dxa"/>
            <w:gridSpan w:val="2"/>
          </w:tcPr>
          <w:p w14:paraId="4F5F8F19" w14:textId="2D4ABB3B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019A62" w14:textId="16675418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(7,056)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88C7571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F827A12" w14:textId="37B81085" w:rsidR="00BB6969" w:rsidRPr="00657820" w:rsidRDefault="008C54CE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(1,012)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B91CE7F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3AB9C53" w14:textId="20E1F7DA" w:rsidR="00BB6969" w:rsidRPr="00657820" w:rsidRDefault="00AC3794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9991337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2082F096" w14:textId="67FFDCB1" w:rsidR="00BB6969" w:rsidRPr="00657820" w:rsidRDefault="008C54CE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5A546888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3B1287" w14:textId="7071A775" w:rsidR="00BB6969" w:rsidRPr="00657820" w:rsidRDefault="00FE3086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573D68" w:rsidRPr="00657820">
              <w:rPr>
                <w:rFonts w:asciiTheme="majorBidi" w:hAnsiTheme="majorBidi" w:cstheme="majorBidi"/>
                <w:sz w:val="28"/>
              </w:rPr>
              <w:t>8,019</w:t>
            </w:r>
            <w:r w:rsidR="00D0626E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6969" w:rsidRPr="00657820" w14:paraId="52DF6D6B" w14:textId="77777777" w:rsidTr="0035660C">
        <w:trPr>
          <w:trHeight w:val="141"/>
        </w:trPr>
        <w:tc>
          <w:tcPr>
            <w:tcW w:w="3239" w:type="dxa"/>
            <w:gridSpan w:val="2"/>
          </w:tcPr>
          <w:p w14:paraId="39C24B6B" w14:textId="77777777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</w:t>
            </w:r>
          </w:p>
          <w:p w14:paraId="7DCEF93B" w14:textId="6DD4230E" w:rsidR="00BB6969" w:rsidRPr="00657820" w:rsidRDefault="00BB6969" w:rsidP="00BB6969">
            <w:pPr>
              <w:ind w:left="363"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528F" w14:textId="1511D285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(7,956)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D37F0D3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E7CF5" w14:textId="4815ABDB" w:rsidR="00BB6969" w:rsidRPr="00657820" w:rsidRDefault="00CB4362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(1,979)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AACA695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F8B54" w14:textId="154F5535" w:rsidR="00BB6969" w:rsidRPr="00657820" w:rsidRDefault="00AC3794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1,734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410F041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bottom w:val="single" w:sz="4" w:space="0" w:color="auto"/>
            </w:tcBorders>
            <w:vAlign w:val="bottom"/>
          </w:tcPr>
          <w:p w14:paraId="38DDC62E" w14:textId="4F2152D3" w:rsidR="00BB6969" w:rsidRPr="00657820" w:rsidRDefault="005E1B80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81" w:type="dxa"/>
            <w:vAlign w:val="bottom"/>
          </w:tcPr>
          <w:p w14:paraId="2F08A103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5C2CF" w14:textId="348CD598" w:rsidR="00BB6969" w:rsidRPr="00657820" w:rsidRDefault="00653559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(7,275)</w:t>
            </w:r>
          </w:p>
        </w:tc>
      </w:tr>
      <w:tr w:rsidR="00BB6969" w:rsidRPr="00657820" w14:paraId="005AC550" w14:textId="77777777" w:rsidTr="0035660C">
        <w:trPr>
          <w:trHeight w:val="141"/>
        </w:trPr>
        <w:tc>
          <w:tcPr>
            <w:tcW w:w="3239" w:type="dxa"/>
            <w:gridSpan w:val="2"/>
          </w:tcPr>
          <w:p w14:paraId="233B49C1" w14:textId="697C204D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92976" w14:textId="67C5FBD3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(398,152)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D085E20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FA554" w14:textId="6AB7F8B7" w:rsidR="00BB6969" w:rsidRPr="00657820" w:rsidRDefault="00D17CE4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(93,</w:t>
            </w:r>
            <w:r w:rsidR="008C54CE" w:rsidRPr="00A93528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DB79AA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44647BB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A9DF5" w14:textId="3A43D071" w:rsidR="00BB6969" w:rsidRPr="00657820" w:rsidRDefault="000A6080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22,982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ECAB5B7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A1508" w14:textId="0465566E" w:rsidR="00BB6969" w:rsidRPr="00657820" w:rsidRDefault="008C54CE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04F5AECC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F883F" w14:textId="104113F8" w:rsidR="00BB6969" w:rsidRPr="00657820" w:rsidRDefault="008B6E5C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(468,</w:t>
            </w:r>
            <w:r w:rsidR="00160757" w:rsidRPr="00A93528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630BAF"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BB6969" w:rsidRPr="00657820" w14:paraId="66A82515" w14:textId="77777777" w:rsidTr="0035660C">
        <w:trPr>
          <w:trHeight w:val="141"/>
        </w:trPr>
        <w:tc>
          <w:tcPr>
            <w:tcW w:w="3239" w:type="dxa"/>
            <w:gridSpan w:val="2"/>
          </w:tcPr>
          <w:p w14:paraId="786D3E12" w14:textId="59F00E60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32D0E" w14:textId="76882233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1,512,25</w:t>
            </w:r>
            <w:r w:rsidR="00E70E3C" w:rsidRPr="00657820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91436F2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CB8FB" w14:textId="6044C9F2" w:rsidR="00BB6969" w:rsidRPr="00657820" w:rsidRDefault="00BB6969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CA15192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32674" w14:textId="77777777" w:rsidR="00BB6969" w:rsidRPr="00657820" w:rsidRDefault="00BB6969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0A716DE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35251D9D" w14:textId="77777777" w:rsidR="00BB6969" w:rsidRPr="00657820" w:rsidRDefault="00BB6969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6BEDD724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36861" w14:textId="7E30744B" w:rsidR="00BB6969" w:rsidRPr="00657820" w:rsidRDefault="004240B1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1,507,1</w:t>
            </w:r>
            <w:r w:rsidR="003E7454" w:rsidRPr="0065782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E726BA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</w:tr>
      <w:tr w:rsidR="00BB6969" w:rsidRPr="00657820" w14:paraId="49F3EC41" w14:textId="77777777" w:rsidTr="00C814D1">
        <w:trPr>
          <w:trHeight w:val="141"/>
        </w:trPr>
        <w:tc>
          <w:tcPr>
            <w:tcW w:w="3239" w:type="dxa"/>
            <w:gridSpan w:val="2"/>
          </w:tcPr>
          <w:p w14:paraId="67302119" w14:textId="696461FF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729E04" w14:textId="3E613894" w:rsidR="00BB6969" w:rsidRPr="00657820" w:rsidRDefault="00E70E3C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94,8</w:t>
            </w:r>
            <w:r w:rsidR="00623678"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424C271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1442B5C" w14:textId="09B6AF25" w:rsidR="00BB6969" w:rsidRPr="00657820" w:rsidRDefault="00E65906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25,329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F405F1D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338D8439" w14:textId="4892484A" w:rsidR="00BB6969" w:rsidRPr="00657820" w:rsidRDefault="003D7754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77280F" w:rsidRPr="00657820">
              <w:rPr>
                <w:rFonts w:asciiTheme="majorBidi" w:hAnsiTheme="majorBidi" w:cstheme="majorBidi"/>
                <w:sz w:val="28"/>
              </w:rPr>
              <w:t>944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7164A62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0D307CFA" w14:textId="3AEAA6A2" w:rsidR="00BB6969" w:rsidRPr="00657820" w:rsidRDefault="00D14998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AB4F7E" w:rsidRPr="00657820">
              <w:rPr>
                <w:rFonts w:asciiTheme="majorBidi" w:hAnsiTheme="majorBidi" w:cstheme="majorBidi"/>
                <w:sz w:val="28"/>
              </w:rPr>
              <w:t>85</w:t>
            </w:r>
            <w:r w:rsidRPr="00657820">
              <w:rPr>
                <w:rFonts w:asciiTheme="majorBidi" w:hAnsiTheme="majorBidi" w:cstheme="majorBidi"/>
                <w:sz w:val="28"/>
              </w:rPr>
              <w:t>,82</w:t>
            </w:r>
            <w:r w:rsidR="00B04600" w:rsidRPr="00657820">
              <w:rPr>
                <w:rFonts w:asciiTheme="majorBidi" w:hAnsiTheme="majorBidi" w:cstheme="majorBidi"/>
                <w:sz w:val="28"/>
              </w:rPr>
              <w:t>0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vAlign w:val="bottom"/>
          </w:tcPr>
          <w:p w14:paraId="18374177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D72004" w14:textId="4C0874F8" w:rsidR="00BB6969" w:rsidRPr="00657820" w:rsidRDefault="003E7454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33,375</w:t>
            </w:r>
          </w:p>
        </w:tc>
      </w:tr>
      <w:tr w:rsidR="00BB6969" w:rsidRPr="00657820" w14:paraId="10BD745F" w14:textId="77777777" w:rsidTr="00C814D1">
        <w:trPr>
          <w:trHeight w:val="141"/>
        </w:trPr>
        <w:tc>
          <w:tcPr>
            <w:tcW w:w="3239" w:type="dxa"/>
            <w:gridSpan w:val="2"/>
          </w:tcPr>
          <w:p w14:paraId="4DF10089" w14:textId="0967BB15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E656E" w14:textId="1B5D79F6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(423)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A7608C0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74C8" w14:textId="01D1953A" w:rsidR="00BB6969" w:rsidRPr="00657820" w:rsidRDefault="00B72430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69EFDFC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2AAF3" w14:textId="079D8F20" w:rsidR="00BB6969" w:rsidRPr="00657820" w:rsidRDefault="00B72430" w:rsidP="00EE2E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423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BE5169A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bottom w:val="single" w:sz="4" w:space="0" w:color="auto"/>
            </w:tcBorders>
            <w:vAlign w:val="bottom"/>
          </w:tcPr>
          <w:p w14:paraId="2EA0E21F" w14:textId="42887DB7" w:rsidR="00BB6969" w:rsidRPr="00657820" w:rsidRDefault="00B72430" w:rsidP="00EE2E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6D0F805F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CB6CC" w14:textId="08DB1FF1" w:rsidR="00BB6969" w:rsidRPr="00657820" w:rsidRDefault="00B11C5E" w:rsidP="00EE2ECC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6969" w:rsidRPr="00657820" w14:paraId="180B7D17" w14:textId="77777777" w:rsidTr="00C814D1">
        <w:trPr>
          <w:trHeight w:val="141"/>
        </w:trPr>
        <w:tc>
          <w:tcPr>
            <w:tcW w:w="3239" w:type="dxa"/>
            <w:gridSpan w:val="2"/>
          </w:tcPr>
          <w:p w14:paraId="6A1F8FAF" w14:textId="504FFB41" w:rsidR="00BB6969" w:rsidRPr="00657820" w:rsidRDefault="00BB6969" w:rsidP="00BB6969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82B5A" w14:textId="7B2B977A" w:rsidR="00BB6969" w:rsidRPr="00657820" w:rsidRDefault="00BB6969" w:rsidP="00BB6969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5251FF" w:rsidRPr="0065782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623678" w:rsidRPr="00657820">
              <w:rPr>
                <w:rFonts w:asciiTheme="majorBidi" w:hAnsiTheme="majorBidi" w:cstheme="majorBidi"/>
                <w:b/>
                <w:bCs/>
                <w:sz w:val="28"/>
              </w:rPr>
              <w:t>06</w:t>
            </w:r>
            <w:r w:rsidR="005251FF" w:rsidRPr="0065782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16440D" w:rsidRPr="00657820">
              <w:rPr>
                <w:rFonts w:asciiTheme="majorBidi" w:hAnsiTheme="majorBidi" w:cstheme="majorBidi"/>
                <w:b/>
                <w:bCs/>
                <w:sz w:val="28"/>
              </w:rPr>
              <w:t>645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B04026D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DC434" w14:textId="77777777" w:rsidR="00BB6969" w:rsidRPr="00657820" w:rsidRDefault="00BB6969" w:rsidP="00BB6969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DBC9FA2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F226" w14:textId="77777777" w:rsidR="00BB6969" w:rsidRPr="00657820" w:rsidRDefault="00BB6969" w:rsidP="00BB6969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80A9604" w14:textId="77777777" w:rsidR="00BB6969" w:rsidRPr="00657820" w:rsidRDefault="00BB6969" w:rsidP="00BB6969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1929D4D2" w14:textId="77777777" w:rsidR="00BB6969" w:rsidRPr="00657820" w:rsidRDefault="00BB6969" w:rsidP="00BB6969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74D64D0F" w14:textId="77777777" w:rsidR="00BB6969" w:rsidRPr="00657820" w:rsidRDefault="00BB6969" w:rsidP="00BB6969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7314F" w14:textId="0C85D119" w:rsidR="00BB6969" w:rsidRPr="00657820" w:rsidRDefault="00B11C5E" w:rsidP="00BB6969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5F33D2" w:rsidRPr="00657820">
              <w:rPr>
                <w:rFonts w:asciiTheme="majorBidi" w:hAnsiTheme="majorBidi" w:cstheme="majorBidi"/>
                <w:b/>
                <w:bCs/>
                <w:sz w:val="28"/>
              </w:rPr>
              <w:t>540,53</w:t>
            </w:r>
            <w:r w:rsidR="00E726BA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BB6969" w:rsidRPr="00657820" w14:paraId="1B249BC0" w14:textId="77777777" w:rsidTr="0035660C">
        <w:trPr>
          <w:trHeight w:val="240"/>
        </w:trPr>
        <w:tc>
          <w:tcPr>
            <w:tcW w:w="3239" w:type="dxa"/>
            <w:gridSpan w:val="2"/>
          </w:tcPr>
          <w:p w14:paraId="61EAC7B5" w14:textId="77777777" w:rsidR="00BB6969" w:rsidRPr="00657820" w:rsidRDefault="00BB6969" w:rsidP="00506CF3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941" w:type="dxa"/>
            <w:gridSpan w:val="15"/>
          </w:tcPr>
          <w:p w14:paraId="06FC6112" w14:textId="615B58FC" w:rsidR="00BB6969" w:rsidRPr="00657820" w:rsidRDefault="00BB6969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B6969" w:rsidRPr="00657820" w14:paraId="49A12702" w14:textId="77777777" w:rsidTr="0035660C">
        <w:trPr>
          <w:trHeight w:val="333"/>
        </w:trPr>
        <w:tc>
          <w:tcPr>
            <w:tcW w:w="3239" w:type="dxa"/>
            <w:gridSpan w:val="2"/>
          </w:tcPr>
          <w:p w14:paraId="6677CEAB" w14:textId="77777777" w:rsidR="00BB6969" w:rsidRPr="00657820" w:rsidRDefault="00BB6969" w:rsidP="00506CF3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941" w:type="dxa"/>
            <w:gridSpan w:val="15"/>
          </w:tcPr>
          <w:p w14:paraId="1D405F9F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B6969" w:rsidRPr="00657820" w14:paraId="33923253" w14:textId="77777777" w:rsidTr="0035660C">
        <w:trPr>
          <w:trHeight w:val="917"/>
        </w:trPr>
        <w:tc>
          <w:tcPr>
            <w:tcW w:w="3239" w:type="dxa"/>
            <w:gridSpan w:val="2"/>
          </w:tcPr>
          <w:p w14:paraId="4662662C" w14:textId="77777777" w:rsidR="00BB6969" w:rsidRPr="00657820" w:rsidRDefault="00BB6969" w:rsidP="00506CF3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675C8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551164A7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</w:t>
            </w:r>
          </w:p>
          <w:p w14:paraId="174F4332" w14:textId="29A9AB6A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E970E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56D1978D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41AFD384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single" w:sz="4" w:space="0" w:color="auto"/>
            </w:tcBorders>
            <w:vAlign w:val="bottom"/>
          </w:tcPr>
          <w:p w14:paraId="115239E2" w14:textId="77777777" w:rsidR="00BB6969" w:rsidRPr="00657820" w:rsidRDefault="00BB6969" w:rsidP="00506CF3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  <w:vAlign w:val="bottom"/>
          </w:tcPr>
          <w:p w14:paraId="1A835F28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3CE64305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68A5E736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3FA3FF00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117A6A8F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56B556" w14:textId="77777777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39775F5D" w14:textId="46813BA9" w:rsidR="00BB6969" w:rsidRPr="00657820" w:rsidRDefault="00BB6969" w:rsidP="00506CF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E970E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B6969" w:rsidRPr="00657820" w14:paraId="2FAEEC47" w14:textId="77777777" w:rsidTr="0035660C">
        <w:trPr>
          <w:trHeight w:val="141"/>
        </w:trPr>
        <w:tc>
          <w:tcPr>
            <w:tcW w:w="3239" w:type="dxa"/>
            <w:gridSpan w:val="2"/>
            <w:vAlign w:val="bottom"/>
          </w:tcPr>
          <w:p w14:paraId="0AA17532" w14:textId="77777777" w:rsidR="00BB6969" w:rsidRPr="00657820" w:rsidRDefault="00BB6969" w:rsidP="00506CF3">
            <w:pPr>
              <w:ind w:firstLine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19A6E0" w14:textId="77777777" w:rsidR="00BB6969" w:rsidRPr="00657820" w:rsidRDefault="00BB6969" w:rsidP="00506CF3">
            <w:pPr>
              <w:tabs>
                <w:tab w:val="decimal" w:pos="105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gridSpan w:val="2"/>
          </w:tcPr>
          <w:p w14:paraId="4623C38E" w14:textId="77777777" w:rsidR="00BB6969" w:rsidRPr="00657820" w:rsidRDefault="00BB6969" w:rsidP="00506CF3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6511F2E1" w14:textId="77777777" w:rsidR="00BB6969" w:rsidRPr="00657820" w:rsidRDefault="00BB6969" w:rsidP="00506CF3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" w:type="dxa"/>
          </w:tcPr>
          <w:p w14:paraId="7C9F88D6" w14:textId="77777777" w:rsidR="00BB6969" w:rsidRPr="00657820" w:rsidRDefault="00BB6969" w:rsidP="00506CF3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</w:tcPr>
          <w:p w14:paraId="0F51778D" w14:textId="77777777" w:rsidR="00BB6969" w:rsidRPr="00657820" w:rsidRDefault="00BB6969" w:rsidP="00506CF3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43640ECD" w14:textId="77777777" w:rsidR="00BB6969" w:rsidRPr="00657820" w:rsidRDefault="00BB6969" w:rsidP="00506CF3">
            <w:pPr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</w:tcPr>
          <w:p w14:paraId="70989940" w14:textId="77777777" w:rsidR="00BB6969" w:rsidRPr="00657820" w:rsidRDefault="00BB6969" w:rsidP="00506CF3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81" w:type="dxa"/>
          </w:tcPr>
          <w:p w14:paraId="293C10BB" w14:textId="77777777" w:rsidR="00BB6969" w:rsidRPr="00657820" w:rsidRDefault="00BB6969" w:rsidP="00506CF3">
            <w:pPr>
              <w:ind w:left="-288" w:firstLine="213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5A9FBE" w14:textId="77777777" w:rsidR="00BB6969" w:rsidRPr="00657820" w:rsidRDefault="00BB6969" w:rsidP="00506CF3">
            <w:pPr>
              <w:ind w:left="-28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970E7" w:rsidRPr="00657820" w14:paraId="4333EEFC" w14:textId="77777777" w:rsidTr="0035660C">
        <w:trPr>
          <w:trHeight w:val="141"/>
        </w:trPr>
        <w:tc>
          <w:tcPr>
            <w:tcW w:w="3239" w:type="dxa"/>
            <w:gridSpan w:val="2"/>
          </w:tcPr>
          <w:p w14:paraId="64AB38BB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AC5D77" w14:textId="5F1C8015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450,136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A8A578D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84D9457" w14:textId="636A7BF2" w:rsidR="00E970E7" w:rsidRPr="00657820" w:rsidRDefault="00E970E7" w:rsidP="00E970E7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3409876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3025ABF4" w14:textId="0721D659" w:rsidR="00E970E7" w:rsidRPr="00657820" w:rsidRDefault="00E970E7" w:rsidP="00E970E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(131,370)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0427540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0098E847" w14:textId="3828C93B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05139EF9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66C41" w14:textId="6866A039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318,766</w:t>
            </w:r>
          </w:p>
        </w:tc>
      </w:tr>
      <w:tr w:rsidR="00E970E7" w:rsidRPr="00657820" w14:paraId="2E9F0DF2" w14:textId="77777777" w:rsidTr="0035660C">
        <w:trPr>
          <w:trHeight w:val="141"/>
        </w:trPr>
        <w:tc>
          <w:tcPr>
            <w:tcW w:w="3239" w:type="dxa"/>
            <w:gridSpan w:val="2"/>
          </w:tcPr>
          <w:p w14:paraId="3A640D51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5FB91D" w14:textId="57081D53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520,394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24D5B77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CBA941C" w14:textId="6D59CE7E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19,234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CD0D2A2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522D703C" w14:textId="2953B3B5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(243,850)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4379067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52AB9AC1" w14:textId="0B21EB04" w:rsidR="00E970E7" w:rsidRPr="00657820" w:rsidRDefault="00E970E7" w:rsidP="00E970E7">
            <w:pPr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12,032</w:t>
            </w:r>
          </w:p>
        </w:tc>
        <w:tc>
          <w:tcPr>
            <w:tcW w:w="81" w:type="dxa"/>
            <w:vAlign w:val="bottom"/>
          </w:tcPr>
          <w:p w14:paraId="1C5CC810" w14:textId="77777777" w:rsidR="00E970E7" w:rsidRPr="00657820" w:rsidRDefault="00E970E7" w:rsidP="00E970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3E182" w14:textId="441D933B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307,810</w:t>
            </w:r>
          </w:p>
        </w:tc>
      </w:tr>
      <w:tr w:rsidR="00E970E7" w:rsidRPr="00657820" w14:paraId="7158E3E8" w14:textId="77777777" w:rsidTr="0035660C">
        <w:trPr>
          <w:trHeight w:val="141"/>
        </w:trPr>
        <w:tc>
          <w:tcPr>
            <w:tcW w:w="3239" w:type="dxa"/>
            <w:gridSpan w:val="2"/>
          </w:tcPr>
          <w:p w14:paraId="26E6CEF6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9E893B" w14:textId="08281BB6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112,067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003A2C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688A05C" w14:textId="05BBC42D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27CAAC2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63AFCB20" w14:textId="0F61A886" w:rsidR="00E970E7" w:rsidRPr="00657820" w:rsidRDefault="00E970E7" w:rsidP="00E970E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A106955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12A5D280" w14:textId="308ADCAB" w:rsidR="00E970E7" w:rsidRPr="00657820" w:rsidRDefault="00E970E7" w:rsidP="00E970E7">
            <w:pPr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7E892C32" w14:textId="77777777" w:rsidR="00E970E7" w:rsidRPr="00657820" w:rsidRDefault="00E970E7" w:rsidP="00E970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1871A" w14:textId="3DA6272F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112,067</w:t>
            </w:r>
          </w:p>
        </w:tc>
      </w:tr>
      <w:tr w:rsidR="00E970E7" w:rsidRPr="00657820" w14:paraId="5289C57C" w14:textId="77777777" w:rsidTr="0035660C">
        <w:trPr>
          <w:trHeight w:val="141"/>
        </w:trPr>
        <w:tc>
          <w:tcPr>
            <w:tcW w:w="3239" w:type="dxa"/>
            <w:gridSpan w:val="2"/>
          </w:tcPr>
          <w:p w14:paraId="7A2C3809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6E9BBF" w14:textId="74469805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1,038,462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759A635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54A2574" w14:textId="32191EAB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7,72</w:t>
            </w:r>
            <w:r w:rsidR="005F33D2" w:rsidRPr="0065782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88BCA0D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65D338C0" w14:textId="4754D60D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(47,538)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3350A65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54DCAD11" w14:textId="1CA48F49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103,374</w:t>
            </w:r>
          </w:p>
        </w:tc>
        <w:tc>
          <w:tcPr>
            <w:tcW w:w="81" w:type="dxa"/>
            <w:vAlign w:val="bottom"/>
          </w:tcPr>
          <w:p w14:paraId="30E84011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E8C50" w14:textId="0C5AA72E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1,102,0</w:t>
            </w:r>
            <w:r w:rsidR="007D22F2" w:rsidRPr="00657820">
              <w:rPr>
                <w:rFonts w:asciiTheme="majorBidi" w:hAnsiTheme="majorBidi" w:cstheme="majorBidi"/>
                <w:sz w:val="28"/>
              </w:rPr>
              <w:t>21</w:t>
            </w:r>
          </w:p>
        </w:tc>
      </w:tr>
      <w:tr w:rsidR="00E970E7" w:rsidRPr="00657820" w14:paraId="34DB271B" w14:textId="77777777" w:rsidTr="0035660C">
        <w:trPr>
          <w:trHeight w:val="141"/>
        </w:trPr>
        <w:tc>
          <w:tcPr>
            <w:tcW w:w="3239" w:type="dxa"/>
            <w:gridSpan w:val="2"/>
          </w:tcPr>
          <w:p w14:paraId="0A69F985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962422" w14:textId="2215B70D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37,861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0F4E467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DEAF1CC" w14:textId="361C2D30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94B09A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5EBE6292" w14:textId="71FE5E81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(7,222)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8D8747F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32FA16D6" w14:textId="467C736C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3F4ADC65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F5E190" w14:textId="101F9A14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30,719</w:t>
            </w:r>
          </w:p>
        </w:tc>
      </w:tr>
      <w:tr w:rsidR="00E970E7" w:rsidRPr="00657820" w14:paraId="2FA37E56" w14:textId="77777777" w:rsidTr="0035660C">
        <w:trPr>
          <w:trHeight w:val="141"/>
        </w:trPr>
        <w:tc>
          <w:tcPr>
            <w:tcW w:w="3239" w:type="dxa"/>
            <w:gridSpan w:val="2"/>
          </w:tcPr>
          <w:p w14:paraId="56780FD3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03E366" w14:textId="4B10693F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9,232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B37A06A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011CC9D" w14:textId="4FA26024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5E36F2A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12C66B6" w14:textId="234F1F25" w:rsidR="00E970E7" w:rsidRPr="00657820" w:rsidRDefault="00E970E7" w:rsidP="00E970E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(752)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F6D46C2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2E405705" w14:textId="2D6A8EA8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75572CC9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5E1049" w14:textId="2766BD52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8,537</w:t>
            </w:r>
          </w:p>
        </w:tc>
      </w:tr>
      <w:tr w:rsidR="00E970E7" w:rsidRPr="00657820" w14:paraId="25D8B2DC" w14:textId="77777777" w:rsidTr="0035660C">
        <w:trPr>
          <w:trHeight w:val="141"/>
        </w:trPr>
        <w:tc>
          <w:tcPr>
            <w:tcW w:w="3239" w:type="dxa"/>
            <w:gridSpan w:val="2"/>
          </w:tcPr>
          <w:p w14:paraId="2E327D77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03F800" w14:textId="60765ECC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20,804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D4DF390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285B3CE" w14:textId="381F9FBC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E4FAD2C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1B32176" w14:textId="303FD128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(9,024)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01799B7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2470C00C" w14:textId="1B47A78D" w:rsidR="00E970E7" w:rsidRPr="00657820" w:rsidRDefault="00E970E7" w:rsidP="00E970E7">
            <w:pPr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1484598A" w14:textId="77777777" w:rsidR="00E970E7" w:rsidRPr="00657820" w:rsidRDefault="00E970E7" w:rsidP="00E970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6BC7B1" w14:textId="2B79B447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12,330</w:t>
            </w:r>
          </w:p>
        </w:tc>
      </w:tr>
      <w:tr w:rsidR="00E970E7" w:rsidRPr="00657820" w14:paraId="7A42FC86" w14:textId="77777777" w:rsidTr="0035660C">
        <w:trPr>
          <w:trHeight w:val="141"/>
        </w:trPr>
        <w:tc>
          <w:tcPr>
            <w:tcW w:w="3239" w:type="dxa"/>
            <w:gridSpan w:val="2"/>
          </w:tcPr>
          <w:p w14:paraId="0552686F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</w:t>
            </w:r>
          </w:p>
          <w:p w14:paraId="457D1AE1" w14:textId="77777777" w:rsidR="00E970E7" w:rsidRPr="00657820" w:rsidRDefault="00E970E7" w:rsidP="00E970E7">
            <w:pPr>
              <w:ind w:left="363"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7CF830" w14:textId="694E06FA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13,824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44A2A1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C3DC0D9" w14:textId="0BE9FC79" w:rsidR="00E970E7" w:rsidRPr="00657820" w:rsidRDefault="00E970E7" w:rsidP="00E970E7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3,78</w:t>
            </w:r>
            <w:r w:rsidR="00A45CE2" w:rsidRPr="0065782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81C0E6A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3761BA39" w14:textId="3BA6D566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B31DBA6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bottom w:val="single" w:sz="4" w:space="0" w:color="auto"/>
            </w:tcBorders>
            <w:vAlign w:val="bottom"/>
          </w:tcPr>
          <w:p w14:paraId="02C438F7" w14:textId="0A556D45" w:rsidR="00E970E7" w:rsidRPr="00657820" w:rsidRDefault="00E970E7" w:rsidP="00E970E7">
            <w:pPr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81" w:type="dxa"/>
            <w:vAlign w:val="bottom"/>
          </w:tcPr>
          <w:p w14:paraId="3CC9FE0C" w14:textId="77777777" w:rsidR="00E970E7" w:rsidRPr="00657820" w:rsidRDefault="00E970E7" w:rsidP="00E970E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3F38C" w14:textId="777529BD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18,1</w:t>
            </w:r>
            <w:r w:rsidR="007D22F2" w:rsidRPr="00657820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E970E7" w:rsidRPr="00657820" w14:paraId="00FF47FE" w14:textId="77777777" w:rsidTr="0035660C">
        <w:trPr>
          <w:trHeight w:val="141"/>
        </w:trPr>
        <w:tc>
          <w:tcPr>
            <w:tcW w:w="3239" w:type="dxa"/>
            <w:gridSpan w:val="2"/>
          </w:tcPr>
          <w:p w14:paraId="76DEA97F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9610D" w14:textId="5F2341B1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2,202,780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3AD0991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4AAFD" w14:textId="7140FD0E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31,42</w:t>
            </w:r>
            <w:r w:rsidR="007D22F2" w:rsidRPr="00657820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B305EEF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6EB6A" w14:textId="0D980E39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(439,771)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9720D43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38F51" w14:textId="1D664E44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115,974</w:t>
            </w:r>
          </w:p>
        </w:tc>
        <w:tc>
          <w:tcPr>
            <w:tcW w:w="81" w:type="dxa"/>
            <w:vAlign w:val="bottom"/>
          </w:tcPr>
          <w:p w14:paraId="574DF74F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56637" w14:textId="2B8CE210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1,910,4</w:t>
            </w:r>
            <w:r w:rsidR="007D22F2"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</w:tr>
      <w:tr w:rsidR="00E970E7" w:rsidRPr="00657820" w14:paraId="1400F073" w14:textId="77777777" w:rsidTr="0035660C">
        <w:trPr>
          <w:trHeight w:val="141"/>
        </w:trPr>
        <w:tc>
          <w:tcPr>
            <w:tcW w:w="3239" w:type="dxa"/>
            <w:gridSpan w:val="2"/>
          </w:tcPr>
          <w:p w14:paraId="5C797FFD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FE6E7" w14:textId="77777777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4B9F0A1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199E" w14:textId="77777777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E50A708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48F35" w14:textId="77777777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096D206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15040DFE" w14:textId="77777777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57998CA2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50801" w14:textId="77777777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970E7" w:rsidRPr="00657820" w14:paraId="7D7DCF4E" w14:textId="77777777" w:rsidTr="0035660C">
        <w:trPr>
          <w:trHeight w:val="141"/>
        </w:trPr>
        <w:tc>
          <w:tcPr>
            <w:tcW w:w="3239" w:type="dxa"/>
            <w:gridSpan w:val="2"/>
          </w:tcPr>
          <w:p w14:paraId="03151657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06C1AC" w14:textId="3444D16D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(5,008)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D40DAED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C1B6EBF" w14:textId="4F231BD6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(7,775)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3745527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10F382C0" w14:textId="10EFC766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8EBC176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3769B12C" w14:textId="59C141AF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6CBEAEA3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3E9242" w14:textId="3B1723F6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(12,783)</w:t>
            </w:r>
          </w:p>
        </w:tc>
      </w:tr>
      <w:tr w:rsidR="00E970E7" w:rsidRPr="00657820" w14:paraId="75B5DE14" w14:textId="77777777" w:rsidTr="0035660C">
        <w:trPr>
          <w:trHeight w:val="141"/>
        </w:trPr>
        <w:tc>
          <w:tcPr>
            <w:tcW w:w="3239" w:type="dxa"/>
            <w:gridSpan w:val="2"/>
          </w:tcPr>
          <w:p w14:paraId="5E86E1AA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8C1A2F" w14:textId="6D68DB2E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(253,215)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4D57EB3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D6A7C29" w14:textId="6AAD7170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(20,712)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929F04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8F3ED9E" w14:textId="1AE5CE1A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183,455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0EFC314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</w:tcPr>
          <w:p w14:paraId="491BB9B2" w14:textId="7D206AF2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47AFBCED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FB314" w14:textId="01CB61D9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(90,472)</w:t>
            </w:r>
          </w:p>
        </w:tc>
      </w:tr>
      <w:tr w:rsidR="00E970E7" w:rsidRPr="00657820" w14:paraId="1B953FBD" w14:textId="77777777" w:rsidTr="0035660C">
        <w:trPr>
          <w:trHeight w:val="141"/>
        </w:trPr>
        <w:tc>
          <w:tcPr>
            <w:tcW w:w="3239" w:type="dxa"/>
            <w:gridSpan w:val="2"/>
          </w:tcPr>
          <w:p w14:paraId="5D15A0F9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D461A" w14:textId="0FAFF40B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(32,003)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B071E86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B2AD4AB" w14:textId="6C320B55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(6,273)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52D83BA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6E236E14" w14:textId="56E9A4B4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685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042EAAD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</w:tcPr>
          <w:p w14:paraId="0231E0F8" w14:textId="5C606BB9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4E902FB5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313A4" w14:textId="72756E43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(37,591)</w:t>
            </w:r>
          </w:p>
        </w:tc>
      </w:tr>
      <w:tr w:rsidR="00E970E7" w:rsidRPr="00657820" w14:paraId="71929C52" w14:textId="77777777" w:rsidTr="0035660C">
        <w:trPr>
          <w:trHeight w:val="141"/>
        </w:trPr>
        <w:tc>
          <w:tcPr>
            <w:tcW w:w="3239" w:type="dxa"/>
            <w:gridSpan w:val="2"/>
          </w:tcPr>
          <w:p w14:paraId="47BB023D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51AA0F" w14:textId="0E41FAA4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(160,259)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3F601BB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FAD1535" w14:textId="143923FF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(54,889)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E138DE4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1F370C11" w14:textId="6F26ACE0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6,043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DD6B06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</w:tcPr>
          <w:p w14:paraId="503A6384" w14:textId="39C2F2E7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6B08A1B5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308607" w14:textId="1E13F588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(209,105)</w:t>
            </w:r>
          </w:p>
        </w:tc>
      </w:tr>
      <w:tr w:rsidR="00E970E7" w:rsidRPr="00657820" w14:paraId="2F92498C" w14:textId="77777777" w:rsidTr="0035660C">
        <w:trPr>
          <w:trHeight w:val="141"/>
        </w:trPr>
        <w:tc>
          <w:tcPr>
            <w:tcW w:w="3239" w:type="dxa"/>
            <w:gridSpan w:val="2"/>
          </w:tcPr>
          <w:p w14:paraId="2083F791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BD403C" w14:textId="5C8418DF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(35,136)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455E702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E8C0DD1" w14:textId="52BB0132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(1,425)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DFB16D1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04A72E90" w14:textId="6B29C15D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7,107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CB20D9A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</w:tcPr>
          <w:p w14:paraId="75C084C4" w14:textId="3BEC03B2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75B23967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511B54" w14:textId="7EBF3041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(29,454)</w:t>
            </w:r>
          </w:p>
        </w:tc>
      </w:tr>
      <w:tr w:rsidR="00E970E7" w:rsidRPr="00657820" w14:paraId="5610ED09" w14:textId="77777777" w:rsidTr="0035660C">
        <w:trPr>
          <w:trHeight w:val="141"/>
        </w:trPr>
        <w:tc>
          <w:tcPr>
            <w:tcW w:w="3239" w:type="dxa"/>
            <w:gridSpan w:val="2"/>
          </w:tcPr>
          <w:p w14:paraId="1A1C4625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BBBB74" w14:textId="5F6C1DF2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(3,119)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2132BF4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48A0F2C" w14:textId="51C5B54A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(1,319)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F74FB86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5E23D49" w14:textId="28C8B2B3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703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356123C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</w:tcPr>
          <w:p w14:paraId="18062CE4" w14:textId="367C3633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3FF4D6EF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E659D4" w14:textId="07AB2341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(3,735)</w:t>
            </w:r>
          </w:p>
        </w:tc>
      </w:tr>
      <w:tr w:rsidR="00E970E7" w:rsidRPr="00657820" w14:paraId="29A311F2" w14:textId="77777777" w:rsidTr="0035660C">
        <w:trPr>
          <w:trHeight w:val="141"/>
        </w:trPr>
        <w:tc>
          <w:tcPr>
            <w:tcW w:w="3239" w:type="dxa"/>
            <w:gridSpan w:val="2"/>
          </w:tcPr>
          <w:p w14:paraId="626255FF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A0EC5" w14:textId="3F4C4EDA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(14,899)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865946D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BFBF2FD" w14:textId="6D79C587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(1,145)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BA5A223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3C49E478" w14:textId="739BBF0E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8,988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9CE9B91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063310ED" w14:textId="38FD7565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701D0253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EF2D21" w14:textId="4B742EFB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(7,056)</w:t>
            </w:r>
          </w:p>
        </w:tc>
      </w:tr>
      <w:tr w:rsidR="00E970E7" w:rsidRPr="00657820" w14:paraId="18CC69C3" w14:textId="77777777" w:rsidTr="0035660C">
        <w:trPr>
          <w:trHeight w:val="612"/>
        </w:trPr>
        <w:tc>
          <w:tcPr>
            <w:tcW w:w="3239" w:type="dxa"/>
            <w:gridSpan w:val="2"/>
          </w:tcPr>
          <w:p w14:paraId="6FF44B46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</w:t>
            </w:r>
          </w:p>
          <w:p w14:paraId="09F8BEE2" w14:textId="77777777" w:rsidR="00E970E7" w:rsidRPr="00657820" w:rsidRDefault="00E970E7" w:rsidP="00E970E7">
            <w:pPr>
              <w:ind w:left="363"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FA0B8" w14:textId="458896E8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(6,662)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0858AA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54ABD" w14:textId="2412106F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(1,309)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7B10A3B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23D8C" w14:textId="640D371B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B5FDB9C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bottom w:val="single" w:sz="4" w:space="0" w:color="auto"/>
            </w:tcBorders>
            <w:vAlign w:val="bottom"/>
          </w:tcPr>
          <w:p w14:paraId="7778A88A" w14:textId="6A07FD45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6AE6B12A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77BFD" w14:textId="433B4021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(7,956)</w:t>
            </w:r>
          </w:p>
        </w:tc>
      </w:tr>
      <w:tr w:rsidR="00E970E7" w:rsidRPr="00657820" w14:paraId="0DB687A5" w14:textId="77777777" w:rsidTr="0035660C">
        <w:trPr>
          <w:trHeight w:val="141"/>
        </w:trPr>
        <w:tc>
          <w:tcPr>
            <w:tcW w:w="3239" w:type="dxa"/>
            <w:gridSpan w:val="2"/>
          </w:tcPr>
          <w:p w14:paraId="750210F0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0C2BE" w14:textId="4DCA7F71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(510,301)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44BE11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7291D" w14:textId="6C87FC4C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(94,847)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3C11DBF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EE48F" w14:textId="37E6DF2E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206,996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4B2EFF4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C51B7" w14:textId="2F0CAD05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60C78683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02FCC" w14:textId="53180FDF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(398,152)</w:t>
            </w:r>
          </w:p>
        </w:tc>
      </w:tr>
      <w:tr w:rsidR="00E970E7" w:rsidRPr="00657820" w14:paraId="49B3DE46" w14:textId="77777777" w:rsidTr="0035660C">
        <w:trPr>
          <w:trHeight w:val="141"/>
        </w:trPr>
        <w:tc>
          <w:tcPr>
            <w:tcW w:w="3239" w:type="dxa"/>
            <w:gridSpan w:val="2"/>
          </w:tcPr>
          <w:p w14:paraId="2E7E72F3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C9BFC" w14:textId="5393478A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1,692,479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2C8E5DE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4EE3" w14:textId="77777777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F0A411D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0EFE5" w14:textId="77777777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2AFEF6C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2280C3CC" w14:textId="77777777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40E4407A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5A38" w14:textId="05BAAAC2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1,512,25</w:t>
            </w:r>
            <w:r w:rsidR="007D22F2" w:rsidRPr="00657820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</w:tr>
      <w:tr w:rsidR="00E970E7" w:rsidRPr="00657820" w14:paraId="4A206C77" w14:textId="77777777" w:rsidTr="000E5949">
        <w:trPr>
          <w:trHeight w:val="141"/>
        </w:trPr>
        <w:tc>
          <w:tcPr>
            <w:tcW w:w="3239" w:type="dxa"/>
            <w:gridSpan w:val="2"/>
          </w:tcPr>
          <w:p w14:paraId="14630BA8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C2F8E9" w14:textId="742BA7E7" w:rsidR="00E970E7" w:rsidRPr="00657820" w:rsidRDefault="009D6D48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150,487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0D3C40E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7153CE2" w14:textId="1FCB1683" w:rsidR="00E970E7" w:rsidRPr="00657820" w:rsidRDefault="00761493" w:rsidP="00326AED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60,297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4CD5DE0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659747EB" w14:textId="68B9610F" w:rsidR="00E970E7" w:rsidRPr="00657820" w:rsidRDefault="00EF4E8C" w:rsidP="00EF4E8C">
            <w:pPr>
              <w:tabs>
                <w:tab w:val="decimal" w:pos="868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7AEF1A3" w14:textId="77777777" w:rsidR="00E970E7" w:rsidRPr="00657820" w:rsidRDefault="00E970E7" w:rsidP="00EF4E8C">
            <w:pPr>
              <w:tabs>
                <w:tab w:val="decimal" w:pos="855"/>
              </w:tabs>
              <w:ind w:left="-288" w:right="8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0D78F04E" w14:textId="1E0DF085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B86585">
              <w:rPr>
                <w:rFonts w:asciiTheme="majorBidi" w:hAnsiTheme="majorBidi" w:cstheme="majorBidi"/>
                <w:sz w:val="28"/>
              </w:rPr>
              <w:t>115,974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1" w:type="dxa"/>
            <w:vAlign w:val="bottom"/>
          </w:tcPr>
          <w:p w14:paraId="73A79E00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6552A6" w14:textId="250792EC" w:rsidR="00E970E7" w:rsidRPr="00657820" w:rsidRDefault="003E014B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94,810</w:t>
            </w:r>
          </w:p>
        </w:tc>
      </w:tr>
      <w:tr w:rsidR="00E970E7" w:rsidRPr="00657820" w14:paraId="393F5328" w14:textId="77777777" w:rsidTr="000E5949">
        <w:trPr>
          <w:trHeight w:val="141"/>
        </w:trPr>
        <w:tc>
          <w:tcPr>
            <w:tcW w:w="3239" w:type="dxa"/>
            <w:gridSpan w:val="2"/>
          </w:tcPr>
          <w:p w14:paraId="58EDF9FB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BF7DD" w14:textId="38D2B443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(423)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6809F6B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0A64F" w14:textId="065A40FD" w:rsidR="00E970E7" w:rsidRPr="00657820" w:rsidRDefault="00E970E7" w:rsidP="0004333E">
            <w:pPr>
              <w:tabs>
                <w:tab w:val="decimal" w:pos="936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FA907C1" w14:textId="77777777" w:rsidR="00E970E7" w:rsidRPr="00657820" w:rsidRDefault="00E970E7" w:rsidP="00366EDD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B55E7" w14:textId="4F7BEACC" w:rsidR="00E970E7" w:rsidRPr="00657820" w:rsidRDefault="00E970E7" w:rsidP="0004333E">
            <w:pPr>
              <w:tabs>
                <w:tab w:val="decimal" w:pos="855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C3B29C8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4"/>
            <w:tcBorders>
              <w:bottom w:val="single" w:sz="4" w:space="0" w:color="auto"/>
            </w:tcBorders>
            <w:vAlign w:val="bottom"/>
          </w:tcPr>
          <w:p w14:paraId="24BE8D3D" w14:textId="5FEB797C" w:rsidR="00E970E7" w:rsidRPr="00657820" w:rsidRDefault="00E970E7" w:rsidP="0004333E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vAlign w:val="bottom"/>
          </w:tcPr>
          <w:p w14:paraId="3D3D34C0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908D" w14:textId="20B801B1" w:rsidR="00E970E7" w:rsidRPr="00657820" w:rsidRDefault="00E970E7" w:rsidP="001210C3">
            <w:pPr>
              <w:tabs>
                <w:tab w:val="decimal" w:pos="908"/>
              </w:tabs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(423)</w:t>
            </w:r>
          </w:p>
        </w:tc>
      </w:tr>
      <w:tr w:rsidR="00E970E7" w:rsidRPr="00657820" w14:paraId="7693128A" w14:textId="77777777" w:rsidTr="000E5949">
        <w:trPr>
          <w:trHeight w:val="141"/>
        </w:trPr>
        <w:tc>
          <w:tcPr>
            <w:tcW w:w="3239" w:type="dxa"/>
            <w:gridSpan w:val="2"/>
          </w:tcPr>
          <w:p w14:paraId="4D65E897" w14:textId="77777777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8D87F" w14:textId="51C1DA20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2427E4">
              <w:rPr>
                <w:rFonts w:asciiTheme="majorBidi" w:hAnsiTheme="majorBidi" w:cstheme="majorBidi"/>
                <w:b/>
                <w:bCs/>
                <w:sz w:val="28"/>
              </w:rPr>
              <w:t>842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2427E4">
              <w:rPr>
                <w:rFonts w:asciiTheme="majorBidi" w:hAnsiTheme="majorBidi" w:cstheme="majorBidi"/>
                <w:b/>
                <w:bCs/>
                <w:sz w:val="28"/>
              </w:rPr>
              <w:t>543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7B672B3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B32D1" w14:textId="77777777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EB94414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5B066" w14:textId="77777777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1FCF9B8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7104D850" w14:textId="77777777" w:rsidR="00E970E7" w:rsidRPr="00657820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61EB7869" w14:textId="77777777" w:rsidR="00E970E7" w:rsidRPr="00657820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73E05" w14:textId="3D68C8AA" w:rsidR="00E970E7" w:rsidRPr="00657820" w:rsidRDefault="00E970E7" w:rsidP="00E970E7">
            <w:pPr>
              <w:tabs>
                <w:tab w:val="decimal" w:pos="908"/>
              </w:tabs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85419E" w:rsidRPr="00657820">
              <w:rPr>
                <w:rFonts w:asciiTheme="majorBidi" w:hAnsiTheme="majorBidi" w:cstheme="majorBidi"/>
                <w:b/>
                <w:bCs/>
                <w:sz w:val="28"/>
              </w:rPr>
              <w:t>606</w:t>
            </w:r>
            <w:r w:rsidR="00632AB8" w:rsidRPr="0065782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85419E" w:rsidRPr="00657820">
              <w:rPr>
                <w:rFonts w:asciiTheme="majorBidi" w:hAnsiTheme="majorBidi" w:cstheme="majorBidi"/>
                <w:b/>
                <w:bCs/>
                <w:sz w:val="28"/>
              </w:rPr>
              <w:t>645</w:t>
            </w:r>
          </w:p>
        </w:tc>
      </w:tr>
      <w:tr w:rsidR="00792DC4" w:rsidRPr="00657820" w14:paraId="689F8727" w14:textId="77777777" w:rsidTr="0035660C">
        <w:trPr>
          <w:trHeight w:val="141"/>
        </w:trPr>
        <w:tc>
          <w:tcPr>
            <w:tcW w:w="9180" w:type="dxa"/>
            <w:gridSpan w:val="17"/>
          </w:tcPr>
          <w:p w14:paraId="24F662B5" w14:textId="3F171ABA" w:rsidR="00E970E7" w:rsidRPr="00657820" w:rsidRDefault="00BF4F4B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36F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1936F7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1936F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970E7" w:rsidRPr="00657820" w14:paraId="484D0BC9" w14:textId="77777777" w:rsidTr="0035660C">
        <w:trPr>
          <w:trHeight w:val="141"/>
        </w:trPr>
        <w:tc>
          <w:tcPr>
            <w:tcW w:w="3087" w:type="dxa"/>
          </w:tcPr>
          <w:p w14:paraId="5F825AF6" w14:textId="7E6612D6" w:rsidR="00E970E7" w:rsidRPr="00657820" w:rsidRDefault="00E970E7" w:rsidP="00E970E7">
            <w:pPr>
              <w:ind w:firstLine="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44BCE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14:paraId="26E8756C" w14:textId="77777777" w:rsidR="00E970E7" w:rsidRPr="00657820" w:rsidRDefault="00E970E7" w:rsidP="00E970E7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" w:type="dxa"/>
            <w:shd w:val="clear" w:color="auto" w:fill="auto"/>
            <w:vAlign w:val="bottom"/>
          </w:tcPr>
          <w:p w14:paraId="3EED72D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9" w:type="dxa"/>
            <w:gridSpan w:val="4"/>
            <w:shd w:val="clear" w:color="auto" w:fill="auto"/>
            <w:vAlign w:val="bottom"/>
          </w:tcPr>
          <w:p w14:paraId="365BB4AB" w14:textId="77777777" w:rsidR="00E970E7" w:rsidRPr="00657820" w:rsidRDefault="00E970E7" w:rsidP="00E970E7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72EC2AF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57EFA71D" w14:textId="77777777" w:rsidR="00E970E7" w:rsidRPr="00657820" w:rsidRDefault="00E970E7" w:rsidP="00E970E7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1FEAE0F9" w14:textId="77777777" w:rsidR="00E970E7" w:rsidRPr="00657820" w:rsidRDefault="00E970E7" w:rsidP="00E970E7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10C57758" w14:textId="20BC4686" w:rsidR="00E970E7" w:rsidRPr="001936F7" w:rsidRDefault="00E970E7" w:rsidP="00E970E7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936F7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2801801" w14:textId="4985ACAB" w:rsidR="00E970E7" w:rsidRPr="001936F7" w:rsidRDefault="00E970E7" w:rsidP="00E970E7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59836" w14:textId="453466BE" w:rsidR="00E970E7" w:rsidRPr="001936F7" w:rsidRDefault="00730CD9" w:rsidP="001F0CF4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936F7">
              <w:rPr>
                <w:rFonts w:asciiTheme="majorBidi" w:hAnsiTheme="majorBidi" w:cstheme="majorBidi"/>
                <w:sz w:val="28"/>
              </w:rPr>
              <w:t>93,</w:t>
            </w:r>
            <w:r w:rsidR="00CA1B8D">
              <w:rPr>
                <w:rFonts w:asciiTheme="majorBidi" w:hAnsiTheme="majorBidi" w:cstheme="majorBidi"/>
                <w:sz w:val="28"/>
              </w:rPr>
              <w:t>710</w:t>
            </w:r>
          </w:p>
        </w:tc>
      </w:tr>
      <w:tr w:rsidR="00C14CD8" w:rsidRPr="00657820" w14:paraId="566643D3" w14:textId="77777777" w:rsidTr="0035660C">
        <w:trPr>
          <w:trHeight w:val="141"/>
        </w:trPr>
        <w:tc>
          <w:tcPr>
            <w:tcW w:w="3087" w:type="dxa"/>
          </w:tcPr>
          <w:p w14:paraId="7DDE88E4" w14:textId="413CC8B8" w:rsidR="00C14CD8" w:rsidRPr="00657820" w:rsidRDefault="00C14CD8" w:rsidP="00C14CD8">
            <w:pPr>
              <w:ind w:firstLine="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44BCE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14:paraId="5D3694C1" w14:textId="77777777" w:rsidR="00C14CD8" w:rsidRPr="00657820" w:rsidRDefault="00C14CD8" w:rsidP="00C14CD8">
            <w:pPr>
              <w:tabs>
                <w:tab w:val="decimal" w:pos="900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" w:type="dxa"/>
            <w:shd w:val="clear" w:color="auto" w:fill="auto"/>
            <w:vAlign w:val="bottom"/>
          </w:tcPr>
          <w:p w14:paraId="11F588C2" w14:textId="77777777" w:rsidR="00C14CD8" w:rsidRPr="00657820" w:rsidRDefault="00C14CD8" w:rsidP="00C14CD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9" w:type="dxa"/>
            <w:gridSpan w:val="4"/>
            <w:shd w:val="clear" w:color="auto" w:fill="auto"/>
            <w:vAlign w:val="bottom"/>
          </w:tcPr>
          <w:p w14:paraId="138C2962" w14:textId="77777777" w:rsidR="00C14CD8" w:rsidRPr="00657820" w:rsidRDefault="00C14CD8" w:rsidP="00C14CD8">
            <w:pPr>
              <w:tabs>
                <w:tab w:val="decimal" w:pos="793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31C6335" w14:textId="77777777" w:rsidR="00C14CD8" w:rsidRPr="00657820" w:rsidRDefault="00C14CD8" w:rsidP="00C14CD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bottom"/>
          </w:tcPr>
          <w:p w14:paraId="73168A1E" w14:textId="77777777" w:rsidR="00C14CD8" w:rsidRPr="00657820" w:rsidRDefault="00C14CD8" w:rsidP="00C14CD8">
            <w:pPr>
              <w:tabs>
                <w:tab w:val="decimal" w:pos="72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42BDA500" w14:textId="77777777" w:rsidR="00C14CD8" w:rsidRPr="00657820" w:rsidRDefault="00C14CD8" w:rsidP="00C14CD8">
            <w:pPr>
              <w:ind w:left="-2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006FC466" w14:textId="71EA3EEB" w:rsidR="00C14CD8" w:rsidRPr="001936F7" w:rsidRDefault="00C14CD8" w:rsidP="00C14CD8">
            <w:pPr>
              <w:tabs>
                <w:tab w:val="decimal" w:pos="957"/>
              </w:tabs>
              <w:ind w:right="12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36F7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ACE36E6" w14:textId="283E022D" w:rsidR="00C14CD8" w:rsidRPr="001936F7" w:rsidRDefault="00C14CD8" w:rsidP="00C14CD8">
            <w:pPr>
              <w:tabs>
                <w:tab w:val="decimal" w:pos="95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1CF816" w14:textId="1D393FAA" w:rsidR="00C14CD8" w:rsidRPr="001936F7" w:rsidRDefault="00A937EA" w:rsidP="001F0CF4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1936F7">
              <w:rPr>
                <w:rFonts w:asciiTheme="majorBidi" w:hAnsiTheme="majorBidi" w:cstheme="majorBidi"/>
                <w:sz w:val="28"/>
              </w:rPr>
              <w:t>94,8</w:t>
            </w:r>
            <w:r w:rsidR="004F220D" w:rsidRPr="001936F7">
              <w:rPr>
                <w:rFonts w:asciiTheme="majorBidi" w:hAnsiTheme="majorBidi" w:cstheme="majorBidi" w:hint="cs"/>
                <w:sz w:val="28"/>
                <w:cs/>
              </w:rPr>
              <w:t>47</w:t>
            </w:r>
          </w:p>
        </w:tc>
      </w:tr>
    </w:tbl>
    <w:p w14:paraId="266369BB" w14:textId="77777777" w:rsidR="0084376C" w:rsidRDefault="0084376C">
      <w:pPr>
        <w:rPr>
          <w:rFonts w:hint="eastAsia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1114"/>
        <w:gridCol w:w="503"/>
        <w:gridCol w:w="757"/>
        <w:gridCol w:w="81"/>
        <w:gridCol w:w="1089"/>
        <w:gridCol w:w="90"/>
        <w:gridCol w:w="1080"/>
        <w:gridCol w:w="90"/>
        <w:gridCol w:w="1080"/>
        <w:gridCol w:w="90"/>
        <w:gridCol w:w="1170"/>
      </w:tblGrid>
      <w:tr w:rsidR="008D3719" w:rsidRPr="00657820" w14:paraId="3D7DC8A3" w14:textId="77777777" w:rsidTr="00287620">
        <w:trPr>
          <w:trHeight w:val="171"/>
        </w:trPr>
        <w:tc>
          <w:tcPr>
            <w:tcW w:w="1077" w:type="dxa"/>
          </w:tcPr>
          <w:p w14:paraId="6FB4BB22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</w:tcPr>
          <w:p w14:paraId="037BE89D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7" w:type="dxa"/>
            <w:gridSpan w:val="2"/>
          </w:tcPr>
          <w:p w14:paraId="439779D2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7" w:type="dxa"/>
          </w:tcPr>
          <w:p w14:paraId="25293C44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8"/>
          </w:tcPr>
          <w:p w14:paraId="39F9C16A" w14:textId="77777777" w:rsidR="008D3719" w:rsidRPr="00657820" w:rsidRDefault="008D3719" w:rsidP="007948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D3719" w:rsidRPr="00657820" w14:paraId="4C51251F" w14:textId="77777777" w:rsidTr="000E5949">
        <w:trPr>
          <w:trHeight w:val="132"/>
        </w:trPr>
        <w:tc>
          <w:tcPr>
            <w:tcW w:w="3240" w:type="dxa"/>
            <w:gridSpan w:val="3"/>
          </w:tcPr>
          <w:p w14:paraId="1D86F9D9" w14:textId="77777777" w:rsidR="008D3719" w:rsidRPr="00657820" w:rsidRDefault="008D3719" w:rsidP="007948C2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030" w:type="dxa"/>
            <w:gridSpan w:val="10"/>
            <w:tcBorders>
              <w:bottom w:val="single" w:sz="4" w:space="0" w:color="auto"/>
            </w:tcBorders>
          </w:tcPr>
          <w:p w14:paraId="5E2BAB22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D3719" w:rsidRPr="00657820" w14:paraId="0C31A909" w14:textId="77777777" w:rsidTr="00287620">
        <w:trPr>
          <w:trHeight w:val="132"/>
        </w:trPr>
        <w:tc>
          <w:tcPr>
            <w:tcW w:w="3240" w:type="dxa"/>
            <w:gridSpan w:val="3"/>
          </w:tcPr>
          <w:p w14:paraId="6009F412" w14:textId="77777777" w:rsidR="008D3719" w:rsidRPr="00657820" w:rsidRDefault="008D3719" w:rsidP="007948C2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8E54042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462DD701" w14:textId="51586917" w:rsidR="008D3719" w:rsidRPr="00657820" w:rsidRDefault="008D3719" w:rsidP="004F201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4F20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4F201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1" w:type="dxa"/>
            <w:vAlign w:val="bottom"/>
          </w:tcPr>
          <w:p w14:paraId="679E2038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84702E6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17470361" w14:textId="77777777" w:rsidR="008D3719" w:rsidRPr="00657820" w:rsidRDefault="008D3719" w:rsidP="007948C2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596134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90" w:type="dxa"/>
            <w:vAlign w:val="bottom"/>
          </w:tcPr>
          <w:p w14:paraId="71F2CDDF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D6E1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08D03AC0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90" w:type="dxa"/>
            <w:vAlign w:val="bottom"/>
          </w:tcPr>
          <w:p w14:paraId="376A9664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184E7A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09C4DBD2" w14:textId="2E63E861" w:rsidR="004F201B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4F20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0C3FF1F3" w14:textId="4395926F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CE3C5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D3719" w:rsidRPr="00657820" w14:paraId="1FF2B5F3" w14:textId="77777777" w:rsidTr="00287620">
        <w:trPr>
          <w:trHeight w:val="132"/>
        </w:trPr>
        <w:tc>
          <w:tcPr>
            <w:tcW w:w="3240" w:type="dxa"/>
            <w:gridSpan w:val="3"/>
          </w:tcPr>
          <w:p w14:paraId="682E62C2" w14:textId="77777777" w:rsidR="008D3719" w:rsidRPr="00657820" w:rsidRDefault="008D3719" w:rsidP="007948C2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68F97EC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</w:tcPr>
          <w:p w14:paraId="5DC424B4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48C103C7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FBAC2D5" w14:textId="77777777" w:rsidR="008D3719" w:rsidRPr="00657820" w:rsidRDefault="008D3719" w:rsidP="007948C2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AD1418B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8CC3502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1A5A75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70CEDFB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61287DB" w14:textId="77777777" w:rsidR="008D3719" w:rsidRPr="00657820" w:rsidRDefault="008D3719" w:rsidP="007948C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F201B" w:rsidRPr="00657820" w14:paraId="68767BA0" w14:textId="77777777" w:rsidTr="00287620">
        <w:trPr>
          <w:trHeight w:val="132"/>
        </w:trPr>
        <w:tc>
          <w:tcPr>
            <w:tcW w:w="3240" w:type="dxa"/>
            <w:gridSpan w:val="3"/>
          </w:tcPr>
          <w:p w14:paraId="7EE15378" w14:textId="5F573CCD" w:rsidR="004F201B" w:rsidRPr="00657820" w:rsidRDefault="004F201B" w:rsidP="00287620">
            <w:pPr>
              <w:ind w:left="356" w:hanging="349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260" w:type="dxa"/>
            <w:gridSpan w:val="2"/>
            <w:vAlign w:val="bottom"/>
          </w:tcPr>
          <w:p w14:paraId="254C22E0" w14:textId="178847EB" w:rsidR="004F201B" w:rsidRPr="00657820" w:rsidRDefault="004F201B" w:rsidP="004F201B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21,941</w:t>
            </w:r>
          </w:p>
        </w:tc>
        <w:tc>
          <w:tcPr>
            <w:tcW w:w="81" w:type="dxa"/>
          </w:tcPr>
          <w:p w14:paraId="74E2A930" w14:textId="77777777" w:rsidR="004F201B" w:rsidRPr="00657820" w:rsidRDefault="004F201B" w:rsidP="004F201B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819105" w14:textId="2C0BE5D8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A54CF4" w14:textId="77777777" w:rsidR="004F201B" w:rsidRPr="00657820" w:rsidRDefault="004F201B" w:rsidP="004F201B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85E1D8" w14:textId="67BC9EB3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(18,624)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35CD9A" w14:textId="77777777" w:rsidR="004F201B" w:rsidRPr="00657820" w:rsidRDefault="004F201B" w:rsidP="004F201B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91D2DEA" w14:textId="741106F8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F7740D9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FFB2AE" w14:textId="1AF771C1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3,33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4F201B" w:rsidRPr="00657820" w14:paraId="67BFAD22" w14:textId="77777777" w:rsidTr="00287620">
        <w:trPr>
          <w:trHeight w:val="132"/>
        </w:trPr>
        <w:tc>
          <w:tcPr>
            <w:tcW w:w="3240" w:type="dxa"/>
            <w:gridSpan w:val="3"/>
          </w:tcPr>
          <w:p w14:paraId="24718EBB" w14:textId="77777777" w:rsidR="004F201B" w:rsidRPr="00657820" w:rsidRDefault="004F201B" w:rsidP="004F201B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gridSpan w:val="2"/>
            <w:vAlign w:val="bottom"/>
          </w:tcPr>
          <w:p w14:paraId="337D5B19" w14:textId="554B1815" w:rsidR="004F201B" w:rsidRPr="00657820" w:rsidRDefault="004F201B" w:rsidP="004F201B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81" w:type="dxa"/>
          </w:tcPr>
          <w:p w14:paraId="6B1CACA4" w14:textId="77777777" w:rsidR="004F201B" w:rsidRPr="00657820" w:rsidRDefault="004F201B" w:rsidP="004F201B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4617F242" w14:textId="1F1A77EB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B5B05C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3B7FDB" w14:textId="56DFA868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A4C482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51381CB" w14:textId="5DD74F6B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8674F65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D98E6" w14:textId="5427868E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8</w:t>
            </w:r>
          </w:p>
        </w:tc>
      </w:tr>
      <w:tr w:rsidR="004F201B" w:rsidRPr="00657820" w14:paraId="4619B95F" w14:textId="77777777" w:rsidTr="00287620">
        <w:trPr>
          <w:trHeight w:val="132"/>
        </w:trPr>
        <w:tc>
          <w:tcPr>
            <w:tcW w:w="3240" w:type="dxa"/>
            <w:gridSpan w:val="3"/>
          </w:tcPr>
          <w:p w14:paraId="3F61DBAD" w14:textId="77777777" w:rsidR="004F201B" w:rsidRPr="00657820" w:rsidRDefault="004F201B" w:rsidP="004F201B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gridSpan w:val="2"/>
            <w:vAlign w:val="bottom"/>
          </w:tcPr>
          <w:p w14:paraId="28354C06" w14:textId="417684BF" w:rsidR="004F201B" w:rsidRPr="00657820" w:rsidRDefault="004F201B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3,507</w:t>
            </w:r>
          </w:p>
        </w:tc>
        <w:tc>
          <w:tcPr>
            <w:tcW w:w="81" w:type="dxa"/>
          </w:tcPr>
          <w:p w14:paraId="1FB2434B" w14:textId="77777777" w:rsidR="004F201B" w:rsidRPr="00657820" w:rsidRDefault="004F201B" w:rsidP="004F201B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4CC682B" w14:textId="00D5104F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4FDE3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C8CCA" w14:textId="7BFABD5D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C1D203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A29E03" w14:textId="6888AA0A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2949DE9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7ADA69" w14:textId="5FFE9B41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3,507</w:t>
            </w:r>
          </w:p>
        </w:tc>
      </w:tr>
      <w:tr w:rsidR="004F201B" w:rsidRPr="00657820" w14:paraId="378CFCEC" w14:textId="77777777" w:rsidTr="00C814D1">
        <w:trPr>
          <w:trHeight w:val="132"/>
        </w:trPr>
        <w:tc>
          <w:tcPr>
            <w:tcW w:w="3240" w:type="dxa"/>
            <w:gridSpan w:val="3"/>
          </w:tcPr>
          <w:p w14:paraId="63E9596F" w14:textId="77777777" w:rsidR="004F201B" w:rsidRPr="00657820" w:rsidRDefault="004F201B" w:rsidP="00287620">
            <w:pPr>
              <w:ind w:left="356" w:hanging="353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0A18F50F" w14:textId="4E0D2885" w:rsidR="004F201B" w:rsidRPr="00657820" w:rsidRDefault="004F201B" w:rsidP="004F201B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2,491</w:t>
            </w:r>
          </w:p>
        </w:tc>
        <w:tc>
          <w:tcPr>
            <w:tcW w:w="81" w:type="dxa"/>
          </w:tcPr>
          <w:p w14:paraId="7A7DEBFB" w14:textId="77777777" w:rsidR="004F201B" w:rsidRPr="00657820" w:rsidRDefault="004F201B" w:rsidP="004F201B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BD2EA7A" w14:textId="2CD525B1" w:rsidR="004F201B" w:rsidRPr="00657820" w:rsidRDefault="004F201B" w:rsidP="00C814D1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7A328B" w14:textId="77777777" w:rsidR="004F201B" w:rsidRPr="00657820" w:rsidRDefault="004F201B" w:rsidP="00C814D1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F1F1BC" w14:textId="7B1A45F2" w:rsidR="004F201B" w:rsidRPr="00657820" w:rsidRDefault="004F201B" w:rsidP="00C814D1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(1,734)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D3A139" w14:textId="77777777" w:rsidR="004F201B" w:rsidRPr="00657820" w:rsidRDefault="004F201B" w:rsidP="00C814D1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DCDF26" w14:textId="528F1DDB" w:rsidR="004F201B" w:rsidRPr="00657820" w:rsidRDefault="004F201B" w:rsidP="00C814D1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4698DAB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6CC34C" w14:textId="60F891EC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757</w:t>
            </w:r>
          </w:p>
        </w:tc>
      </w:tr>
      <w:tr w:rsidR="004F201B" w:rsidRPr="00657820" w14:paraId="504DE359" w14:textId="77777777" w:rsidTr="00287620">
        <w:trPr>
          <w:trHeight w:val="132"/>
        </w:trPr>
        <w:tc>
          <w:tcPr>
            <w:tcW w:w="3240" w:type="dxa"/>
            <w:gridSpan w:val="3"/>
          </w:tcPr>
          <w:p w14:paraId="36CFBA0F" w14:textId="77777777" w:rsidR="004F201B" w:rsidRPr="00657820" w:rsidRDefault="004F201B" w:rsidP="004F201B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1A07F" w14:textId="7B0FF5AA" w:rsidR="004F201B" w:rsidRPr="00657820" w:rsidRDefault="004F201B" w:rsidP="004F201B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28,062</w:t>
            </w:r>
          </w:p>
        </w:tc>
        <w:tc>
          <w:tcPr>
            <w:tcW w:w="81" w:type="dxa"/>
          </w:tcPr>
          <w:p w14:paraId="57171A2D" w14:textId="77777777" w:rsidR="004F201B" w:rsidRPr="00657820" w:rsidRDefault="004F201B" w:rsidP="004F201B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41BB9" w14:textId="5DEC3F52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846D9" w14:textId="77777777" w:rsidR="004F201B" w:rsidRPr="00657820" w:rsidRDefault="004F201B" w:rsidP="004F201B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2C6FB" w14:textId="5AA9A6F1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(20,396)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183DFD" w14:textId="77777777" w:rsidR="004F201B" w:rsidRPr="00657820" w:rsidRDefault="004F201B" w:rsidP="004F201B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0ECC3C" w14:textId="098D3C4A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8BDCB8C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B13" w14:textId="02614AD1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7,70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4</w:t>
            </w:r>
          </w:p>
        </w:tc>
      </w:tr>
      <w:tr w:rsidR="004F201B" w:rsidRPr="00657820" w14:paraId="2051FFA6" w14:textId="77777777" w:rsidTr="00287620">
        <w:trPr>
          <w:trHeight w:val="132"/>
        </w:trPr>
        <w:tc>
          <w:tcPr>
            <w:tcW w:w="3240" w:type="dxa"/>
            <w:gridSpan w:val="3"/>
          </w:tcPr>
          <w:p w14:paraId="5717B94D" w14:textId="77777777" w:rsidR="004F201B" w:rsidRPr="00657820" w:rsidRDefault="004F201B" w:rsidP="004F201B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260" w:type="dxa"/>
            <w:gridSpan w:val="2"/>
            <w:vAlign w:val="bottom"/>
          </w:tcPr>
          <w:p w14:paraId="442CB55C" w14:textId="77777777" w:rsidR="004F201B" w:rsidRPr="00657820" w:rsidRDefault="004F201B" w:rsidP="004F201B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</w:tcPr>
          <w:p w14:paraId="023663F7" w14:textId="77777777" w:rsidR="004F201B" w:rsidRPr="00657820" w:rsidRDefault="004F201B" w:rsidP="004F201B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BA5B087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7214EC" w14:textId="77777777" w:rsidR="004F201B" w:rsidRPr="00657820" w:rsidRDefault="004F201B" w:rsidP="004F201B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95F1A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E23938" w14:textId="77777777" w:rsidR="004F201B" w:rsidRPr="00657820" w:rsidRDefault="004F201B" w:rsidP="004F201B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9EBD8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99706C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AA67D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201B" w:rsidRPr="00657820" w14:paraId="6A67DBAF" w14:textId="77777777" w:rsidTr="00287620">
        <w:trPr>
          <w:trHeight w:val="132"/>
        </w:trPr>
        <w:tc>
          <w:tcPr>
            <w:tcW w:w="3240" w:type="dxa"/>
            <w:gridSpan w:val="3"/>
          </w:tcPr>
          <w:p w14:paraId="5400965B" w14:textId="77777777" w:rsidR="000E1682" w:rsidRDefault="004F201B" w:rsidP="004F201B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อุปกรณ์คอมพิวเตอร์และเครื่องใช้</w:t>
            </w:r>
          </w:p>
          <w:p w14:paraId="5BB0010D" w14:textId="5A2EE47E" w:rsidR="004F201B" w:rsidRPr="00657820" w:rsidRDefault="004F201B" w:rsidP="000E1682">
            <w:pPr>
              <w:ind w:firstLine="355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260" w:type="dxa"/>
            <w:gridSpan w:val="2"/>
            <w:vAlign w:val="bottom"/>
          </w:tcPr>
          <w:p w14:paraId="0A25345B" w14:textId="735C7DA3" w:rsidR="004F201B" w:rsidRPr="00657820" w:rsidRDefault="004F201B" w:rsidP="004F201B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(21,660)</w:t>
            </w:r>
          </w:p>
        </w:tc>
        <w:tc>
          <w:tcPr>
            <w:tcW w:w="81" w:type="dxa"/>
          </w:tcPr>
          <w:p w14:paraId="5056385C" w14:textId="77777777" w:rsidR="004F201B" w:rsidRPr="00657820" w:rsidRDefault="004F201B" w:rsidP="004F201B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6BD0F32" w14:textId="25E44BF2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CA89C" w14:textId="77777777" w:rsidR="004F201B" w:rsidRPr="00657820" w:rsidRDefault="004F201B" w:rsidP="004F201B">
            <w:pPr>
              <w:ind w:left="712" w:right="93" w:hanging="38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DD5266" w14:textId="04DF2175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18,574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ED1EC" w14:textId="77777777" w:rsidR="004F201B" w:rsidRPr="00657820" w:rsidRDefault="004F201B" w:rsidP="004F201B">
            <w:pPr>
              <w:ind w:left="712" w:right="93" w:hanging="38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EB80D6B" w14:textId="1D757E44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5E7B50A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18FB27" w14:textId="3C009BAC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(3,190)</w:t>
            </w:r>
          </w:p>
        </w:tc>
      </w:tr>
      <w:tr w:rsidR="004F201B" w:rsidRPr="00657820" w14:paraId="1612111E" w14:textId="77777777" w:rsidTr="00287620">
        <w:trPr>
          <w:trHeight w:val="132"/>
        </w:trPr>
        <w:tc>
          <w:tcPr>
            <w:tcW w:w="3240" w:type="dxa"/>
            <w:gridSpan w:val="3"/>
          </w:tcPr>
          <w:p w14:paraId="2D63C495" w14:textId="77777777" w:rsidR="004F201B" w:rsidRPr="00657820" w:rsidRDefault="004F201B" w:rsidP="004F201B">
            <w:pPr>
              <w:ind w:firstLine="7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gridSpan w:val="2"/>
            <w:vAlign w:val="bottom"/>
          </w:tcPr>
          <w:p w14:paraId="67795334" w14:textId="68990B83" w:rsidR="004F201B" w:rsidRPr="00657820" w:rsidRDefault="004F201B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(105)</w:t>
            </w:r>
          </w:p>
        </w:tc>
        <w:tc>
          <w:tcPr>
            <w:tcW w:w="81" w:type="dxa"/>
          </w:tcPr>
          <w:p w14:paraId="3479F23E" w14:textId="77777777" w:rsidR="004F201B" w:rsidRPr="00657820" w:rsidRDefault="004F201B" w:rsidP="004F201B">
            <w:pPr>
              <w:tabs>
                <w:tab w:val="decimal" w:pos="1098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54F1422" w14:textId="6E50D604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1</w:t>
            </w:r>
            <w:r w:rsidR="00E6638A">
              <w:rPr>
                <w:rFonts w:asciiTheme="majorBidi" w:hAnsiTheme="majorBidi" w:cstheme="majorBidi"/>
                <w:sz w:val="28"/>
              </w:rPr>
              <w:t>3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C42D81" w14:textId="77777777" w:rsidR="004F201B" w:rsidRPr="00657820" w:rsidRDefault="004F201B" w:rsidP="004F201B">
            <w:pPr>
              <w:tabs>
                <w:tab w:val="decimal" w:pos="714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25679" w14:textId="2D9FEA84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8C4B08" w14:textId="77777777" w:rsidR="004F201B" w:rsidRPr="00657820" w:rsidRDefault="004F201B" w:rsidP="004F201B">
            <w:pPr>
              <w:tabs>
                <w:tab w:val="decimal" w:pos="714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273B0A" w14:textId="4373947E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D10ACE6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C5CB39" w14:textId="572624AF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8</w:t>
            </w:r>
            <w:r w:rsidR="00290432">
              <w:rPr>
                <w:rFonts w:asciiTheme="majorBidi" w:hAnsiTheme="majorBidi" w:cstheme="majorBidi"/>
                <w:sz w:val="28"/>
              </w:rPr>
              <w:t>0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F201B" w:rsidRPr="00657820" w14:paraId="28F2F68A" w14:textId="77777777" w:rsidTr="00287620">
        <w:trPr>
          <w:trHeight w:val="132"/>
        </w:trPr>
        <w:tc>
          <w:tcPr>
            <w:tcW w:w="3240" w:type="dxa"/>
            <w:gridSpan w:val="3"/>
          </w:tcPr>
          <w:p w14:paraId="4E276358" w14:textId="77777777" w:rsidR="004F201B" w:rsidRPr="00657820" w:rsidRDefault="004F201B" w:rsidP="004F201B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gridSpan w:val="2"/>
            <w:vAlign w:val="bottom"/>
          </w:tcPr>
          <w:p w14:paraId="581B10B1" w14:textId="4CA27B8C" w:rsidR="004F201B" w:rsidRPr="00657820" w:rsidRDefault="004F201B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(3,506)</w:t>
            </w:r>
          </w:p>
        </w:tc>
        <w:tc>
          <w:tcPr>
            <w:tcW w:w="81" w:type="dxa"/>
          </w:tcPr>
          <w:p w14:paraId="215C3B75" w14:textId="77777777" w:rsidR="004F201B" w:rsidRPr="00657820" w:rsidRDefault="004F201B" w:rsidP="004F201B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A61B338" w14:textId="60AA42F1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2562A1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459AEC" w14:textId="16FD1ABF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5520CE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D86D36" w14:textId="68FAB2F5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0E25316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A3BC0" w14:textId="2A636466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(3,506)</w:t>
            </w:r>
          </w:p>
        </w:tc>
      </w:tr>
      <w:tr w:rsidR="004F201B" w:rsidRPr="00657820" w14:paraId="6716EA68" w14:textId="77777777" w:rsidTr="000E5949">
        <w:trPr>
          <w:trHeight w:val="132"/>
        </w:trPr>
        <w:tc>
          <w:tcPr>
            <w:tcW w:w="3240" w:type="dxa"/>
            <w:gridSpan w:val="3"/>
          </w:tcPr>
          <w:p w14:paraId="0BE8D20B" w14:textId="77777777" w:rsidR="004F201B" w:rsidRPr="00657820" w:rsidRDefault="004F201B" w:rsidP="00287620">
            <w:pPr>
              <w:ind w:left="356" w:hanging="349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DCEB587" w14:textId="622F3074" w:rsidR="004F201B" w:rsidRPr="00657820" w:rsidRDefault="004F201B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(2,489)</w:t>
            </w:r>
          </w:p>
        </w:tc>
        <w:tc>
          <w:tcPr>
            <w:tcW w:w="81" w:type="dxa"/>
          </w:tcPr>
          <w:p w14:paraId="7E16EB75" w14:textId="77777777" w:rsidR="004F201B" w:rsidRPr="00657820" w:rsidRDefault="004F201B" w:rsidP="004F201B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3EB9A" w14:textId="32692B75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8255C7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17D2D" w14:textId="38B77B4B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Pr="00A93528">
              <w:rPr>
                <w:rFonts w:asciiTheme="majorBidi" w:hAnsiTheme="majorBidi" w:cstheme="majorBidi"/>
                <w:sz w:val="28"/>
              </w:rPr>
              <w:t>73</w:t>
            </w:r>
            <w:r w:rsidR="0029043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CBDE93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265BDC" w14:textId="43DD057D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69ED214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E03DD" w14:textId="36CF1D5F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75</w:t>
            </w:r>
            <w:r w:rsidR="00290432">
              <w:rPr>
                <w:rFonts w:asciiTheme="majorBidi" w:hAnsiTheme="majorBidi" w:cstheme="majorBidi"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F201B" w:rsidRPr="00657820" w14:paraId="240F0299" w14:textId="77777777" w:rsidTr="000E5949">
        <w:trPr>
          <w:trHeight w:val="132"/>
        </w:trPr>
        <w:tc>
          <w:tcPr>
            <w:tcW w:w="3240" w:type="dxa"/>
            <w:gridSpan w:val="3"/>
          </w:tcPr>
          <w:p w14:paraId="752B8FAA" w14:textId="77777777" w:rsidR="004F201B" w:rsidRPr="00657820" w:rsidRDefault="004F201B" w:rsidP="004F201B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5E93" w14:textId="6345C920" w:rsidR="004F201B" w:rsidRPr="00657820" w:rsidRDefault="004F201B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(27,760)</w:t>
            </w:r>
          </w:p>
        </w:tc>
        <w:tc>
          <w:tcPr>
            <w:tcW w:w="81" w:type="dxa"/>
          </w:tcPr>
          <w:p w14:paraId="04C003F3" w14:textId="77777777" w:rsidR="004F201B" w:rsidRPr="00657820" w:rsidRDefault="004F201B" w:rsidP="004F201B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2CE2" w14:textId="681D66F8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 w:rsidR="00E6638A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1ACF5C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206E4" w14:textId="4541F7E5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20,</w:t>
            </w:r>
            <w:r w:rsidRPr="00A93528"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  <w:r w:rsidR="0029043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1F2613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4B186" w14:textId="6D6EE6BC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C1B16A8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0EE9F" w14:textId="79052EB2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(7,533)</w:t>
            </w:r>
          </w:p>
        </w:tc>
      </w:tr>
      <w:tr w:rsidR="0096543E" w:rsidRPr="00657820" w14:paraId="28D43C4C" w14:textId="77777777" w:rsidTr="004D499F">
        <w:trPr>
          <w:trHeight w:val="132"/>
        </w:trPr>
        <w:tc>
          <w:tcPr>
            <w:tcW w:w="3240" w:type="dxa"/>
            <w:gridSpan w:val="3"/>
          </w:tcPr>
          <w:p w14:paraId="5AAF7319" w14:textId="4B477378" w:rsidR="0096543E" w:rsidRPr="002306A6" w:rsidRDefault="0096543E" w:rsidP="004F201B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ที่ดิน</w:t>
            </w:r>
            <w:r w:rsidRPr="002306A6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อาคารและอุปกรณ์</w:t>
            </w:r>
            <w:r w:rsidR="002306A6" w:rsidRPr="002306A6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="002306A6" w:rsidRPr="002306A6">
              <w:rPr>
                <w:rFonts w:asciiTheme="majorBidi" w:hAnsi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7DF780D" w14:textId="3D5D735A" w:rsidR="0096543E" w:rsidRPr="004833CE" w:rsidRDefault="002306A6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833CE">
              <w:rPr>
                <w:rFonts w:asciiTheme="majorBidi" w:hAnsiTheme="majorBidi" w:cstheme="majorBidi" w:hint="eastAsia"/>
                <w:b/>
                <w:bCs/>
                <w:sz w:val="28"/>
              </w:rPr>
              <w:t>302</w:t>
            </w:r>
          </w:p>
        </w:tc>
        <w:tc>
          <w:tcPr>
            <w:tcW w:w="81" w:type="dxa"/>
          </w:tcPr>
          <w:p w14:paraId="730D48C3" w14:textId="77777777" w:rsidR="0096543E" w:rsidRPr="004833CE" w:rsidRDefault="0096543E" w:rsidP="004F201B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D49F6" w14:textId="77777777" w:rsidR="0096543E" w:rsidRPr="004833CE" w:rsidRDefault="0096543E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FB5C94" w14:textId="77777777" w:rsidR="0096543E" w:rsidRPr="004833CE" w:rsidRDefault="0096543E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B570E" w14:textId="77777777" w:rsidR="0096543E" w:rsidRPr="004833CE" w:rsidRDefault="0096543E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E7A442" w14:textId="77777777" w:rsidR="0096543E" w:rsidRPr="004833CE" w:rsidRDefault="0096543E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5283B" w14:textId="77777777" w:rsidR="0096543E" w:rsidRPr="004833CE" w:rsidRDefault="0096543E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035385F" w14:textId="77777777" w:rsidR="0096543E" w:rsidRPr="004833CE" w:rsidRDefault="0096543E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085A7" w14:textId="5EE89BE8" w:rsidR="0096543E" w:rsidRPr="004833CE" w:rsidRDefault="00A35C8E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171</w:t>
            </w:r>
          </w:p>
        </w:tc>
      </w:tr>
      <w:tr w:rsidR="00724BA4" w:rsidRPr="00657820" w14:paraId="2F26E61D" w14:textId="77777777" w:rsidTr="004D499F">
        <w:trPr>
          <w:trHeight w:val="132"/>
        </w:trPr>
        <w:tc>
          <w:tcPr>
            <w:tcW w:w="3240" w:type="dxa"/>
            <w:gridSpan w:val="3"/>
          </w:tcPr>
          <w:p w14:paraId="0AF68BF0" w14:textId="4D19523F" w:rsidR="00724BA4" w:rsidRPr="00522F54" w:rsidRDefault="00522F54" w:rsidP="004F201B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22F54">
              <w:rPr>
                <w:rFonts w:asciiTheme="majorBidi" w:hAnsiTheme="majorBidi" w:cstheme="majorBidi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gridSpan w:val="2"/>
            <w:vAlign w:val="bottom"/>
          </w:tcPr>
          <w:p w14:paraId="2F633C2C" w14:textId="1DB16AC3" w:rsidR="00724BA4" w:rsidRPr="00223AAF" w:rsidRDefault="00223AAF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23AA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</w:tcPr>
          <w:p w14:paraId="0D08307D" w14:textId="77777777" w:rsidR="00724BA4" w:rsidRPr="00223AAF" w:rsidRDefault="00724BA4" w:rsidP="004F201B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E38F059" w14:textId="79CA07B2" w:rsidR="00724BA4" w:rsidRPr="00223AAF" w:rsidRDefault="00223AAF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693E01" w14:textId="77777777" w:rsidR="00724BA4" w:rsidRPr="00223AAF" w:rsidRDefault="00724BA4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C84A2" w14:textId="56963EAF" w:rsidR="00724BA4" w:rsidRPr="00223AAF" w:rsidRDefault="00223AAF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F8ED47" w14:textId="77777777" w:rsidR="00724BA4" w:rsidRPr="00223AAF" w:rsidRDefault="00724BA4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B3A000" w14:textId="5CEFA5B3" w:rsidR="00724BA4" w:rsidRPr="00223AAF" w:rsidRDefault="00223AAF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20DE65B" w14:textId="77777777" w:rsidR="00724BA4" w:rsidRPr="00223AAF" w:rsidRDefault="00724BA4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B2066" w14:textId="5DF76BFF" w:rsidR="00724BA4" w:rsidRPr="00223AAF" w:rsidRDefault="00223AAF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  <w:tr w:rsidR="000E5949" w:rsidRPr="00657820" w14:paraId="48C1C804" w14:textId="77777777" w:rsidTr="004D499F">
        <w:trPr>
          <w:trHeight w:val="132"/>
        </w:trPr>
        <w:tc>
          <w:tcPr>
            <w:tcW w:w="3240" w:type="dxa"/>
            <w:gridSpan w:val="3"/>
          </w:tcPr>
          <w:p w14:paraId="44505BFB" w14:textId="26A7E43A" w:rsidR="000E5949" w:rsidRPr="00522F54" w:rsidRDefault="005F3A54" w:rsidP="004F201B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A54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="000F413E" w:rsidRPr="000E1682"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59E58340" w14:textId="4D12C63C" w:rsidR="000E5949" w:rsidRPr="00223AAF" w:rsidRDefault="005F3A54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1" w:type="dxa"/>
          </w:tcPr>
          <w:p w14:paraId="54E90AA3" w14:textId="77777777" w:rsidR="000E5949" w:rsidRPr="00223AAF" w:rsidRDefault="000E5949" w:rsidP="004F201B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E7A2" w14:textId="644BD06C" w:rsidR="000E5949" w:rsidRDefault="005F3A54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47F237" w14:textId="77777777" w:rsidR="000E5949" w:rsidRPr="00223AAF" w:rsidRDefault="000E5949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402F2" w14:textId="4B87BD43" w:rsidR="000E5949" w:rsidRDefault="005F3A54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1C505" w14:textId="77777777" w:rsidR="000E5949" w:rsidRPr="00223AAF" w:rsidRDefault="000E5949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40391F" w14:textId="3174A11C" w:rsidR="000E5949" w:rsidRDefault="005F3A54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2DDC07BF" w14:textId="77777777" w:rsidR="000E5949" w:rsidRPr="00223AAF" w:rsidRDefault="000E5949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E7AD" w14:textId="62558CFB" w:rsidR="000E5949" w:rsidRDefault="005F3A54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F201B" w:rsidRPr="00657820" w14:paraId="6F5F158B" w14:textId="77777777" w:rsidTr="00287620">
        <w:trPr>
          <w:trHeight w:val="132"/>
        </w:trPr>
        <w:tc>
          <w:tcPr>
            <w:tcW w:w="3240" w:type="dxa"/>
            <w:gridSpan w:val="3"/>
            <w:vAlign w:val="bottom"/>
          </w:tcPr>
          <w:p w14:paraId="6EE36595" w14:textId="4790D172" w:rsidR="004F201B" w:rsidRPr="00657820" w:rsidRDefault="00333E31" w:rsidP="004F201B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4F201B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ที่ดิน อาคารและอุปกรณ์</w:t>
            </w:r>
            <w:r w:rsidR="004F201B"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="004F201B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BCFDF4" w14:textId="4B8EEFF2" w:rsidR="004F201B" w:rsidRPr="00657820" w:rsidRDefault="004F201B" w:rsidP="004F201B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 302   </w:t>
            </w:r>
          </w:p>
        </w:tc>
        <w:tc>
          <w:tcPr>
            <w:tcW w:w="81" w:type="dxa"/>
            <w:vAlign w:val="bottom"/>
          </w:tcPr>
          <w:p w14:paraId="01673C68" w14:textId="77777777" w:rsidR="004F201B" w:rsidRPr="00657820" w:rsidRDefault="004F201B" w:rsidP="004F201B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0850F2F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A48120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A822A" w14:textId="77777777" w:rsidR="004F201B" w:rsidRPr="00657820" w:rsidRDefault="004F201B" w:rsidP="004F201B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560616C" w14:textId="77777777" w:rsidR="004F201B" w:rsidRPr="00657820" w:rsidRDefault="004F201B" w:rsidP="004F201B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862FBF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0FE27F1E" w14:textId="77777777" w:rsidR="004F201B" w:rsidRPr="00657820" w:rsidRDefault="004F201B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3555F" w14:textId="359DF7BB" w:rsidR="004F201B" w:rsidRPr="00657820" w:rsidRDefault="00223AAF" w:rsidP="004F201B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298</w:t>
            </w:r>
          </w:p>
        </w:tc>
      </w:tr>
    </w:tbl>
    <w:p w14:paraId="73780D2E" w14:textId="77777777" w:rsidR="008D3719" w:rsidRDefault="008D3719">
      <w:pPr>
        <w:rPr>
          <w:rFonts w:hint="eastAsia"/>
        </w:rPr>
      </w:pPr>
    </w:p>
    <w:p w14:paraId="135695AC" w14:textId="77777777" w:rsidR="008D3719" w:rsidRDefault="008D3719">
      <w:pPr>
        <w:rPr>
          <w:rFonts w:hint="eastAsia"/>
        </w:rPr>
      </w:pPr>
    </w:p>
    <w:p w14:paraId="705A153B" w14:textId="77777777" w:rsidR="008D3719" w:rsidRDefault="008D3719">
      <w:pPr>
        <w:rPr>
          <w:rFonts w:hint="eastAsia"/>
        </w:rPr>
      </w:pPr>
    </w:p>
    <w:p w14:paraId="2A9F2D5A" w14:textId="7E75CB56" w:rsidR="00E970E7" w:rsidRPr="00657820" w:rsidRDefault="00E970E7" w:rsidP="00C5158A">
      <w:pPr>
        <w:spacing w:before="120" w:after="120"/>
        <w:jc w:val="both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</w:p>
    <w:p w14:paraId="08069436" w14:textId="77777777" w:rsidR="00E970E7" w:rsidRPr="00657820" w:rsidRDefault="00E970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br w:type="page"/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1114"/>
        <w:gridCol w:w="503"/>
        <w:gridCol w:w="667"/>
        <w:gridCol w:w="81"/>
        <w:gridCol w:w="1089"/>
        <w:gridCol w:w="90"/>
        <w:gridCol w:w="1080"/>
        <w:gridCol w:w="90"/>
        <w:gridCol w:w="1080"/>
        <w:gridCol w:w="90"/>
        <w:gridCol w:w="1170"/>
      </w:tblGrid>
      <w:tr w:rsidR="00883E89" w:rsidRPr="00657820" w14:paraId="6665FA28" w14:textId="77777777" w:rsidTr="00E970E7">
        <w:trPr>
          <w:trHeight w:val="171"/>
        </w:trPr>
        <w:tc>
          <w:tcPr>
            <w:tcW w:w="1077" w:type="dxa"/>
          </w:tcPr>
          <w:p w14:paraId="32B34F18" w14:textId="77777777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</w:tcPr>
          <w:p w14:paraId="23EE2928" w14:textId="77777777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7" w:type="dxa"/>
            <w:gridSpan w:val="2"/>
          </w:tcPr>
          <w:p w14:paraId="02ADAA6B" w14:textId="77777777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7" w:type="dxa"/>
          </w:tcPr>
          <w:p w14:paraId="5B6F77E7" w14:textId="77777777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0" w:type="dxa"/>
            <w:gridSpan w:val="8"/>
          </w:tcPr>
          <w:p w14:paraId="5E57B920" w14:textId="3BFAB7F3" w:rsidR="00883E89" w:rsidRPr="00657820" w:rsidRDefault="00883E89" w:rsidP="002075C2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83E89" w:rsidRPr="00657820" w14:paraId="0004FDB3" w14:textId="77777777" w:rsidTr="00E970E7">
        <w:trPr>
          <w:trHeight w:val="132"/>
        </w:trPr>
        <w:tc>
          <w:tcPr>
            <w:tcW w:w="3240" w:type="dxa"/>
            <w:gridSpan w:val="3"/>
          </w:tcPr>
          <w:p w14:paraId="713AC232" w14:textId="77777777" w:rsidR="00883E89" w:rsidRPr="00657820" w:rsidRDefault="00883E89" w:rsidP="002075C2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40" w:type="dxa"/>
            <w:gridSpan w:val="10"/>
            <w:tcBorders>
              <w:bottom w:val="single" w:sz="4" w:space="0" w:color="auto"/>
            </w:tcBorders>
          </w:tcPr>
          <w:p w14:paraId="7638E70E" w14:textId="4EC86E1F" w:rsidR="00883E89" w:rsidRPr="00657820" w:rsidRDefault="00883E89" w:rsidP="002075C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83E89" w:rsidRPr="00657820" w14:paraId="219EF2FF" w14:textId="77777777" w:rsidTr="00E970E7">
        <w:trPr>
          <w:trHeight w:val="132"/>
        </w:trPr>
        <w:tc>
          <w:tcPr>
            <w:tcW w:w="3240" w:type="dxa"/>
            <w:gridSpan w:val="3"/>
          </w:tcPr>
          <w:p w14:paraId="5A856802" w14:textId="77777777" w:rsidR="00883E89" w:rsidRPr="00657820" w:rsidRDefault="00883E89" w:rsidP="002075C2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AF40678" w14:textId="75BF0DE0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057CA4EC" w14:textId="146871C6" w:rsidR="00883E89" w:rsidRPr="00657820" w:rsidRDefault="00883E89" w:rsidP="00EA091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EA09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B03F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1" w:type="dxa"/>
            <w:vAlign w:val="bottom"/>
          </w:tcPr>
          <w:p w14:paraId="19CFA2E4" w14:textId="77777777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298D558" w14:textId="77777777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7C3D75E5" w14:textId="77777777" w:rsidR="00883E89" w:rsidRPr="00657820" w:rsidRDefault="00883E89" w:rsidP="005E62F9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E0C5BB" w14:textId="77777777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90" w:type="dxa"/>
            <w:vAlign w:val="bottom"/>
          </w:tcPr>
          <w:p w14:paraId="360E745F" w14:textId="77777777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E7BA" w14:textId="16C27898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63932764" w14:textId="56D90FE0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90" w:type="dxa"/>
            <w:vAlign w:val="bottom"/>
          </w:tcPr>
          <w:p w14:paraId="1F5B2117" w14:textId="77777777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112934" w14:textId="1467E162" w:rsidR="00883E89" w:rsidRPr="00657820" w:rsidRDefault="00883E89" w:rsidP="005E62F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034C4FD3" w14:textId="6188CA4B" w:rsidR="00883E89" w:rsidRPr="00657820" w:rsidRDefault="00883E89" w:rsidP="00EA091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EA09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B03F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B03F7" w:rsidRPr="00657820" w14:paraId="119D4770" w14:textId="77777777" w:rsidTr="00E970E7">
        <w:trPr>
          <w:trHeight w:val="132"/>
        </w:trPr>
        <w:tc>
          <w:tcPr>
            <w:tcW w:w="3240" w:type="dxa"/>
            <w:gridSpan w:val="3"/>
          </w:tcPr>
          <w:p w14:paraId="69DCF3F5" w14:textId="38ECA48A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C87EE3F" w14:textId="77777777" w:rsidR="00BB03F7" w:rsidRPr="00657820" w:rsidRDefault="00BB03F7" w:rsidP="00BB03F7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</w:tcPr>
          <w:p w14:paraId="65CBC478" w14:textId="77777777" w:rsidR="00BB03F7" w:rsidRPr="00657820" w:rsidRDefault="00BB03F7" w:rsidP="00BB03F7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37EEF95F" w14:textId="77777777" w:rsidR="00BB03F7" w:rsidRPr="00657820" w:rsidRDefault="00BB03F7" w:rsidP="00BB03F7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5E18CFF" w14:textId="77777777" w:rsidR="00BB03F7" w:rsidRPr="00657820" w:rsidRDefault="00BB03F7" w:rsidP="00BB03F7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18EB0A86" w14:textId="77777777" w:rsidR="00BB03F7" w:rsidRPr="00657820" w:rsidRDefault="00BB03F7" w:rsidP="00BB03F7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BFF8223" w14:textId="77777777" w:rsidR="00BB03F7" w:rsidRPr="00657820" w:rsidRDefault="00BB03F7" w:rsidP="00BB03F7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3028D1" w14:textId="77777777" w:rsidR="00BB03F7" w:rsidRPr="00657820" w:rsidRDefault="00BB03F7" w:rsidP="00BB03F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69ACB4B" w14:textId="77777777" w:rsidR="00BB03F7" w:rsidRPr="00657820" w:rsidRDefault="00BB03F7" w:rsidP="00BB03F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B75CF45" w14:textId="77777777" w:rsidR="00BB03F7" w:rsidRPr="00657820" w:rsidRDefault="00BB03F7" w:rsidP="00BB03F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B03F7" w:rsidRPr="00657820" w14:paraId="5F1CA471" w14:textId="77777777" w:rsidTr="00E970E7">
        <w:trPr>
          <w:trHeight w:val="132"/>
        </w:trPr>
        <w:tc>
          <w:tcPr>
            <w:tcW w:w="3240" w:type="dxa"/>
            <w:gridSpan w:val="3"/>
          </w:tcPr>
          <w:p w14:paraId="59CA3E18" w14:textId="2FBE99FF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170" w:type="dxa"/>
            <w:gridSpan w:val="2"/>
            <w:vAlign w:val="bottom"/>
          </w:tcPr>
          <w:p w14:paraId="3EBD1794" w14:textId="6B454F63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130,900</w:t>
            </w:r>
          </w:p>
        </w:tc>
        <w:tc>
          <w:tcPr>
            <w:tcW w:w="81" w:type="dxa"/>
          </w:tcPr>
          <w:p w14:paraId="773E6214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A1BEF14" w14:textId="69A12029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AFB28C" w14:textId="77777777" w:rsidR="00BB03F7" w:rsidRPr="00657820" w:rsidRDefault="00BB03F7" w:rsidP="00BB03F7">
            <w:pPr>
              <w:ind w:left="-198" w:right="93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618E5B" w14:textId="0C464606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(130,900)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9F2FAB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3DF4A1A4" w14:textId="35B84666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CE9E758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5D01D8" w14:textId="12E2091C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03F7" w:rsidRPr="00657820" w14:paraId="0A7FFE71" w14:textId="77777777" w:rsidTr="00E970E7">
        <w:trPr>
          <w:trHeight w:val="132"/>
        </w:trPr>
        <w:tc>
          <w:tcPr>
            <w:tcW w:w="3240" w:type="dxa"/>
            <w:gridSpan w:val="3"/>
          </w:tcPr>
          <w:p w14:paraId="68DD6F3F" w14:textId="6016D4F0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gridSpan w:val="2"/>
            <w:vAlign w:val="bottom"/>
          </w:tcPr>
          <w:p w14:paraId="1201A8D1" w14:textId="3470F182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212,958</w:t>
            </w:r>
          </w:p>
        </w:tc>
        <w:tc>
          <w:tcPr>
            <w:tcW w:w="81" w:type="dxa"/>
          </w:tcPr>
          <w:p w14:paraId="64B6271A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3586C29" w14:textId="1DBC123C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A405B" w14:textId="77777777" w:rsidR="00BB03F7" w:rsidRPr="00657820" w:rsidRDefault="00BB03F7" w:rsidP="00BB03F7">
            <w:pPr>
              <w:ind w:left="-198" w:right="93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C3A646" w14:textId="49A8C44F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(212,958)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CE7C49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F82D77C" w14:textId="48440A3C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9917728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94FB78" w14:textId="1F05B14D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03F7" w:rsidRPr="00657820" w14:paraId="46245C61" w14:textId="77777777" w:rsidTr="002D620B">
        <w:trPr>
          <w:trHeight w:val="132"/>
        </w:trPr>
        <w:tc>
          <w:tcPr>
            <w:tcW w:w="3240" w:type="dxa"/>
            <w:gridSpan w:val="3"/>
          </w:tcPr>
          <w:p w14:paraId="6B50F257" w14:textId="2EF8F795" w:rsidR="00BB03F7" w:rsidRPr="00657820" w:rsidRDefault="00BB03F7" w:rsidP="002D620B">
            <w:pPr>
              <w:ind w:left="351" w:hanging="344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70" w:type="dxa"/>
            <w:gridSpan w:val="2"/>
            <w:vAlign w:val="bottom"/>
          </w:tcPr>
          <w:p w14:paraId="1B6DE3C7" w14:textId="26151F71" w:rsidR="00BB03F7" w:rsidRPr="00657820" w:rsidRDefault="00BB03F7" w:rsidP="00BB03F7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28,925</w:t>
            </w:r>
          </w:p>
        </w:tc>
        <w:tc>
          <w:tcPr>
            <w:tcW w:w="81" w:type="dxa"/>
          </w:tcPr>
          <w:p w14:paraId="61C7F99F" w14:textId="77777777" w:rsidR="00BB03F7" w:rsidRPr="00657820" w:rsidRDefault="00BB03F7" w:rsidP="00BB03F7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468EAF0" w14:textId="00067D0E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099908" w14:textId="77777777" w:rsidR="00BB03F7" w:rsidRPr="00657820" w:rsidRDefault="00BB03F7" w:rsidP="00BB03F7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0A950" w14:textId="35C3D49F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(7,044)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AC40FF" w14:textId="77777777" w:rsidR="00BB03F7" w:rsidRPr="00657820" w:rsidRDefault="00BB03F7" w:rsidP="00BB03F7">
            <w:pPr>
              <w:ind w:left="-72"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4655CC" w14:textId="5FEF249E" w:rsidR="00BB03F7" w:rsidRPr="00657820" w:rsidRDefault="00BB03F7" w:rsidP="002D620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65640CF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012CE7" w14:textId="1F96E684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21,941</w:t>
            </w:r>
          </w:p>
        </w:tc>
      </w:tr>
      <w:tr w:rsidR="00BB03F7" w:rsidRPr="00657820" w14:paraId="796B5A57" w14:textId="77777777" w:rsidTr="00E970E7">
        <w:trPr>
          <w:trHeight w:val="132"/>
        </w:trPr>
        <w:tc>
          <w:tcPr>
            <w:tcW w:w="3240" w:type="dxa"/>
            <w:gridSpan w:val="3"/>
          </w:tcPr>
          <w:p w14:paraId="7BF8D37F" w14:textId="19ADB907" w:rsidR="00BB03F7" w:rsidRPr="00657820" w:rsidRDefault="00BB03F7" w:rsidP="002831AE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  <w:gridSpan w:val="2"/>
            <w:vAlign w:val="bottom"/>
          </w:tcPr>
          <w:p w14:paraId="13D69C4F" w14:textId="6FA962E5" w:rsidR="00BB03F7" w:rsidRPr="00657820" w:rsidRDefault="00BB03F7" w:rsidP="00BB03F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875</w:t>
            </w:r>
          </w:p>
        </w:tc>
        <w:tc>
          <w:tcPr>
            <w:tcW w:w="81" w:type="dxa"/>
          </w:tcPr>
          <w:p w14:paraId="2B374F34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613C1634" w14:textId="558B3764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2CA1AE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3736B" w14:textId="110E0E19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(752)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AF963A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9231E6A" w14:textId="18553CE4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3529F33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2476F" w14:textId="3CB59F39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123</w:t>
            </w:r>
          </w:p>
        </w:tc>
      </w:tr>
      <w:tr w:rsidR="00BB03F7" w:rsidRPr="00657820" w14:paraId="05D7BD14" w14:textId="77777777" w:rsidTr="00E970E7">
        <w:trPr>
          <w:trHeight w:val="132"/>
        </w:trPr>
        <w:tc>
          <w:tcPr>
            <w:tcW w:w="3240" w:type="dxa"/>
            <w:gridSpan w:val="3"/>
          </w:tcPr>
          <w:p w14:paraId="2675C6D3" w14:textId="00D016A1" w:rsidR="00BB03F7" w:rsidRPr="00657820" w:rsidRDefault="00BB03F7" w:rsidP="002831AE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0F595303" w14:textId="1DDF92C2" w:rsidR="00BB03F7" w:rsidRPr="00657820" w:rsidRDefault="00BB03F7" w:rsidP="00BB03F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4,029</w:t>
            </w:r>
          </w:p>
        </w:tc>
        <w:tc>
          <w:tcPr>
            <w:tcW w:w="81" w:type="dxa"/>
          </w:tcPr>
          <w:p w14:paraId="70D26311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43F5D17F" w14:textId="1F99022D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72D5DE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839297" w14:textId="18234961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(522)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9BAF1A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1996936" w14:textId="76D3580C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566249F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979FBB" w14:textId="1A4E811E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3,507</w:t>
            </w:r>
          </w:p>
        </w:tc>
      </w:tr>
      <w:tr w:rsidR="00BB03F7" w:rsidRPr="00657820" w14:paraId="1C2E6ED3" w14:textId="77777777" w:rsidTr="006E6127">
        <w:trPr>
          <w:trHeight w:val="132"/>
        </w:trPr>
        <w:tc>
          <w:tcPr>
            <w:tcW w:w="3240" w:type="dxa"/>
            <w:gridSpan w:val="3"/>
          </w:tcPr>
          <w:p w14:paraId="407D4A35" w14:textId="5D2A5F11" w:rsidR="00BB03F7" w:rsidRPr="00657820" w:rsidRDefault="00BB03F7" w:rsidP="002D620B">
            <w:pPr>
              <w:ind w:left="351" w:hanging="344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70" w:type="dxa"/>
            <w:gridSpan w:val="2"/>
            <w:vAlign w:val="bottom"/>
          </w:tcPr>
          <w:p w14:paraId="2194B7F6" w14:textId="0A4A97F2" w:rsidR="00BB03F7" w:rsidRPr="00657820" w:rsidRDefault="00BB03F7" w:rsidP="00BB03F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2,505</w:t>
            </w:r>
          </w:p>
        </w:tc>
        <w:tc>
          <w:tcPr>
            <w:tcW w:w="81" w:type="dxa"/>
          </w:tcPr>
          <w:p w14:paraId="616210A3" w14:textId="77777777" w:rsidR="00BB03F7" w:rsidRPr="00657820" w:rsidRDefault="00BB03F7" w:rsidP="00BB03F7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7443CD" w14:textId="0F087E99" w:rsidR="00BB03F7" w:rsidRPr="00657820" w:rsidRDefault="00BB03F7" w:rsidP="006E612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59B9A8" w14:textId="77777777" w:rsidR="00BB03F7" w:rsidRPr="00657820" w:rsidRDefault="00BB03F7" w:rsidP="006E612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445FD" w14:textId="58467D36" w:rsidR="00BB03F7" w:rsidRPr="00657820" w:rsidRDefault="00BB03F7" w:rsidP="006E612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6DBA39" w14:textId="77777777" w:rsidR="00BB03F7" w:rsidRPr="00657820" w:rsidRDefault="00BB03F7" w:rsidP="006E612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8E0934" w14:textId="2BEFD75B" w:rsidR="00BB03F7" w:rsidRPr="00657820" w:rsidRDefault="00BB03F7" w:rsidP="006E612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403EA54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17B92" w14:textId="5A7DD888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2,491</w:t>
            </w:r>
          </w:p>
        </w:tc>
      </w:tr>
      <w:tr w:rsidR="00BB03F7" w:rsidRPr="00657820" w14:paraId="5D4307CD" w14:textId="77777777" w:rsidTr="00E970E7">
        <w:trPr>
          <w:trHeight w:val="132"/>
        </w:trPr>
        <w:tc>
          <w:tcPr>
            <w:tcW w:w="3240" w:type="dxa"/>
            <w:gridSpan w:val="3"/>
          </w:tcPr>
          <w:p w14:paraId="3C5E65E0" w14:textId="0159B343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71852" w14:textId="285374A0" w:rsidR="00BB03F7" w:rsidRPr="00657820" w:rsidRDefault="00BB03F7" w:rsidP="00BB03F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380,192</w:t>
            </w:r>
          </w:p>
        </w:tc>
        <w:tc>
          <w:tcPr>
            <w:tcW w:w="81" w:type="dxa"/>
          </w:tcPr>
          <w:p w14:paraId="4FECC260" w14:textId="77777777" w:rsidR="00BB03F7" w:rsidRPr="00657820" w:rsidRDefault="00BB03F7" w:rsidP="00BB03F7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0B96A" w14:textId="40005C8F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F5E0C9" w14:textId="77777777" w:rsidR="00BB03F7" w:rsidRPr="00657820" w:rsidRDefault="00BB03F7" w:rsidP="00BB03F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D7196" w14:textId="35DB985E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(352,190)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BB56EA" w14:textId="77777777" w:rsidR="00BB03F7" w:rsidRPr="00657820" w:rsidRDefault="00BB03F7" w:rsidP="00BB03F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023D87" w14:textId="3FD95778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52FF3ACF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FFE14" w14:textId="06793EE6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28,062</w:t>
            </w:r>
          </w:p>
        </w:tc>
      </w:tr>
      <w:tr w:rsidR="00BB03F7" w:rsidRPr="00657820" w14:paraId="1A530D6F" w14:textId="77777777" w:rsidTr="00E970E7">
        <w:trPr>
          <w:trHeight w:val="132"/>
        </w:trPr>
        <w:tc>
          <w:tcPr>
            <w:tcW w:w="3240" w:type="dxa"/>
            <w:gridSpan w:val="3"/>
          </w:tcPr>
          <w:p w14:paraId="6F8F28B3" w14:textId="5772FB97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170" w:type="dxa"/>
            <w:gridSpan w:val="2"/>
            <w:vAlign w:val="bottom"/>
          </w:tcPr>
          <w:p w14:paraId="62194413" w14:textId="77777777" w:rsidR="00BB03F7" w:rsidRPr="00657820" w:rsidRDefault="00BB03F7" w:rsidP="00BB03F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</w:tcPr>
          <w:p w14:paraId="7E558037" w14:textId="77777777" w:rsidR="00BB03F7" w:rsidRPr="00657820" w:rsidRDefault="00BB03F7" w:rsidP="00BB03F7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E16F1FD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4E7F0E" w14:textId="77777777" w:rsidR="00BB03F7" w:rsidRPr="00657820" w:rsidRDefault="00BB03F7" w:rsidP="00BB03F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D1793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2E33ED" w14:textId="77777777" w:rsidR="00BB03F7" w:rsidRPr="00657820" w:rsidRDefault="00BB03F7" w:rsidP="00BB03F7">
            <w:pPr>
              <w:ind w:left="-288" w:right="93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AD68E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F55B5B0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28124F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B03F7" w:rsidRPr="00657820" w14:paraId="463A3F7F" w14:textId="77777777" w:rsidTr="00E970E7">
        <w:trPr>
          <w:trHeight w:val="132"/>
        </w:trPr>
        <w:tc>
          <w:tcPr>
            <w:tcW w:w="3240" w:type="dxa"/>
            <w:gridSpan w:val="3"/>
          </w:tcPr>
          <w:p w14:paraId="7F371FA8" w14:textId="10EA333B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gridSpan w:val="2"/>
            <w:vAlign w:val="bottom"/>
          </w:tcPr>
          <w:p w14:paraId="00C6630D" w14:textId="6135E73F" w:rsidR="00BB03F7" w:rsidRPr="00657820" w:rsidRDefault="00BB03F7" w:rsidP="00BB03F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(174,050)</w:t>
            </w:r>
          </w:p>
        </w:tc>
        <w:tc>
          <w:tcPr>
            <w:tcW w:w="81" w:type="dxa"/>
          </w:tcPr>
          <w:p w14:paraId="55D2964E" w14:textId="77777777" w:rsidR="00BB03F7" w:rsidRPr="00657820" w:rsidRDefault="00BB03F7" w:rsidP="00BB03F7">
            <w:pPr>
              <w:tabs>
                <w:tab w:val="decimal" w:pos="1062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56E1F27" w14:textId="3AA7A065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(2,952)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AE0DA8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4ED4DA" w14:textId="4B61D43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177,002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487B8C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72B88738" w14:textId="285F5B4A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C28559F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698C5B" w14:textId="7E154A0D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03F7" w:rsidRPr="00657820" w14:paraId="106FCD89" w14:textId="77777777" w:rsidTr="002D620B">
        <w:trPr>
          <w:trHeight w:val="132"/>
        </w:trPr>
        <w:tc>
          <w:tcPr>
            <w:tcW w:w="3240" w:type="dxa"/>
            <w:gridSpan w:val="3"/>
          </w:tcPr>
          <w:p w14:paraId="43A2CD11" w14:textId="142E167C" w:rsidR="00BB03F7" w:rsidRPr="00657820" w:rsidRDefault="00BB03F7" w:rsidP="00C2650F">
            <w:pPr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อุปกรณ์คอมพิวเตอร์และเครื่องใช้สำนักงาน</w:t>
            </w:r>
          </w:p>
        </w:tc>
        <w:tc>
          <w:tcPr>
            <w:tcW w:w="1170" w:type="dxa"/>
            <w:gridSpan w:val="2"/>
            <w:vAlign w:val="bottom"/>
          </w:tcPr>
          <w:p w14:paraId="57A1EE86" w14:textId="64C61B64" w:rsidR="00BB03F7" w:rsidRPr="00657820" w:rsidRDefault="00BB03F7" w:rsidP="00BB03F7">
            <w:pPr>
              <w:tabs>
                <w:tab w:val="decimal" w:pos="108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(27,779)</w:t>
            </w:r>
          </w:p>
        </w:tc>
        <w:tc>
          <w:tcPr>
            <w:tcW w:w="81" w:type="dxa"/>
          </w:tcPr>
          <w:p w14:paraId="7A48735A" w14:textId="77777777" w:rsidR="00BB03F7" w:rsidRPr="00657820" w:rsidRDefault="00BB03F7" w:rsidP="00BB03F7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AC42258" w14:textId="1DE6C35B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(856)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667558" w14:textId="77777777" w:rsidR="00BB03F7" w:rsidRPr="00657820" w:rsidRDefault="00BB03F7" w:rsidP="00BB03F7">
            <w:pPr>
              <w:ind w:left="712" w:right="93" w:hanging="38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06FAF" w14:textId="31211801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6,975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967B0" w14:textId="77777777" w:rsidR="00BB03F7" w:rsidRPr="00657820" w:rsidRDefault="00BB03F7" w:rsidP="00BB03F7">
            <w:pPr>
              <w:ind w:left="712" w:right="93" w:hanging="38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CBAB72" w14:textId="443FAE8F" w:rsidR="00BB03F7" w:rsidRPr="00657820" w:rsidRDefault="00BB03F7" w:rsidP="002D620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47D0C74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3A863" w14:textId="76347BDB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(21,660)</w:t>
            </w:r>
          </w:p>
        </w:tc>
      </w:tr>
      <w:tr w:rsidR="00BB03F7" w:rsidRPr="00657820" w14:paraId="13E5EDF6" w14:textId="77777777" w:rsidTr="00E970E7">
        <w:trPr>
          <w:trHeight w:val="132"/>
        </w:trPr>
        <w:tc>
          <w:tcPr>
            <w:tcW w:w="3240" w:type="dxa"/>
            <w:gridSpan w:val="3"/>
          </w:tcPr>
          <w:p w14:paraId="2C2CC601" w14:textId="1B54251A" w:rsidR="00BB03F7" w:rsidRPr="00657820" w:rsidRDefault="00BB03F7" w:rsidP="002831AE">
            <w:pPr>
              <w:ind w:firstLine="7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  <w:gridSpan w:val="2"/>
            <w:vAlign w:val="bottom"/>
          </w:tcPr>
          <w:p w14:paraId="4CB4E7E8" w14:textId="1A5F63E9" w:rsidR="00BB03F7" w:rsidRPr="00657820" w:rsidRDefault="00BB03F7" w:rsidP="00BB03F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(637)</w:t>
            </w:r>
          </w:p>
        </w:tc>
        <w:tc>
          <w:tcPr>
            <w:tcW w:w="81" w:type="dxa"/>
          </w:tcPr>
          <w:p w14:paraId="53319D6D" w14:textId="77777777" w:rsidR="00BB03F7" w:rsidRPr="00657820" w:rsidRDefault="00BB03F7" w:rsidP="00BB03F7">
            <w:pPr>
              <w:tabs>
                <w:tab w:val="decimal" w:pos="1098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F9B0828" w14:textId="0EDB4940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(171)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94B702" w14:textId="77777777" w:rsidR="00BB03F7" w:rsidRPr="00657820" w:rsidRDefault="00BB03F7" w:rsidP="00BB03F7">
            <w:pPr>
              <w:tabs>
                <w:tab w:val="decimal" w:pos="714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3D7E59" w14:textId="4882766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250621" w14:textId="77777777" w:rsidR="00BB03F7" w:rsidRPr="00657820" w:rsidRDefault="00BB03F7" w:rsidP="00BB03F7">
            <w:pPr>
              <w:tabs>
                <w:tab w:val="decimal" w:pos="714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690C1B" w14:textId="73971FED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3026C22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B25CC" w14:textId="22C3D35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(105)</w:t>
            </w:r>
          </w:p>
        </w:tc>
      </w:tr>
      <w:tr w:rsidR="00BB03F7" w:rsidRPr="00657820" w14:paraId="6751C2E9" w14:textId="77777777" w:rsidTr="00E970E7">
        <w:trPr>
          <w:trHeight w:val="132"/>
        </w:trPr>
        <w:tc>
          <w:tcPr>
            <w:tcW w:w="3240" w:type="dxa"/>
            <w:gridSpan w:val="3"/>
          </w:tcPr>
          <w:p w14:paraId="76E6AA97" w14:textId="156EB838" w:rsidR="00BB03F7" w:rsidRPr="00657820" w:rsidRDefault="00BB03F7" w:rsidP="002831AE">
            <w:pPr>
              <w:ind w:firstLine="7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0A2B53DA" w14:textId="7039581A" w:rsidR="00BB03F7" w:rsidRPr="00657820" w:rsidRDefault="00BB03F7" w:rsidP="00BB03F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(4,017)</w:t>
            </w:r>
          </w:p>
        </w:tc>
        <w:tc>
          <w:tcPr>
            <w:tcW w:w="81" w:type="dxa"/>
          </w:tcPr>
          <w:p w14:paraId="3B3C8260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2706F09" w14:textId="09AA44A5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609FE2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E2856E" w14:textId="0BD2828A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25AF1D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CBBE9CA" w14:textId="1B9BD975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004C6C5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4A4BFC" w14:textId="18034205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(3,506)</w:t>
            </w:r>
          </w:p>
        </w:tc>
      </w:tr>
      <w:tr w:rsidR="00BB03F7" w:rsidRPr="00657820" w14:paraId="06F699D7" w14:textId="77777777" w:rsidTr="002D620B">
        <w:trPr>
          <w:trHeight w:val="132"/>
        </w:trPr>
        <w:tc>
          <w:tcPr>
            <w:tcW w:w="3240" w:type="dxa"/>
            <w:gridSpan w:val="3"/>
          </w:tcPr>
          <w:p w14:paraId="46AF3F9B" w14:textId="6E8685B8" w:rsidR="00BB03F7" w:rsidRPr="00657820" w:rsidRDefault="00BB03F7" w:rsidP="002D620B">
            <w:pPr>
              <w:ind w:left="351" w:hanging="344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70" w:type="dxa"/>
            <w:gridSpan w:val="2"/>
            <w:vAlign w:val="bottom"/>
          </w:tcPr>
          <w:p w14:paraId="4C280AC7" w14:textId="4C9C49A9" w:rsidR="00BB03F7" w:rsidRPr="00657820" w:rsidRDefault="00BB03F7" w:rsidP="00BB03F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(2,500)</w:t>
            </w:r>
          </w:p>
        </w:tc>
        <w:tc>
          <w:tcPr>
            <w:tcW w:w="81" w:type="dxa"/>
          </w:tcPr>
          <w:p w14:paraId="37325C98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1C1C966" w14:textId="24BD7CA2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5824AB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83B36D" w14:textId="362773FD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872773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01523B" w14:textId="785B4EAF" w:rsidR="00BB03F7" w:rsidRPr="00657820" w:rsidRDefault="00BB03F7" w:rsidP="002D620B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ABC40AE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0A233D" w14:textId="6590F22E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(2,489)</w:t>
            </w:r>
          </w:p>
        </w:tc>
      </w:tr>
      <w:tr w:rsidR="00BB03F7" w:rsidRPr="00657820" w14:paraId="7E5FF91A" w14:textId="77777777" w:rsidTr="00E970E7">
        <w:trPr>
          <w:trHeight w:val="132"/>
        </w:trPr>
        <w:tc>
          <w:tcPr>
            <w:tcW w:w="3240" w:type="dxa"/>
            <w:gridSpan w:val="3"/>
          </w:tcPr>
          <w:p w14:paraId="3D78918E" w14:textId="2F0E19FE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4B882" w14:textId="086EDFC7" w:rsidR="00BB03F7" w:rsidRPr="00657820" w:rsidRDefault="00BB03F7" w:rsidP="00BB03F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(208,983)</w:t>
            </w:r>
          </w:p>
        </w:tc>
        <w:tc>
          <w:tcPr>
            <w:tcW w:w="81" w:type="dxa"/>
          </w:tcPr>
          <w:p w14:paraId="79D73322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1A53A" w14:textId="23FC5FE3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(3,993)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EC7F5A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EA55F" w14:textId="61A23E6F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185,216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7AE2C9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5B187B" w14:textId="07E0F0DB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06C6E9E6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7CD69" w14:textId="0CC8CFF4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(27,760)</w:t>
            </w:r>
          </w:p>
        </w:tc>
      </w:tr>
      <w:tr w:rsidR="00BB03F7" w:rsidRPr="00657820" w14:paraId="0BFEDB99" w14:textId="77777777" w:rsidTr="006E6127">
        <w:trPr>
          <w:trHeight w:val="132"/>
        </w:trPr>
        <w:tc>
          <w:tcPr>
            <w:tcW w:w="3240" w:type="dxa"/>
            <w:gridSpan w:val="3"/>
            <w:vAlign w:val="bottom"/>
          </w:tcPr>
          <w:p w14:paraId="42E450FB" w14:textId="69D3048D" w:rsidR="00BB03F7" w:rsidRPr="00657820" w:rsidRDefault="002831AE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รวมที่ดิน อาคารและอุปกรณ์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394CF" w14:textId="1CE6103D" w:rsidR="00BB03F7" w:rsidRPr="00657820" w:rsidRDefault="00BB03F7" w:rsidP="00BB03F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171,209</w:t>
            </w:r>
          </w:p>
        </w:tc>
        <w:tc>
          <w:tcPr>
            <w:tcW w:w="81" w:type="dxa"/>
          </w:tcPr>
          <w:p w14:paraId="4070AB0E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E3C07E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5C7459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E83440" w14:textId="77777777" w:rsidR="00BB03F7" w:rsidRPr="00657820" w:rsidRDefault="00BB03F7" w:rsidP="00BB03F7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2964C0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AE9FF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1BFCA16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8576E" w14:textId="3380A957" w:rsidR="00BB03F7" w:rsidRPr="00657820" w:rsidRDefault="00EA0916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302</w:t>
            </w:r>
          </w:p>
        </w:tc>
      </w:tr>
      <w:tr w:rsidR="00883E89" w:rsidRPr="00657820" w14:paraId="15328CAA" w14:textId="77777777" w:rsidTr="00511469">
        <w:trPr>
          <w:trHeight w:val="132"/>
        </w:trPr>
        <w:tc>
          <w:tcPr>
            <w:tcW w:w="3240" w:type="dxa"/>
            <w:gridSpan w:val="3"/>
          </w:tcPr>
          <w:p w14:paraId="03B9ED8D" w14:textId="77777777" w:rsidR="00883E89" w:rsidRPr="00657820" w:rsidRDefault="00883E89" w:rsidP="00BC287C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0EDAE6BC" w14:textId="77777777" w:rsidR="00883E89" w:rsidRPr="00657820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7ED269B9" w14:textId="77777777" w:rsidR="00883E89" w:rsidRPr="00657820" w:rsidRDefault="00883E89" w:rsidP="002075C2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6252585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1D296C" w14:textId="77777777" w:rsidR="00883E89" w:rsidRPr="00657820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AE05C" w14:textId="77777777" w:rsidR="00883E89" w:rsidRPr="00657820" w:rsidRDefault="00883E89" w:rsidP="002075C2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10E183D" w14:textId="77777777" w:rsidR="00883E89" w:rsidRPr="00657820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4C4CEDF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4144BC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F6C6BA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E6127" w:rsidRPr="00657820" w14:paraId="32B7984D" w14:textId="77777777" w:rsidTr="007948C2">
        <w:trPr>
          <w:trHeight w:val="132"/>
        </w:trPr>
        <w:tc>
          <w:tcPr>
            <w:tcW w:w="4410" w:type="dxa"/>
            <w:gridSpan w:val="5"/>
          </w:tcPr>
          <w:p w14:paraId="3AE2E7C6" w14:textId="65D9C9BF" w:rsidR="006E6127" w:rsidRPr="00657820" w:rsidRDefault="006E6127" w:rsidP="00BF4F4B">
            <w:pPr>
              <w:tabs>
                <w:tab w:val="decimal" w:pos="1098"/>
              </w:tabs>
              <w:ind w:right="9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81" w:type="dxa"/>
            <w:vAlign w:val="bottom"/>
          </w:tcPr>
          <w:p w14:paraId="2DE26E39" w14:textId="77777777" w:rsidR="006E6127" w:rsidRPr="00657820" w:rsidRDefault="006E6127" w:rsidP="002075C2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1EFB08D" w14:textId="77777777" w:rsidR="006E6127" w:rsidRPr="00657820" w:rsidRDefault="006E6127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5507FC" w14:textId="77777777" w:rsidR="006E6127" w:rsidRPr="00657820" w:rsidRDefault="006E6127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202491" w14:textId="77777777" w:rsidR="006E6127" w:rsidRPr="00657820" w:rsidRDefault="006E6127" w:rsidP="002075C2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27963B" w14:textId="77777777" w:rsidR="006E6127" w:rsidRPr="00657820" w:rsidRDefault="006E6127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5BB412D" w14:textId="77777777" w:rsidR="006E6127" w:rsidRPr="00657820" w:rsidRDefault="006E6127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BC06332" w14:textId="77777777" w:rsidR="006E6127" w:rsidRPr="00657820" w:rsidRDefault="006E6127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AA34C8" w14:textId="77777777" w:rsidR="006E6127" w:rsidRPr="00657820" w:rsidRDefault="006E6127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83E89" w:rsidRPr="00657820" w14:paraId="4C3376D5" w14:textId="77777777" w:rsidTr="00E970E7">
        <w:trPr>
          <w:trHeight w:val="132"/>
        </w:trPr>
        <w:tc>
          <w:tcPr>
            <w:tcW w:w="3240" w:type="dxa"/>
            <w:gridSpan w:val="3"/>
          </w:tcPr>
          <w:p w14:paraId="485A8BED" w14:textId="39900E0E" w:rsidR="00883E89" w:rsidRPr="00657820" w:rsidRDefault="00883E89" w:rsidP="00BC287C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B03F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54B6E7A7" w14:textId="77777777" w:rsidR="00883E89" w:rsidRPr="00657820" w:rsidRDefault="00883E89" w:rsidP="002075C2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07E1C25F" w14:textId="77777777" w:rsidR="00883E89" w:rsidRPr="00657820" w:rsidRDefault="00883E89" w:rsidP="002075C2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65B8C7B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28FEB0" w14:textId="77777777" w:rsidR="00883E89" w:rsidRPr="00657820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F5BA9" w14:textId="77777777" w:rsidR="00883E89" w:rsidRPr="00657820" w:rsidRDefault="00883E89" w:rsidP="002075C2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2C454E" w14:textId="77777777" w:rsidR="00883E89" w:rsidRPr="00657820" w:rsidRDefault="00883E89" w:rsidP="002075C2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6B6BD3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11430C2" w14:textId="77777777" w:rsidR="00883E89" w:rsidRPr="00657820" w:rsidRDefault="00883E89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F314F" w14:textId="2742B39E" w:rsidR="00883E89" w:rsidRPr="00657820" w:rsidRDefault="00BE611E" w:rsidP="002075C2">
            <w:pPr>
              <w:ind w:right="9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</w:t>
            </w:r>
            <w:r w:rsidR="00B336E8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BB03F7" w:rsidRPr="00657820" w14:paraId="1B510B41" w14:textId="77777777" w:rsidTr="00E970E7">
        <w:trPr>
          <w:trHeight w:val="132"/>
        </w:trPr>
        <w:tc>
          <w:tcPr>
            <w:tcW w:w="3240" w:type="dxa"/>
            <w:gridSpan w:val="3"/>
          </w:tcPr>
          <w:p w14:paraId="6D62A457" w14:textId="23590AAE" w:rsidR="00BB03F7" w:rsidRPr="00657820" w:rsidRDefault="00BB03F7" w:rsidP="00BB03F7">
            <w:pPr>
              <w:ind w:firstLine="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7C478B13" w14:textId="77777777" w:rsidR="00BB03F7" w:rsidRPr="00657820" w:rsidRDefault="00BB03F7" w:rsidP="00BB03F7">
            <w:pPr>
              <w:tabs>
                <w:tab w:val="decimal" w:pos="1098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vAlign w:val="bottom"/>
          </w:tcPr>
          <w:p w14:paraId="5FAF4047" w14:textId="77777777" w:rsidR="00BB03F7" w:rsidRPr="00657820" w:rsidRDefault="00BB03F7" w:rsidP="00BB03F7">
            <w:pPr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2AD589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4EE29B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581520" w14:textId="77777777" w:rsidR="00BB03F7" w:rsidRPr="00657820" w:rsidRDefault="00BB03F7" w:rsidP="00BB03F7">
            <w:pPr>
              <w:tabs>
                <w:tab w:val="decimal" w:pos="870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A2F24AC" w14:textId="77777777" w:rsidR="00BB03F7" w:rsidRPr="00657820" w:rsidRDefault="00BB03F7" w:rsidP="00BB03F7">
            <w:pPr>
              <w:tabs>
                <w:tab w:val="decimal" w:pos="714"/>
              </w:tabs>
              <w:ind w:left="-28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9EAF3A" w14:textId="2E368ABD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BB52E9D" w14:textId="77777777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A48A0" w14:textId="1637CE5C" w:rsidR="00BB03F7" w:rsidRPr="00657820" w:rsidRDefault="00BB03F7" w:rsidP="00BB03F7">
            <w:pPr>
              <w:ind w:right="93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3,993</w:t>
            </w:r>
          </w:p>
        </w:tc>
      </w:tr>
    </w:tbl>
    <w:p w14:paraId="44C8B0E5" w14:textId="77777777" w:rsidR="00AA50DD" w:rsidRPr="00657820" w:rsidRDefault="00AA50DD" w:rsidP="00C5158A">
      <w:pPr>
        <w:spacing w:before="120" w:after="120"/>
        <w:ind w:left="720" w:right="454"/>
        <w:jc w:val="both"/>
        <w:rPr>
          <w:rFonts w:asciiTheme="majorBidi" w:hAnsiTheme="majorBidi" w:cstheme="majorBidi"/>
          <w:color w:val="000000"/>
          <w:spacing w:val="-2"/>
          <w:sz w:val="28"/>
        </w:rPr>
        <w:sectPr w:rsidR="00AA50DD" w:rsidRPr="00657820" w:rsidSect="008C159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p w14:paraId="6E84C6E7" w14:textId="40FA41DE" w:rsidR="00C5158A" w:rsidRPr="00D35554" w:rsidRDefault="00C5158A" w:rsidP="00AF45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D35554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ณ วันที่ </w:t>
      </w:r>
      <w:r w:rsidRPr="00D35554">
        <w:rPr>
          <w:rFonts w:asciiTheme="majorBidi" w:hAnsiTheme="majorBidi" w:cstheme="majorBidi"/>
          <w:color w:val="000000"/>
          <w:sz w:val="28"/>
        </w:rPr>
        <w:t xml:space="preserve">31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D35554">
        <w:rPr>
          <w:rFonts w:asciiTheme="majorBidi" w:hAnsiTheme="majorBidi" w:cstheme="majorBidi"/>
          <w:color w:val="000000"/>
          <w:sz w:val="28"/>
        </w:rPr>
        <w:t>256</w:t>
      </w:r>
      <w:r w:rsidR="005631E4" w:rsidRPr="00D35554">
        <w:rPr>
          <w:rFonts w:asciiTheme="majorBidi" w:hAnsiTheme="majorBidi" w:cstheme="majorBidi"/>
          <w:color w:val="000000"/>
          <w:sz w:val="28"/>
        </w:rPr>
        <w:t>6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D35554">
        <w:rPr>
          <w:rFonts w:asciiTheme="majorBidi" w:hAnsiTheme="majorBidi" w:cstheme="majorBidi"/>
          <w:color w:val="000000"/>
          <w:sz w:val="28"/>
        </w:rPr>
        <w:t>256</w:t>
      </w:r>
      <w:r w:rsidR="005631E4" w:rsidRPr="00D35554">
        <w:rPr>
          <w:rFonts w:asciiTheme="majorBidi" w:hAnsiTheme="majorBidi" w:cstheme="majorBidi"/>
          <w:color w:val="000000"/>
          <w:sz w:val="28"/>
        </w:rPr>
        <w:t>5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="003319F8" w:rsidRPr="00D35554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D35554">
        <w:rPr>
          <w:rFonts w:asciiTheme="majorBidi" w:hAnsiTheme="majorBidi" w:cstheme="majorBidi"/>
          <w:color w:val="000000"/>
          <w:sz w:val="28"/>
          <w:cs/>
        </w:rPr>
        <w:t>ได้นำที่ดินพร้อมสิ่งปลูกสร้างและเครื่องจักรมูลค่าสุทธิตามบัญชีจำนวนประมาณ</w:t>
      </w:r>
      <w:r w:rsidR="0053031A"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="00030D09" w:rsidRPr="00D35554">
        <w:rPr>
          <w:rFonts w:asciiTheme="majorBidi" w:hAnsiTheme="majorBidi" w:cstheme="majorBidi"/>
          <w:color w:val="000000"/>
          <w:sz w:val="28"/>
        </w:rPr>
        <w:t>12</w:t>
      </w:r>
      <w:r w:rsidR="00DD5ACD" w:rsidRPr="00D35554">
        <w:rPr>
          <w:rFonts w:asciiTheme="majorBidi" w:hAnsiTheme="majorBidi" w:cstheme="majorBidi"/>
          <w:color w:val="000000"/>
          <w:sz w:val="28"/>
        </w:rPr>
        <w:t>0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ล้านบาท และ </w:t>
      </w:r>
      <w:r w:rsidR="005631E4" w:rsidRPr="00D35554">
        <w:rPr>
          <w:rFonts w:asciiTheme="majorBidi" w:hAnsiTheme="majorBidi" w:cstheme="majorBidi"/>
          <w:color w:val="000000"/>
          <w:sz w:val="28"/>
        </w:rPr>
        <w:t>124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  <w:cs/>
        </w:rPr>
        <w:t>ล้านบาท ตามลำดับ โดยเป็นส่วนของงบการเงินเฉพาะกิจการ</w:t>
      </w:r>
      <w:r w:rsidR="00075002" w:rsidRPr="00D35554">
        <w:rPr>
          <w:rFonts w:asciiTheme="majorBidi" w:hAnsiTheme="majorBidi" w:cstheme="majorBidi"/>
          <w:color w:val="000000"/>
          <w:sz w:val="28"/>
          <w:cs/>
        </w:rPr>
        <w:t xml:space="preserve"> ณ วันที่ </w:t>
      </w:r>
      <w:r w:rsidR="00075002" w:rsidRPr="00D35554">
        <w:rPr>
          <w:rFonts w:asciiTheme="majorBidi" w:hAnsiTheme="majorBidi" w:cstheme="majorBidi"/>
          <w:color w:val="000000"/>
          <w:sz w:val="28"/>
        </w:rPr>
        <w:t xml:space="preserve">31 </w:t>
      </w:r>
      <w:r w:rsidR="00075002" w:rsidRPr="00D35554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075002" w:rsidRPr="00D35554">
        <w:rPr>
          <w:rFonts w:asciiTheme="majorBidi" w:hAnsiTheme="majorBidi" w:cstheme="majorBidi"/>
          <w:color w:val="000000"/>
          <w:sz w:val="28"/>
        </w:rPr>
        <w:t>256</w:t>
      </w:r>
      <w:r w:rsidR="005631E4" w:rsidRPr="00D35554">
        <w:rPr>
          <w:rFonts w:asciiTheme="majorBidi" w:hAnsiTheme="majorBidi" w:cstheme="majorBidi"/>
          <w:color w:val="000000"/>
          <w:sz w:val="28"/>
        </w:rPr>
        <w:t>6</w:t>
      </w:r>
      <w:r w:rsidR="00967091" w:rsidRPr="00D35554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="0002745F" w:rsidRPr="00D35554">
        <w:rPr>
          <w:rFonts w:asciiTheme="majorBidi" w:hAnsiTheme="majorBidi" w:cstheme="majorBidi"/>
          <w:color w:val="000000"/>
          <w:sz w:val="28"/>
        </w:rPr>
        <w:t>2565</w:t>
      </w:r>
      <w:r w:rsidR="00D67884"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="00ED247F" w:rsidRPr="00D35554">
        <w:rPr>
          <w:rFonts w:asciiTheme="majorBidi" w:hAnsiTheme="majorBidi" w:cstheme="majorBidi"/>
          <w:color w:val="000000"/>
          <w:sz w:val="28"/>
          <w:cs/>
        </w:rPr>
        <w:t>ไม่มี</w:t>
      </w:r>
      <w:r w:rsidR="001F3C7B" w:rsidRPr="00D35554">
        <w:rPr>
          <w:rFonts w:asciiTheme="majorBidi" w:hAnsiTheme="majorBidi" w:cstheme="majorBidi"/>
          <w:color w:val="000000"/>
          <w:sz w:val="28"/>
          <w:cs/>
        </w:rPr>
        <w:t>มูลค่าสุ</w:t>
      </w:r>
      <w:r w:rsidR="00CB604F" w:rsidRPr="00D35554">
        <w:rPr>
          <w:rFonts w:asciiTheme="majorBidi" w:hAnsiTheme="majorBidi" w:cstheme="majorBidi"/>
          <w:color w:val="000000"/>
          <w:sz w:val="28"/>
          <w:cs/>
        </w:rPr>
        <w:t>ท</w:t>
      </w:r>
      <w:r w:rsidR="001F3C7B" w:rsidRPr="00D35554">
        <w:rPr>
          <w:rFonts w:asciiTheme="majorBidi" w:hAnsiTheme="majorBidi" w:cstheme="majorBidi"/>
          <w:color w:val="000000"/>
          <w:sz w:val="28"/>
          <w:cs/>
        </w:rPr>
        <w:t>ธิตามบัญชี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 เป็นหลักประกันวงเงินสินเชื่อเงินกู้ยืมระยะยาวที่ได้รับจาก</w:t>
      </w:r>
      <w:r w:rsidR="00AF45C6" w:rsidRPr="00D35554">
        <w:rPr>
          <w:rFonts w:asciiTheme="majorBidi" w:hAnsiTheme="majorBidi" w:cstheme="majorBidi"/>
          <w:color w:val="000000"/>
          <w:sz w:val="28"/>
          <w:cs/>
        </w:rPr>
        <w:t>สถาบันการเงิน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D35554">
        <w:rPr>
          <w:rFonts w:asciiTheme="majorBidi" w:hAnsiTheme="majorBidi" w:cstheme="majorBidi"/>
          <w:color w:val="000000"/>
          <w:sz w:val="28"/>
        </w:rPr>
        <w:t xml:space="preserve">    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(ดูหมายเหตุ </w:t>
      </w:r>
      <w:r w:rsidR="003319F8" w:rsidRPr="00D35554">
        <w:rPr>
          <w:rFonts w:asciiTheme="majorBidi" w:hAnsiTheme="majorBidi" w:cstheme="majorBidi"/>
          <w:color w:val="000000"/>
          <w:sz w:val="28"/>
        </w:rPr>
        <w:t>2</w:t>
      </w:r>
      <w:r w:rsidR="00EE1A51" w:rsidRPr="00D35554">
        <w:rPr>
          <w:rFonts w:asciiTheme="majorBidi" w:hAnsiTheme="majorBidi" w:cstheme="majorBidi"/>
          <w:color w:val="000000"/>
          <w:sz w:val="28"/>
        </w:rPr>
        <w:t>5</w:t>
      </w:r>
      <w:r w:rsidRPr="00D35554">
        <w:rPr>
          <w:rFonts w:asciiTheme="majorBidi" w:hAnsiTheme="majorBidi" w:cstheme="majorBidi"/>
          <w:color w:val="000000"/>
          <w:sz w:val="28"/>
        </w:rPr>
        <w:t>)</w:t>
      </w:r>
      <w:r w:rsidR="00AF45C6" w:rsidRPr="00D35554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3319F8" w:rsidRPr="00D35554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D35554">
        <w:rPr>
          <w:rFonts w:asciiTheme="majorBidi" w:hAnsiTheme="majorBidi" w:cstheme="majorBidi"/>
          <w:color w:val="000000"/>
          <w:sz w:val="28"/>
          <w:cs/>
        </w:rPr>
        <w:t>ได้จัดให้มีการประเมินราคาสินทรัพย์โดยผู้ประเมินราคาอิสระในปี</w:t>
      </w:r>
      <w:r w:rsidR="005D57C5" w:rsidRPr="00D35554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</w:rPr>
        <w:t>256</w:t>
      </w:r>
      <w:r w:rsidR="0021379B" w:rsidRPr="00D35554">
        <w:rPr>
          <w:rFonts w:asciiTheme="majorBidi" w:hAnsiTheme="majorBidi" w:cstheme="majorBidi"/>
          <w:color w:val="000000"/>
          <w:sz w:val="28"/>
        </w:rPr>
        <w:t>6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  <w:cs/>
        </w:rPr>
        <w:t>ตามรายกลุ่ม</w:t>
      </w:r>
      <w:r w:rsidR="00D35554">
        <w:rPr>
          <w:rFonts w:asciiTheme="majorBidi" w:hAnsiTheme="majorBidi" w:cstheme="majorBidi"/>
          <w:color w:val="000000"/>
          <w:sz w:val="28"/>
        </w:rPr>
        <w:t xml:space="preserve">   </w:t>
      </w:r>
      <w:r w:rsidRPr="00D35554">
        <w:rPr>
          <w:rFonts w:asciiTheme="majorBidi" w:hAnsiTheme="majorBidi" w:cstheme="majorBidi"/>
          <w:color w:val="000000"/>
          <w:sz w:val="28"/>
          <w:cs/>
        </w:rPr>
        <w:t>ของสินทรัพย์ซึ่งเกณฑ์ที่ใช้ประเมินราคาสินทรัพย์มีดังนี้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76CF81B4" w14:textId="668B673E" w:rsidR="00C5158A" w:rsidRPr="00D35554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D35554">
        <w:rPr>
          <w:rFonts w:asciiTheme="majorBidi" w:hAnsiTheme="majorBidi" w:cstheme="majorBidi"/>
          <w:color w:val="000000"/>
          <w:sz w:val="28"/>
        </w:rPr>
        <w:t xml:space="preserve">- 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ที่ดินประเมินราคาโดยใช้วิธีเปรียบเทียบราคาตลาด </w:t>
      </w:r>
      <w:r w:rsidRPr="00D35554">
        <w:rPr>
          <w:rFonts w:asciiTheme="majorBidi" w:hAnsiTheme="majorBidi" w:cstheme="majorBidi"/>
          <w:color w:val="000000"/>
          <w:sz w:val="28"/>
        </w:rPr>
        <w:t>(Market Appro</w:t>
      </w:r>
      <w:r w:rsidR="00CA0FB8" w:rsidRPr="00D35554">
        <w:rPr>
          <w:rFonts w:asciiTheme="majorBidi" w:hAnsiTheme="majorBidi" w:cstheme="majorBidi"/>
          <w:color w:val="000000"/>
          <w:sz w:val="28"/>
        </w:rPr>
        <w:t>a</w:t>
      </w:r>
      <w:r w:rsidRPr="00D35554">
        <w:rPr>
          <w:rFonts w:asciiTheme="majorBidi" w:hAnsiTheme="majorBidi" w:cstheme="majorBidi"/>
          <w:color w:val="000000"/>
          <w:sz w:val="28"/>
        </w:rPr>
        <w:t>ch)</w:t>
      </w:r>
    </w:p>
    <w:p w14:paraId="11AFC4EA" w14:textId="05A5F5D0" w:rsidR="00C5158A" w:rsidRPr="00D35554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D35554">
        <w:rPr>
          <w:rFonts w:asciiTheme="majorBidi" w:hAnsiTheme="majorBidi" w:cstheme="majorBidi"/>
          <w:color w:val="000000"/>
          <w:sz w:val="28"/>
        </w:rPr>
        <w:t xml:space="preserve">- 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อาคารและส่วนปรับปรุงอาคารประเมินราคาโดยใช้มูลค่าต้นทุน </w:t>
      </w:r>
      <w:r w:rsidRPr="00D35554">
        <w:rPr>
          <w:rFonts w:asciiTheme="majorBidi" w:hAnsiTheme="majorBidi" w:cstheme="majorBidi"/>
          <w:color w:val="000000"/>
          <w:sz w:val="28"/>
        </w:rPr>
        <w:t>(Cost Appro</w:t>
      </w:r>
      <w:r w:rsidR="00CA0FB8" w:rsidRPr="00D35554">
        <w:rPr>
          <w:rFonts w:asciiTheme="majorBidi" w:hAnsiTheme="majorBidi" w:cstheme="majorBidi"/>
          <w:color w:val="000000"/>
          <w:sz w:val="28"/>
        </w:rPr>
        <w:t>a</w:t>
      </w:r>
      <w:r w:rsidRPr="00D35554">
        <w:rPr>
          <w:rFonts w:asciiTheme="majorBidi" w:hAnsiTheme="majorBidi" w:cstheme="majorBidi"/>
          <w:color w:val="000000"/>
          <w:sz w:val="28"/>
        </w:rPr>
        <w:t>ch)</w:t>
      </w:r>
    </w:p>
    <w:p w14:paraId="1F21F57D" w14:textId="15E33138" w:rsidR="00C5158A" w:rsidRPr="00D35554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D35554">
        <w:rPr>
          <w:rFonts w:asciiTheme="majorBidi" w:hAnsiTheme="majorBidi" w:cstheme="majorBidi"/>
          <w:color w:val="000000"/>
          <w:sz w:val="28"/>
          <w:cs/>
        </w:rPr>
        <w:t>หาก</w:t>
      </w:r>
      <w:r w:rsidR="003319F8" w:rsidRPr="00D35554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D35554">
        <w:rPr>
          <w:rFonts w:asciiTheme="majorBidi" w:hAnsiTheme="majorBidi" w:cstheme="majorBidi"/>
          <w:color w:val="000000"/>
          <w:sz w:val="28"/>
          <w:cs/>
        </w:rPr>
        <w:t>แสดงมูลค่าของที่ดิน อาคารและส่วนปรับปรุงอาคารดังกล่าวด้วยวิธีราคาทุน มูลค่าสุทธิตามบัญชี ณ วันที่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31 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D35554">
        <w:rPr>
          <w:rFonts w:asciiTheme="majorBidi" w:hAnsiTheme="majorBidi" w:cstheme="majorBidi"/>
          <w:color w:val="000000"/>
          <w:sz w:val="28"/>
        </w:rPr>
        <w:t>256</w:t>
      </w:r>
      <w:r w:rsidR="005631E4" w:rsidRPr="00D35554">
        <w:rPr>
          <w:rFonts w:asciiTheme="majorBidi" w:hAnsiTheme="majorBidi" w:cstheme="majorBidi"/>
          <w:color w:val="000000"/>
          <w:sz w:val="28"/>
        </w:rPr>
        <w:t>6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</w:t>
      </w:r>
      <w:r w:rsidRPr="00D35554">
        <w:rPr>
          <w:rFonts w:asciiTheme="majorBidi" w:hAnsiTheme="majorBidi" w:cstheme="majorBidi"/>
          <w:color w:val="000000"/>
          <w:sz w:val="28"/>
          <w:cs/>
        </w:rPr>
        <w:t>และ</w:t>
      </w:r>
      <w:r w:rsidRPr="00D35554">
        <w:rPr>
          <w:rFonts w:asciiTheme="majorBidi" w:hAnsiTheme="majorBidi" w:cstheme="majorBidi"/>
          <w:color w:val="000000"/>
          <w:sz w:val="28"/>
        </w:rPr>
        <w:t xml:space="preserve"> 256</w:t>
      </w:r>
      <w:r w:rsidR="005631E4" w:rsidRPr="00D35554">
        <w:rPr>
          <w:rFonts w:asciiTheme="majorBidi" w:hAnsiTheme="majorBidi" w:cstheme="majorBidi"/>
          <w:color w:val="000000"/>
          <w:sz w:val="28"/>
        </w:rPr>
        <w:t>5</w:t>
      </w:r>
      <w:r w:rsidRPr="00D35554">
        <w:rPr>
          <w:rFonts w:asciiTheme="majorBidi" w:hAnsiTheme="majorBidi" w:cstheme="majorBidi"/>
          <w:color w:val="000000"/>
          <w:sz w:val="28"/>
          <w:cs/>
        </w:rPr>
        <w:t xml:space="preserve"> จะเป็นดังนี้ 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270"/>
        <w:gridCol w:w="1260"/>
        <w:gridCol w:w="270"/>
        <w:gridCol w:w="1350"/>
        <w:gridCol w:w="270"/>
        <w:gridCol w:w="1170"/>
      </w:tblGrid>
      <w:tr w:rsidR="00C5158A" w:rsidRPr="00657820" w14:paraId="4CE1F63A" w14:textId="77777777" w:rsidTr="00F0719D">
        <w:tc>
          <w:tcPr>
            <w:tcW w:w="2880" w:type="dxa"/>
          </w:tcPr>
          <w:p w14:paraId="74D383E4" w14:textId="77777777" w:rsidR="00C5158A" w:rsidRPr="00657820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177A69B" w14:textId="77777777" w:rsidR="00C5158A" w:rsidRPr="00657820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163F6DFD" w14:textId="77777777" w:rsidR="00C5158A" w:rsidRPr="00657820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1A6B491F" w14:textId="77777777" w:rsidR="00C5158A" w:rsidRPr="00657820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0E0E54F" w14:textId="77777777" w:rsidR="00C5158A" w:rsidRPr="00657820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6EC9C044" w14:textId="77777777" w:rsidR="00C5158A" w:rsidRPr="00657820" w:rsidRDefault="00C5158A" w:rsidP="000D313F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 xml:space="preserve">: 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)</w:t>
            </w:r>
          </w:p>
        </w:tc>
      </w:tr>
      <w:tr w:rsidR="00C5158A" w:rsidRPr="00657820" w14:paraId="3EC098E2" w14:textId="77777777" w:rsidTr="00F0719D">
        <w:tc>
          <w:tcPr>
            <w:tcW w:w="2880" w:type="dxa"/>
          </w:tcPr>
          <w:p w14:paraId="13AFDCED" w14:textId="77777777" w:rsidR="00C5158A" w:rsidRPr="00657820" w:rsidRDefault="00C5158A" w:rsidP="000D313F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BB1902" w14:textId="77777777" w:rsidR="00C5158A" w:rsidRPr="00657820" w:rsidRDefault="00C5158A" w:rsidP="000D313F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B4250" w14:textId="77777777" w:rsidR="00C5158A" w:rsidRPr="00657820" w:rsidRDefault="00C5158A" w:rsidP="000D313F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AEBAFB4" w14:textId="77777777" w:rsidR="00C5158A" w:rsidRPr="00657820" w:rsidRDefault="00C5158A" w:rsidP="000D313F">
            <w:pPr>
              <w:ind w:left="360" w:right="301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5631E4" w:rsidRPr="00657820" w14:paraId="017A9EF9" w14:textId="77777777" w:rsidTr="00F0719D">
        <w:tc>
          <w:tcPr>
            <w:tcW w:w="2880" w:type="dxa"/>
          </w:tcPr>
          <w:p w14:paraId="7DB5DFC1" w14:textId="77777777" w:rsidR="005631E4" w:rsidRPr="00657820" w:rsidRDefault="005631E4" w:rsidP="005631E4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55DE28" w14:textId="3E77A76B" w:rsidR="005631E4" w:rsidRPr="00657820" w:rsidRDefault="005631E4" w:rsidP="005631E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885DE" w14:textId="77777777" w:rsidR="005631E4" w:rsidRPr="00657820" w:rsidRDefault="005631E4" w:rsidP="005631E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744740" w14:textId="09FFDD42" w:rsidR="005631E4" w:rsidRPr="00657820" w:rsidRDefault="005631E4" w:rsidP="005631E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48DE4588" w14:textId="77777777" w:rsidR="005631E4" w:rsidRPr="00657820" w:rsidRDefault="005631E4" w:rsidP="005631E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1E3FBC" w14:textId="557DC057" w:rsidR="005631E4" w:rsidRPr="00657820" w:rsidRDefault="005631E4" w:rsidP="005631E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2D7FD428" w14:textId="77777777" w:rsidR="005631E4" w:rsidRPr="00657820" w:rsidRDefault="005631E4" w:rsidP="005631E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AD99A" w14:textId="4EB363E3" w:rsidR="005631E4" w:rsidRPr="00657820" w:rsidRDefault="005631E4" w:rsidP="005631E4">
            <w:pPr>
              <w:ind w:left="360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2565</w:t>
            </w:r>
          </w:p>
        </w:tc>
      </w:tr>
      <w:tr w:rsidR="005631E4" w:rsidRPr="00657820" w14:paraId="6B17B884" w14:textId="77777777" w:rsidTr="004F7489">
        <w:tc>
          <w:tcPr>
            <w:tcW w:w="2880" w:type="dxa"/>
            <w:shd w:val="clear" w:color="auto" w:fill="auto"/>
          </w:tcPr>
          <w:p w14:paraId="58316882" w14:textId="77777777" w:rsidR="005631E4" w:rsidRPr="00657820" w:rsidRDefault="005631E4" w:rsidP="005631E4">
            <w:pPr>
              <w:ind w:left="-34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8329F3" w14:textId="55EBBF49" w:rsidR="005631E4" w:rsidRPr="00657820" w:rsidRDefault="00864F88" w:rsidP="005631E4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14,</w:t>
            </w:r>
            <w:r w:rsidR="00A34ACE"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14ED5C12" w14:textId="77777777" w:rsidR="005631E4" w:rsidRPr="00657820" w:rsidRDefault="005631E4" w:rsidP="005631E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F1DDB3" w14:textId="6FA5357E" w:rsidR="005631E4" w:rsidRPr="00657820" w:rsidRDefault="005631E4" w:rsidP="005631E4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  <w:t>10,459</w:t>
            </w:r>
          </w:p>
        </w:tc>
        <w:tc>
          <w:tcPr>
            <w:tcW w:w="270" w:type="dxa"/>
          </w:tcPr>
          <w:p w14:paraId="09D320F4" w14:textId="77777777" w:rsidR="005631E4" w:rsidRPr="00657820" w:rsidRDefault="005631E4" w:rsidP="005631E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A3ED1D" w14:textId="57E133E0" w:rsidR="005631E4" w:rsidRPr="00657820" w:rsidRDefault="008A3E72" w:rsidP="005631E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  <w:tc>
          <w:tcPr>
            <w:tcW w:w="270" w:type="dxa"/>
          </w:tcPr>
          <w:p w14:paraId="42CC150D" w14:textId="77777777" w:rsidR="005631E4" w:rsidRPr="00657820" w:rsidRDefault="005631E4" w:rsidP="005631E4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50714F" w14:textId="070BAE22" w:rsidR="005631E4" w:rsidRPr="00657820" w:rsidRDefault="005631E4" w:rsidP="005631E4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</w:tr>
      <w:tr w:rsidR="005631E4" w:rsidRPr="00657820" w14:paraId="0036FA35" w14:textId="77777777" w:rsidTr="00F0719D">
        <w:tc>
          <w:tcPr>
            <w:tcW w:w="2880" w:type="dxa"/>
            <w:shd w:val="clear" w:color="auto" w:fill="auto"/>
          </w:tcPr>
          <w:p w14:paraId="080E9179" w14:textId="77777777" w:rsidR="005631E4" w:rsidRPr="00657820" w:rsidRDefault="005631E4" w:rsidP="005631E4">
            <w:pPr>
              <w:ind w:left="-34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31EF89A1" w14:textId="6379D4F7" w:rsidR="005631E4" w:rsidRPr="00657820" w:rsidRDefault="00966C1E" w:rsidP="005631E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203,</w:t>
            </w:r>
            <w:r w:rsidRPr="00A9352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44</w:t>
            </w:r>
            <w:r w:rsidR="004D5DD9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D7FA195" w14:textId="77777777" w:rsidR="005631E4" w:rsidRPr="00657820" w:rsidRDefault="005631E4" w:rsidP="005631E4">
            <w:pPr>
              <w:ind w:left="360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</w:p>
        </w:tc>
        <w:tc>
          <w:tcPr>
            <w:tcW w:w="1260" w:type="dxa"/>
          </w:tcPr>
          <w:p w14:paraId="34669E88" w14:textId="597B2B3B" w:rsidR="005631E4" w:rsidRPr="00657820" w:rsidRDefault="005631E4" w:rsidP="005631E4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217,337</w:t>
            </w:r>
          </w:p>
        </w:tc>
        <w:tc>
          <w:tcPr>
            <w:tcW w:w="270" w:type="dxa"/>
          </w:tcPr>
          <w:p w14:paraId="5FDC933B" w14:textId="77777777" w:rsidR="005631E4" w:rsidRPr="00657820" w:rsidRDefault="005631E4" w:rsidP="005631E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0937BE" w14:textId="759004DE" w:rsidR="005631E4" w:rsidRPr="00657820" w:rsidRDefault="008A3E72" w:rsidP="005631E4">
            <w:pPr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  <w:tc>
          <w:tcPr>
            <w:tcW w:w="270" w:type="dxa"/>
          </w:tcPr>
          <w:p w14:paraId="78AC50C8" w14:textId="77777777" w:rsidR="005631E4" w:rsidRPr="00657820" w:rsidRDefault="005631E4" w:rsidP="005631E4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A403EB" w14:textId="0FB464B0" w:rsidR="005631E4" w:rsidRPr="00657820" w:rsidRDefault="005631E4" w:rsidP="005631E4">
            <w:pPr>
              <w:tabs>
                <w:tab w:val="decimal" w:pos="884"/>
              </w:tabs>
              <w:ind w:left="360"/>
              <w:jc w:val="right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-</w:t>
            </w:r>
          </w:p>
        </w:tc>
      </w:tr>
    </w:tbl>
    <w:p w14:paraId="582980B2" w14:textId="602E07D2" w:rsidR="00C5158A" w:rsidRPr="00EA0916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EA0916">
        <w:rPr>
          <w:rFonts w:asciiTheme="majorBidi" w:hAnsiTheme="majorBidi" w:cstheme="majorBidi"/>
          <w:color w:val="000000"/>
          <w:sz w:val="28"/>
        </w:rPr>
        <w:t xml:space="preserve">31 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EA0916">
        <w:rPr>
          <w:rFonts w:asciiTheme="majorBidi" w:hAnsiTheme="majorBidi" w:cstheme="majorBidi"/>
          <w:color w:val="000000"/>
          <w:sz w:val="28"/>
        </w:rPr>
        <w:t>256</w:t>
      </w:r>
      <w:r w:rsidR="005631E4" w:rsidRPr="00EA0916">
        <w:rPr>
          <w:rFonts w:asciiTheme="majorBidi" w:hAnsiTheme="majorBidi" w:cstheme="majorBidi"/>
          <w:color w:val="000000"/>
          <w:sz w:val="28"/>
        </w:rPr>
        <w:t>6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="003319F8" w:rsidRPr="00EA0916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EA0916">
        <w:rPr>
          <w:rFonts w:asciiTheme="majorBidi" w:hAnsiTheme="majorBidi" w:cstheme="majorBidi"/>
          <w:color w:val="000000"/>
          <w:sz w:val="28"/>
          <w:cs/>
        </w:rPr>
        <w:t>มียอดคงเหลือของยานพาหนะซึ่งได้มาภายใต้สัญญาเช่า</w:t>
      </w:r>
      <w:r w:rsidR="00EE637B" w:rsidRPr="00EA0916">
        <w:rPr>
          <w:rFonts w:asciiTheme="majorBidi" w:hAnsiTheme="majorBidi" w:cstheme="majorBidi"/>
          <w:color w:val="000000"/>
          <w:sz w:val="28"/>
          <w:cs/>
        </w:rPr>
        <w:t>เงินทุน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 โดยมีมูลค่าสุทธิตามบัญชีเป็นจำนวนเงิน </w:t>
      </w:r>
      <w:r w:rsidR="00CB4820" w:rsidRPr="00EA0916">
        <w:rPr>
          <w:rFonts w:asciiTheme="majorBidi" w:hAnsiTheme="majorBidi" w:cstheme="majorBidi"/>
          <w:color w:val="000000"/>
          <w:sz w:val="28"/>
        </w:rPr>
        <w:t>5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DA44BF" w:rsidRPr="00EA091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DA44BF" w:rsidRPr="00EA0916">
        <w:rPr>
          <w:rFonts w:asciiTheme="majorBidi" w:hAnsiTheme="majorBidi" w:cstheme="majorBidi"/>
          <w:color w:val="000000"/>
          <w:sz w:val="28"/>
        </w:rPr>
        <w:t>(256</w:t>
      </w:r>
      <w:r w:rsidR="005631E4" w:rsidRPr="00EA0916">
        <w:rPr>
          <w:rFonts w:asciiTheme="majorBidi" w:hAnsiTheme="majorBidi" w:cstheme="majorBidi"/>
          <w:color w:val="000000"/>
          <w:sz w:val="28"/>
        </w:rPr>
        <w:t>5</w:t>
      </w:r>
      <w:r w:rsidR="00DA44BF" w:rsidRPr="00EA0916">
        <w:rPr>
          <w:rFonts w:asciiTheme="majorBidi" w:hAnsiTheme="majorBidi" w:cstheme="majorBidi"/>
          <w:color w:val="000000"/>
          <w:sz w:val="28"/>
        </w:rPr>
        <w:t xml:space="preserve">: </w:t>
      </w:r>
      <w:r w:rsidR="005631E4" w:rsidRPr="00EA0916">
        <w:rPr>
          <w:rFonts w:asciiTheme="majorBidi" w:hAnsiTheme="majorBidi" w:cstheme="majorBidi"/>
          <w:color w:val="000000"/>
          <w:sz w:val="28"/>
        </w:rPr>
        <w:t>2</w:t>
      </w:r>
      <w:r w:rsidR="00DA44BF"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="00DA44BF" w:rsidRPr="00EA0916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DA44BF" w:rsidRPr="00EA0916">
        <w:rPr>
          <w:rFonts w:asciiTheme="majorBidi" w:hAnsiTheme="majorBidi" w:cstheme="majorBidi"/>
          <w:color w:val="000000"/>
          <w:sz w:val="28"/>
        </w:rPr>
        <w:t>)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(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งบการเงินเฉพาะกิจการ: </w:t>
      </w:r>
      <w:r w:rsidR="00CB4820" w:rsidRPr="00EA0916">
        <w:rPr>
          <w:rFonts w:asciiTheme="majorBidi" w:hAnsiTheme="majorBidi" w:cstheme="majorBidi"/>
          <w:color w:val="000000"/>
          <w:sz w:val="28"/>
        </w:rPr>
        <w:t>5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>ล้านบาท (</w:t>
      </w:r>
      <w:r w:rsidRPr="00EA0916">
        <w:rPr>
          <w:rFonts w:asciiTheme="majorBidi" w:hAnsiTheme="majorBidi" w:cstheme="majorBidi"/>
          <w:color w:val="000000"/>
          <w:sz w:val="28"/>
        </w:rPr>
        <w:t>256</w:t>
      </w:r>
      <w:r w:rsidR="005631E4" w:rsidRPr="00EA0916">
        <w:rPr>
          <w:rFonts w:asciiTheme="majorBidi" w:hAnsiTheme="majorBidi" w:cstheme="majorBidi"/>
          <w:color w:val="000000"/>
          <w:sz w:val="28"/>
        </w:rPr>
        <w:t>5</w:t>
      </w:r>
      <w:r w:rsidRPr="00EA0916">
        <w:rPr>
          <w:rFonts w:asciiTheme="majorBidi" w:hAnsiTheme="majorBidi" w:cstheme="majorBidi"/>
          <w:color w:val="000000"/>
          <w:sz w:val="28"/>
        </w:rPr>
        <w:t xml:space="preserve">: </w:t>
      </w:r>
      <w:r w:rsidR="005631E4" w:rsidRPr="00EA0916">
        <w:rPr>
          <w:rFonts w:asciiTheme="majorBidi" w:hAnsiTheme="majorBidi" w:cstheme="majorBidi"/>
          <w:color w:val="000000"/>
          <w:sz w:val="28"/>
        </w:rPr>
        <w:t>1</w:t>
      </w:r>
      <w:r w:rsidR="00DA44BF"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DA44BF" w:rsidRPr="00EA0916">
        <w:rPr>
          <w:rFonts w:asciiTheme="majorBidi" w:hAnsiTheme="majorBidi" w:cstheme="majorBidi"/>
          <w:color w:val="000000"/>
          <w:sz w:val="28"/>
        </w:rPr>
        <w:t>))</w:t>
      </w:r>
    </w:p>
    <w:p w14:paraId="4B3B0468" w14:textId="28869688" w:rsidR="00C5158A" w:rsidRPr="00EA0916" w:rsidRDefault="00C5158A" w:rsidP="00F0719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  <w:sectPr w:rsidR="00C5158A" w:rsidRPr="00EA0916" w:rsidSect="008C159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Pr="00EA0916">
        <w:rPr>
          <w:rFonts w:asciiTheme="majorBidi" w:hAnsiTheme="majorBidi" w:cstheme="majorBidi"/>
          <w:color w:val="000000"/>
          <w:sz w:val="28"/>
        </w:rPr>
        <w:t xml:space="preserve">31 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EA0916">
        <w:rPr>
          <w:rFonts w:asciiTheme="majorBidi" w:hAnsiTheme="majorBidi" w:cstheme="majorBidi"/>
          <w:color w:val="000000"/>
          <w:sz w:val="28"/>
        </w:rPr>
        <w:t>256</w:t>
      </w:r>
      <w:r w:rsidR="005631E4" w:rsidRPr="00EA0916">
        <w:rPr>
          <w:rFonts w:asciiTheme="majorBidi" w:hAnsiTheme="majorBidi" w:cstheme="majorBidi"/>
          <w:color w:val="000000"/>
          <w:sz w:val="28"/>
        </w:rPr>
        <w:t>6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="003319F8" w:rsidRPr="00EA0916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</w:t>
      </w:r>
      <w:r w:rsidR="00D35554">
        <w:rPr>
          <w:rFonts w:asciiTheme="majorBidi" w:hAnsiTheme="majorBidi" w:cstheme="majorBidi"/>
          <w:color w:val="000000"/>
          <w:sz w:val="28"/>
        </w:rPr>
        <w:t xml:space="preserve">  </w:t>
      </w:r>
      <w:r w:rsidRPr="00EA0916">
        <w:rPr>
          <w:rFonts w:asciiTheme="majorBidi" w:hAnsiTheme="majorBidi" w:cstheme="majorBidi"/>
          <w:color w:val="000000"/>
          <w:sz w:val="28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44BF" w:rsidRPr="00EA091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C2650F">
        <w:rPr>
          <w:rFonts w:asciiTheme="majorBidi" w:hAnsiTheme="majorBidi" w:cstheme="majorBidi"/>
          <w:color w:val="000000"/>
          <w:sz w:val="28"/>
        </w:rPr>
        <w:t>24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  <w:r w:rsidR="00807ACA"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</w:rPr>
        <w:t>(256</w:t>
      </w:r>
      <w:r w:rsidR="005631E4" w:rsidRPr="00EA0916">
        <w:rPr>
          <w:rFonts w:asciiTheme="majorBidi" w:hAnsiTheme="majorBidi" w:cstheme="majorBidi"/>
          <w:color w:val="000000"/>
          <w:sz w:val="28"/>
        </w:rPr>
        <w:t>5</w:t>
      </w:r>
      <w:r w:rsidRPr="00EA0916">
        <w:rPr>
          <w:rFonts w:asciiTheme="majorBidi" w:hAnsiTheme="majorBidi" w:cstheme="majorBidi"/>
          <w:color w:val="000000"/>
          <w:sz w:val="28"/>
        </w:rPr>
        <w:t xml:space="preserve">: </w:t>
      </w:r>
      <w:r w:rsidR="005631E4" w:rsidRPr="00EA0916">
        <w:rPr>
          <w:rFonts w:asciiTheme="majorBidi" w:hAnsiTheme="majorBidi" w:cstheme="majorBidi"/>
          <w:color w:val="000000"/>
          <w:sz w:val="28"/>
        </w:rPr>
        <w:t>115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 xml:space="preserve">ล้านบาท) (งบการเงินเฉพาะกิจการ: </w:t>
      </w:r>
      <w:r w:rsidR="00CB4820" w:rsidRPr="00EA0916">
        <w:rPr>
          <w:rFonts w:asciiTheme="majorBidi" w:hAnsiTheme="majorBidi" w:cstheme="majorBidi"/>
          <w:color w:val="000000"/>
          <w:sz w:val="28"/>
        </w:rPr>
        <w:t>7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>ล้านบาท (</w:t>
      </w:r>
      <w:r w:rsidRPr="00EA0916">
        <w:rPr>
          <w:rFonts w:asciiTheme="majorBidi" w:hAnsiTheme="majorBidi" w:cstheme="majorBidi"/>
          <w:color w:val="000000"/>
          <w:sz w:val="28"/>
        </w:rPr>
        <w:t>256</w:t>
      </w:r>
      <w:r w:rsidR="00AA23BA" w:rsidRPr="00EA0916">
        <w:rPr>
          <w:rFonts w:asciiTheme="majorBidi" w:hAnsiTheme="majorBidi" w:cstheme="majorBidi"/>
          <w:color w:val="000000"/>
          <w:sz w:val="28"/>
        </w:rPr>
        <w:t>5</w:t>
      </w:r>
      <w:r w:rsidRPr="00EA0916">
        <w:rPr>
          <w:rFonts w:asciiTheme="majorBidi" w:hAnsiTheme="majorBidi" w:cstheme="majorBidi"/>
          <w:color w:val="000000"/>
          <w:sz w:val="28"/>
        </w:rPr>
        <w:t xml:space="preserve">: </w:t>
      </w:r>
      <w:r w:rsidR="005631E4" w:rsidRPr="00EA0916">
        <w:rPr>
          <w:rFonts w:asciiTheme="majorBidi" w:hAnsiTheme="majorBidi" w:cstheme="majorBidi"/>
          <w:color w:val="000000"/>
          <w:sz w:val="28"/>
        </w:rPr>
        <w:t>101</w:t>
      </w:r>
      <w:r w:rsidRPr="00EA0916">
        <w:rPr>
          <w:rFonts w:asciiTheme="majorBidi" w:hAnsiTheme="majorBidi" w:cstheme="majorBidi"/>
          <w:color w:val="000000"/>
          <w:sz w:val="28"/>
        </w:rPr>
        <w:t xml:space="preserve"> </w:t>
      </w:r>
      <w:r w:rsidRPr="00EA0916">
        <w:rPr>
          <w:rFonts w:asciiTheme="majorBidi" w:hAnsiTheme="majorBidi" w:cstheme="majorBidi"/>
          <w:color w:val="000000"/>
          <w:sz w:val="28"/>
          <w:cs/>
        </w:rPr>
        <w:t>ล้านบาท)</w:t>
      </w:r>
      <w:r w:rsidR="00DA44BF" w:rsidRPr="00EA0916">
        <w:rPr>
          <w:rFonts w:asciiTheme="majorBidi" w:hAnsiTheme="majorBidi" w:cstheme="majorBidi"/>
          <w:color w:val="000000"/>
          <w:sz w:val="28"/>
        </w:rPr>
        <w:t>)</w:t>
      </w:r>
    </w:p>
    <w:p w14:paraId="605B5F6D" w14:textId="32B4C539" w:rsidR="00C5158A" w:rsidRPr="00657820" w:rsidRDefault="00C5158A" w:rsidP="00E970E7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p w14:paraId="2C68B6EF" w14:textId="5939CF82" w:rsidR="00C5158A" w:rsidRPr="00657820" w:rsidRDefault="00C5158A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รายการเปลี่ยนแปลงของบัญชีสินทรัพย์สิทธิการใช้</w:t>
      </w:r>
      <w:r w:rsidRPr="00657820">
        <w:rPr>
          <w:rFonts w:asciiTheme="majorBidi" w:hAnsiTheme="majorBidi" w:cstheme="majorBidi"/>
          <w:sz w:val="28"/>
          <w:cs/>
          <w:lang w:val="en-GB"/>
        </w:rPr>
        <w:t>สำหรับปีสิ้นสุดวันที่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</w:rPr>
        <w:t>31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631E4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D34B8E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="00D34B8E"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5631E4" w:rsidRPr="00657820">
        <w:rPr>
          <w:rFonts w:asciiTheme="majorBidi" w:hAnsiTheme="majorBidi" w:cstheme="majorBidi"/>
          <w:color w:val="000000"/>
          <w:spacing w:val="-2"/>
          <w:sz w:val="28"/>
        </w:rPr>
        <w:t>565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แบ่งตามประเภทสินทรัพย์สรุปได้ดังนี้</w:t>
      </w:r>
    </w:p>
    <w:tbl>
      <w:tblPr>
        <w:tblW w:w="91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7"/>
        <w:gridCol w:w="1408"/>
        <w:gridCol w:w="60"/>
        <w:gridCol w:w="134"/>
        <w:gridCol w:w="851"/>
        <w:gridCol w:w="255"/>
        <w:gridCol w:w="140"/>
        <w:gridCol w:w="985"/>
        <w:gridCol w:w="140"/>
        <w:gridCol w:w="1125"/>
        <w:gridCol w:w="161"/>
        <w:gridCol w:w="60"/>
        <w:gridCol w:w="1385"/>
      </w:tblGrid>
      <w:tr w:rsidR="00B72F3C" w:rsidRPr="00657820" w14:paraId="576EFD6E" w14:textId="77777777" w:rsidTr="00B3665A">
        <w:trPr>
          <w:trHeight w:val="144"/>
        </w:trPr>
        <w:tc>
          <w:tcPr>
            <w:tcW w:w="2457" w:type="dxa"/>
          </w:tcPr>
          <w:p w14:paraId="483EBC9A" w14:textId="77777777" w:rsidR="00B72F3C" w:rsidRPr="00657820" w:rsidRDefault="00B72F3C" w:rsidP="000D313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8" w:type="dxa"/>
          </w:tcPr>
          <w:p w14:paraId="29D62841" w14:textId="77777777" w:rsidR="00B72F3C" w:rsidRPr="00657820" w:rsidRDefault="00B72F3C" w:rsidP="000D313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17D303F5" w14:textId="77777777" w:rsidR="00B72F3C" w:rsidRPr="00657820" w:rsidRDefault="00B72F3C" w:rsidP="000D313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gridSpan w:val="2"/>
          </w:tcPr>
          <w:p w14:paraId="3FAF873B" w14:textId="77777777" w:rsidR="00B72F3C" w:rsidRPr="00657820" w:rsidRDefault="00B72F3C" w:rsidP="000D313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gridSpan w:val="3"/>
          </w:tcPr>
          <w:p w14:paraId="154B8647" w14:textId="0043AF7A" w:rsidR="00B72F3C" w:rsidRPr="00657820" w:rsidRDefault="00B72F3C" w:rsidP="000D313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40" w:type="dxa"/>
          </w:tcPr>
          <w:p w14:paraId="38FEFBB2" w14:textId="77777777" w:rsidR="00B72F3C" w:rsidRPr="00657820" w:rsidRDefault="00B72F3C" w:rsidP="000D313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1" w:type="dxa"/>
            <w:gridSpan w:val="4"/>
          </w:tcPr>
          <w:p w14:paraId="5D83E1E3" w14:textId="46DD75DA" w:rsidR="00B72F3C" w:rsidRPr="00657820" w:rsidRDefault="00B72F3C" w:rsidP="00B72F3C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1F1C5C" w:rsidRPr="00657820" w14:paraId="28B927F4" w14:textId="77777777" w:rsidTr="00B3665A">
        <w:trPr>
          <w:trHeight w:val="144"/>
        </w:trPr>
        <w:tc>
          <w:tcPr>
            <w:tcW w:w="2457" w:type="dxa"/>
          </w:tcPr>
          <w:p w14:paraId="57FD56B3" w14:textId="77777777" w:rsidR="001F1C5C" w:rsidRPr="00657820" w:rsidRDefault="001F1C5C" w:rsidP="000D313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04" w:type="dxa"/>
            <w:gridSpan w:val="12"/>
            <w:tcBorders>
              <w:bottom w:val="single" w:sz="4" w:space="0" w:color="auto"/>
            </w:tcBorders>
          </w:tcPr>
          <w:p w14:paraId="4CD6016E" w14:textId="290AAACA" w:rsidR="001F1C5C" w:rsidRPr="00657820" w:rsidRDefault="001F1C5C" w:rsidP="000D313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72F3C" w:rsidRPr="00657820" w14:paraId="39A5B2B9" w14:textId="77777777" w:rsidTr="00B3665A">
        <w:trPr>
          <w:trHeight w:val="144"/>
        </w:trPr>
        <w:tc>
          <w:tcPr>
            <w:tcW w:w="2457" w:type="dxa"/>
          </w:tcPr>
          <w:p w14:paraId="623E8E49" w14:textId="77777777" w:rsidR="00B72F3C" w:rsidRPr="00657820" w:rsidRDefault="00B72F3C" w:rsidP="00B72F3C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A1D5C" w14:textId="77777777" w:rsidR="00B72F3C" w:rsidRPr="00657820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63D33C72" w14:textId="77777777" w:rsidR="00853066" w:rsidRDefault="00B72F3C" w:rsidP="0085306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8530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40B103F2" w14:textId="0D85DF46" w:rsidR="00B72F3C" w:rsidRPr="00657820" w:rsidRDefault="00B72F3C" w:rsidP="0085306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30BE9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60" w:type="dxa"/>
            <w:vAlign w:val="bottom"/>
          </w:tcPr>
          <w:p w14:paraId="61F12B89" w14:textId="77777777" w:rsidR="00B72F3C" w:rsidRPr="00657820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22828295" w14:textId="77777777" w:rsidR="00B72F3C" w:rsidRPr="00657820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84CB3" w14:textId="77777777" w:rsidR="00B72F3C" w:rsidRPr="00657820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0" w:type="dxa"/>
            <w:vAlign w:val="bottom"/>
          </w:tcPr>
          <w:p w14:paraId="37F66A0F" w14:textId="77777777" w:rsidR="00B72F3C" w:rsidRPr="00657820" w:rsidRDefault="00B72F3C" w:rsidP="00D303A2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315D8" w14:textId="5DCCEE85" w:rsidR="00B72F3C" w:rsidRPr="00657820" w:rsidRDefault="00B72F3C" w:rsidP="006C55CE">
            <w:pPr>
              <w:ind w:hanging="5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140" w:type="dxa"/>
            <w:vAlign w:val="bottom"/>
          </w:tcPr>
          <w:p w14:paraId="4EE1C220" w14:textId="77777777" w:rsidR="00B72F3C" w:rsidRPr="00657820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D5FA" w14:textId="77777777" w:rsidR="00B136B5" w:rsidRPr="00657820" w:rsidRDefault="00B136B5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3D69B664" w14:textId="315FA0A7" w:rsidR="00B72F3C" w:rsidRPr="00657820" w:rsidRDefault="00B136B5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161" w:type="dxa"/>
            <w:tcBorders>
              <w:top w:val="single" w:sz="4" w:space="0" w:color="auto"/>
            </w:tcBorders>
            <w:vAlign w:val="bottom"/>
          </w:tcPr>
          <w:p w14:paraId="1B86F9A4" w14:textId="77777777" w:rsidR="00B72F3C" w:rsidRPr="00657820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  <w:tcBorders>
              <w:top w:val="single" w:sz="4" w:space="0" w:color="auto"/>
            </w:tcBorders>
            <w:vAlign w:val="bottom"/>
          </w:tcPr>
          <w:p w14:paraId="0A3733A8" w14:textId="77777777" w:rsidR="00B72F3C" w:rsidRPr="00657820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773F" w14:textId="77777777" w:rsidR="00B72F3C" w:rsidRPr="00657820" w:rsidRDefault="00B72F3C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79FEA8FC" w14:textId="3E43EF2C" w:rsidR="00B72F3C" w:rsidRPr="00657820" w:rsidRDefault="00B72F3C" w:rsidP="0085306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8530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B30BE9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72F3C" w:rsidRPr="00657820" w14:paraId="3C9C60BA" w14:textId="77777777" w:rsidTr="00B3665A">
        <w:trPr>
          <w:trHeight w:val="144"/>
        </w:trPr>
        <w:tc>
          <w:tcPr>
            <w:tcW w:w="2457" w:type="dxa"/>
          </w:tcPr>
          <w:p w14:paraId="487E2DDD" w14:textId="09AAEC22" w:rsidR="00B72F3C" w:rsidRPr="00657820" w:rsidRDefault="00FE5A91" w:rsidP="00FF5E12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408" w:type="dxa"/>
          </w:tcPr>
          <w:p w14:paraId="2BB24F2D" w14:textId="6FE4B878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72944DA8" w14:textId="77777777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" w:type="dxa"/>
          </w:tcPr>
          <w:p w14:paraId="07A9AC08" w14:textId="77777777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14:paraId="13396A1A" w14:textId="11FB4723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" w:type="dxa"/>
          </w:tcPr>
          <w:p w14:paraId="2E66152B" w14:textId="77777777" w:rsidR="00B72F3C" w:rsidRPr="00657820" w:rsidRDefault="00B72F3C" w:rsidP="00B72F3C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CA82DF5" w14:textId="57FCA2B8" w:rsidR="00B72F3C" w:rsidRPr="00657820" w:rsidRDefault="00B72F3C" w:rsidP="00B72F3C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" w:type="dxa"/>
          </w:tcPr>
          <w:p w14:paraId="019247FD" w14:textId="77777777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AF7C08E" w14:textId="7B53C6C0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" w:type="dxa"/>
            <w:shd w:val="clear" w:color="auto" w:fill="auto"/>
          </w:tcPr>
          <w:p w14:paraId="0DA2FC67" w14:textId="77777777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2F7FCCF7" w14:textId="77777777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54E6FD9D" w14:textId="573DDCFD" w:rsidR="00B72F3C" w:rsidRPr="00657820" w:rsidRDefault="00B72F3C" w:rsidP="00B72F3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5AF8" w:rsidRPr="00657820" w14:paraId="6E5C58E0" w14:textId="77777777" w:rsidTr="00B3665A">
        <w:trPr>
          <w:trHeight w:val="144"/>
        </w:trPr>
        <w:tc>
          <w:tcPr>
            <w:tcW w:w="2457" w:type="dxa"/>
          </w:tcPr>
          <w:p w14:paraId="38C10DD1" w14:textId="7EB42E69" w:rsidR="00D65AF8" w:rsidRPr="00657820" w:rsidRDefault="00D65AF8" w:rsidP="00D65AF8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08" w:type="dxa"/>
          </w:tcPr>
          <w:p w14:paraId="613BEAC2" w14:textId="13CC28D2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181,628</w:t>
            </w:r>
          </w:p>
        </w:tc>
        <w:tc>
          <w:tcPr>
            <w:tcW w:w="60" w:type="dxa"/>
          </w:tcPr>
          <w:p w14:paraId="52A9FA87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" w:type="dxa"/>
          </w:tcPr>
          <w:p w14:paraId="5DFCF604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14:paraId="4C76E3A6" w14:textId="2B603859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6,184</w:t>
            </w:r>
          </w:p>
        </w:tc>
        <w:tc>
          <w:tcPr>
            <w:tcW w:w="140" w:type="dxa"/>
          </w:tcPr>
          <w:p w14:paraId="08083C3D" w14:textId="77777777" w:rsidR="00D65AF8" w:rsidRPr="00657820" w:rsidRDefault="00D65AF8" w:rsidP="00D65AF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EFB96F9" w14:textId="6B5DFD3F" w:rsidR="00D65AF8" w:rsidRPr="00657820" w:rsidRDefault="00D65AF8" w:rsidP="00D65AF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dxa"/>
          </w:tcPr>
          <w:p w14:paraId="54DBABBE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0A587756" w14:textId="6D94F5E1" w:rsidR="00D65AF8" w:rsidRPr="00017AAE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017A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7EE6D383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784D4E69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48C5FBDE" w14:textId="591AD82C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187,81</w:t>
            </w:r>
            <w:r w:rsidR="00307E0C" w:rsidRPr="0065782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D65AF8" w:rsidRPr="00657820" w14:paraId="7C8D73E2" w14:textId="77777777" w:rsidTr="00B3665A">
        <w:trPr>
          <w:trHeight w:val="144"/>
        </w:trPr>
        <w:tc>
          <w:tcPr>
            <w:tcW w:w="2457" w:type="dxa"/>
          </w:tcPr>
          <w:p w14:paraId="5637A09A" w14:textId="77777777" w:rsidR="00D65AF8" w:rsidRPr="00657820" w:rsidRDefault="00D65AF8" w:rsidP="00D65AF8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08" w:type="dxa"/>
          </w:tcPr>
          <w:p w14:paraId="2F191667" w14:textId="298188CD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4,357</w:t>
            </w:r>
          </w:p>
        </w:tc>
        <w:tc>
          <w:tcPr>
            <w:tcW w:w="60" w:type="dxa"/>
          </w:tcPr>
          <w:p w14:paraId="707D3AD1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" w:type="dxa"/>
          </w:tcPr>
          <w:p w14:paraId="18628FD9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</w:tcPr>
          <w:p w14:paraId="18352E3C" w14:textId="1563F980" w:rsidR="00D65AF8" w:rsidRPr="00657820" w:rsidRDefault="00B167D5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40" w:type="dxa"/>
          </w:tcPr>
          <w:p w14:paraId="454078A9" w14:textId="77777777" w:rsidR="00D65AF8" w:rsidRPr="00657820" w:rsidRDefault="00D65AF8" w:rsidP="00D65AF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B3B6254" w14:textId="3CD290F4" w:rsidR="00D65AF8" w:rsidRPr="00657820" w:rsidRDefault="00C944E4" w:rsidP="00D65AF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(3,433)</w:t>
            </w:r>
          </w:p>
        </w:tc>
        <w:tc>
          <w:tcPr>
            <w:tcW w:w="140" w:type="dxa"/>
          </w:tcPr>
          <w:p w14:paraId="32A154AF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403802A3" w14:textId="06A9BD11" w:rsidR="00D65AF8" w:rsidRPr="00017AAE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17A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3FCA040D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58A9427E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7068B8FB" w14:textId="733A0A36" w:rsidR="00D65AF8" w:rsidRPr="00657820" w:rsidRDefault="00307E0C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Pr="00A93528">
              <w:rPr>
                <w:rFonts w:asciiTheme="majorBidi" w:hAnsiTheme="majorBidi" w:cstheme="majorBidi"/>
                <w:sz w:val="28"/>
              </w:rPr>
              <w:t>02</w:t>
            </w:r>
            <w:r w:rsidR="0072388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65AF8" w:rsidRPr="00657820" w14:paraId="5DC739F4" w14:textId="77777777">
        <w:trPr>
          <w:trHeight w:val="144"/>
        </w:trPr>
        <w:tc>
          <w:tcPr>
            <w:tcW w:w="2457" w:type="dxa"/>
          </w:tcPr>
          <w:p w14:paraId="59A3AB4C" w14:textId="4319C943" w:rsidR="00D65AF8" w:rsidRPr="00657820" w:rsidRDefault="00D65AF8" w:rsidP="00D65AF8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อุปกรณ์สำนักงาน</w:t>
            </w:r>
          </w:p>
        </w:tc>
        <w:tc>
          <w:tcPr>
            <w:tcW w:w="1408" w:type="dxa"/>
          </w:tcPr>
          <w:p w14:paraId="76EF68BC" w14:textId="210DE83D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5,519</w:t>
            </w:r>
          </w:p>
        </w:tc>
        <w:tc>
          <w:tcPr>
            <w:tcW w:w="60" w:type="dxa"/>
          </w:tcPr>
          <w:p w14:paraId="5991E43D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" w:type="dxa"/>
          </w:tcPr>
          <w:p w14:paraId="5CC602D7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3367D9E2" w14:textId="35811E55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140" w:type="dxa"/>
          </w:tcPr>
          <w:p w14:paraId="217F6FFD" w14:textId="77777777" w:rsidR="00D65AF8" w:rsidRPr="00657820" w:rsidRDefault="00D65AF8" w:rsidP="00D65AF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21E7C88" w14:textId="3827F1D5" w:rsidR="00D65AF8" w:rsidRPr="00657820" w:rsidRDefault="00D65AF8" w:rsidP="00D65AF8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dxa"/>
          </w:tcPr>
          <w:p w14:paraId="49CD31D7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69C478B" w14:textId="38C6E043" w:rsidR="00D65AF8" w:rsidRPr="00017AAE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017A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44718D0B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590218A4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</w:tcPr>
          <w:p w14:paraId="40782F9C" w14:textId="4728C19D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5,633</w:t>
            </w:r>
          </w:p>
        </w:tc>
      </w:tr>
      <w:tr w:rsidR="00D65AF8" w:rsidRPr="00657820" w14:paraId="15DA5039" w14:textId="77777777">
        <w:trPr>
          <w:trHeight w:val="144"/>
        </w:trPr>
        <w:tc>
          <w:tcPr>
            <w:tcW w:w="2457" w:type="dxa"/>
          </w:tcPr>
          <w:p w14:paraId="3F072E04" w14:textId="77777777" w:rsidR="00D65AF8" w:rsidRPr="00657820" w:rsidRDefault="00D65AF8" w:rsidP="00D65AF8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08" w:type="dxa"/>
            <w:shd w:val="clear" w:color="auto" w:fill="auto"/>
          </w:tcPr>
          <w:p w14:paraId="117D2A45" w14:textId="01737368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2,483</w:t>
            </w:r>
          </w:p>
        </w:tc>
        <w:tc>
          <w:tcPr>
            <w:tcW w:w="60" w:type="dxa"/>
          </w:tcPr>
          <w:p w14:paraId="09CB523E" w14:textId="77777777" w:rsidR="00D65AF8" w:rsidRPr="00657820" w:rsidRDefault="00D65AF8" w:rsidP="00D65AF8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</w:tcPr>
          <w:p w14:paraId="2D92B4B4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702B21B9" w14:textId="14CAEC1D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</w:t>
            </w:r>
            <w:r w:rsidRPr="00A93528">
              <w:rPr>
                <w:rFonts w:asciiTheme="majorBidi" w:hAnsiTheme="majorBidi" w:cstheme="majorBidi"/>
                <w:sz w:val="28"/>
              </w:rPr>
              <w:t>44</w:t>
            </w:r>
            <w:r w:rsidR="00B167D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0" w:type="dxa"/>
          </w:tcPr>
          <w:p w14:paraId="37DB5D71" w14:textId="77777777" w:rsidR="00D65AF8" w:rsidRPr="00657820" w:rsidRDefault="00D65AF8" w:rsidP="00D65AF8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9A939" w14:textId="0E79A9B0" w:rsidR="00D65AF8" w:rsidRPr="00657820" w:rsidRDefault="00FA1780" w:rsidP="00D65AF8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(724)</w:t>
            </w:r>
          </w:p>
        </w:tc>
        <w:tc>
          <w:tcPr>
            <w:tcW w:w="140" w:type="dxa"/>
          </w:tcPr>
          <w:p w14:paraId="281CCA12" w14:textId="77777777" w:rsidR="00D65AF8" w:rsidRPr="00657820" w:rsidRDefault="00D65AF8" w:rsidP="00D65AF8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A9DC2A8" w14:textId="2C758FB7" w:rsidR="00D65AF8" w:rsidRPr="00017AAE" w:rsidRDefault="00FA1780" w:rsidP="00D65AF8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017AA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61415D6D" w14:textId="77777777" w:rsidR="00D65AF8" w:rsidRPr="00657820" w:rsidRDefault="00D65AF8" w:rsidP="00D65AF8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4FAEB8AE" w14:textId="77777777" w:rsidR="00D65AF8" w:rsidRPr="00657820" w:rsidRDefault="00D65AF8" w:rsidP="00D65AF8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7CEFC80B" w14:textId="183BBB90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</w:t>
            </w:r>
            <w:r w:rsidR="00307E0C" w:rsidRPr="00657820">
              <w:rPr>
                <w:rFonts w:asciiTheme="majorBidi" w:hAnsiTheme="majorBidi" w:cstheme="majorBidi"/>
                <w:sz w:val="28"/>
              </w:rPr>
              <w:t>206</w:t>
            </w:r>
          </w:p>
        </w:tc>
      </w:tr>
      <w:tr w:rsidR="00D65AF8" w:rsidRPr="00657820" w14:paraId="5FA5D598" w14:textId="77777777" w:rsidTr="00B3665A">
        <w:trPr>
          <w:trHeight w:val="144"/>
        </w:trPr>
        <w:tc>
          <w:tcPr>
            <w:tcW w:w="2457" w:type="dxa"/>
          </w:tcPr>
          <w:p w14:paraId="734468DB" w14:textId="77777777" w:rsidR="00D65AF8" w:rsidRPr="00657820" w:rsidRDefault="00D65AF8" w:rsidP="00D65AF8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84B5" w14:textId="5380487E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193,987</w:t>
            </w:r>
          </w:p>
        </w:tc>
        <w:tc>
          <w:tcPr>
            <w:tcW w:w="60" w:type="dxa"/>
          </w:tcPr>
          <w:p w14:paraId="5E2AE400" w14:textId="77777777" w:rsidR="00D65AF8" w:rsidRPr="00657820" w:rsidRDefault="00D65AF8" w:rsidP="00D65AF8">
            <w:pPr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" w:type="dxa"/>
          </w:tcPr>
          <w:p w14:paraId="10255F37" w14:textId="77777777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2859E" w14:textId="74759096" w:rsidR="00D65AF8" w:rsidRPr="00657820" w:rsidRDefault="00D65AF8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10,845</w:t>
            </w:r>
          </w:p>
        </w:tc>
        <w:tc>
          <w:tcPr>
            <w:tcW w:w="140" w:type="dxa"/>
          </w:tcPr>
          <w:p w14:paraId="109040C8" w14:textId="77777777" w:rsidR="00D65AF8" w:rsidRPr="00657820" w:rsidRDefault="00D65AF8" w:rsidP="00D65AF8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CC090" w14:textId="0DE1DA04" w:rsidR="00D65AF8" w:rsidRPr="00657820" w:rsidRDefault="00C944E4" w:rsidP="00D65AF8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FA1780">
              <w:rPr>
                <w:rFonts w:asciiTheme="majorBidi" w:hAnsiTheme="majorBidi" w:cstheme="majorBidi"/>
                <w:b/>
                <w:bCs/>
                <w:sz w:val="28"/>
              </w:rPr>
              <w:t>4,157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0" w:type="dxa"/>
          </w:tcPr>
          <w:p w14:paraId="34628F9E" w14:textId="77777777" w:rsidR="00D65AF8" w:rsidRPr="00657820" w:rsidRDefault="00D65AF8" w:rsidP="00D65AF8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416B2" w14:textId="53F99340" w:rsidR="00D65AF8" w:rsidRPr="00657820" w:rsidRDefault="00FA1780" w:rsidP="00D65AF8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44A7A852" w14:textId="77777777" w:rsidR="00D65AF8" w:rsidRPr="00657820" w:rsidRDefault="00D65AF8" w:rsidP="00D65AF8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0" w:type="dxa"/>
          </w:tcPr>
          <w:p w14:paraId="32EA6AC5" w14:textId="77777777" w:rsidR="00D65AF8" w:rsidRPr="00657820" w:rsidRDefault="00D65AF8" w:rsidP="00D65AF8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EC4EE" w14:textId="4FD8D4D9" w:rsidR="00D65AF8" w:rsidRPr="00657820" w:rsidRDefault="00307E0C" w:rsidP="00D65AF8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200,675</w:t>
            </w:r>
          </w:p>
        </w:tc>
      </w:tr>
      <w:tr w:rsidR="00D65AF8" w:rsidRPr="00657820" w14:paraId="62381C2A" w14:textId="77777777" w:rsidTr="00B3665A">
        <w:trPr>
          <w:trHeight w:val="144"/>
        </w:trPr>
        <w:tc>
          <w:tcPr>
            <w:tcW w:w="2457" w:type="dxa"/>
          </w:tcPr>
          <w:p w14:paraId="78002113" w14:textId="77777777" w:rsidR="00D65AF8" w:rsidRPr="00657820" w:rsidRDefault="00D65AF8" w:rsidP="00D65AF8">
            <w:pPr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408" w:type="dxa"/>
            <w:shd w:val="clear" w:color="auto" w:fill="auto"/>
          </w:tcPr>
          <w:p w14:paraId="3801D595" w14:textId="77777777" w:rsidR="00D65AF8" w:rsidRPr="00657820" w:rsidRDefault="00D65AF8" w:rsidP="00D65AF8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396B7C63" w14:textId="77777777" w:rsidR="00D65AF8" w:rsidRPr="00657820" w:rsidRDefault="00D65AF8" w:rsidP="00D65AF8">
            <w:pPr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</w:tcPr>
          <w:p w14:paraId="02A650B6" w14:textId="77777777" w:rsidR="00D65AF8" w:rsidRPr="00657820" w:rsidRDefault="00D65AF8" w:rsidP="00D65AF8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4173143C" w14:textId="77777777" w:rsidR="00D65AF8" w:rsidRPr="00657820" w:rsidRDefault="00D65AF8" w:rsidP="00D65AF8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" w:type="dxa"/>
          </w:tcPr>
          <w:p w14:paraId="117F904D" w14:textId="77777777" w:rsidR="00D65AF8" w:rsidRPr="00657820" w:rsidRDefault="00D65AF8" w:rsidP="00D65AF8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76DC0B87" w14:textId="0911F8B9" w:rsidR="00D65AF8" w:rsidRPr="00657820" w:rsidRDefault="00D65AF8" w:rsidP="00D65AF8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" w:type="dxa"/>
          </w:tcPr>
          <w:p w14:paraId="78DBCD85" w14:textId="77777777" w:rsidR="00D65AF8" w:rsidRPr="00657820" w:rsidRDefault="00D65AF8" w:rsidP="00D65AF8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72B320B1" w14:textId="442C76F1" w:rsidR="00D65AF8" w:rsidRPr="00657820" w:rsidRDefault="00D65AF8" w:rsidP="00D65AF8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61" w:type="dxa"/>
            <w:shd w:val="clear" w:color="auto" w:fill="auto"/>
          </w:tcPr>
          <w:p w14:paraId="5CFA20CF" w14:textId="77777777" w:rsidR="00D65AF8" w:rsidRPr="00657820" w:rsidRDefault="00D65AF8" w:rsidP="00D65AF8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07047558" w14:textId="77777777" w:rsidR="00D65AF8" w:rsidRPr="00657820" w:rsidRDefault="00D65AF8" w:rsidP="00D65AF8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51165E9A" w14:textId="77777777" w:rsidR="00D65AF8" w:rsidRPr="00657820" w:rsidRDefault="00D65AF8" w:rsidP="00D65AF8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03FC" w:rsidRPr="00657820" w14:paraId="455649A2" w14:textId="77777777" w:rsidTr="00B3665A">
        <w:trPr>
          <w:trHeight w:val="144"/>
        </w:trPr>
        <w:tc>
          <w:tcPr>
            <w:tcW w:w="2457" w:type="dxa"/>
          </w:tcPr>
          <w:p w14:paraId="1D9D6D33" w14:textId="77777777" w:rsidR="000103FC" w:rsidRPr="00657820" w:rsidRDefault="000103FC" w:rsidP="000103FC">
            <w:pPr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08" w:type="dxa"/>
            <w:shd w:val="clear" w:color="auto" w:fill="auto"/>
          </w:tcPr>
          <w:p w14:paraId="3B72ED42" w14:textId="2C0B04A5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(50,444)</w:t>
            </w:r>
          </w:p>
        </w:tc>
        <w:tc>
          <w:tcPr>
            <w:tcW w:w="60" w:type="dxa"/>
          </w:tcPr>
          <w:p w14:paraId="4304CB80" w14:textId="77777777" w:rsidR="000103FC" w:rsidRPr="00657820" w:rsidRDefault="000103FC" w:rsidP="000103FC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</w:tcPr>
          <w:p w14:paraId="56A00E7B" w14:textId="77777777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55586710" w14:textId="7B9E1ABB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(14,259)</w:t>
            </w:r>
          </w:p>
        </w:tc>
        <w:tc>
          <w:tcPr>
            <w:tcW w:w="140" w:type="dxa"/>
          </w:tcPr>
          <w:p w14:paraId="661C0A54" w14:textId="77777777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85" w:type="dxa"/>
            <w:shd w:val="clear" w:color="auto" w:fill="auto"/>
          </w:tcPr>
          <w:p w14:paraId="3B76BD9C" w14:textId="1A3ABD1A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dxa"/>
          </w:tcPr>
          <w:p w14:paraId="75B47DF1" w14:textId="77777777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554D99F" w14:textId="4FFA3918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332D7B55" w14:textId="77777777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0" w:type="dxa"/>
          </w:tcPr>
          <w:p w14:paraId="4833AA65" w14:textId="77777777" w:rsidR="000103FC" w:rsidRPr="00657820" w:rsidRDefault="000103FC" w:rsidP="000103FC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011CB4F2" w14:textId="1E789D7D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(64,703)</w:t>
            </w:r>
          </w:p>
        </w:tc>
      </w:tr>
      <w:tr w:rsidR="000103FC" w:rsidRPr="00657820" w14:paraId="33882C0D" w14:textId="77777777" w:rsidTr="00B3665A">
        <w:trPr>
          <w:trHeight w:val="144"/>
        </w:trPr>
        <w:tc>
          <w:tcPr>
            <w:tcW w:w="2457" w:type="dxa"/>
          </w:tcPr>
          <w:p w14:paraId="1A539BA7" w14:textId="77777777" w:rsidR="000103FC" w:rsidRPr="00657820" w:rsidRDefault="000103FC" w:rsidP="000103FC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08" w:type="dxa"/>
            <w:shd w:val="clear" w:color="auto" w:fill="auto"/>
          </w:tcPr>
          <w:p w14:paraId="148725C5" w14:textId="39BF890F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(4,269)</w:t>
            </w:r>
          </w:p>
        </w:tc>
        <w:tc>
          <w:tcPr>
            <w:tcW w:w="60" w:type="dxa"/>
          </w:tcPr>
          <w:p w14:paraId="1FC0B0B7" w14:textId="77777777" w:rsidR="000103FC" w:rsidRPr="00657820" w:rsidRDefault="000103FC" w:rsidP="000103FC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</w:tcPr>
          <w:p w14:paraId="6D53FEC7" w14:textId="77777777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4A6207DC" w14:textId="7B747B81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(33)</w:t>
            </w:r>
          </w:p>
        </w:tc>
        <w:tc>
          <w:tcPr>
            <w:tcW w:w="140" w:type="dxa"/>
          </w:tcPr>
          <w:p w14:paraId="109470C4" w14:textId="77777777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85" w:type="dxa"/>
            <w:shd w:val="clear" w:color="auto" w:fill="auto"/>
          </w:tcPr>
          <w:p w14:paraId="2DD46E98" w14:textId="4BC09C25" w:rsidR="000103FC" w:rsidRPr="00657820" w:rsidRDefault="0055423B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3,433</w:t>
            </w:r>
          </w:p>
        </w:tc>
        <w:tc>
          <w:tcPr>
            <w:tcW w:w="140" w:type="dxa"/>
          </w:tcPr>
          <w:p w14:paraId="3376D57C" w14:textId="77777777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49A397BB" w14:textId="4D6D32F2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2400CAF6" w14:textId="77777777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0" w:type="dxa"/>
          </w:tcPr>
          <w:p w14:paraId="676EB8B7" w14:textId="77777777" w:rsidR="000103FC" w:rsidRPr="00657820" w:rsidRDefault="000103FC" w:rsidP="000103FC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1DB13D44" w14:textId="3600B4ED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403EAA" w:rsidRPr="00657820">
              <w:rPr>
                <w:rFonts w:asciiTheme="majorBidi" w:hAnsiTheme="majorBidi" w:cstheme="majorBidi"/>
                <w:sz w:val="28"/>
              </w:rPr>
              <w:t>869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103FC" w:rsidRPr="00657820" w14:paraId="5040EC11" w14:textId="77777777">
        <w:trPr>
          <w:trHeight w:val="144"/>
        </w:trPr>
        <w:tc>
          <w:tcPr>
            <w:tcW w:w="2457" w:type="dxa"/>
          </w:tcPr>
          <w:p w14:paraId="0A0EBA1B" w14:textId="3FF12174" w:rsidR="000103FC" w:rsidRPr="00657820" w:rsidRDefault="000103FC" w:rsidP="000103FC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อุปกรณ์สำนักงาน</w:t>
            </w:r>
          </w:p>
        </w:tc>
        <w:tc>
          <w:tcPr>
            <w:tcW w:w="1408" w:type="dxa"/>
            <w:shd w:val="clear" w:color="auto" w:fill="auto"/>
          </w:tcPr>
          <w:p w14:paraId="720646F1" w14:textId="23925167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(2,816)</w:t>
            </w:r>
          </w:p>
        </w:tc>
        <w:tc>
          <w:tcPr>
            <w:tcW w:w="60" w:type="dxa"/>
          </w:tcPr>
          <w:p w14:paraId="75DC8109" w14:textId="77777777" w:rsidR="000103FC" w:rsidRPr="00657820" w:rsidRDefault="000103FC" w:rsidP="000103FC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</w:tcPr>
          <w:p w14:paraId="23D59E1F" w14:textId="77777777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551FD13E" w14:textId="765664BA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A93528">
              <w:rPr>
                <w:rFonts w:asciiTheme="majorBidi" w:hAnsiTheme="majorBidi" w:cstheme="majorBidi"/>
                <w:sz w:val="28"/>
              </w:rPr>
              <w:t>67</w:t>
            </w:r>
            <w:r w:rsidR="005A69B6">
              <w:rPr>
                <w:rFonts w:asciiTheme="majorBidi" w:hAnsiTheme="majorBidi" w:cstheme="majorBidi"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0" w:type="dxa"/>
          </w:tcPr>
          <w:p w14:paraId="65908546" w14:textId="77777777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0AB2A64" w14:textId="6274099E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dxa"/>
          </w:tcPr>
          <w:p w14:paraId="2EBE262A" w14:textId="77777777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1860344" w14:textId="714856F6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0D37FF61" w14:textId="77777777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0" w:type="dxa"/>
          </w:tcPr>
          <w:p w14:paraId="77F2EF5E" w14:textId="77777777" w:rsidR="000103FC" w:rsidRPr="00657820" w:rsidRDefault="000103FC" w:rsidP="000103FC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3DD5DB0A" w14:textId="3E6FAFC5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(3,494)</w:t>
            </w:r>
          </w:p>
        </w:tc>
      </w:tr>
      <w:tr w:rsidR="000103FC" w:rsidRPr="00657820" w14:paraId="7EA69F7B" w14:textId="77777777">
        <w:trPr>
          <w:trHeight w:val="144"/>
        </w:trPr>
        <w:tc>
          <w:tcPr>
            <w:tcW w:w="2457" w:type="dxa"/>
          </w:tcPr>
          <w:p w14:paraId="65AD356B" w14:textId="77777777" w:rsidR="000103FC" w:rsidRPr="00657820" w:rsidRDefault="000103FC" w:rsidP="000103FC">
            <w:pPr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08" w:type="dxa"/>
            <w:shd w:val="clear" w:color="auto" w:fill="auto"/>
          </w:tcPr>
          <w:p w14:paraId="40E743A1" w14:textId="06277E97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(929)</w:t>
            </w:r>
          </w:p>
        </w:tc>
        <w:tc>
          <w:tcPr>
            <w:tcW w:w="60" w:type="dxa"/>
          </w:tcPr>
          <w:p w14:paraId="031A57B3" w14:textId="77777777" w:rsidR="000103FC" w:rsidRPr="00657820" w:rsidRDefault="000103FC" w:rsidP="000103FC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  <w:vMerge w:val="restart"/>
          </w:tcPr>
          <w:p w14:paraId="2296948A" w14:textId="77777777" w:rsidR="000103FC" w:rsidRPr="00657820" w:rsidRDefault="000103FC" w:rsidP="000103FC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05CD2A7C" w14:textId="15E47080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C944E4" w:rsidRPr="00657820">
              <w:rPr>
                <w:rFonts w:asciiTheme="majorBidi" w:hAnsiTheme="majorBidi" w:cstheme="majorBidi"/>
                <w:sz w:val="28"/>
              </w:rPr>
              <w:t>986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0" w:type="dxa"/>
          </w:tcPr>
          <w:p w14:paraId="19470126" w14:textId="77777777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37AF0" w14:textId="541B0EF6" w:rsidR="000103FC" w:rsidRPr="00657820" w:rsidRDefault="00017AAE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557</w:t>
            </w:r>
          </w:p>
        </w:tc>
        <w:tc>
          <w:tcPr>
            <w:tcW w:w="140" w:type="dxa"/>
          </w:tcPr>
          <w:p w14:paraId="3519B792" w14:textId="77777777" w:rsidR="000103FC" w:rsidRPr="00657820" w:rsidRDefault="000103FC" w:rsidP="000103FC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02340" w14:textId="10BFF37F" w:rsidR="000103FC" w:rsidRPr="00657820" w:rsidRDefault="00017AAE" w:rsidP="000103FC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5E8534D3" w14:textId="77777777" w:rsidR="000103FC" w:rsidRPr="00657820" w:rsidRDefault="000103FC" w:rsidP="000103FC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0" w:type="dxa"/>
          </w:tcPr>
          <w:p w14:paraId="71E83337" w14:textId="77777777" w:rsidR="000103FC" w:rsidRPr="00657820" w:rsidRDefault="000103FC" w:rsidP="000103FC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7401A868" w14:textId="1D45CA82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8D07E1" w:rsidRPr="00657820">
              <w:rPr>
                <w:rFonts w:asciiTheme="majorBidi" w:hAnsiTheme="majorBidi" w:cstheme="majorBidi"/>
                <w:sz w:val="28"/>
              </w:rPr>
              <w:t>1,358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103FC" w:rsidRPr="00657820" w14:paraId="09146921" w14:textId="77777777" w:rsidTr="00B3665A">
        <w:trPr>
          <w:trHeight w:val="144"/>
        </w:trPr>
        <w:tc>
          <w:tcPr>
            <w:tcW w:w="2457" w:type="dxa"/>
          </w:tcPr>
          <w:p w14:paraId="59411BB5" w14:textId="77777777" w:rsidR="000103FC" w:rsidRPr="00657820" w:rsidRDefault="000103FC" w:rsidP="000103FC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0C97E" w14:textId="326F5792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(58,458)</w:t>
            </w:r>
          </w:p>
        </w:tc>
        <w:tc>
          <w:tcPr>
            <w:tcW w:w="60" w:type="dxa"/>
          </w:tcPr>
          <w:p w14:paraId="31CEBF57" w14:textId="77777777" w:rsidR="000103FC" w:rsidRPr="00657820" w:rsidRDefault="000103FC" w:rsidP="000103FC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" w:type="dxa"/>
            <w:vMerge/>
          </w:tcPr>
          <w:p w14:paraId="08D3A901" w14:textId="77777777" w:rsidR="000103FC" w:rsidRPr="00657820" w:rsidRDefault="000103FC" w:rsidP="000103FC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75338" w14:textId="7D11FF93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C944E4" w:rsidRPr="00657820">
              <w:rPr>
                <w:rFonts w:asciiTheme="majorBidi" w:hAnsiTheme="majorBidi" w:cstheme="majorBidi"/>
                <w:b/>
                <w:bCs/>
                <w:sz w:val="28"/>
              </w:rPr>
              <w:t>15,956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0" w:type="dxa"/>
          </w:tcPr>
          <w:p w14:paraId="31E7774F" w14:textId="77777777" w:rsidR="000103FC" w:rsidRPr="00657820" w:rsidRDefault="000103FC" w:rsidP="000103FC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06C9A" w14:textId="052EE69A" w:rsidR="000103FC" w:rsidRPr="00657820" w:rsidRDefault="0055423B" w:rsidP="000103FC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3,</w:t>
            </w:r>
            <w:r w:rsidR="00017AAE">
              <w:rPr>
                <w:rFonts w:asciiTheme="majorBidi" w:hAnsiTheme="majorBidi" w:cstheme="majorBidi"/>
                <w:b/>
                <w:bCs/>
                <w:sz w:val="28"/>
              </w:rPr>
              <w:t>990</w:t>
            </w:r>
          </w:p>
        </w:tc>
        <w:tc>
          <w:tcPr>
            <w:tcW w:w="140" w:type="dxa"/>
          </w:tcPr>
          <w:p w14:paraId="51557135" w14:textId="77777777" w:rsidR="000103FC" w:rsidRPr="00657820" w:rsidRDefault="000103FC" w:rsidP="000103FC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320F1" w14:textId="58FF6AE0" w:rsidR="000103FC" w:rsidRPr="00657820" w:rsidRDefault="00017AAE" w:rsidP="000103FC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06B3A4F5" w14:textId="77777777" w:rsidR="000103FC" w:rsidRPr="00657820" w:rsidRDefault="000103FC" w:rsidP="000103FC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0" w:type="dxa"/>
          </w:tcPr>
          <w:p w14:paraId="0F001C9A" w14:textId="77777777" w:rsidR="000103FC" w:rsidRPr="00657820" w:rsidRDefault="000103FC" w:rsidP="000103FC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60542" w14:textId="5C82CFF9" w:rsidR="000103FC" w:rsidRPr="00316D61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16D61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8D07E1" w:rsidRPr="00316D61">
              <w:rPr>
                <w:rFonts w:asciiTheme="majorBidi" w:hAnsiTheme="majorBidi" w:cstheme="majorBidi"/>
                <w:b/>
                <w:bCs/>
                <w:sz w:val="28"/>
              </w:rPr>
              <w:t>70,424</w:t>
            </w:r>
            <w:r w:rsidRPr="00316D61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0103FC" w:rsidRPr="00657820" w14:paraId="1B985434" w14:textId="77777777" w:rsidTr="00B3665A">
        <w:trPr>
          <w:trHeight w:val="144"/>
        </w:trPr>
        <w:tc>
          <w:tcPr>
            <w:tcW w:w="2457" w:type="dxa"/>
          </w:tcPr>
          <w:p w14:paraId="6F11DAA5" w14:textId="34E1DCBE" w:rsidR="000103FC" w:rsidRPr="00657820" w:rsidRDefault="000103FC" w:rsidP="000103FC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รวมสินทรัพย์สิทธิการใช้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ECF8" w14:textId="54AF632B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135,529</w:t>
            </w:r>
          </w:p>
        </w:tc>
        <w:tc>
          <w:tcPr>
            <w:tcW w:w="60" w:type="dxa"/>
          </w:tcPr>
          <w:p w14:paraId="1A78B7D8" w14:textId="77777777" w:rsidR="000103FC" w:rsidRPr="00657820" w:rsidRDefault="000103FC" w:rsidP="000103FC">
            <w:pPr>
              <w:tabs>
                <w:tab w:val="decimal" w:pos="1098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" w:type="dxa"/>
            <w:vMerge/>
          </w:tcPr>
          <w:p w14:paraId="1CF30656" w14:textId="77777777" w:rsidR="000103FC" w:rsidRPr="00657820" w:rsidRDefault="000103FC" w:rsidP="000103FC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3246DD5F" w14:textId="77777777" w:rsidR="000103FC" w:rsidRPr="00657820" w:rsidRDefault="000103FC" w:rsidP="000103FC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" w:type="dxa"/>
          </w:tcPr>
          <w:p w14:paraId="75BA36DB" w14:textId="77777777" w:rsidR="000103FC" w:rsidRPr="00657820" w:rsidRDefault="000103FC" w:rsidP="000103FC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63A74DF7" w14:textId="17D8DD9B" w:rsidR="000103FC" w:rsidRPr="00657820" w:rsidRDefault="000103FC" w:rsidP="000103FC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" w:type="dxa"/>
          </w:tcPr>
          <w:p w14:paraId="487F142A" w14:textId="77777777" w:rsidR="000103FC" w:rsidRPr="00657820" w:rsidRDefault="000103FC" w:rsidP="000103FC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2466EF5F" w14:textId="55E4E056" w:rsidR="000103FC" w:rsidRPr="00657820" w:rsidRDefault="000103FC" w:rsidP="000103FC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" w:type="dxa"/>
            <w:shd w:val="clear" w:color="auto" w:fill="auto"/>
          </w:tcPr>
          <w:p w14:paraId="1BF9E5E8" w14:textId="77777777" w:rsidR="000103FC" w:rsidRPr="00657820" w:rsidRDefault="000103FC" w:rsidP="000103FC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0" w:type="dxa"/>
          </w:tcPr>
          <w:p w14:paraId="59D32F91" w14:textId="77777777" w:rsidR="000103FC" w:rsidRPr="00657820" w:rsidRDefault="000103FC" w:rsidP="000103FC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B109" w14:textId="6EBC25FE" w:rsidR="000103FC" w:rsidRPr="00657820" w:rsidRDefault="000103FC" w:rsidP="000103FC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130,2</w:t>
            </w:r>
            <w:r w:rsidR="008D07E1" w:rsidRPr="00657820">
              <w:rPr>
                <w:rFonts w:asciiTheme="majorBidi" w:hAnsiTheme="majorBidi" w:cstheme="majorBidi"/>
                <w:b/>
                <w:bCs/>
                <w:sz w:val="28"/>
              </w:rPr>
              <w:t>51</w:t>
            </w:r>
          </w:p>
        </w:tc>
      </w:tr>
    </w:tbl>
    <w:p w14:paraId="2F6E574A" w14:textId="79D7AE28" w:rsidR="00AE2F60" w:rsidRPr="000A3B5A" w:rsidRDefault="00AE2F60">
      <w:pPr>
        <w:rPr>
          <w:rFonts w:asciiTheme="majorBidi" w:hAnsiTheme="majorBidi" w:cstheme="majorBidi"/>
          <w:sz w:val="16"/>
          <w:szCs w:val="18"/>
        </w:rPr>
      </w:pPr>
    </w:p>
    <w:tbl>
      <w:tblPr>
        <w:tblW w:w="91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4"/>
        <w:gridCol w:w="18"/>
        <w:gridCol w:w="1388"/>
        <w:gridCol w:w="28"/>
        <w:gridCol w:w="32"/>
        <w:gridCol w:w="135"/>
        <w:gridCol w:w="856"/>
        <w:gridCol w:w="257"/>
        <w:gridCol w:w="141"/>
        <w:gridCol w:w="984"/>
        <w:gridCol w:w="8"/>
        <w:gridCol w:w="132"/>
        <w:gridCol w:w="9"/>
        <w:gridCol w:w="1115"/>
        <w:gridCol w:w="18"/>
        <w:gridCol w:w="143"/>
        <w:gridCol w:w="19"/>
        <w:gridCol w:w="25"/>
        <w:gridCol w:w="16"/>
        <w:gridCol w:w="1383"/>
      </w:tblGrid>
      <w:tr w:rsidR="000103FC" w:rsidRPr="00657820" w14:paraId="6318A29C" w14:textId="77777777" w:rsidTr="00B67360">
        <w:trPr>
          <w:trHeight w:val="144"/>
        </w:trPr>
        <w:tc>
          <w:tcPr>
            <w:tcW w:w="2454" w:type="dxa"/>
          </w:tcPr>
          <w:p w14:paraId="3816441A" w14:textId="77777777" w:rsidR="000103FC" w:rsidRPr="00657820" w:rsidRDefault="000103FC" w:rsidP="000103F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6" w:type="dxa"/>
            <w:gridSpan w:val="2"/>
          </w:tcPr>
          <w:p w14:paraId="493F7768" w14:textId="77777777" w:rsidR="000103FC" w:rsidRPr="00657820" w:rsidRDefault="000103FC" w:rsidP="000103FC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  <w:gridSpan w:val="2"/>
          </w:tcPr>
          <w:p w14:paraId="22D4A215" w14:textId="77777777" w:rsidR="000103FC" w:rsidRPr="00657820" w:rsidRDefault="000103FC" w:rsidP="000103FC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gridSpan w:val="2"/>
          </w:tcPr>
          <w:p w14:paraId="525AB62D" w14:textId="77777777" w:rsidR="000103FC" w:rsidRPr="00657820" w:rsidRDefault="000103FC" w:rsidP="000103FC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2" w:type="dxa"/>
            <w:gridSpan w:val="3"/>
          </w:tcPr>
          <w:p w14:paraId="7D0BBF2D" w14:textId="77777777" w:rsidR="000103FC" w:rsidRPr="00657820" w:rsidRDefault="000103FC" w:rsidP="000103FC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40" w:type="dxa"/>
            <w:gridSpan w:val="2"/>
          </w:tcPr>
          <w:p w14:paraId="46B21197" w14:textId="77777777" w:rsidR="000103FC" w:rsidRPr="00657820" w:rsidRDefault="000103FC" w:rsidP="000103FC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8" w:type="dxa"/>
            <w:gridSpan w:val="8"/>
          </w:tcPr>
          <w:p w14:paraId="3859AB97" w14:textId="77777777" w:rsidR="000103FC" w:rsidRPr="00657820" w:rsidRDefault="000103FC" w:rsidP="000103FC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0103FC" w:rsidRPr="00657820" w14:paraId="7C8610A8" w14:textId="77777777" w:rsidTr="00B67360">
        <w:trPr>
          <w:trHeight w:val="144"/>
        </w:trPr>
        <w:tc>
          <w:tcPr>
            <w:tcW w:w="2454" w:type="dxa"/>
          </w:tcPr>
          <w:p w14:paraId="432323F2" w14:textId="77777777" w:rsidR="000103FC" w:rsidRPr="00657820" w:rsidRDefault="000103FC" w:rsidP="000103FC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07" w:type="dxa"/>
            <w:gridSpan w:val="19"/>
            <w:tcBorders>
              <w:bottom w:val="single" w:sz="4" w:space="0" w:color="auto"/>
            </w:tcBorders>
          </w:tcPr>
          <w:p w14:paraId="414483EE" w14:textId="7038F290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03FC" w:rsidRPr="00657820" w14:paraId="25FB0A34" w14:textId="77777777" w:rsidTr="00B67360">
        <w:trPr>
          <w:trHeight w:val="144"/>
        </w:trPr>
        <w:tc>
          <w:tcPr>
            <w:tcW w:w="2454" w:type="dxa"/>
          </w:tcPr>
          <w:p w14:paraId="3E39FD02" w14:textId="77777777" w:rsidR="000103FC" w:rsidRPr="00657820" w:rsidRDefault="000103FC" w:rsidP="000103FC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18DB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1A736865" w14:textId="5878A775" w:rsidR="00853066" w:rsidRDefault="000103FC" w:rsidP="0085306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8530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  <w:p w14:paraId="59B51D2A" w14:textId="784F6F72" w:rsidR="000103FC" w:rsidRPr="00657820" w:rsidRDefault="000103FC" w:rsidP="0085306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60" w:type="dxa"/>
            <w:gridSpan w:val="2"/>
            <w:vAlign w:val="bottom"/>
          </w:tcPr>
          <w:p w14:paraId="142CAA94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1098ACD6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B42A4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" w:type="dxa"/>
            <w:vAlign w:val="bottom"/>
          </w:tcPr>
          <w:p w14:paraId="32A8708F" w14:textId="77777777" w:rsidR="000103FC" w:rsidRPr="00657820" w:rsidRDefault="000103FC" w:rsidP="000103FC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2F5C5" w14:textId="77777777" w:rsidR="000103FC" w:rsidRPr="00657820" w:rsidRDefault="000103FC" w:rsidP="000103FC">
            <w:pPr>
              <w:ind w:hanging="5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140" w:type="dxa"/>
            <w:gridSpan w:val="2"/>
            <w:vAlign w:val="bottom"/>
          </w:tcPr>
          <w:p w14:paraId="3DCB358C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754BE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37D2116E" w14:textId="46DABF09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161" w:type="dxa"/>
            <w:gridSpan w:val="2"/>
            <w:tcBorders>
              <w:top w:val="single" w:sz="4" w:space="0" w:color="auto"/>
            </w:tcBorders>
            <w:vAlign w:val="bottom"/>
          </w:tcPr>
          <w:p w14:paraId="10F38414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  <w:gridSpan w:val="3"/>
            <w:tcBorders>
              <w:top w:val="single" w:sz="4" w:space="0" w:color="auto"/>
            </w:tcBorders>
            <w:vAlign w:val="bottom"/>
          </w:tcPr>
          <w:p w14:paraId="691EA1F2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7A0F9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5990E055" w14:textId="27BD1942" w:rsidR="000103FC" w:rsidRPr="00657820" w:rsidRDefault="000103FC" w:rsidP="0085306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8530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0103FC" w:rsidRPr="00657820" w14:paraId="6FEF8E61" w14:textId="77777777" w:rsidTr="00B67360">
        <w:trPr>
          <w:trHeight w:val="144"/>
        </w:trPr>
        <w:tc>
          <w:tcPr>
            <w:tcW w:w="2454" w:type="dxa"/>
          </w:tcPr>
          <w:p w14:paraId="2AC320E4" w14:textId="77777777" w:rsidR="000103FC" w:rsidRPr="00657820" w:rsidRDefault="000103FC" w:rsidP="000103FC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406" w:type="dxa"/>
            <w:gridSpan w:val="2"/>
          </w:tcPr>
          <w:p w14:paraId="1AD1A6EB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  <w:gridSpan w:val="2"/>
          </w:tcPr>
          <w:p w14:paraId="77FD41E9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49D67EDB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</w:tcPr>
          <w:p w14:paraId="44CD7119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" w:type="dxa"/>
          </w:tcPr>
          <w:p w14:paraId="1878A83F" w14:textId="77777777" w:rsidR="000103FC" w:rsidRPr="00657820" w:rsidRDefault="000103FC" w:rsidP="000103FC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7DB3C65" w14:textId="77777777" w:rsidR="000103FC" w:rsidRPr="00657820" w:rsidRDefault="000103FC" w:rsidP="000103FC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" w:type="dxa"/>
            <w:gridSpan w:val="2"/>
          </w:tcPr>
          <w:p w14:paraId="60A8E1C8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4" w:type="dxa"/>
            <w:gridSpan w:val="2"/>
          </w:tcPr>
          <w:p w14:paraId="49EA8F7F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" w:type="dxa"/>
            <w:gridSpan w:val="2"/>
          </w:tcPr>
          <w:p w14:paraId="468FCCCF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  <w:gridSpan w:val="3"/>
          </w:tcPr>
          <w:p w14:paraId="15B0FA97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</w:tcPr>
          <w:p w14:paraId="418A4115" w14:textId="77777777" w:rsidR="000103FC" w:rsidRPr="00657820" w:rsidRDefault="000103FC" w:rsidP="000103F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40C6D" w:rsidRPr="00657820" w14:paraId="4A710387" w14:textId="77777777" w:rsidTr="00B67360">
        <w:trPr>
          <w:trHeight w:val="144"/>
        </w:trPr>
        <w:tc>
          <w:tcPr>
            <w:tcW w:w="2454" w:type="dxa"/>
          </w:tcPr>
          <w:p w14:paraId="56FF2CF4" w14:textId="77777777" w:rsidR="00F40C6D" w:rsidRPr="00657820" w:rsidRDefault="00F40C6D" w:rsidP="00F40C6D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66C72C5" w14:textId="6815A16A" w:rsidR="00F40C6D" w:rsidRPr="00657820" w:rsidRDefault="00F40C6D" w:rsidP="00F40C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1,167</w:t>
            </w:r>
          </w:p>
        </w:tc>
        <w:tc>
          <w:tcPr>
            <w:tcW w:w="60" w:type="dxa"/>
            <w:gridSpan w:val="2"/>
          </w:tcPr>
          <w:p w14:paraId="597BB925" w14:textId="77777777" w:rsidR="00F40C6D" w:rsidRPr="00657820" w:rsidRDefault="00F40C6D" w:rsidP="00F40C6D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A7AA883" w14:textId="77777777" w:rsidR="00F40C6D" w:rsidRPr="00657820" w:rsidRDefault="00F40C6D" w:rsidP="00F40C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4E9FB541" w14:textId="6D358400" w:rsidR="00F40C6D" w:rsidRPr="00657820" w:rsidRDefault="00F40C6D" w:rsidP="00F40C6D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  <w:tc>
          <w:tcPr>
            <w:tcW w:w="141" w:type="dxa"/>
          </w:tcPr>
          <w:p w14:paraId="5FF96EA1" w14:textId="77777777" w:rsidR="00F40C6D" w:rsidRPr="00657820" w:rsidRDefault="00F40C6D" w:rsidP="00F40C6D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F160587" w14:textId="037FD75C" w:rsidR="00F40C6D" w:rsidRPr="00657820" w:rsidRDefault="00F40C6D" w:rsidP="00F40C6D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dxa"/>
            <w:gridSpan w:val="2"/>
          </w:tcPr>
          <w:p w14:paraId="0ADF1398" w14:textId="77777777" w:rsidR="00F40C6D" w:rsidRPr="00657820" w:rsidRDefault="00F40C6D" w:rsidP="00F40C6D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center"/>
          </w:tcPr>
          <w:p w14:paraId="2AFF51F6" w14:textId="42C8D4AB" w:rsidR="00F40C6D" w:rsidRPr="00657820" w:rsidRDefault="00F40C6D" w:rsidP="00F40C6D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gridSpan w:val="2"/>
            <w:shd w:val="clear" w:color="auto" w:fill="auto"/>
          </w:tcPr>
          <w:p w14:paraId="1FF8167F" w14:textId="77777777" w:rsidR="00F40C6D" w:rsidRPr="00657820" w:rsidRDefault="00F40C6D" w:rsidP="00F40C6D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  <w:gridSpan w:val="3"/>
          </w:tcPr>
          <w:p w14:paraId="0B83CE99" w14:textId="77777777" w:rsidR="00F40C6D" w:rsidRPr="00657820" w:rsidRDefault="00F40C6D" w:rsidP="00F40C6D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A99697F" w14:textId="78B949B9" w:rsidR="00F40C6D" w:rsidRPr="00657820" w:rsidRDefault="00F40C6D" w:rsidP="00F40C6D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5,614</w:t>
            </w:r>
          </w:p>
        </w:tc>
      </w:tr>
      <w:tr w:rsidR="00F40C6D" w:rsidRPr="00657820" w14:paraId="43E097D5" w14:textId="77777777" w:rsidTr="00B67360">
        <w:trPr>
          <w:trHeight w:val="144"/>
        </w:trPr>
        <w:tc>
          <w:tcPr>
            <w:tcW w:w="2454" w:type="dxa"/>
          </w:tcPr>
          <w:p w14:paraId="6CA13C70" w14:textId="77777777" w:rsidR="00F40C6D" w:rsidRPr="00657820" w:rsidRDefault="00F40C6D" w:rsidP="00F40C6D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89232" w14:textId="098CCE86" w:rsidR="00F40C6D" w:rsidRPr="00657820" w:rsidRDefault="00F40C6D" w:rsidP="00F40C6D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1,167</w:t>
            </w:r>
          </w:p>
        </w:tc>
        <w:tc>
          <w:tcPr>
            <w:tcW w:w="60" w:type="dxa"/>
            <w:gridSpan w:val="2"/>
          </w:tcPr>
          <w:p w14:paraId="782D453A" w14:textId="77777777" w:rsidR="00F40C6D" w:rsidRPr="00657820" w:rsidRDefault="00F40C6D" w:rsidP="00F40C6D">
            <w:pPr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7BC5C3B2" w14:textId="77777777" w:rsidR="00F40C6D" w:rsidRPr="00657820" w:rsidRDefault="00F40C6D" w:rsidP="00F40C6D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1722E" w14:textId="3915F819" w:rsidR="00F40C6D" w:rsidRPr="00657820" w:rsidRDefault="00F40C6D" w:rsidP="00F40C6D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4,447</w:t>
            </w:r>
          </w:p>
        </w:tc>
        <w:tc>
          <w:tcPr>
            <w:tcW w:w="141" w:type="dxa"/>
          </w:tcPr>
          <w:p w14:paraId="05B64BEC" w14:textId="77777777" w:rsidR="00F40C6D" w:rsidRPr="00657820" w:rsidRDefault="00F40C6D" w:rsidP="00F40C6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B3DEE" w14:textId="5A7599B2" w:rsidR="00F40C6D" w:rsidRPr="00657820" w:rsidRDefault="00F40C6D" w:rsidP="00F40C6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0" w:type="dxa"/>
            <w:gridSpan w:val="2"/>
          </w:tcPr>
          <w:p w14:paraId="21D398D9" w14:textId="77777777" w:rsidR="00F40C6D" w:rsidRPr="00657820" w:rsidRDefault="00F40C6D" w:rsidP="00F40C6D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B77F3" w14:textId="2D9369F5" w:rsidR="00F40C6D" w:rsidRPr="00657820" w:rsidRDefault="00F40C6D" w:rsidP="00F40C6D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" w:type="dxa"/>
            <w:gridSpan w:val="2"/>
            <w:shd w:val="clear" w:color="auto" w:fill="auto"/>
          </w:tcPr>
          <w:p w14:paraId="60558B2E" w14:textId="77777777" w:rsidR="00F40C6D" w:rsidRPr="00657820" w:rsidRDefault="00F40C6D" w:rsidP="00F40C6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0" w:type="dxa"/>
            <w:gridSpan w:val="3"/>
          </w:tcPr>
          <w:p w14:paraId="4CC93EC0" w14:textId="77777777" w:rsidR="00F40C6D" w:rsidRPr="00657820" w:rsidRDefault="00F40C6D" w:rsidP="00F40C6D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919D3" w14:textId="774E2F92" w:rsidR="00F40C6D" w:rsidRPr="00657820" w:rsidRDefault="00F40C6D" w:rsidP="00F40C6D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5,614</w:t>
            </w:r>
          </w:p>
        </w:tc>
      </w:tr>
      <w:tr w:rsidR="00F40C6D" w:rsidRPr="00657820" w14:paraId="5E5D929C" w14:textId="77777777" w:rsidTr="00B67360">
        <w:trPr>
          <w:trHeight w:val="144"/>
        </w:trPr>
        <w:tc>
          <w:tcPr>
            <w:tcW w:w="2454" w:type="dxa"/>
          </w:tcPr>
          <w:p w14:paraId="1A2D9A9A" w14:textId="77777777" w:rsidR="00F40C6D" w:rsidRPr="00657820" w:rsidRDefault="00F40C6D" w:rsidP="00F40C6D">
            <w:pPr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6290BFB7" w14:textId="77777777" w:rsidR="00F40C6D" w:rsidRPr="00657820" w:rsidRDefault="00F40C6D" w:rsidP="00F40C6D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  <w:gridSpan w:val="2"/>
          </w:tcPr>
          <w:p w14:paraId="6617AB0A" w14:textId="77777777" w:rsidR="00F40C6D" w:rsidRPr="00657820" w:rsidRDefault="00F40C6D" w:rsidP="00F40C6D">
            <w:pPr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35099D7D" w14:textId="77777777" w:rsidR="00F40C6D" w:rsidRPr="00657820" w:rsidRDefault="00F40C6D" w:rsidP="00F40C6D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4CEB8BBE" w14:textId="77777777" w:rsidR="00F40C6D" w:rsidRPr="00657820" w:rsidRDefault="00F40C6D" w:rsidP="00F40C6D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</w:tcPr>
          <w:p w14:paraId="035CCEDF" w14:textId="77777777" w:rsidR="00F40C6D" w:rsidRPr="00657820" w:rsidRDefault="00F40C6D" w:rsidP="00F40C6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1A78E222" w14:textId="77777777" w:rsidR="00F40C6D" w:rsidRPr="00657820" w:rsidRDefault="00F40C6D" w:rsidP="00F40C6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" w:type="dxa"/>
            <w:gridSpan w:val="2"/>
          </w:tcPr>
          <w:p w14:paraId="2A87F0C5" w14:textId="77777777" w:rsidR="00F40C6D" w:rsidRPr="00657820" w:rsidRDefault="00F40C6D" w:rsidP="00F40C6D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C2C74CE" w14:textId="77777777" w:rsidR="00F40C6D" w:rsidRPr="00657820" w:rsidRDefault="00F40C6D" w:rsidP="00F40C6D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61" w:type="dxa"/>
            <w:gridSpan w:val="2"/>
            <w:shd w:val="clear" w:color="auto" w:fill="auto"/>
          </w:tcPr>
          <w:p w14:paraId="1089E85E" w14:textId="77777777" w:rsidR="00F40C6D" w:rsidRPr="00657820" w:rsidRDefault="00F40C6D" w:rsidP="00F40C6D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  <w:gridSpan w:val="3"/>
          </w:tcPr>
          <w:p w14:paraId="15A41659" w14:textId="77777777" w:rsidR="00F40C6D" w:rsidRPr="00657820" w:rsidRDefault="00F40C6D" w:rsidP="00F40C6D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2FA10A6" w14:textId="77777777" w:rsidR="00F40C6D" w:rsidRPr="00657820" w:rsidRDefault="00F40C6D" w:rsidP="00F40C6D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B7D82" w:rsidRPr="00657820" w14:paraId="3C5681BD" w14:textId="77777777" w:rsidTr="00B67360">
        <w:trPr>
          <w:trHeight w:val="144"/>
        </w:trPr>
        <w:tc>
          <w:tcPr>
            <w:tcW w:w="2454" w:type="dxa"/>
          </w:tcPr>
          <w:p w14:paraId="64F8BD39" w14:textId="77777777" w:rsidR="00AB7D82" w:rsidRPr="00657820" w:rsidRDefault="00AB7D82" w:rsidP="00AB7D82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35800EBF" w14:textId="790FF90C" w:rsidR="00AB7D82" w:rsidRPr="00657820" w:rsidRDefault="00AB7D82" w:rsidP="00AB7D82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(33)</w:t>
            </w:r>
          </w:p>
        </w:tc>
        <w:tc>
          <w:tcPr>
            <w:tcW w:w="60" w:type="dxa"/>
            <w:gridSpan w:val="2"/>
          </w:tcPr>
          <w:p w14:paraId="0CC28377" w14:textId="77777777" w:rsidR="00AB7D82" w:rsidRPr="00657820" w:rsidRDefault="00AB7D82" w:rsidP="00AB7D82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vMerge w:val="restart"/>
          </w:tcPr>
          <w:p w14:paraId="1D3A2A0C" w14:textId="77777777" w:rsidR="00AB7D82" w:rsidRPr="00657820" w:rsidRDefault="00AB7D82" w:rsidP="00AB7D82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5B6BE294" w14:textId="27398703" w:rsidR="00AB7D82" w:rsidRPr="00657820" w:rsidRDefault="00AB7D82" w:rsidP="00AB7D82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(867)</w:t>
            </w:r>
          </w:p>
        </w:tc>
        <w:tc>
          <w:tcPr>
            <w:tcW w:w="141" w:type="dxa"/>
          </w:tcPr>
          <w:p w14:paraId="54E027E6" w14:textId="77777777" w:rsidR="00AB7D82" w:rsidRPr="00657820" w:rsidRDefault="00AB7D82" w:rsidP="00AB7D82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6677E1E" w14:textId="7EBEF42D" w:rsidR="00AB7D82" w:rsidRPr="00657820" w:rsidRDefault="00AB7D82" w:rsidP="00AB7D82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dxa"/>
            <w:gridSpan w:val="2"/>
          </w:tcPr>
          <w:p w14:paraId="3B5E1D64" w14:textId="77777777" w:rsidR="00AB7D82" w:rsidRPr="00657820" w:rsidRDefault="00AB7D82" w:rsidP="00AB7D82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center"/>
          </w:tcPr>
          <w:p w14:paraId="249A4CA9" w14:textId="63F868EA" w:rsidR="00AB7D82" w:rsidRPr="00657820" w:rsidRDefault="00AB7D82" w:rsidP="00AB7D82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" w:type="dxa"/>
            <w:gridSpan w:val="2"/>
            <w:shd w:val="clear" w:color="auto" w:fill="auto"/>
          </w:tcPr>
          <w:p w14:paraId="4E7BC63C" w14:textId="77777777" w:rsidR="00AB7D82" w:rsidRPr="00657820" w:rsidRDefault="00AB7D82" w:rsidP="00AB7D82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0" w:type="dxa"/>
            <w:gridSpan w:val="3"/>
          </w:tcPr>
          <w:p w14:paraId="7D70D9A3" w14:textId="77777777" w:rsidR="00AB7D82" w:rsidRPr="00657820" w:rsidRDefault="00AB7D82" w:rsidP="00AB7D82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D5A4D5B" w14:textId="4B79BC26" w:rsidR="00AB7D82" w:rsidRPr="00657820" w:rsidRDefault="00AB7D82" w:rsidP="00AB7D82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(900)</w:t>
            </w:r>
          </w:p>
        </w:tc>
      </w:tr>
      <w:tr w:rsidR="00AB7D82" w:rsidRPr="00657820" w14:paraId="2AFB271B" w14:textId="77777777" w:rsidTr="00B67360">
        <w:trPr>
          <w:trHeight w:val="144"/>
        </w:trPr>
        <w:tc>
          <w:tcPr>
            <w:tcW w:w="2454" w:type="dxa"/>
          </w:tcPr>
          <w:p w14:paraId="5DBBF5DE" w14:textId="77777777" w:rsidR="00AB7D82" w:rsidRPr="00657820" w:rsidRDefault="00AB7D82" w:rsidP="00AB7D82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4270F" w14:textId="3D6FADFF" w:rsidR="00AB7D82" w:rsidRPr="00657820" w:rsidRDefault="00AB7D82" w:rsidP="00AB7D82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(33)</w:t>
            </w:r>
          </w:p>
        </w:tc>
        <w:tc>
          <w:tcPr>
            <w:tcW w:w="60" w:type="dxa"/>
            <w:gridSpan w:val="2"/>
          </w:tcPr>
          <w:p w14:paraId="7BEB2304" w14:textId="77777777" w:rsidR="00AB7D82" w:rsidRPr="00657820" w:rsidRDefault="00AB7D82" w:rsidP="00AB7D82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  <w:vMerge/>
          </w:tcPr>
          <w:p w14:paraId="06AB55FB" w14:textId="77777777" w:rsidR="00AB7D82" w:rsidRPr="00657820" w:rsidRDefault="00AB7D82" w:rsidP="00AB7D82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E25AB" w14:textId="64FD4F3C" w:rsidR="00AB7D82" w:rsidRPr="00657820" w:rsidRDefault="00AB7D82" w:rsidP="00AB7D82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(867)</w:t>
            </w:r>
          </w:p>
        </w:tc>
        <w:tc>
          <w:tcPr>
            <w:tcW w:w="141" w:type="dxa"/>
          </w:tcPr>
          <w:p w14:paraId="17C806C3" w14:textId="77777777" w:rsidR="00AB7D82" w:rsidRPr="00657820" w:rsidRDefault="00AB7D82" w:rsidP="00AB7D82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82135" w14:textId="7EAA5057" w:rsidR="00AB7D82" w:rsidRPr="00657820" w:rsidRDefault="00AB7D82" w:rsidP="00AB7D82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0" w:type="dxa"/>
            <w:gridSpan w:val="2"/>
          </w:tcPr>
          <w:p w14:paraId="05DEDB34" w14:textId="77777777" w:rsidR="00AB7D82" w:rsidRPr="00657820" w:rsidRDefault="00AB7D82" w:rsidP="00AB7D82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C1190" w14:textId="4BDDCE0C" w:rsidR="00AB7D82" w:rsidRPr="00657820" w:rsidRDefault="00AB7D82" w:rsidP="00AB7D82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1" w:type="dxa"/>
            <w:gridSpan w:val="2"/>
            <w:shd w:val="clear" w:color="auto" w:fill="auto"/>
          </w:tcPr>
          <w:p w14:paraId="058A9995" w14:textId="77777777" w:rsidR="00AB7D82" w:rsidRPr="00657820" w:rsidRDefault="00AB7D82" w:rsidP="00AB7D82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0" w:type="dxa"/>
            <w:gridSpan w:val="3"/>
          </w:tcPr>
          <w:p w14:paraId="31329B8F" w14:textId="77777777" w:rsidR="00AB7D82" w:rsidRPr="00657820" w:rsidRDefault="00AB7D82" w:rsidP="00AB7D82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79CA" w14:textId="1833CF2E" w:rsidR="00AB7D82" w:rsidRPr="00657820" w:rsidRDefault="00AB7D82" w:rsidP="00AB7D82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(900)</w:t>
            </w:r>
          </w:p>
        </w:tc>
      </w:tr>
      <w:tr w:rsidR="00AB7D82" w:rsidRPr="00657820" w14:paraId="53A4F0AE" w14:textId="77777777" w:rsidTr="00B67360">
        <w:trPr>
          <w:trHeight w:val="144"/>
        </w:trPr>
        <w:tc>
          <w:tcPr>
            <w:tcW w:w="2454" w:type="dxa"/>
          </w:tcPr>
          <w:p w14:paraId="0017FFDE" w14:textId="296F4696" w:rsidR="00AB7D82" w:rsidRPr="00657820" w:rsidRDefault="00AB7D82" w:rsidP="00AB7D82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รวมสินทรัพย์สิทธิการใช้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9EF2" w14:textId="1677BF03" w:rsidR="00AB7D82" w:rsidRPr="00657820" w:rsidRDefault="00AB7D82" w:rsidP="00AB7D82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1,13</w:t>
            </w:r>
            <w:r w:rsidR="004E35E9" w:rsidRPr="00657820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60" w:type="dxa"/>
            <w:gridSpan w:val="2"/>
          </w:tcPr>
          <w:p w14:paraId="594185B4" w14:textId="77777777" w:rsidR="00AB7D82" w:rsidRPr="00657820" w:rsidRDefault="00AB7D82" w:rsidP="00AB7D82">
            <w:pPr>
              <w:tabs>
                <w:tab w:val="decimal" w:pos="1098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  <w:vMerge/>
          </w:tcPr>
          <w:p w14:paraId="41B31F0F" w14:textId="77777777" w:rsidR="00AB7D82" w:rsidRPr="00657820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0FBB6608" w14:textId="77777777" w:rsidR="00AB7D82" w:rsidRPr="00657820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dxa"/>
          </w:tcPr>
          <w:p w14:paraId="234603BF" w14:textId="77777777" w:rsidR="00AB7D82" w:rsidRPr="00657820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500A6AC3" w14:textId="77777777" w:rsidR="00AB7D82" w:rsidRPr="00657820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" w:type="dxa"/>
            <w:gridSpan w:val="2"/>
          </w:tcPr>
          <w:p w14:paraId="3AAE9368" w14:textId="77777777" w:rsidR="00AB7D82" w:rsidRPr="00657820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5659CB15" w14:textId="77777777" w:rsidR="00AB7D82" w:rsidRPr="00657820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" w:type="dxa"/>
            <w:gridSpan w:val="2"/>
            <w:shd w:val="clear" w:color="auto" w:fill="auto"/>
          </w:tcPr>
          <w:p w14:paraId="4DD0B759" w14:textId="77777777" w:rsidR="00AB7D82" w:rsidRPr="00657820" w:rsidRDefault="00AB7D82" w:rsidP="00AB7D82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0" w:type="dxa"/>
            <w:gridSpan w:val="3"/>
          </w:tcPr>
          <w:p w14:paraId="5B16BF8D" w14:textId="77777777" w:rsidR="00AB7D82" w:rsidRPr="00657820" w:rsidRDefault="00AB7D82" w:rsidP="00AB7D82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657C" w14:textId="169FD53B" w:rsidR="00AB7D82" w:rsidRPr="00657820" w:rsidRDefault="00AB7D82" w:rsidP="00AB7D82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4,714</w:t>
            </w:r>
          </w:p>
        </w:tc>
      </w:tr>
      <w:tr w:rsidR="003D4B0F" w:rsidRPr="00657820" w14:paraId="1C62062B" w14:textId="77777777" w:rsidTr="00B67360">
        <w:trPr>
          <w:trHeight w:val="144"/>
        </w:trPr>
        <w:tc>
          <w:tcPr>
            <w:tcW w:w="2472" w:type="dxa"/>
            <w:gridSpan w:val="2"/>
          </w:tcPr>
          <w:p w14:paraId="34824407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6" w:type="dxa"/>
            <w:gridSpan w:val="2"/>
          </w:tcPr>
          <w:p w14:paraId="04789F68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" w:type="dxa"/>
          </w:tcPr>
          <w:p w14:paraId="22880A9C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gridSpan w:val="2"/>
          </w:tcPr>
          <w:p w14:paraId="580BD47E" w14:textId="77777777" w:rsidR="003D4B0F" w:rsidRPr="00657820" w:rsidRDefault="003D4B0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gridSpan w:val="4"/>
          </w:tcPr>
          <w:p w14:paraId="58E3CD19" w14:textId="77777777" w:rsidR="003D4B0F" w:rsidRPr="00657820" w:rsidRDefault="003D4B0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41" w:type="dxa"/>
            <w:gridSpan w:val="2"/>
          </w:tcPr>
          <w:p w14:paraId="3640246E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9" w:type="dxa"/>
            <w:gridSpan w:val="7"/>
          </w:tcPr>
          <w:p w14:paraId="55C25C76" w14:textId="77777777" w:rsidR="003D4B0F" w:rsidRPr="00657820" w:rsidRDefault="003D4B0F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3D4B0F" w:rsidRPr="00657820" w14:paraId="18E86A88" w14:textId="77777777" w:rsidTr="00B67360">
        <w:trPr>
          <w:trHeight w:val="144"/>
        </w:trPr>
        <w:tc>
          <w:tcPr>
            <w:tcW w:w="2472" w:type="dxa"/>
            <w:gridSpan w:val="2"/>
          </w:tcPr>
          <w:p w14:paraId="7793574A" w14:textId="77777777" w:rsidR="003D4B0F" w:rsidRPr="00657820" w:rsidRDefault="003D4B0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689" w:type="dxa"/>
            <w:gridSpan w:val="18"/>
            <w:tcBorders>
              <w:bottom w:val="single" w:sz="4" w:space="0" w:color="auto"/>
            </w:tcBorders>
          </w:tcPr>
          <w:p w14:paraId="6A88B082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D4B0F" w:rsidRPr="00657820" w14:paraId="15957AC6" w14:textId="77777777" w:rsidTr="00B67360">
        <w:trPr>
          <w:trHeight w:val="144"/>
        </w:trPr>
        <w:tc>
          <w:tcPr>
            <w:tcW w:w="2472" w:type="dxa"/>
            <w:gridSpan w:val="2"/>
          </w:tcPr>
          <w:p w14:paraId="274BAE30" w14:textId="77777777" w:rsidR="003D4B0F" w:rsidRPr="00657820" w:rsidRDefault="003D4B0F" w:rsidP="003D4B0F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6258E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10F8D590" w14:textId="77777777" w:rsidR="00167919" w:rsidRDefault="003D4B0F" w:rsidP="0016791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16791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1E832D14" w14:textId="70A1F9CB" w:rsidR="003D4B0F" w:rsidRPr="00657820" w:rsidRDefault="003D4B0F" w:rsidP="0016791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30BE9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32" w:type="dxa"/>
            <w:vAlign w:val="bottom"/>
          </w:tcPr>
          <w:p w14:paraId="29650F0A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24FEC402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23E3E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" w:type="dxa"/>
            <w:vAlign w:val="bottom"/>
          </w:tcPr>
          <w:p w14:paraId="3D0AAF3C" w14:textId="77777777" w:rsidR="003D4B0F" w:rsidRPr="00657820" w:rsidRDefault="003D4B0F" w:rsidP="00D303A2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15B0D" w14:textId="77777777" w:rsidR="003D4B0F" w:rsidRPr="00657820" w:rsidRDefault="003D4B0F" w:rsidP="00D303A2">
            <w:pPr>
              <w:ind w:hanging="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141" w:type="dxa"/>
            <w:gridSpan w:val="2"/>
            <w:vAlign w:val="bottom"/>
          </w:tcPr>
          <w:p w14:paraId="0F3EDBCA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ACC9E" w14:textId="77777777" w:rsidR="003703E1" w:rsidRPr="00657820" w:rsidRDefault="003703E1" w:rsidP="003703E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79829498" w14:textId="3688AFD4" w:rsidR="003D4B0F" w:rsidRPr="00657820" w:rsidRDefault="003703E1" w:rsidP="003703E1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</w:tcBorders>
            <w:vAlign w:val="bottom"/>
          </w:tcPr>
          <w:p w14:paraId="218B7E9C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vAlign w:val="bottom"/>
          </w:tcPr>
          <w:p w14:paraId="7F84F604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F055E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7E6F7982" w14:textId="7B09DE8F" w:rsidR="003D4B0F" w:rsidRPr="00657820" w:rsidRDefault="003D4B0F" w:rsidP="00167919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16791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B30BE9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D4B0F" w:rsidRPr="00657820" w14:paraId="2607B1E5" w14:textId="77777777" w:rsidTr="00B67360">
        <w:trPr>
          <w:trHeight w:val="144"/>
        </w:trPr>
        <w:tc>
          <w:tcPr>
            <w:tcW w:w="2472" w:type="dxa"/>
            <w:gridSpan w:val="2"/>
          </w:tcPr>
          <w:p w14:paraId="2293ABDD" w14:textId="77777777" w:rsidR="003D4B0F" w:rsidRPr="00657820" w:rsidRDefault="003D4B0F" w:rsidP="003D4B0F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416" w:type="dxa"/>
            <w:gridSpan w:val="2"/>
          </w:tcPr>
          <w:p w14:paraId="1634FE07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" w:type="dxa"/>
          </w:tcPr>
          <w:p w14:paraId="0A0203A0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0A51C3A1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center"/>
          </w:tcPr>
          <w:p w14:paraId="7DCABB4C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" w:type="dxa"/>
          </w:tcPr>
          <w:p w14:paraId="65803B35" w14:textId="77777777" w:rsidR="003D4B0F" w:rsidRPr="00657820" w:rsidRDefault="003D4B0F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36C4FFA" w14:textId="77777777" w:rsidR="003D4B0F" w:rsidRPr="00657820" w:rsidRDefault="003D4B0F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dxa"/>
            <w:gridSpan w:val="2"/>
          </w:tcPr>
          <w:p w14:paraId="6D44D6A0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4EAA9CC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14:paraId="3980995A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1587EBE9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</w:tcPr>
          <w:p w14:paraId="1A7217CC" w14:textId="77777777" w:rsidR="003D4B0F" w:rsidRPr="00657820" w:rsidRDefault="003D4B0F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30BE9" w:rsidRPr="00657820" w14:paraId="1F78DC54" w14:textId="77777777" w:rsidTr="00B67360">
        <w:trPr>
          <w:trHeight w:val="144"/>
        </w:trPr>
        <w:tc>
          <w:tcPr>
            <w:tcW w:w="2472" w:type="dxa"/>
            <w:gridSpan w:val="2"/>
          </w:tcPr>
          <w:p w14:paraId="10406E4B" w14:textId="77777777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16" w:type="dxa"/>
            <w:gridSpan w:val="2"/>
          </w:tcPr>
          <w:p w14:paraId="12D3ED65" w14:textId="0B8B5521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192,692</w:t>
            </w:r>
          </w:p>
        </w:tc>
        <w:tc>
          <w:tcPr>
            <w:tcW w:w="32" w:type="dxa"/>
          </w:tcPr>
          <w:p w14:paraId="6746ED5E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270D1966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center"/>
          </w:tcPr>
          <w:p w14:paraId="3C942743" w14:textId="6B17B346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1,696</w:t>
            </w:r>
          </w:p>
        </w:tc>
        <w:tc>
          <w:tcPr>
            <w:tcW w:w="141" w:type="dxa"/>
          </w:tcPr>
          <w:p w14:paraId="1AB2FA94" w14:textId="77777777" w:rsidR="00B30BE9" w:rsidRPr="00657820" w:rsidRDefault="00B30BE9" w:rsidP="00B30BE9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F43ACF2" w14:textId="115A0877" w:rsidR="00B30BE9" w:rsidRPr="00657820" w:rsidRDefault="00B30BE9" w:rsidP="00B30BE9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(12,760)</w:t>
            </w:r>
          </w:p>
        </w:tc>
        <w:tc>
          <w:tcPr>
            <w:tcW w:w="141" w:type="dxa"/>
            <w:gridSpan w:val="2"/>
          </w:tcPr>
          <w:p w14:paraId="424EAE0F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F784FBC" w14:textId="0B7DD326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2597DAC8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4DB0EB52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</w:tcPr>
          <w:p w14:paraId="17407944" w14:textId="01A3EB5C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181,628</w:t>
            </w:r>
          </w:p>
        </w:tc>
      </w:tr>
      <w:tr w:rsidR="00B30BE9" w:rsidRPr="00657820" w14:paraId="6905551B" w14:textId="77777777" w:rsidTr="00B67360">
        <w:trPr>
          <w:trHeight w:val="144"/>
        </w:trPr>
        <w:tc>
          <w:tcPr>
            <w:tcW w:w="2472" w:type="dxa"/>
            <w:gridSpan w:val="2"/>
          </w:tcPr>
          <w:p w14:paraId="7AA945F3" w14:textId="77777777" w:rsidR="00B30BE9" w:rsidRPr="00657820" w:rsidRDefault="00B30BE9" w:rsidP="00B30BE9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16" w:type="dxa"/>
            <w:gridSpan w:val="2"/>
          </w:tcPr>
          <w:p w14:paraId="4AED6766" w14:textId="069F4A44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11,961</w:t>
            </w:r>
          </w:p>
        </w:tc>
        <w:tc>
          <w:tcPr>
            <w:tcW w:w="32" w:type="dxa"/>
          </w:tcPr>
          <w:p w14:paraId="10A49218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148554A0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center"/>
          </w:tcPr>
          <w:p w14:paraId="5A0C308D" w14:textId="59224923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41" w:type="dxa"/>
          </w:tcPr>
          <w:p w14:paraId="20AF746E" w14:textId="77777777" w:rsidR="00B30BE9" w:rsidRPr="00657820" w:rsidRDefault="00B30BE9" w:rsidP="00B30BE9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6126653" w14:textId="6746C1FD" w:rsidR="00B30BE9" w:rsidRPr="00657820" w:rsidRDefault="00B30BE9" w:rsidP="00B30BE9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(7,703)</w:t>
            </w:r>
          </w:p>
        </w:tc>
        <w:tc>
          <w:tcPr>
            <w:tcW w:w="141" w:type="dxa"/>
            <w:gridSpan w:val="2"/>
          </w:tcPr>
          <w:p w14:paraId="0AEC20C6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1FB1FC43" w14:textId="5D17780D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0A274FE3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21307E20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</w:tcPr>
          <w:p w14:paraId="5C63501D" w14:textId="16D522B5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4,357</w:t>
            </w:r>
          </w:p>
        </w:tc>
      </w:tr>
      <w:tr w:rsidR="00B30BE9" w:rsidRPr="00657820" w14:paraId="5F8ED4FF" w14:textId="77777777" w:rsidTr="00B67360">
        <w:trPr>
          <w:trHeight w:val="144"/>
        </w:trPr>
        <w:tc>
          <w:tcPr>
            <w:tcW w:w="2472" w:type="dxa"/>
            <w:gridSpan w:val="2"/>
          </w:tcPr>
          <w:p w14:paraId="0C9ECE38" w14:textId="0F33EE0C" w:rsidR="00B30BE9" w:rsidRPr="00657820" w:rsidRDefault="00B30BE9" w:rsidP="00B30BE9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อุปกรณ์สำนักงาน</w:t>
            </w:r>
          </w:p>
        </w:tc>
        <w:tc>
          <w:tcPr>
            <w:tcW w:w="1416" w:type="dxa"/>
            <w:gridSpan w:val="2"/>
          </w:tcPr>
          <w:p w14:paraId="4359F2EA" w14:textId="0B1116EA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3,986</w:t>
            </w:r>
          </w:p>
        </w:tc>
        <w:tc>
          <w:tcPr>
            <w:tcW w:w="32" w:type="dxa"/>
          </w:tcPr>
          <w:p w14:paraId="6CC8DA2A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70667152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25163E91" w14:textId="4ADAD97A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1,533</w:t>
            </w:r>
          </w:p>
        </w:tc>
        <w:tc>
          <w:tcPr>
            <w:tcW w:w="141" w:type="dxa"/>
          </w:tcPr>
          <w:p w14:paraId="616B0A2E" w14:textId="77777777" w:rsidR="00B30BE9" w:rsidRPr="00657820" w:rsidRDefault="00B30BE9" w:rsidP="00B30BE9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27267D1" w14:textId="534F7360" w:rsidR="00B30BE9" w:rsidRPr="006E1FB5" w:rsidRDefault="00B30BE9" w:rsidP="00B30BE9">
            <w:pPr>
              <w:ind w:left="-198" w:right="90" w:firstLine="46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E1F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" w:type="dxa"/>
            <w:gridSpan w:val="2"/>
          </w:tcPr>
          <w:p w14:paraId="5A05A659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5CB93FA" w14:textId="6011B490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0DF8AA07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179F779B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</w:tcPr>
          <w:p w14:paraId="5BBC3D77" w14:textId="5E3A3945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5,519</w:t>
            </w:r>
          </w:p>
        </w:tc>
      </w:tr>
      <w:tr w:rsidR="00B30BE9" w:rsidRPr="00657820" w14:paraId="72B54112" w14:textId="77777777" w:rsidTr="00B67360">
        <w:trPr>
          <w:trHeight w:val="144"/>
        </w:trPr>
        <w:tc>
          <w:tcPr>
            <w:tcW w:w="2472" w:type="dxa"/>
            <w:gridSpan w:val="2"/>
          </w:tcPr>
          <w:p w14:paraId="058E2184" w14:textId="77777777" w:rsidR="00B30BE9" w:rsidRPr="00657820" w:rsidRDefault="00B30BE9" w:rsidP="00B30BE9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38A8877D" w14:textId="6567A5D8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13,437</w:t>
            </w:r>
          </w:p>
        </w:tc>
        <w:tc>
          <w:tcPr>
            <w:tcW w:w="32" w:type="dxa"/>
          </w:tcPr>
          <w:p w14:paraId="3462ABA4" w14:textId="77777777" w:rsidR="00B30BE9" w:rsidRPr="00657820" w:rsidRDefault="00B30BE9" w:rsidP="00B30BE9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485F7544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11227E82" w14:textId="71DBECC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1,168</w:t>
            </w:r>
          </w:p>
        </w:tc>
        <w:tc>
          <w:tcPr>
            <w:tcW w:w="141" w:type="dxa"/>
          </w:tcPr>
          <w:p w14:paraId="735BFBAB" w14:textId="77777777" w:rsidR="00B30BE9" w:rsidRPr="00657820" w:rsidRDefault="00B30BE9" w:rsidP="00B30BE9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2C309" w14:textId="2B49B551" w:rsidR="00B30BE9" w:rsidRPr="00657820" w:rsidRDefault="00B30BE9" w:rsidP="00B30BE9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(12,122)</w:t>
            </w:r>
          </w:p>
        </w:tc>
        <w:tc>
          <w:tcPr>
            <w:tcW w:w="141" w:type="dxa"/>
            <w:gridSpan w:val="2"/>
          </w:tcPr>
          <w:p w14:paraId="72910A1B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13DA5D8" w14:textId="19647D75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75102901" w14:textId="77777777" w:rsidR="00B30BE9" w:rsidRPr="00657820" w:rsidRDefault="00B30BE9" w:rsidP="00B30BE9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08020DE4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  <w:shd w:val="clear" w:color="auto" w:fill="auto"/>
          </w:tcPr>
          <w:p w14:paraId="51DBA77D" w14:textId="57FC01E0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2,483</w:t>
            </w:r>
          </w:p>
        </w:tc>
      </w:tr>
      <w:tr w:rsidR="00B30BE9" w:rsidRPr="00657820" w14:paraId="389CC2D6" w14:textId="77777777" w:rsidTr="00B67360">
        <w:trPr>
          <w:trHeight w:val="144"/>
        </w:trPr>
        <w:tc>
          <w:tcPr>
            <w:tcW w:w="2472" w:type="dxa"/>
            <w:gridSpan w:val="2"/>
          </w:tcPr>
          <w:p w14:paraId="2E8E4780" w14:textId="77777777" w:rsidR="00B30BE9" w:rsidRPr="00657820" w:rsidRDefault="00B30BE9" w:rsidP="00B30BE9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9CC00" w14:textId="42DA7035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222,076</w:t>
            </w:r>
          </w:p>
        </w:tc>
        <w:tc>
          <w:tcPr>
            <w:tcW w:w="32" w:type="dxa"/>
          </w:tcPr>
          <w:p w14:paraId="46F3CEF3" w14:textId="77777777" w:rsidR="00B30BE9" w:rsidRPr="00657820" w:rsidRDefault="00B30BE9" w:rsidP="00B30BE9">
            <w:pPr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12572DE7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8A06E" w14:textId="5B3F8A63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4,496</w:t>
            </w:r>
          </w:p>
        </w:tc>
        <w:tc>
          <w:tcPr>
            <w:tcW w:w="141" w:type="dxa"/>
          </w:tcPr>
          <w:p w14:paraId="557F6790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4E3B8" w14:textId="1701BA98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(32,585)</w:t>
            </w:r>
          </w:p>
        </w:tc>
        <w:tc>
          <w:tcPr>
            <w:tcW w:w="141" w:type="dxa"/>
            <w:gridSpan w:val="2"/>
          </w:tcPr>
          <w:p w14:paraId="1D90CC9B" w14:textId="77777777" w:rsidR="00B30BE9" w:rsidRPr="00657820" w:rsidRDefault="00B30BE9" w:rsidP="00B30BE9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2A14" w14:textId="57BCDB5F" w:rsidR="00B30BE9" w:rsidRPr="00657820" w:rsidRDefault="00B30BE9" w:rsidP="00B30BE9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22891DF4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" w:type="dxa"/>
          </w:tcPr>
          <w:p w14:paraId="014EE792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67BEB" w14:textId="2E4C0975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193,987</w:t>
            </w:r>
          </w:p>
        </w:tc>
      </w:tr>
      <w:tr w:rsidR="00B30BE9" w:rsidRPr="00657820" w14:paraId="10447C80" w14:textId="77777777" w:rsidTr="00B67360">
        <w:trPr>
          <w:trHeight w:val="144"/>
        </w:trPr>
        <w:tc>
          <w:tcPr>
            <w:tcW w:w="2472" w:type="dxa"/>
            <w:gridSpan w:val="2"/>
          </w:tcPr>
          <w:p w14:paraId="70EB5039" w14:textId="77777777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0E719BA9" w14:textId="77777777" w:rsidR="00B30BE9" w:rsidRPr="00657820" w:rsidRDefault="00B30BE9" w:rsidP="00B30BE9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" w:type="dxa"/>
          </w:tcPr>
          <w:p w14:paraId="376D6D19" w14:textId="77777777" w:rsidR="00B30BE9" w:rsidRPr="00657820" w:rsidRDefault="00B30BE9" w:rsidP="00B30BE9">
            <w:pPr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BFF3597" w14:textId="7777777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08B7D613" w14:textId="7777777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</w:tcPr>
          <w:p w14:paraId="0F9C3FE4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4BCF03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" w:type="dxa"/>
            <w:gridSpan w:val="2"/>
          </w:tcPr>
          <w:p w14:paraId="0F51A758" w14:textId="77777777" w:rsidR="00B30BE9" w:rsidRPr="00657820" w:rsidRDefault="00B30BE9" w:rsidP="00B30BE9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A8D9B2F" w14:textId="77777777" w:rsidR="00B30BE9" w:rsidRPr="00657820" w:rsidRDefault="00B30BE9" w:rsidP="00B30BE9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14:paraId="3587271A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1CF3DFCC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  <w:shd w:val="clear" w:color="auto" w:fill="auto"/>
          </w:tcPr>
          <w:p w14:paraId="52DD564C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0BE9" w:rsidRPr="00657820" w14:paraId="123FD777" w14:textId="77777777" w:rsidTr="00B67360">
        <w:trPr>
          <w:trHeight w:val="144"/>
        </w:trPr>
        <w:tc>
          <w:tcPr>
            <w:tcW w:w="2472" w:type="dxa"/>
            <w:gridSpan w:val="2"/>
          </w:tcPr>
          <w:p w14:paraId="2E68FAA4" w14:textId="77777777" w:rsidR="00B30BE9" w:rsidRPr="00657820" w:rsidRDefault="00B30BE9" w:rsidP="00B30BE9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0C642BA4" w14:textId="27646D8C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(35,104)</w:t>
            </w:r>
          </w:p>
        </w:tc>
        <w:tc>
          <w:tcPr>
            <w:tcW w:w="32" w:type="dxa"/>
          </w:tcPr>
          <w:p w14:paraId="79EADFAF" w14:textId="77777777" w:rsidR="00B30BE9" w:rsidRPr="00657820" w:rsidRDefault="00B30BE9" w:rsidP="00B30BE9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429423C0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482C5B3C" w14:textId="5EAFBB0E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(15,340)</w:t>
            </w:r>
          </w:p>
        </w:tc>
        <w:tc>
          <w:tcPr>
            <w:tcW w:w="141" w:type="dxa"/>
          </w:tcPr>
          <w:p w14:paraId="68B4E882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F48A9A6" w14:textId="43B81A11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" w:type="dxa"/>
            <w:gridSpan w:val="2"/>
          </w:tcPr>
          <w:p w14:paraId="21A15120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4B1EA01" w14:textId="383CA3F5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786AF6BC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5" w:type="dxa"/>
          </w:tcPr>
          <w:p w14:paraId="3A888A5A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  <w:shd w:val="clear" w:color="auto" w:fill="auto"/>
          </w:tcPr>
          <w:p w14:paraId="23306282" w14:textId="6114148B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(50,444)</w:t>
            </w:r>
          </w:p>
        </w:tc>
      </w:tr>
      <w:tr w:rsidR="00B30BE9" w:rsidRPr="00657820" w14:paraId="19A03552" w14:textId="77777777" w:rsidTr="00B67360">
        <w:trPr>
          <w:trHeight w:val="144"/>
        </w:trPr>
        <w:tc>
          <w:tcPr>
            <w:tcW w:w="2472" w:type="dxa"/>
            <w:gridSpan w:val="2"/>
          </w:tcPr>
          <w:p w14:paraId="3639B996" w14:textId="77777777" w:rsidR="00B30BE9" w:rsidRPr="00657820" w:rsidRDefault="00B30BE9" w:rsidP="00B30BE9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5F9182A9" w14:textId="709FDD28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(4,165)</w:t>
            </w:r>
          </w:p>
        </w:tc>
        <w:tc>
          <w:tcPr>
            <w:tcW w:w="32" w:type="dxa"/>
          </w:tcPr>
          <w:p w14:paraId="6C4E7F0F" w14:textId="77777777" w:rsidR="00B30BE9" w:rsidRPr="00657820" w:rsidRDefault="00B30BE9" w:rsidP="00B30BE9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1A6D5159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6ED67036" w14:textId="1928EC5B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(104)</w:t>
            </w:r>
          </w:p>
        </w:tc>
        <w:tc>
          <w:tcPr>
            <w:tcW w:w="141" w:type="dxa"/>
          </w:tcPr>
          <w:p w14:paraId="339BC041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92B422B" w14:textId="680A80FB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" w:type="dxa"/>
            <w:gridSpan w:val="2"/>
          </w:tcPr>
          <w:p w14:paraId="0B96738B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5DB6228" w14:textId="703D9420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6C515705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5" w:type="dxa"/>
          </w:tcPr>
          <w:p w14:paraId="07844764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  <w:shd w:val="clear" w:color="auto" w:fill="auto"/>
          </w:tcPr>
          <w:p w14:paraId="78B38272" w14:textId="16C19102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(4,269)</w:t>
            </w:r>
          </w:p>
        </w:tc>
      </w:tr>
      <w:tr w:rsidR="00B30BE9" w:rsidRPr="00657820" w14:paraId="408909CA" w14:textId="77777777" w:rsidTr="00B67360">
        <w:trPr>
          <w:trHeight w:val="144"/>
        </w:trPr>
        <w:tc>
          <w:tcPr>
            <w:tcW w:w="2472" w:type="dxa"/>
            <w:gridSpan w:val="2"/>
          </w:tcPr>
          <w:p w14:paraId="322A3F77" w14:textId="7B2DCC8B" w:rsidR="00B30BE9" w:rsidRPr="00657820" w:rsidRDefault="00B30BE9" w:rsidP="00B30BE9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อุปกรณ์สำนักงาน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9D1864F" w14:textId="52E6894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(1,781)</w:t>
            </w:r>
          </w:p>
        </w:tc>
        <w:tc>
          <w:tcPr>
            <w:tcW w:w="32" w:type="dxa"/>
          </w:tcPr>
          <w:p w14:paraId="161A4285" w14:textId="77777777" w:rsidR="00B30BE9" w:rsidRPr="00657820" w:rsidRDefault="00B30BE9" w:rsidP="00B30BE9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0876962D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486BF61E" w14:textId="6F2300E0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(1,035)</w:t>
            </w:r>
          </w:p>
        </w:tc>
        <w:tc>
          <w:tcPr>
            <w:tcW w:w="141" w:type="dxa"/>
          </w:tcPr>
          <w:p w14:paraId="70CDB875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F2A5F5C" w14:textId="7D903233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" w:type="dxa"/>
            <w:gridSpan w:val="2"/>
          </w:tcPr>
          <w:p w14:paraId="379913D4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69A89D4" w14:textId="5A89549C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71A64D60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5" w:type="dxa"/>
          </w:tcPr>
          <w:p w14:paraId="13F34108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  <w:shd w:val="clear" w:color="auto" w:fill="auto"/>
          </w:tcPr>
          <w:p w14:paraId="76128BC5" w14:textId="7CFE9649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(2,816)</w:t>
            </w:r>
          </w:p>
        </w:tc>
      </w:tr>
      <w:tr w:rsidR="00B30BE9" w:rsidRPr="00657820" w14:paraId="17B5E3D7" w14:textId="77777777" w:rsidTr="00B67360">
        <w:trPr>
          <w:trHeight w:val="144"/>
        </w:trPr>
        <w:tc>
          <w:tcPr>
            <w:tcW w:w="2472" w:type="dxa"/>
            <w:gridSpan w:val="2"/>
          </w:tcPr>
          <w:p w14:paraId="644962B9" w14:textId="77777777" w:rsidR="00B30BE9" w:rsidRPr="00657820" w:rsidRDefault="00B30BE9" w:rsidP="00B30BE9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E5D32F6" w14:textId="005680D4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(9,789)</w:t>
            </w:r>
          </w:p>
        </w:tc>
        <w:tc>
          <w:tcPr>
            <w:tcW w:w="32" w:type="dxa"/>
          </w:tcPr>
          <w:p w14:paraId="08790CD1" w14:textId="77777777" w:rsidR="00B30BE9" w:rsidRPr="00657820" w:rsidRDefault="00B30BE9" w:rsidP="00B30BE9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vMerge w:val="restart"/>
          </w:tcPr>
          <w:p w14:paraId="26ED74BC" w14:textId="7777777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7EA41CB8" w14:textId="31C18B22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(1,341)</w:t>
            </w:r>
          </w:p>
        </w:tc>
        <w:tc>
          <w:tcPr>
            <w:tcW w:w="141" w:type="dxa"/>
          </w:tcPr>
          <w:p w14:paraId="78EEC988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66EFF" w14:textId="4244F39B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10,201</w:t>
            </w:r>
          </w:p>
        </w:tc>
        <w:tc>
          <w:tcPr>
            <w:tcW w:w="141" w:type="dxa"/>
            <w:gridSpan w:val="2"/>
          </w:tcPr>
          <w:p w14:paraId="20CD31F0" w14:textId="77777777" w:rsidR="00B30BE9" w:rsidRPr="00657820" w:rsidRDefault="00B30BE9" w:rsidP="00B30BE9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7B017D0E" w14:textId="0C372EEF" w:rsidR="00B30BE9" w:rsidRPr="00657820" w:rsidRDefault="00B30BE9" w:rsidP="00B30BE9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03277D1F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5" w:type="dxa"/>
          </w:tcPr>
          <w:p w14:paraId="1CF7CBA1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gridSpan w:val="2"/>
            <w:shd w:val="clear" w:color="auto" w:fill="auto"/>
          </w:tcPr>
          <w:p w14:paraId="694BB043" w14:textId="536BC6BC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(929)</w:t>
            </w:r>
          </w:p>
        </w:tc>
      </w:tr>
      <w:tr w:rsidR="00B30BE9" w:rsidRPr="00657820" w14:paraId="2346E250" w14:textId="77777777" w:rsidTr="00B67360">
        <w:trPr>
          <w:trHeight w:val="144"/>
        </w:trPr>
        <w:tc>
          <w:tcPr>
            <w:tcW w:w="2472" w:type="dxa"/>
            <w:gridSpan w:val="2"/>
          </w:tcPr>
          <w:p w14:paraId="37F27F5B" w14:textId="77777777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C8E23" w14:textId="59ACBFC4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(50,839)</w:t>
            </w:r>
          </w:p>
        </w:tc>
        <w:tc>
          <w:tcPr>
            <w:tcW w:w="32" w:type="dxa"/>
          </w:tcPr>
          <w:p w14:paraId="15B5CAE1" w14:textId="77777777" w:rsidR="00B30BE9" w:rsidRPr="00657820" w:rsidRDefault="00B30BE9" w:rsidP="00B30BE9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  <w:vMerge/>
          </w:tcPr>
          <w:p w14:paraId="7A34DE72" w14:textId="7777777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6AAE8" w14:textId="3309C671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(17,820)</w:t>
            </w:r>
          </w:p>
        </w:tc>
        <w:tc>
          <w:tcPr>
            <w:tcW w:w="141" w:type="dxa"/>
          </w:tcPr>
          <w:p w14:paraId="07176AEA" w14:textId="77777777" w:rsidR="00B30BE9" w:rsidRPr="00657820" w:rsidRDefault="00B30BE9" w:rsidP="00B30BE9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4450" w14:textId="62E1ADA3" w:rsidR="00B30BE9" w:rsidRPr="00657820" w:rsidRDefault="00B30BE9" w:rsidP="00B30BE9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10,201</w:t>
            </w:r>
          </w:p>
        </w:tc>
        <w:tc>
          <w:tcPr>
            <w:tcW w:w="141" w:type="dxa"/>
            <w:gridSpan w:val="2"/>
          </w:tcPr>
          <w:p w14:paraId="02E27879" w14:textId="77777777" w:rsidR="00B30BE9" w:rsidRPr="00657820" w:rsidRDefault="00B30BE9" w:rsidP="00B30BE9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47167" w14:textId="5826900B" w:rsidR="00B30BE9" w:rsidRPr="00657820" w:rsidRDefault="00B30BE9" w:rsidP="00B30BE9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2" w:type="dxa"/>
            <w:gridSpan w:val="2"/>
            <w:shd w:val="clear" w:color="auto" w:fill="auto"/>
          </w:tcPr>
          <w:p w14:paraId="07EF6626" w14:textId="77777777" w:rsidR="00B30BE9" w:rsidRPr="00657820" w:rsidRDefault="00B30BE9" w:rsidP="00B30BE9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25" w:type="dxa"/>
          </w:tcPr>
          <w:p w14:paraId="062E6F3D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29D0" w14:textId="362407EE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(58,458)</w:t>
            </w:r>
          </w:p>
        </w:tc>
      </w:tr>
      <w:tr w:rsidR="00B30BE9" w:rsidRPr="00657820" w14:paraId="36138F03" w14:textId="77777777" w:rsidTr="00B67360">
        <w:trPr>
          <w:trHeight w:val="144"/>
        </w:trPr>
        <w:tc>
          <w:tcPr>
            <w:tcW w:w="2472" w:type="dxa"/>
            <w:gridSpan w:val="2"/>
          </w:tcPr>
          <w:p w14:paraId="7164D10E" w14:textId="12EE0909" w:rsidR="00B30BE9" w:rsidRPr="00657820" w:rsidRDefault="00B30BE9" w:rsidP="00B30BE9">
            <w:pPr>
              <w:ind w:firstLine="3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รวมสินทรัพย์สิทธิการใช้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4F68E" w14:textId="0385917E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171,237</w:t>
            </w:r>
          </w:p>
        </w:tc>
        <w:tc>
          <w:tcPr>
            <w:tcW w:w="32" w:type="dxa"/>
          </w:tcPr>
          <w:p w14:paraId="106371CB" w14:textId="77777777" w:rsidR="00B30BE9" w:rsidRPr="00657820" w:rsidRDefault="00B30BE9" w:rsidP="00B30BE9">
            <w:pPr>
              <w:tabs>
                <w:tab w:val="decimal" w:pos="1098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  <w:vMerge/>
          </w:tcPr>
          <w:p w14:paraId="521121CE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764ACA5A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dxa"/>
          </w:tcPr>
          <w:p w14:paraId="2E41DBD4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9B14AE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dxa"/>
            <w:gridSpan w:val="2"/>
          </w:tcPr>
          <w:p w14:paraId="6B7527AE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8804190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" w:type="dxa"/>
            <w:gridSpan w:val="2"/>
            <w:shd w:val="clear" w:color="auto" w:fill="auto"/>
          </w:tcPr>
          <w:p w14:paraId="3B5FF4D3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" w:type="dxa"/>
          </w:tcPr>
          <w:p w14:paraId="6B400F60" w14:textId="77777777" w:rsidR="00B30BE9" w:rsidRPr="00657820" w:rsidRDefault="00B30BE9" w:rsidP="00B30BE9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AD615" w14:textId="369ECBA5" w:rsidR="00B30BE9" w:rsidRPr="00657820" w:rsidRDefault="00B30BE9" w:rsidP="00B30BE9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135,529</w:t>
            </w:r>
          </w:p>
        </w:tc>
      </w:tr>
    </w:tbl>
    <w:p w14:paraId="3928F8FA" w14:textId="44B91149" w:rsidR="00B67360" w:rsidRPr="00657820" w:rsidRDefault="00B67360">
      <w:pPr>
        <w:rPr>
          <w:rFonts w:asciiTheme="majorBidi" w:hAnsiTheme="majorBidi" w:cstheme="majorBidi"/>
        </w:rPr>
      </w:pPr>
    </w:p>
    <w:tbl>
      <w:tblPr>
        <w:tblW w:w="91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2"/>
        <w:gridCol w:w="1416"/>
        <w:gridCol w:w="32"/>
        <w:gridCol w:w="135"/>
        <w:gridCol w:w="856"/>
        <w:gridCol w:w="257"/>
        <w:gridCol w:w="141"/>
        <w:gridCol w:w="992"/>
        <w:gridCol w:w="141"/>
        <w:gridCol w:w="1133"/>
        <w:gridCol w:w="162"/>
        <w:gridCol w:w="25"/>
        <w:gridCol w:w="1399"/>
      </w:tblGrid>
      <w:tr w:rsidR="003D4B0F" w:rsidRPr="00657820" w14:paraId="46325651" w14:textId="77777777" w:rsidTr="00B67360">
        <w:trPr>
          <w:trHeight w:val="144"/>
        </w:trPr>
        <w:tc>
          <w:tcPr>
            <w:tcW w:w="2472" w:type="dxa"/>
          </w:tcPr>
          <w:p w14:paraId="019ADBCC" w14:textId="77777777" w:rsidR="003D4B0F" w:rsidRPr="00657820" w:rsidRDefault="003D4B0F" w:rsidP="003D4B0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6" w:type="dxa"/>
          </w:tcPr>
          <w:p w14:paraId="2CEEC527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" w:type="dxa"/>
          </w:tcPr>
          <w:p w14:paraId="5F0E2ACE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gridSpan w:val="2"/>
          </w:tcPr>
          <w:p w14:paraId="3D8D0AAC" w14:textId="77777777" w:rsidR="003D4B0F" w:rsidRPr="00657820" w:rsidRDefault="003D4B0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gridSpan w:val="3"/>
          </w:tcPr>
          <w:p w14:paraId="66DF44F2" w14:textId="77777777" w:rsidR="003D4B0F" w:rsidRPr="00657820" w:rsidRDefault="003D4B0F">
            <w:pPr>
              <w:tabs>
                <w:tab w:val="left" w:pos="390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41" w:type="dxa"/>
          </w:tcPr>
          <w:p w14:paraId="1E64D74D" w14:textId="77777777" w:rsidR="003D4B0F" w:rsidRPr="00657820" w:rsidRDefault="003D4B0F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9" w:type="dxa"/>
            <w:gridSpan w:val="4"/>
          </w:tcPr>
          <w:p w14:paraId="1DA46138" w14:textId="77777777" w:rsidR="003D4B0F" w:rsidRPr="00657820" w:rsidRDefault="003D4B0F">
            <w:pPr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3D4B0F" w:rsidRPr="00657820" w14:paraId="0A7937C3" w14:textId="77777777" w:rsidTr="00B67360">
        <w:trPr>
          <w:trHeight w:val="144"/>
        </w:trPr>
        <w:tc>
          <w:tcPr>
            <w:tcW w:w="2472" w:type="dxa"/>
          </w:tcPr>
          <w:p w14:paraId="14264B61" w14:textId="77777777" w:rsidR="003D4B0F" w:rsidRPr="00657820" w:rsidRDefault="003D4B0F" w:rsidP="003D4B0F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689" w:type="dxa"/>
            <w:gridSpan w:val="12"/>
            <w:tcBorders>
              <w:bottom w:val="single" w:sz="4" w:space="0" w:color="auto"/>
            </w:tcBorders>
          </w:tcPr>
          <w:p w14:paraId="1C267593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D4B0F" w:rsidRPr="00657820" w14:paraId="09419FE0" w14:textId="77777777" w:rsidTr="00B67360">
        <w:trPr>
          <w:trHeight w:val="144"/>
        </w:trPr>
        <w:tc>
          <w:tcPr>
            <w:tcW w:w="2472" w:type="dxa"/>
          </w:tcPr>
          <w:p w14:paraId="675CDF85" w14:textId="77777777" w:rsidR="003D4B0F" w:rsidRPr="00657820" w:rsidRDefault="003D4B0F" w:rsidP="003D4B0F">
            <w:pPr>
              <w:ind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7ED8B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7260F3D7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C77732C" w14:textId="79B504FF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30BE9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32" w:type="dxa"/>
            <w:vAlign w:val="bottom"/>
          </w:tcPr>
          <w:p w14:paraId="5D8A2065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1709B27D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192F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" w:type="dxa"/>
            <w:vAlign w:val="bottom"/>
          </w:tcPr>
          <w:p w14:paraId="2D000D9F" w14:textId="77777777" w:rsidR="003D4B0F" w:rsidRPr="00657820" w:rsidRDefault="003D4B0F" w:rsidP="00D303A2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55AA" w14:textId="77777777" w:rsidR="003D4B0F" w:rsidRPr="00657820" w:rsidRDefault="003D4B0F" w:rsidP="00D303A2">
            <w:pPr>
              <w:ind w:hanging="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ลดลง)</w:t>
            </w:r>
          </w:p>
        </w:tc>
        <w:tc>
          <w:tcPr>
            <w:tcW w:w="141" w:type="dxa"/>
            <w:vAlign w:val="bottom"/>
          </w:tcPr>
          <w:p w14:paraId="783E50D7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C747E" w14:textId="77777777" w:rsidR="003703E1" w:rsidRPr="00657820" w:rsidRDefault="003703E1" w:rsidP="003703E1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  <w:p w14:paraId="09B05280" w14:textId="254DC8C3" w:rsidR="003D4B0F" w:rsidRPr="00657820" w:rsidRDefault="003703E1" w:rsidP="003703E1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โอนออก)</w:t>
            </w:r>
          </w:p>
        </w:tc>
        <w:tc>
          <w:tcPr>
            <w:tcW w:w="162" w:type="dxa"/>
            <w:tcBorders>
              <w:top w:val="single" w:sz="4" w:space="0" w:color="auto"/>
            </w:tcBorders>
            <w:vAlign w:val="bottom"/>
          </w:tcPr>
          <w:p w14:paraId="4C59BEDB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vAlign w:val="bottom"/>
          </w:tcPr>
          <w:p w14:paraId="29FBC6E7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A629C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1875DA95" w14:textId="77777777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C4F4CC8" w14:textId="45DCEC0E" w:rsidR="003D4B0F" w:rsidRPr="00657820" w:rsidRDefault="003D4B0F" w:rsidP="00D303A2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B30BE9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D4B0F" w:rsidRPr="00657820" w14:paraId="294FB4CF" w14:textId="77777777" w:rsidTr="00B67360">
        <w:trPr>
          <w:trHeight w:val="144"/>
        </w:trPr>
        <w:tc>
          <w:tcPr>
            <w:tcW w:w="2472" w:type="dxa"/>
          </w:tcPr>
          <w:p w14:paraId="359F1ABC" w14:textId="77777777" w:rsidR="003D4B0F" w:rsidRPr="00657820" w:rsidRDefault="003D4B0F" w:rsidP="003D4B0F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416" w:type="dxa"/>
          </w:tcPr>
          <w:p w14:paraId="33D16747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" w:type="dxa"/>
          </w:tcPr>
          <w:p w14:paraId="0373E57D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1037A5F5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</w:tcPr>
          <w:p w14:paraId="41E66EA9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" w:type="dxa"/>
          </w:tcPr>
          <w:p w14:paraId="40302E40" w14:textId="77777777" w:rsidR="003D4B0F" w:rsidRPr="00657820" w:rsidRDefault="003D4B0F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6B1376" w14:textId="77777777" w:rsidR="003D4B0F" w:rsidRPr="00657820" w:rsidRDefault="003D4B0F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dxa"/>
          </w:tcPr>
          <w:p w14:paraId="0DD650EA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</w:tcPr>
          <w:p w14:paraId="71EAD993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" w:type="dxa"/>
          </w:tcPr>
          <w:p w14:paraId="59A9E1EC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654D0EF2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9" w:type="dxa"/>
          </w:tcPr>
          <w:p w14:paraId="58434F8D" w14:textId="77777777" w:rsidR="003D4B0F" w:rsidRPr="00657820" w:rsidRDefault="003D4B0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30BE9" w:rsidRPr="00657820" w14:paraId="25543603" w14:textId="77777777" w:rsidTr="00B67360">
        <w:trPr>
          <w:trHeight w:val="144"/>
        </w:trPr>
        <w:tc>
          <w:tcPr>
            <w:tcW w:w="2472" w:type="dxa"/>
          </w:tcPr>
          <w:p w14:paraId="71D821D8" w14:textId="77777777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16" w:type="dxa"/>
            <w:shd w:val="clear" w:color="auto" w:fill="auto"/>
          </w:tcPr>
          <w:p w14:paraId="0B974199" w14:textId="694D3246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9,969</w:t>
            </w:r>
          </w:p>
        </w:tc>
        <w:tc>
          <w:tcPr>
            <w:tcW w:w="32" w:type="dxa"/>
          </w:tcPr>
          <w:p w14:paraId="44BC543D" w14:textId="77777777" w:rsidR="00B30BE9" w:rsidRPr="00657820" w:rsidRDefault="00B30BE9" w:rsidP="00B30BE9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07F870D8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610DC949" w14:textId="6851A891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1,168</w:t>
            </w:r>
          </w:p>
        </w:tc>
        <w:tc>
          <w:tcPr>
            <w:tcW w:w="141" w:type="dxa"/>
          </w:tcPr>
          <w:p w14:paraId="68EFE5E9" w14:textId="77777777" w:rsidR="00B30BE9" w:rsidRPr="00657820" w:rsidRDefault="00B30BE9" w:rsidP="00B30BE9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072A" w14:textId="22D2D9DC" w:rsidR="00B30BE9" w:rsidRPr="00657820" w:rsidRDefault="00B30BE9" w:rsidP="00B30BE9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(9,970)</w:t>
            </w:r>
          </w:p>
        </w:tc>
        <w:tc>
          <w:tcPr>
            <w:tcW w:w="141" w:type="dxa"/>
          </w:tcPr>
          <w:p w14:paraId="70A3C932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66A756E" w14:textId="2C0FECA2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D27D6F3" w14:textId="77777777" w:rsidR="00B30BE9" w:rsidRPr="00657820" w:rsidRDefault="00B30BE9" w:rsidP="00B30BE9">
            <w:pPr>
              <w:ind w:left="-72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0C6E07E4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shd w:val="clear" w:color="auto" w:fill="auto"/>
          </w:tcPr>
          <w:p w14:paraId="7431609C" w14:textId="63FB93B1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1,167</w:t>
            </w:r>
          </w:p>
        </w:tc>
      </w:tr>
      <w:tr w:rsidR="00B30BE9" w:rsidRPr="00657820" w14:paraId="5ED85A39" w14:textId="77777777" w:rsidTr="00B67360">
        <w:trPr>
          <w:trHeight w:val="144"/>
        </w:trPr>
        <w:tc>
          <w:tcPr>
            <w:tcW w:w="2472" w:type="dxa"/>
          </w:tcPr>
          <w:p w14:paraId="2AA8D5F3" w14:textId="77777777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4A258" w14:textId="3D4B181C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9,969</w:t>
            </w:r>
          </w:p>
        </w:tc>
        <w:tc>
          <w:tcPr>
            <w:tcW w:w="32" w:type="dxa"/>
          </w:tcPr>
          <w:p w14:paraId="5A74E65B" w14:textId="77777777" w:rsidR="00B30BE9" w:rsidRPr="00657820" w:rsidRDefault="00B30BE9" w:rsidP="00B30BE9">
            <w:pPr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51B60979" w14:textId="7777777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4DAF" w14:textId="6D3F2097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1,168</w:t>
            </w:r>
          </w:p>
        </w:tc>
        <w:tc>
          <w:tcPr>
            <w:tcW w:w="141" w:type="dxa"/>
          </w:tcPr>
          <w:p w14:paraId="542F0D89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72E3E" w14:textId="0283E949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(9,970)</w:t>
            </w:r>
          </w:p>
        </w:tc>
        <w:tc>
          <w:tcPr>
            <w:tcW w:w="141" w:type="dxa"/>
          </w:tcPr>
          <w:p w14:paraId="7625C275" w14:textId="77777777" w:rsidR="00B30BE9" w:rsidRPr="00657820" w:rsidRDefault="00B30BE9" w:rsidP="00B30BE9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1FCB7" w14:textId="29138A7E" w:rsidR="00B30BE9" w:rsidRPr="00657820" w:rsidRDefault="00B30BE9" w:rsidP="00B30BE9">
            <w:pPr>
              <w:tabs>
                <w:tab w:val="decimal" w:pos="549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E68B5D8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" w:type="dxa"/>
          </w:tcPr>
          <w:p w14:paraId="7215169A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10ACE" w14:textId="4D3C7200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1,167</w:t>
            </w:r>
          </w:p>
        </w:tc>
      </w:tr>
      <w:tr w:rsidR="00B30BE9" w:rsidRPr="00657820" w14:paraId="428C55F2" w14:textId="77777777" w:rsidTr="00B67360">
        <w:trPr>
          <w:trHeight w:val="144"/>
        </w:trPr>
        <w:tc>
          <w:tcPr>
            <w:tcW w:w="2472" w:type="dxa"/>
          </w:tcPr>
          <w:p w14:paraId="2D0A314C" w14:textId="77777777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416" w:type="dxa"/>
            <w:shd w:val="clear" w:color="auto" w:fill="auto"/>
          </w:tcPr>
          <w:p w14:paraId="7B11FC5C" w14:textId="77777777" w:rsidR="00B30BE9" w:rsidRPr="00657820" w:rsidRDefault="00B30BE9" w:rsidP="00B30BE9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" w:type="dxa"/>
          </w:tcPr>
          <w:p w14:paraId="7C0B47C2" w14:textId="77777777" w:rsidR="00B30BE9" w:rsidRPr="00657820" w:rsidRDefault="00B30BE9" w:rsidP="00B30BE9">
            <w:pPr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57CCE4DF" w14:textId="7777777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6A75218A" w14:textId="7777777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" w:type="dxa"/>
          </w:tcPr>
          <w:p w14:paraId="2A94A5DE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ABFD5B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" w:type="dxa"/>
          </w:tcPr>
          <w:p w14:paraId="18235F62" w14:textId="77777777" w:rsidR="00B30BE9" w:rsidRPr="00657820" w:rsidRDefault="00B30BE9" w:rsidP="00B30BE9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200EE57B" w14:textId="77777777" w:rsidR="00B30BE9" w:rsidRPr="00657820" w:rsidRDefault="00B30BE9" w:rsidP="00B30BE9">
            <w:pPr>
              <w:tabs>
                <w:tab w:val="decimal" w:pos="549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76865FF8" w14:textId="77777777" w:rsidR="00B30BE9" w:rsidRPr="00657820" w:rsidRDefault="00B30BE9" w:rsidP="00B30BE9">
            <w:pPr>
              <w:tabs>
                <w:tab w:val="decimal" w:pos="714"/>
              </w:tabs>
              <w:ind w:left="-28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" w:type="dxa"/>
          </w:tcPr>
          <w:p w14:paraId="1C1CA774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shd w:val="clear" w:color="auto" w:fill="auto"/>
          </w:tcPr>
          <w:p w14:paraId="1250D872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0BE9" w:rsidRPr="00657820" w14:paraId="79B36069" w14:textId="77777777" w:rsidTr="00B67360">
        <w:trPr>
          <w:trHeight w:val="144"/>
        </w:trPr>
        <w:tc>
          <w:tcPr>
            <w:tcW w:w="2472" w:type="dxa"/>
          </w:tcPr>
          <w:p w14:paraId="1CC9F829" w14:textId="77777777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16" w:type="dxa"/>
            <w:shd w:val="clear" w:color="auto" w:fill="auto"/>
          </w:tcPr>
          <w:p w14:paraId="0B420F2B" w14:textId="2CAFBE1F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(7,493)</w:t>
            </w:r>
          </w:p>
        </w:tc>
        <w:tc>
          <w:tcPr>
            <w:tcW w:w="32" w:type="dxa"/>
          </w:tcPr>
          <w:p w14:paraId="004CA909" w14:textId="77777777" w:rsidR="00B30BE9" w:rsidRPr="00657820" w:rsidRDefault="00B30BE9" w:rsidP="00B30BE9">
            <w:pPr>
              <w:tabs>
                <w:tab w:val="decimal" w:pos="106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vMerge w:val="restart"/>
          </w:tcPr>
          <w:p w14:paraId="17FD6B87" w14:textId="7777777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7012E8CB" w14:textId="1BED7D25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(924)</w:t>
            </w:r>
          </w:p>
        </w:tc>
        <w:tc>
          <w:tcPr>
            <w:tcW w:w="141" w:type="dxa"/>
          </w:tcPr>
          <w:p w14:paraId="20799849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3D3DACB" w14:textId="2BF2B1FA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8,384</w:t>
            </w:r>
          </w:p>
        </w:tc>
        <w:tc>
          <w:tcPr>
            <w:tcW w:w="141" w:type="dxa"/>
          </w:tcPr>
          <w:p w14:paraId="217D9961" w14:textId="77777777" w:rsidR="00B30BE9" w:rsidRPr="00657820" w:rsidRDefault="00B30BE9" w:rsidP="00B30BE9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6A71ECFC" w14:textId="2D5429F0" w:rsidR="00B30BE9" w:rsidRPr="00657820" w:rsidRDefault="00B30BE9" w:rsidP="00B30BE9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F9D7C14" w14:textId="77777777" w:rsidR="00B30BE9" w:rsidRPr="00657820" w:rsidRDefault="00B30BE9" w:rsidP="00B30BE9">
            <w:pPr>
              <w:ind w:left="-288" w:right="9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5" w:type="dxa"/>
          </w:tcPr>
          <w:p w14:paraId="47ADE0C2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9" w:type="dxa"/>
            <w:shd w:val="clear" w:color="auto" w:fill="auto"/>
          </w:tcPr>
          <w:p w14:paraId="749455FA" w14:textId="088CAA49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(33)</w:t>
            </w:r>
          </w:p>
        </w:tc>
      </w:tr>
      <w:tr w:rsidR="00B30BE9" w:rsidRPr="00657820" w14:paraId="08E51410" w14:textId="77777777" w:rsidTr="00B67360">
        <w:trPr>
          <w:trHeight w:val="144"/>
        </w:trPr>
        <w:tc>
          <w:tcPr>
            <w:tcW w:w="2472" w:type="dxa"/>
          </w:tcPr>
          <w:p w14:paraId="7186A170" w14:textId="77777777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C4B49" w14:textId="5D996A98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(7,493)</w:t>
            </w:r>
          </w:p>
        </w:tc>
        <w:tc>
          <w:tcPr>
            <w:tcW w:w="32" w:type="dxa"/>
          </w:tcPr>
          <w:p w14:paraId="08110444" w14:textId="77777777" w:rsidR="00B30BE9" w:rsidRPr="00657820" w:rsidRDefault="00B30BE9" w:rsidP="00B30BE9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  <w:vMerge/>
          </w:tcPr>
          <w:p w14:paraId="0FDD68E4" w14:textId="7777777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DB18B" w14:textId="1778D9C7" w:rsidR="00B30BE9" w:rsidRPr="00657820" w:rsidRDefault="00B30BE9" w:rsidP="00B30BE9">
            <w:pPr>
              <w:tabs>
                <w:tab w:val="decimal" w:pos="90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(924)</w:t>
            </w:r>
          </w:p>
        </w:tc>
        <w:tc>
          <w:tcPr>
            <w:tcW w:w="141" w:type="dxa"/>
          </w:tcPr>
          <w:p w14:paraId="7460FC9B" w14:textId="77777777" w:rsidR="00B30BE9" w:rsidRPr="00657820" w:rsidRDefault="00B30BE9" w:rsidP="00B30BE9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C1B7" w14:textId="58DEED4D" w:rsidR="00B30BE9" w:rsidRPr="00657820" w:rsidRDefault="00B30BE9" w:rsidP="00B30BE9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8,384</w:t>
            </w:r>
          </w:p>
        </w:tc>
        <w:tc>
          <w:tcPr>
            <w:tcW w:w="141" w:type="dxa"/>
          </w:tcPr>
          <w:p w14:paraId="555F699D" w14:textId="77777777" w:rsidR="00B30BE9" w:rsidRPr="00657820" w:rsidRDefault="00B30BE9" w:rsidP="00B30BE9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38799" w14:textId="453E953F" w:rsidR="00B30BE9" w:rsidRPr="00657820" w:rsidRDefault="00B30BE9" w:rsidP="00B30BE9">
            <w:pPr>
              <w:tabs>
                <w:tab w:val="decimal" w:pos="870"/>
              </w:tabs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D55D113" w14:textId="77777777" w:rsidR="00B30BE9" w:rsidRPr="00657820" w:rsidRDefault="00B30BE9" w:rsidP="00B30BE9">
            <w:pPr>
              <w:ind w:left="712" w:right="90" w:hanging="38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25" w:type="dxa"/>
          </w:tcPr>
          <w:p w14:paraId="50428D3C" w14:textId="77777777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10DA4" w14:textId="7D421D2C" w:rsidR="00B30BE9" w:rsidRPr="00657820" w:rsidRDefault="00B30BE9" w:rsidP="00B30BE9">
            <w:pPr>
              <w:tabs>
                <w:tab w:val="decimal" w:pos="105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(33)</w:t>
            </w:r>
          </w:p>
        </w:tc>
      </w:tr>
      <w:tr w:rsidR="00B30BE9" w:rsidRPr="00657820" w14:paraId="7CE9A8FC" w14:textId="77777777" w:rsidTr="00B67360">
        <w:trPr>
          <w:trHeight w:val="144"/>
        </w:trPr>
        <w:tc>
          <w:tcPr>
            <w:tcW w:w="2472" w:type="dxa"/>
          </w:tcPr>
          <w:p w14:paraId="573F683A" w14:textId="2298F47E" w:rsidR="00B30BE9" w:rsidRPr="00657820" w:rsidRDefault="00B30BE9" w:rsidP="00B30BE9">
            <w:pPr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รวมสินทรัพย์สิทธิการใช้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E5EAD" w14:textId="23875209" w:rsidR="00B30BE9" w:rsidRPr="00657820" w:rsidRDefault="00B30BE9" w:rsidP="00B30BE9">
            <w:pPr>
              <w:ind w:right="9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2,476</w:t>
            </w:r>
          </w:p>
        </w:tc>
        <w:tc>
          <w:tcPr>
            <w:tcW w:w="32" w:type="dxa"/>
          </w:tcPr>
          <w:p w14:paraId="0ED2D204" w14:textId="77777777" w:rsidR="00B30BE9" w:rsidRPr="00657820" w:rsidRDefault="00B30BE9" w:rsidP="00B30BE9">
            <w:pPr>
              <w:tabs>
                <w:tab w:val="decimal" w:pos="1098"/>
              </w:tabs>
              <w:ind w:left="-28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  <w:vMerge/>
          </w:tcPr>
          <w:p w14:paraId="48CF9BA6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5F9311FC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dxa"/>
          </w:tcPr>
          <w:p w14:paraId="2825D2DB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E16DB06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" w:type="dxa"/>
          </w:tcPr>
          <w:p w14:paraId="5DDD493F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D4FEE73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4E7B6F38" w14:textId="77777777" w:rsidR="00B30BE9" w:rsidRPr="00657820" w:rsidRDefault="00B30BE9" w:rsidP="00B30BE9">
            <w:pPr>
              <w:tabs>
                <w:tab w:val="decimal" w:pos="714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" w:type="dxa"/>
          </w:tcPr>
          <w:p w14:paraId="70668F15" w14:textId="77777777" w:rsidR="00B30BE9" w:rsidRPr="00657820" w:rsidRDefault="00B30BE9" w:rsidP="00B30BE9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C0D5E" w14:textId="7FCF6F50" w:rsidR="00B30BE9" w:rsidRPr="00657820" w:rsidRDefault="00B30BE9" w:rsidP="00B30BE9">
            <w:pPr>
              <w:tabs>
                <w:tab w:val="decimal" w:pos="109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1,134</w:t>
            </w:r>
          </w:p>
        </w:tc>
      </w:tr>
    </w:tbl>
    <w:p w14:paraId="4223043F" w14:textId="77777777" w:rsidR="00AE2C57" w:rsidRDefault="00AE2C57" w:rsidP="00AE2C57">
      <w:pPr>
        <w:pStyle w:val="ListParagraph"/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05A12C62" w14:textId="77777777" w:rsidR="00AE2C57" w:rsidRDefault="00AE2C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F3CAE95" w14:textId="5466C505" w:rsidR="00C5158A" w:rsidRPr="00657820" w:rsidRDefault="00C5158A" w:rsidP="00B67360">
      <w:pPr>
        <w:pStyle w:val="ListParagraph"/>
        <w:numPr>
          <w:ilvl w:val="0"/>
          <w:numId w:val="1"/>
        </w:num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ค่าความนิยม</w:t>
      </w:r>
      <w:r w:rsidR="00903FA4" w:rsidRPr="00657820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26024F4A" w14:textId="04B4B70C" w:rsidR="00C5158A" w:rsidRPr="00657820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B30BE9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B30BE9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p w14:paraId="41A89676" w14:textId="77777777" w:rsidR="00C5158A" w:rsidRPr="00657820" w:rsidRDefault="00C5158A" w:rsidP="00C5158A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Theme="majorBidi" w:hAnsiTheme="majorBidi" w:cstheme="majorBidi"/>
          <w:caps/>
          <w:sz w:val="28"/>
        </w:rPr>
      </w:pPr>
      <w:r w:rsidRPr="00657820">
        <w:rPr>
          <w:rFonts w:asciiTheme="majorBidi" w:hAnsiTheme="majorBidi" w:cstheme="majorBidi"/>
          <w:caps/>
          <w:sz w:val="28"/>
        </w:rPr>
        <w:t>(</w:t>
      </w:r>
      <w:r w:rsidRPr="00657820">
        <w:rPr>
          <w:rFonts w:asciiTheme="majorBidi" w:hAnsiTheme="majorBidi" w:cstheme="majorBidi"/>
          <w:caps/>
          <w:sz w:val="28"/>
          <w:cs/>
        </w:rPr>
        <w:t>หน่วย</w:t>
      </w:r>
      <w:r w:rsidRPr="00657820">
        <w:rPr>
          <w:rFonts w:asciiTheme="majorBidi" w:hAnsiTheme="majorBidi" w:cstheme="majorBidi"/>
          <w:caps/>
          <w:sz w:val="28"/>
        </w:rPr>
        <w:t xml:space="preserve">: </w:t>
      </w:r>
      <w:r w:rsidRPr="00657820">
        <w:rPr>
          <w:rFonts w:asciiTheme="majorBidi" w:hAnsiTheme="majorBidi" w:cstheme="majorBidi"/>
          <w:caps/>
          <w:sz w:val="28"/>
          <w:cs/>
        </w:rPr>
        <w:t>พันบาท</w:t>
      </w:r>
      <w:r w:rsidRPr="00657820">
        <w:rPr>
          <w:rFonts w:asciiTheme="majorBidi" w:hAnsiTheme="majorBidi" w:cstheme="majorBidi"/>
          <w:caps/>
          <w:sz w:val="28"/>
        </w:rPr>
        <w:t>)</w:t>
      </w:r>
    </w:p>
    <w:tbl>
      <w:tblPr>
        <w:tblW w:w="901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548"/>
      </w:tblGrid>
      <w:tr w:rsidR="00C5158A" w:rsidRPr="00657820" w14:paraId="34188253" w14:textId="77777777" w:rsidTr="003D4B0F">
        <w:trPr>
          <w:cantSplit/>
        </w:trPr>
        <w:tc>
          <w:tcPr>
            <w:tcW w:w="5940" w:type="dxa"/>
            <w:vAlign w:val="bottom"/>
          </w:tcPr>
          <w:p w14:paraId="7BA0F8C4" w14:textId="77777777" w:rsidR="00C5158A" w:rsidRPr="00657820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3078" w:type="dxa"/>
            <w:gridSpan w:val="2"/>
            <w:vAlign w:val="bottom"/>
          </w:tcPr>
          <w:p w14:paraId="6974777A" w14:textId="77777777" w:rsidR="00C5158A" w:rsidRPr="00657820" w:rsidRDefault="00C5158A" w:rsidP="000D313F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30BE9" w:rsidRPr="00657820" w14:paraId="5EF52331" w14:textId="77777777" w:rsidTr="003D4B0F">
        <w:trPr>
          <w:cantSplit/>
        </w:trPr>
        <w:tc>
          <w:tcPr>
            <w:tcW w:w="5940" w:type="dxa"/>
            <w:vAlign w:val="bottom"/>
          </w:tcPr>
          <w:p w14:paraId="2B4C7F6C" w14:textId="77777777" w:rsidR="00B30BE9" w:rsidRPr="00657820" w:rsidRDefault="00B30BE9" w:rsidP="00B30BE9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0C120D6" w14:textId="00B43F37" w:rsidR="00B30BE9" w:rsidRPr="00657820" w:rsidRDefault="00B30BE9" w:rsidP="00B30B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48" w:type="dxa"/>
            <w:vAlign w:val="bottom"/>
          </w:tcPr>
          <w:p w14:paraId="7C1579F8" w14:textId="2BAEAE47" w:rsidR="00B30BE9" w:rsidRPr="00657820" w:rsidRDefault="00B30BE9" w:rsidP="00B30B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30BE9" w:rsidRPr="00657820" w14:paraId="5CC27371" w14:textId="77777777" w:rsidTr="003D4B0F">
        <w:tc>
          <w:tcPr>
            <w:tcW w:w="5940" w:type="dxa"/>
            <w:vAlign w:val="bottom"/>
          </w:tcPr>
          <w:p w14:paraId="72E100A5" w14:textId="77777777" w:rsidR="00B30BE9" w:rsidRPr="00657820" w:rsidRDefault="00B30BE9" w:rsidP="00B30BE9">
            <w:pPr>
              <w:tabs>
                <w:tab w:val="left" w:pos="900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3CE2C203" w14:textId="693A35C5" w:rsidR="00B30BE9" w:rsidRPr="00657820" w:rsidRDefault="00E406B9" w:rsidP="00B30BE9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165,470</w:t>
            </w:r>
          </w:p>
        </w:tc>
        <w:tc>
          <w:tcPr>
            <w:tcW w:w="1548" w:type="dxa"/>
            <w:vAlign w:val="bottom"/>
          </w:tcPr>
          <w:p w14:paraId="6239C188" w14:textId="00B343BD" w:rsidR="00B30BE9" w:rsidRPr="00657820" w:rsidRDefault="00B30BE9" w:rsidP="00B30BE9">
            <w:pP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165,470</w:t>
            </w:r>
          </w:p>
        </w:tc>
      </w:tr>
      <w:tr w:rsidR="00B30BE9" w:rsidRPr="00657820" w14:paraId="4447342D" w14:textId="77777777" w:rsidTr="003D4B0F">
        <w:tc>
          <w:tcPr>
            <w:tcW w:w="5940" w:type="dxa"/>
            <w:vAlign w:val="bottom"/>
          </w:tcPr>
          <w:p w14:paraId="75D41414" w14:textId="5ACF8434" w:rsidR="00B30BE9" w:rsidRPr="00657820" w:rsidRDefault="00B30BE9" w:rsidP="00B30BE9">
            <w:pPr>
              <w:tabs>
                <w:tab w:val="left" w:pos="415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 xml:space="preserve">   ค่าเผื่อการด้อยค่า</w:t>
            </w:r>
          </w:p>
        </w:tc>
        <w:tc>
          <w:tcPr>
            <w:tcW w:w="1530" w:type="dxa"/>
            <w:vAlign w:val="bottom"/>
          </w:tcPr>
          <w:p w14:paraId="64134BA2" w14:textId="182800CA" w:rsidR="00B30BE9" w:rsidRPr="00657820" w:rsidRDefault="00AE5DA7" w:rsidP="00B30BE9">
            <w:pPr>
              <w:pBdr>
                <w:bottom w:val="single" w:sz="6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48" w:type="dxa"/>
            <w:vAlign w:val="bottom"/>
          </w:tcPr>
          <w:p w14:paraId="5349762B" w14:textId="727594FD" w:rsidR="00B30BE9" w:rsidRPr="00657820" w:rsidRDefault="00B30BE9" w:rsidP="00B30BE9">
            <w:pPr>
              <w:pBdr>
                <w:bottom w:val="single" w:sz="6" w:space="1" w:color="auto"/>
              </w:pBdr>
              <w:tabs>
                <w:tab w:val="decimal" w:pos="610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0BE9" w:rsidRPr="00657820" w14:paraId="2DB3EFCD" w14:textId="77777777" w:rsidTr="003D4B0F">
        <w:tc>
          <w:tcPr>
            <w:tcW w:w="5940" w:type="dxa"/>
            <w:vAlign w:val="bottom"/>
          </w:tcPr>
          <w:p w14:paraId="7AA9730B" w14:textId="77777777" w:rsidR="00B30BE9" w:rsidRPr="00657820" w:rsidRDefault="00B30BE9" w:rsidP="00B30BE9">
            <w:pPr>
              <w:tabs>
                <w:tab w:val="left" w:pos="900"/>
                <w:tab w:val="left" w:pos="1440"/>
                <w:tab w:val="left" w:pos="2160"/>
              </w:tabs>
              <w:ind w:left="-21" w:right="-43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51AF5EE3" w14:textId="481B6CB8" w:rsidR="00B30BE9" w:rsidRPr="00657820" w:rsidRDefault="00AE5DA7" w:rsidP="00B30BE9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165,470</w:t>
            </w:r>
          </w:p>
        </w:tc>
        <w:tc>
          <w:tcPr>
            <w:tcW w:w="1548" w:type="dxa"/>
            <w:vAlign w:val="bottom"/>
          </w:tcPr>
          <w:p w14:paraId="4FD807E6" w14:textId="21CAB857" w:rsidR="00B30BE9" w:rsidRPr="00657820" w:rsidRDefault="00B30BE9" w:rsidP="00B30BE9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165,470</w:t>
            </w:r>
          </w:p>
        </w:tc>
      </w:tr>
    </w:tbl>
    <w:p w14:paraId="6B90EA5F" w14:textId="77777777" w:rsidR="00726323" w:rsidRPr="00657820" w:rsidRDefault="00726323" w:rsidP="00AE2F60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B5B4ADA" w14:textId="5F76CC85" w:rsidR="00C5158A" w:rsidRPr="00657820" w:rsidRDefault="003319F8" w:rsidP="00C5158A">
      <w:pPr>
        <w:spacing w:after="24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="00C5158A" w:rsidRPr="00657820">
        <w:rPr>
          <w:rFonts w:asciiTheme="majorBidi" w:hAnsiTheme="majorBidi" w:cstheme="majorBidi"/>
          <w:sz w:val="28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</w:p>
    <w:p w14:paraId="3EA99CEC" w14:textId="77777777" w:rsidR="00E970E7" w:rsidRPr="00657820" w:rsidRDefault="00C5158A" w:rsidP="00026CC1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การคาดการณ์การเติบโตของตลาดรวมทั้ง การเติบโตของผลิตภัณฑ์มวลรวมในประเทศ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  <w:r w:rsidR="00D13CD9" w:rsidRPr="00657820">
        <w:rPr>
          <w:rFonts w:asciiTheme="majorBidi" w:hAnsiTheme="majorBidi" w:cstheme="majorBidi"/>
          <w:sz w:val="28"/>
          <w:cs/>
        </w:rPr>
        <w:t xml:space="preserve"> </w:t>
      </w:r>
      <w:r w:rsidR="00A91AAC" w:rsidRPr="00657820">
        <w:rPr>
          <w:rFonts w:asciiTheme="majorBidi" w:hAnsiTheme="majorBidi" w:cstheme="majorBidi"/>
          <w:sz w:val="28"/>
          <w:cs/>
        </w:rPr>
        <w:t xml:space="preserve"> </w:t>
      </w:r>
    </w:p>
    <w:p w14:paraId="3B582C3C" w14:textId="15A27B31" w:rsidR="00E970E7" w:rsidRPr="00657820" w:rsidRDefault="00E970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84844FC" w14:textId="6C52B0DE" w:rsidR="00C5158A" w:rsidRPr="00657820" w:rsidRDefault="00C5158A" w:rsidP="00E970E7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78B77AE" w14:textId="2988162F" w:rsidR="00C5158A" w:rsidRPr="00657820" w:rsidRDefault="00C5158A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รายการเปลี่ยนแปลงของสิทธิการเช่า ณ วันที่ </w:t>
      </w:r>
      <w:r w:rsidRPr="00657820">
        <w:rPr>
          <w:rFonts w:asciiTheme="majorBidi" w:hAnsiTheme="majorBidi" w:cstheme="majorBidi"/>
          <w:sz w:val="28"/>
        </w:rPr>
        <w:t xml:space="preserve">31 </w:t>
      </w:r>
      <w:r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sz w:val="28"/>
        </w:rPr>
        <w:t>256</w:t>
      </w:r>
      <w:r w:rsidR="00B30BE9" w:rsidRPr="00657820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sz w:val="28"/>
        </w:rPr>
        <w:t>256</w:t>
      </w:r>
      <w:r w:rsidR="00B30BE9" w:rsidRPr="00657820">
        <w:rPr>
          <w:rFonts w:asciiTheme="majorBidi" w:hAnsiTheme="majorBidi" w:cstheme="majorBidi"/>
          <w:sz w:val="28"/>
        </w:rPr>
        <w:t>5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สรุปได้ดังนี้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86"/>
        <w:gridCol w:w="1084"/>
        <w:gridCol w:w="86"/>
        <w:gridCol w:w="994"/>
        <w:gridCol w:w="90"/>
        <w:gridCol w:w="990"/>
      </w:tblGrid>
      <w:tr w:rsidR="00C5158A" w:rsidRPr="00657820" w14:paraId="2EC63D96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7AF2B4" w14:textId="77777777" w:rsidR="00C5158A" w:rsidRPr="00657820" w:rsidRDefault="00C5158A" w:rsidP="000D313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DA879" w14:textId="77777777" w:rsidR="00C5158A" w:rsidRPr="00657820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F515ED" w14:textId="77777777" w:rsidR="00C5158A" w:rsidRPr="00657820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71B7C" w14:textId="77777777" w:rsidR="00C5158A" w:rsidRPr="00657820" w:rsidRDefault="00C5158A" w:rsidP="000D313F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C5158A" w:rsidRPr="00657820" w14:paraId="5206E888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357FA8" w14:textId="77777777" w:rsidR="00C5158A" w:rsidRPr="00657820" w:rsidRDefault="00C5158A" w:rsidP="000D313F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F138B" w14:textId="77777777" w:rsidR="00C5158A" w:rsidRPr="00657820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4D8839" w14:textId="77777777" w:rsidR="00C5158A" w:rsidRPr="00657820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FCC8B" w14:textId="77777777" w:rsidR="00C5158A" w:rsidRPr="00657820" w:rsidRDefault="00C5158A" w:rsidP="000D313F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0BE9" w:rsidRPr="00657820" w14:paraId="3E10A312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1382F1" w14:textId="77777777" w:rsidR="00B30BE9" w:rsidRPr="00657820" w:rsidRDefault="00B30BE9" w:rsidP="00B30BE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35A13" w14:textId="772A7896" w:rsidR="00B30BE9" w:rsidRPr="00657820" w:rsidRDefault="00B30BE9" w:rsidP="00B30BE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F374EE" w14:textId="77777777" w:rsidR="00B30BE9" w:rsidRPr="00657820" w:rsidRDefault="00B30BE9" w:rsidP="00B30BE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982D6" w14:textId="363FF769" w:rsidR="00B30BE9" w:rsidRPr="00657820" w:rsidRDefault="00B30BE9" w:rsidP="00B30BE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7D2450" w14:textId="77777777" w:rsidR="00B30BE9" w:rsidRPr="00657820" w:rsidRDefault="00B30BE9" w:rsidP="00B30BE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6B900" w14:textId="57DEA43D" w:rsidR="00B30BE9" w:rsidRPr="00657820" w:rsidRDefault="00B30BE9" w:rsidP="00B30BE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5407B8" w14:textId="77777777" w:rsidR="00B30BE9" w:rsidRPr="00657820" w:rsidRDefault="00B30BE9" w:rsidP="00B30BE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90C11" w14:textId="235BC7F6" w:rsidR="00B30BE9" w:rsidRPr="00657820" w:rsidRDefault="00B30BE9" w:rsidP="00B30BE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397396" w:rsidRPr="00657820" w14:paraId="63A08F39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4CBA8A" w14:textId="77777777" w:rsidR="00397396" w:rsidRPr="00657820" w:rsidRDefault="00397396" w:rsidP="00397396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D012B" w14:textId="577CA5DA" w:rsidR="00397396" w:rsidRPr="00657820" w:rsidRDefault="00397396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64</w:t>
            </w:r>
            <w:r w:rsidRPr="00657820">
              <w:rPr>
                <w:rFonts w:asciiTheme="majorBidi" w:hAnsiTheme="majorBidi" w:cstheme="majorBidi"/>
                <w:sz w:val="28"/>
              </w:rPr>
              <w:t>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C1EF" w14:textId="77777777" w:rsidR="00397396" w:rsidRPr="00657820" w:rsidRDefault="00397396" w:rsidP="003973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6DC91" w14:textId="4BE7F4FF" w:rsidR="00397396" w:rsidRPr="00657820" w:rsidRDefault="00397396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189280" w14:textId="77777777" w:rsidR="00397396" w:rsidRPr="00657820" w:rsidRDefault="00397396" w:rsidP="00397396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8FAA9" w14:textId="7DBF47BB" w:rsidR="00397396" w:rsidRPr="00657820" w:rsidRDefault="00397396" w:rsidP="0039739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750E26" w14:textId="77777777" w:rsidR="00397396" w:rsidRPr="00657820" w:rsidRDefault="00397396" w:rsidP="003973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C78BC" w14:textId="04D4D691" w:rsidR="00397396" w:rsidRPr="00657820" w:rsidRDefault="00397396" w:rsidP="00397396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7396" w:rsidRPr="00657820" w14:paraId="0255612A" w14:textId="77777777" w:rsidTr="00A14EDA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A37020" w14:textId="6057A91A" w:rsidR="00397396" w:rsidRPr="00657820" w:rsidRDefault="00397396" w:rsidP="00397396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="002C2155" w:rsidRPr="0093165F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>:</w:t>
            </w:r>
            <w:r w:rsidRPr="0065782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 xml:space="preserve"> </w:t>
            </w:r>
            <w:r w:rsidR="00CD2A1F" w:rsidRPr="0065782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ซื้อสำหรับปี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D1D" w14:textId="63F38ADD" w:rsidR="00397396" w:rsidRPr="00657820" w:rsidRDefault="00397396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251EF" w14:textId="77777777" w:rsidR="00397396" w:rsidRPr="00657820" w:rsidRDefault="00397396" w:rsidP="003973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13D8" w14:textId="75D877C8" w:rsidR="00397396" w:rsidRPr="00657820" w:rsidRDefault="00397396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47C0D07" w14:textId="77777777" w:rsidR="00397396" w:rsidRPr="00657820" w:rsidRDefault="00397396" w:rsidP="00397396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8AED" w14:textId="2E2FDACE" w:rsidR="00397396" w:rsidRPr="00657820" w:rsidRDefault="00397396" w:rsidP="00397396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A8794" w14:textId="77777777" w:rsidR="00397396" w:rsidRPr="00657820" w:rsidRDefault="00397396" w:rsidP="0039739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01EAB" w14:textId="2B55D695" w:rsidR="00397396" w:rsidRPr="00657820" w:rsidRDefault="00397396" w:rsidP="00397396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7396" w:rsidRPr="00657820" w14:paraId="00DFB9CE" w14:textId="77777777" w:rsidTr="0056187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07D2FF9" w14:textId="71BACEC5" w:rsidR="00397396" w:rsidRPr="00657820" w:rsidRDefault="00397396" w:rsidP="00B0651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="00B0651F" w:rsidRPr="0093165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="008D47F3"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5C44C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62146" w14:textId="26DB6BC5" w:rsidR="00397396" w:rsidRPr="00657820" w:rsidRDefault="00397396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(2,591)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65A6" w14:textId="77777777" w:rsidR="00397396" w:rsidRPr="00657820" w:rsidRDefault="00397396" w:rsidP="0039739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38ECF" w14:textId="5E019759" w:rsidR="00397396" w:rsidRPr="00657820" w:rsidRDefault="00397396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(7,854)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EA7E8E" w14:textId="77777777" w:rsidR="00397396" w:rsidRPr="00657820" w:rsidRDefault="00397396" w:rsidP="00397396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E1E2" w14:textId="7CE9CCB3" w:rsidR="00397396" w:rsidRPr="00657820" w:rsidRDefault="00397396" w:rsidP="0039739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B75BD6" w14:textId="77777777" w:rsidR="00397396" w:rsidRPr="00657820" w:rsidRDefault="00397396" w:rsidP="0039739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B1E8B" w14:textId="7E6E5011" w:rsidR="00397396" w:rsidRPr="00657820" w:rsidRDefault="00397396" w:rsidP="00397396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7396" w:rsidRPr="00657820" w14:paraId="345B6F56" w14:textId="77777777" w:rsidTr="0056187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E7B854" w14:textId="77777777" w:rsidR="00397396" w:rsidRPr="00657820" w:rsidRDefault="00397396" w:rsidP="00397396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97339A" w14:textId="6E4B9667" w:rsidR="00397396" w:rsidRPr="00657820" w:rsidRDefault="00397396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61,802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6C0E" w14:textId="77777777" w:rsidR="00397396" w:rsidRPr="00657820" w:rsidRDefault="00397396" w:rsidP="00397396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533CD" w14:textId="7E87E517" w:rsidR="00397396" w:rsidRPr="00657820" w:rsidRDefault="00397396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64,393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350E35E" w14:textId="77777777" w:rsidR="00397396" w:rsidRPr="00657820" w:rsidRDefault="00397396" w:rsidP="0039739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F40DA" w14:textId="305EF440" w:rsidR="00397396" w:rsidRPr="00657820" w:rsidRDefault="00397396" w:rsidP="0039739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7AB69" w14:textId="77777777" w:rsidR="00397396" w:rsidRPr="00657820" w:rsidRDefault="00397396" w:rsidP="00397396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8D7A82B" w14:textId="23E58A9C" w:rsidR="00397396" w:rsidRPr="00657820" w:rsidRDefault="00397396" w:rsidP="00397396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AE2F60" w:rsidRPr="00657820" w14:paraId="67579D5E" w14:textId="77777777" w:rsidTr="0056187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250DC3" w14:textId="77777777" w:rsidR="00AE2F60" w:rsidRPr="00657820" w:rsidRDefault="00AE2F60" w:rsidP="00397396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DC922" w14:textId="77777777" w:rsidR="00AE2F60" w:rsidRPr="00657820" w:rsidRDefault="00AE2F60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9E847" w14:textId="77777777" w:rsidR="00AE2F60" w:rsidRPr="00657820" w:rsidRDefault="00AE2F60" w:rsidP="00397396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0DE35" w14:textId="77777777" w:rsidR="00AE2F60" w:rsidRPr="00657820" w:rsidRDefault="00AE2F60" w:rsidP="0039739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B597F1B" w14:textId="77777777" w:rsidR="00AE2F60" w:rsidRPr="00657820" w:rsidRDefault="00AE2F60" w:rsidP="0039739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DFF35" w14:textId="77777777" w:rsidR="00AE2F60" w:rsidRPr="00657820" w:rsidRDefault="00AE2F60" w:rsidP="0039739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46A45" w14:textId="77777777" w:rsidR="00AE2F60" w:rsidRPr="00657820" w:rsidRDefault="00AE2F60" w:rsidP="00397396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CDC6FC" w14:textId="77777777" w:rsidR="00AE2F60" w:rsidRPr="00657820" w:rsidRDefault="00AE2F60" w:rsidP="00397396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1C1FDFE9" w14:textId="77777777" w:rsidR="005C44C2" w:rsidRDefault="005C44C2" w:rsidP="005C44C2">
      <w:pPr>
        <w:pStyle w:val="ListParagraph"/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0F37FD5D" w14:textId="77777777" w:rsidR="005C44C2" w:rsidRDefault="005C44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1CCACE7" w14:textId="0DDDC0BE" w:rsidR="00C5158A" w:rsidRPr="00657820" w:rsidRDefault="00C5158A" w:rsidP="00E970E7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p w14:paraId="7411E059" w14:textId="2A9F9059" w:rsidR="00C5158A" w:rsidRPr="00657820" w:rsidRDefault="003963CE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</w:t>
      </w:r>
      <w:r w:rsidR="00C06BF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บัญชี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สินทรัพย์ไม่มีตัวตน ณ วันที่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30BE9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30BE9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06BF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</w:t>
      </w:r>
      <w:r w:rsidR="00C5158A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936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5"/>
        <w:gridCol w:w="1455"/>
        <w:gridCol w:w="90"/>
        <w:gridCol w:w="1345"/>
        <w:gridCol w:w="109"/>
        <w:gridCol w:w="1345"/>
        <w:gridCol w:w="90"/>
        <w:gridCol w:w="1341"/>
      </w:tblGrid>
      <w:tr w:rsidR="005A2EDE" w:rsidRPr="00657820" w14:paraId="4BAA49D1" w14:textId="77777777" w:rsidTr="004F2478">
        <w:trPr>
          <w:trHeight w:val="144"/>
          <w:tblHeader/>
        </w:trPr>
        <w:tc>
          <w:tcPr>
            <w:tcW w:w="3585" w:type="dxa"/>
          </w:tcPr>
          <w:p w14:paraId="6CD8ACA4" w14:textId="77777777" w:rsidR="005A2EDE" w:rsidRPr="00657820" w:rsidRDefault="005A2EDE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55" w:type="dxa"/>
          </w:tcPr>
          <w:p w14:paraId="0EFDDA02" w14:textId="77777777" w:rsidR="005A2EDE" w:rsidRPr="00657820" w:rsidRDefault="005A2EDE" w:rsidP="000D313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4" w:type="dxa"/>
            <w:gridSpan w:val="3"/>
          </w:tcPr>
          <w:p w14:paraId="63D28EB8" w14:textId="77777777" w:rsidR="005A2EDE" w:rsidRPr="00657820" w:rsidRDefault="005A2EDE" w:rsidP="000D313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6" w:type="dxa"/>
            <w:gridSpan w:val="3"/>
          </w:tcPr>
          <w:p w14:paraId="4F640896" w14:textId="6B95906D" w:rsidR="005A2EDE" w:rsidRPr="00657820" w:rsidRDefault="005A2EDE" w:rsidP="000D313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31AA4" w:rsidRPr="00657820" w14:paraId="575A35C2" w14:textId="77777777" w:rsidTr="004F2478">
        <w:trPr>
          <w:trHeight w:val="144"/>
          <w:tblHeader/>
        </w:trPr>
        <w:tc>
          <w:tcPr>
            <w:tcW w:w="3585" w:type="dxa"/>
          </w:tcPr>
          <w:p w14:paraId="5EDEC345" w14:textId="77777777" w:rsidR="00331AA4" w:rsidRPr="00657820" w:rsidRDefault="00331AA4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775" w:type="dxa"/>
            <w:gridSpan w:val="7"/>
            <w:tcBorders>
              <w:bottom w:val="single" w:sz="4" w:space="0" w:color="auto"/>
            </w:tcBorders>
          </w:tcPr>
          <w:p w14:paraId="22F620EF" w14:textId="153F8C0C" w:rsidR="00331AA4" w:rsidRPr="00657820" w:rsidRDefault="00331AA4" w:rsidP="000D313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06BFA" w:rsidRPr="00657820" w14:paraId="4C21B3F9" w14:textId="77777777" w:rsidTr="004F2478">
        <w:trPr>
          <w:trHeight w:val="144"/>
          <w:tblHeader/>
        </w:trPr>
        <w:tc>
          <w:tcPr>
            <w:tcW w:w="3585" w:type="dxa"/>
          </w:tcPr>
          <w:p w14:paraId="3ACD3183" w14:textId="77777777" w:rsidR="00C06BFA" w:rsidRPr="00657820" w:rsidRDefault="00C06BF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55" w:type="dxa"/>
            <w:vMerge w:val="restart"/>
            <w:tcBorders>
              <w:bottom w:val="single" w:sz="4" w:space="0" w:color="auto"/>
            </w:tcBorders>
            <w:vAlign w:val="bottom"/>
          </w:tcPr>
          <w:p w14:paraId="6CF146DA" w14:textId="77777777" w:rsidR="00C06BFA" w:rsidRPr="00657820" w:rsidRDefault="00C06BFA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5B7DAC19" w14:textId="77777777" w:rsidR="004F2478" w:rsidRDefault="00C06BFA" w:rsidP="004F247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4F247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0CE3E171" w14:textId="66335CD8" w:rsidR="00C06BFA" w:rsidRPr="00657820" w:rsidRDefault="00C06BFA" w:rsidP="004F247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90" w:type="dxa"/>
            <w:vAlign w:val="bottom"/>
          </w:tcPr>
          <w:p w14:paraId="1D4C5184" w14:textId="77777777" w:rsidR="00C06BFA" w:rsidRPr="00657820" w:rsidRDefault="00C06BFA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vMerge w:val="restart"/>
            <w:tcBorders>
              <w:bottom w:val="single" w:sz="4" w:space="0" w:color="auto"/>
            </w:tcBorders>
            <w:vAlign w:val="bottom"/>
          </w:tcPr>
          <w:p w14:paraId="13E007E7" w14:textId="226259FD" w:rsidR="00C06BFA" w:rsidRPr="00657820" w:rsidRDefault="00C06BFA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9" w:type="dxa"/>
            <w:vAlign w:val="bottom"/>
          </w:tcPr>
          <w:p w14:paraId="149BDF52" w14:textId="77777777" w:rsidR="00C06BFA" w:rsidRPr="00657820" w:rsidRDefault="00C06BFA" w:rsidP="00D303A2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vMerge w:val="restart"/>
            <w:tcBorders>
              <w:bottom w:val="single" w:sz="4" w:space="0" w:color="auto"/>
            </w:tcBorders>
            <w:vAlign w:val="bottom"/>
          </w:tcPr>
          <w:p w14:paraId="3AD2FB52" w14:textId="77777777" w:rsidR="00C06BFA" w:rsidRPr="00657820" w:rsidRDefault="00C06BFA" w:rsidP="00D303A2">
            <w:pPr>
              <w:ind w:left="-198" w:firstLine="19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3FA358A" w14:textId="77777777" w:rsidR="00C06BFA" w:rsidRPr="00657820" w:rsidRDefault="00C06BFA" w:rsidP="00D303A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1" w:type="dxa"/>
            <w:vMerge w:val="restart"/>
            <w:tcBorders>
              <w:bottom w:val="single" w:sz="4" w:space="0" w:color="auto"/>
            </w:tcBorders>
            <w:vAlign w:val="bottom"/>
          </w:tcPr>
          <w:p w14:paraId="76499A0E" w14:textId="4C318258" w:rsidR="00C06BFA" w:rsidRPr="00657820" w:rsidRDefault="00C06BFA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4A94DE51" w14:textId="482ACDAA" w:rsidR="00C06BFA" w:rsidRPr="00657820" w:rsidRDefault="00C06BFA" w:rsidP="004F247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4F247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C06BFA" w:rsidRPr="00657820" w14:paraId="3E9B3CE6" w14:textId="77777777" w:rsidTr="004F2478">
        <w:trPr>
          <w:trHeight w:val="144"/>
          <w:tblHeader/>
        </w:trPr>
        <w:tc>
          <w:tcPr>
            <w:tcW w:w="3585" w:type="dxa"/>
          </w:tcPr>
          <w:p w14:paraId="44024800" w14:textId="77777777" w:rsidR="00C06BFA" w:rsidRPr="00657820" w:rsidRDefault="00C06BF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55" w:type="dxa"/>
            <w:vMerge/>
            <w:tcBorders>
              <w:bottom w:val="single" w:sz="4" w:space="0" w:color="auto"/>
            </w:tcBorders>
          </w:tcPr>
          <w:p w14:paraId="2690FB19" w14:textId="77777777" w:rsidR="00C06BFA" w:rsidRPr="00657820" w:rsidRDefault="00C06BFA" w:rsidP="000D313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2FDB26B" w14:textId="77777777" w:rsidR="00C06BFA" w:rsidRPr="00657820" w:rsidRDefault="00C06BFA" w:rsidP="000D313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14:paraId="79B27F85" w14:textId="77777777" w:rsidR="00C06BFA" w:rsidRPr="00657820" w:rsidRDefault="00C06BFA" w:rsidP="000D313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" w:type="dxa"/>
          </w:tcPr>
          <w:p w14:paraId="4FD30A8D" w14:textId="77777777" w:rsidR="00C06BFA" w:rsidRPr="00657820" w:rsidRDefault="00C06BFA" w:rsidP="000D313F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14:paraId="6E48992A" w14:textId="77777777" w:rsidR="00C06BFA" w:rsidRPr="00657820" w:rsidRDefault="00C06BFA" w:rsidP="000D313F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0F87CB5" w14:textId="77777777" w:rsidR="00C06BFA" w:rsidRPr="00657820" w:rsidRDefault="00C06BFA" w:rsidP="000D313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Merge/>
            <w:tcBorders>
              <w:bottom w:val="single" w:sz="4" w:space="0" w:color="auto"/>
            </w:tcBorders>
          </w:tcPr>
          <w:p w14:paraId="5A2E55B7" w14:textId="4808B444" w:rsidR="00C06BFA" w:rsidRPr="00657820" w:rsidRDefault="00C06BFA" w:rsidP="000D313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06BFA" w:rsidRPr="00657820" w14:paraId="1D000DF4" w14:textId="77777777" w:rsidTr="004F2478">
        <w:trPr>
          <w:trHeight w:val="144"/>
        </w:trPr>
        <w:tc>
          <w:tcPr>
            <w:tcW w:w="3585" w:type="dxa"/>
          </w:tcPr>
          <w:p w14:paraId="647C2137" w14:textId="77777777" w:rsidR="00C06BFA" w:rsidRPr="00657820" w:rsidRDefault="00C06BFA" w:rsidP="000D313F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091316C5" w14:textId="77777777" w:rsidR="00C06BFA" w:rsidRPr="00657820" w:rsidRDefault="00C06BFA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5D4A99" w14:textId="77777777" w:rsidR="00C06BFA" w:rsidRPr="00657820" w:rsidRDefault="00C06BFA" w:rsidP="000D313F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203B0EA" w14:textId="77777777" w:rsidR="00C06BFA" w:rsidRPr="00657820" w:rsidRDefault="00C06BFA" w:rsidP="000D313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" w:type="dxa"/>
          </w:tcPr>
          <w:p w14:paraId="42A6D8F9" w14:textId="77777777" w:rsidR="00C06BFA" w:rsidRPr="00657820" w:rsidRDefault="00C06BFA" w:rsidP="000D313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15DEABBD" w14:textId="77777777" w:rsidR="00C06BFA" w:rsidRPr="00657820" w:rsidRDefault="00C06BFA" w:rsidP="000D313F">
            <w:pPr>
              <w:ind w:lef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3F7BEA" w14:textId="77777777" w:rsidR="00C06BFA" w:rsidRPr="00657820" w:rsidRDefault="00C06BFA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8213521" w14:textId="514C32A3" w:rsidR="00C06BFA" w:rsidRPr="00657820" w:rsidRDefault="00C06BFA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06BFA" w:rsidRPr="00657820" w14:paraId="0ED2D338" w14:textId="77777777" w:rsidTr="004F2478">
        <w:trPr>
          <w:trHeight w:val="144"/>
        </w:trPr>
        <w:tc>
          <w:tcPr>
            <w:tcW w:w="3585" w:type="dxa"/>
          </w:tcPr>
          <w:p w14:paraId="262410C0" w14:textId="77777777" w:rsidR="00C06BFA" w:rsidRPr="00657820" w:rsidRDefault="00C06BFA" w:rsidP="00B30BE9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455" w:type="dxa"/>
            <w:vAlign w:val="bottom"/>
          </w:tcPr>
          <w:p w14:paraId="50A357B0" w14:textId="458D688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24,156</w:t>
            </w:r>
          </w:p>
        </w:tc>
        <w:tc>
          <w:tcPr>
            <w:tcW w:w="90" w:type="dxa"/>
            <w:vAlign w:val="bottom"/>
          </w:tcPr>
          <w:p w14:paraId="2567CEC9" w14:textId="77777777" w:rsidR="00C06BFA" w:rsidRPr="00657820" w:rsidRDefault="00C06BFA" w:rsidP="00B30BE9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1A74B250" w14:textId="153CA134" w:rsidR="00C06BFA" w:rsidRPr="00657820" w:rsidRDefault="004C3D4E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09E970DF" w14:textId="77777777" w:rsidR="00C06BFA" w:rsidRPr="00657820" w:rsidRDefault="00C06BFA" w:rsidP="00B30BE9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5B9BCB44" w14:textId="6C50913E" w:rsidR="00C06BFA" w:rsidRPr="00657820" w:rsidRDefault="00EF28E8" w:rsidP="004F2478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5BCA385" w14:textId="7777777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2AB5783F" w14:textId="249BFBA3" w:rsidR="00C06BFA" w:rsidRPr="00657820" w:rsidRDefault="00F12FB4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24,156</w:t>
            </w:r>
          </w:p>
        </w:tc>
      </w:tr>
      <w:tr w:rsidR="00C06BFA" w:rsidRPr="00657820" w14:paraId="0AAC78FC" w14:textId="77777777" w:rsidTr="004F2478">
        <w:trPr>
          <w:trHeight w:val="144"/>
        </w:trPr>
        <w:tc>
          <w:tcPr>
            <w:tcW w:w="3585" w:type="dxa"/>
          </w:tcPr>
          <w:p w14:paraId="2D4D967E" w14:textId="77777777" w:rsidR="00C06BFA" w:rsidRPr="00657820" w:rsidRDefault="00C06BFA" w:rsidP="00B30BE9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455" w:type="dxa"/>
            <w:vAlign w:val="bottom"/>
          </w:tcPr>
          <w:p w14:paraId="14932E14" w14:textId="7980B5B1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90,420</w:t>
            </w:r>
          </w:p>
        </w:tc>
        <w:tc>
          <w:tcPr>
            <w:tcW w:w="90" w:type="dxa"/>
            <w:vAlign w:val="bottom"/>
          </w:tcPr>
          <w:p w14:paraId="6D5B619F" w14:textId="77777777" w:rsidR="00C06BFA" w:rsidRPr="00657820" w:rsidRDefault="00C06BFA" w:rsidP="00B30BE9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</w:tcPr>
          <w:p w14:paraId="65BCFEFB" w14:textId="520101A9" w:rsidR="00C06BFA" w:rsidRPr="00657820" w:rsidRDefault="004C3D4E" w:rsidP="00B30BE9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1E8EC485" w14:textId="77777777" w:rsidR="00C06BFA" w:rsidRPr="00657820" w:rsidRDefault="00C06BFA" w:rsidP="00B30BE9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6615D3EB" w14:textId="69E0FA1F" w:rsidR="00C06BFA" w:rsidRPr="00657820" w:rsidRDefault="00EF28E8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BEC3AAC" w14:textId="7777777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331A1536" w14:textId="666C7407" w:rsidR="00C06BFA" w:rsidRPr="00657820" w:rsidRDefault="00F12FB4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90,420</w:t>
            </w:r>
          </w:p>
        </w:tc>
      </w:tr>
      <w:tr w:rsidR="00C06BFA" w:rsidRPr="00657820" w:rsidDel="00945A11" w14:paraId="19BCDB9F" w14:textId="77777777" w:rsidTr="004F2478">
        <w:trPr>
          <w:trHeight w:val="144"/>
        </w:trPr>
        <w:tc>
          <w:tcPr>
            <w:tcW w:w="3585" w:type="dxa"/>
          </w:tcPr>
          <w:p w14:paraId="15AA1026" w14:textId="77777777" w:rsidR="00C06BFA" w:rsidRPr="00657820" w:rsidRDefault="00C06BFA" w:rsidP="00B30BE9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455" w:type="dxa"/>
            <w:vAlign w:val="bottom"/>
          </w:tcPr>
          <w:p w14:paraId="383A48EA" w14:textId="4CB5D58B" w:rsidR="00C06BFA" w:rsidRPr="00657820" w:rsidDel="00DB23B3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62,315</w:t>
            </w:r>
          </w:p>
        </w:tc>
        <w:tc>
          <w:tcPr>
            <w:tcW w:w="90" w:type="dxa"/>
            <w:vAlign w:val="bottom"/>
          </w:tcPr>
          <w:p w14:paraId="2F0BFAF2" w14:textId="77777777" w:rsidR="00C06BFA" w:rsidRPr="00657820" w:rsidRDefault="00C06BFA" w:rsidP="00B30BE9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</w:tcPr>
          <w:p w14:paraId="79A6E9C1" w14:textId="0BA98BF6" w:rsidR="00C06BFA" w:rsidRPr="00657820" w:rsidDel="00DB23B3" w:rsidRDefault="004C3D4E" w:rsidP="00B30BE9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13629B22" w14:textId="77777777" w:rsidR="00C06BFA" w:rsidRPr="00657820" w:rsidRDefault="00C06BFA" w:rsidP="00B30BE9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48E6314E" w14:textId="0722F219" w:rsidR="00C06BFA" w:rsidRPr="00657820" w:rsidDel="00DB23B3" w:rsidRDefault="00EF28E8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(4,135)</w:t>
            </w:r>
          </w:p>
        </w:tc>
        <w:tc>
          <w:tcPr>
            <w:tcW w:w="90" w:type="dxa"/>
          </w:tcPr>
          <w:p w14:paraId="31FDEEBE" w14:textId="7777777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C8FF528" w14:textId="43D25E0D" w:rsidR="00C06BFA" w:rsidRPr="00657820" w:rsidRDefault="007B39C4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58,180</w:t>
            </w:r>
          </w:p>
        </w:tc>
      </w:tr>
      <w:tr w:rsidR="00C06BFA" w:rsidRPr="00657820" w14:paraId="3E90E0A2" w14:textId="77777777" w:rsidTr="004F2478">
        <w:trPr>
          <w:trHeight w:val="144"/>
        </w:trPr>
        <w:tc>
          <w:tcPr>
            <w:tcW w:w="3585" w:type="dxa"/>
          </w:tcPr>
          <w:p w14:paraId="7D421F4D" w14:textId="77777777" w:rsidR="00C06BFA" w:rsidRPr="00657820" w:rsidRDefault="00C06BFA" w:rsidP="00B30BE9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455" w:type="dxa"/>
            <w:vAlign w:val="bottom"/>
          </w:tcPr>
          <w:p w14:paraId="6CB7C42E" w14:textId="5C03B2D5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82,640</w:t>
            </w:r>
          </w:p>
        </w:tc>
        <w:tc>
          <w:tcPr>
            <w:tcW w:w="90" w:type="dxa"/>
            <w:vAlign w:val="bottom"/>
          </w:tcPr>
          <w:p w14:paraId="60EE189D" w14:textId="77777777" w:rsidR="00C06BFA" w:rsidRPr="00657820" w:rsidRDefault="00C06BFA" w:rsidP="00B30BE9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</w:tcPr>
          <w:p w14:paraId="29331B46" w14:textId="026B0E80" w:rsidR="00C06BFA" w:rsidRPr="00657820" w:rsidRDefault="004C3D4E" w:rsidP="00B30BE9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28AA16E9" w14:textId="77777777" w:rsidR="00C06BFA" w:rsidRPr="00657820" w:rsidRDefault="00C06BFA" w:rsidP="00B30BE9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203DB141" w14:textId="62AE6CAA" w:rsidR="00C06BFA" w:rsidRPr="00657820" w:rsidRDefault="00EF28E8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7BAFDD0" w14:textId="7777777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48F37308" w14:textId="7A0DE85B" w:rsidR="00C06BFA" w:rsidRPr="00657820" w:rsidRDefault="007B39C4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82,640</w:t>
            </w:r>
          </w:p>
        </w:tc>
      </w:tr>
      <w:tr w:rsidR="00C06BFA" w:rsidRPr="00657820" w14:paraId="29216D20" w14:textId="77777777" w:rsidTr="004F2478">
        <w:trPr>
          <w:trHeight w:val="144"/>
        </w:trPr>
        <w:tc>
          <w:tcPr>
            <w:tcW w:w="3585" w:type="dxa"/>
          </w:tcPr>
          <w:p w14:paraId="6A760DA5" w14:textId="6EEC0CCB" w:rsidR="00C06BFA" w:rsidRPr="00657820" w:rsidRDefault="00C06BFA" w:rsidP="00B30BE9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455" w:type="dxa"/>
            <w:vAlign w:val="bottom"/>
          </w:tcPr>
          <w:p w14:paraId="4DF65CE4" w14:textId="1B9A4FFA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="003009B4" w:rsidRPr="00657820">
              <w:rPr>
                <w:rFonts w:asciiTheme="majorBidi" w:hAnsiTheme="majorBidi" w:cstheme="majorBidi"/>
                <w:sz w:val="28"/>
              </w:rPr>
              <w:t>3</w:t>
            </w:r>
            <w:r w:rsidR="00C67E7A" w:rsidRPr="00657820">
              <w:rPr>
                <w:rFonts w:asciiTheme="majorBidi" w:hAnsiTheme="majorBidi" w:cstheme="majorBidi"/>
                <w:sz w:val="28"/>
              </w:rPr>
              <w:t>16,689</w:t>
            </w:r>
          </w:p>
        </w:tc>
        <w:tc>
          <w:tcPr>
            <w:tcW w:w="90" w:type="dxa"/>
            <w:vAlign w:val="bottom"/>
          </w:tcPr>
          <w:p w14:paraId="7F566A85" w14:textId="77777777" w:rsidR="00C06BFA" w:rsidRPr="00657820" w:rsidRDefault="00C06BFA" w:rsidP="00B30BE9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1416C66" w14:textId="7B16CDD7" w:rsidR="00C06BFA" w:rsidRPr="00657820" w:rsidRDefault="004E2BEC" w:rsidP="00B30BE9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28,565</w:t>
            </w:r>
          </w:p>
        </w:tc>
        <w:tc>
          <w:tcPr>
            <w:tcW w:w="109" w:type="dxa"/>
            <w:vAlign w:val="bottom"/>
          </w:tcPr>
          <w:p w14:paraId="35E8571A" w14:textId="77777777" w:rsidR="00C06BFA" w:rsidRPr="00657820" w:rsidRDefault="00C06BFA" w:rsidP="00B30BE9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2D625651" w14:textId="2A6048C8" w:rsidR="00C06BFA" w:rsidRPr="00657820" w:rsidRDefault="00EF28E8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90" w:type="dxa"/>
          </w:tcPr>
          <w:p w14:paraId="381F4F78" w14:textId="7777777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2438910D" w14:textId="2CDE6CA0" w:rsidR="00C06BFA" w:rsidRPr="00657820" w:rsidRDefault="007B39C4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="00C67E7A" w:rsidRPr="00657820">
              <w:rPr>
                <w:rFonts w:asciiTheme="majorBidi" w:hAnsiTheme="majorBidi" w:cstheme="majorBidi"/>
                <w:sz w:val="28"/>
              </w:rPr>
              <w:t>345,243</w:t>
            </w:r>
          </w:p>
        </w:tc>
      </w:tr>
      <w:tr w:rsidR="00C06BFA" w:rsidRPr="00657820" w14:paraId="70C97A6F" w14:textId="77777777" w:rsidTr="004F2478">
        <w:trPr>
          <w:trHeight w:val="144"/>
        </w:trPr>
        <w:tc>
          <w:tcPr>
            <w:tcW w:w="3585" w:type="dxa"/>
          </w:tcPr>
          <w:p w14:paraId="570681D0" w14:textId="77777777" w:rsidR="00C06BFA" w:rsidRPr="00657820" w:rsidRDefault="00C06BFA" w:rsidP="00B30BE9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455" w:type="dxa"/>
            <w:vAlign w:val="bottom"/>
          </w:tcPr>
          <w:p w14:paraId="2FAEF609" w14:textId="0C403994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52,009</w:t>
            </w:r>
          </w:p>
        </w:tc>
        <w:tc>
          <w:tcPr>
            <w:tcW w:w="90" w:type="dxa"/>
            <w:vAlign w:val="bottom"/>
          </w:tcPr>
          <w:p w14:paraId="66217934" w14:textId="77777777" w:rsidR="00C06BFA" w:rsidRPr="00657820" w:rsidRDefault="00C06BFA" w:rsidP="00B30BE9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</w:tcPr>
          <w:p w14:paraId="2D33BA1A" w14:textId="39D0488A" w:rsidR="00C06BFA" w:rsidRPr="00657820" w:rsidRDefault="004E2BEC" w:rsidP="00B30BE9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347734BD" w14:textId="77777777" w:rsidR="00C06BFA" w:rsidRPr="00657820" w:rsidRDefault="00C06BFA" w:rsidP="00B30BE9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5C2F0077" w14:textId="4AD4F147" w:rsidR="00C06BFA" w:rsidRPr="00657820" w:rsidRDefault="00EF28E8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EA8F85" w14:textId="7777777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18FB03B2" w14:textId="7CBF407A" w:rsidR="00C06BFA" w:rsidRPr="00657820" w:rsidRDefault="007B39C4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52,009</w:t>
            </w:r>
          </w:p>
        </w:tc>
      </w:tr>
      <w:tr w:rsidR="00C06BFA" w:rsidRPr="00657820" w14:paraId="4628CB21" w14:textId="77777777" w:rsidTr="004F2478">
        <w:trPr>
          <w:trHeight w:val="144"/>
        </w:trPr>
        <w:tc>
          <w:tcPr>
            <w:tcW w:w="3585" w:type="dxa"/>
          </w:tcPr>
          <w:p w14:paraId="11CA200F" w14:textId="17D324A1" w:rsidR="00C06BFA" w:rsidRPr="00657820" w:rsidRDefault="00C06BFA" w:rsidP="00B30BE9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อนุสิทธิบัตร</w:t>
            </w:r>
          </w:p>
        </w:tc>
        <w:tc>
          <w:tcPr>
            <w:tcW w:w="1455" w:type="dxa"/>
            <w:vAlign w:val="bottom"/>
          </w:tcPr>
          <w:p w14:paraId="123CA67C" w14:textId="33F456D5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0" w:type="dxa"/>
            <w:vAlign w:val="bottom"/>
          </w:tcPr>
          <w:p w14:paraId="3BCB9E04" w14:textId="77777777" w:rsidR="00C06BFA" w:rsidRPr="00657820" w:rsidRDefault="00C06BFA" w:rsidP="00B30BE9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</w:tcPr>
          <w:p w14:paraId="0D79D76C" w14:textId="27299152" w:rsidR="00C06BFA" w:rsidRPr="00657820" w:rsidRDefault="004E2BEC" w:rsidP="00B30BE9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64A0727" w14:textId="77777777" w:rsidR="00C06BFA" w:rsidRPr="00657820" w:rsidRDefault="00C06BFA" w:rsidP="00B30BE9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3101307F" w14:textId="66391BB7" w:rsidR="00C06BFA" w:rsidRPr="00657820" w:rsidRDefault="00EF28E8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CA3FE6A" w14:textId="7777777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A63EA85" w14:textId="70C52103" w:rsidR="00C06BFA" w:rsidRPr="00657820" w:rsidRDefault="00FF6898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C06BFA" w:rsidRPr="00657820" w14:paraId="10DC1134" w14:textId="77777777" w:rsidTr="004F2478">
        <w:trPr>
          <w:trHeight w:val="144"/>
        </w:trPr>
        <w:tc>
          <w:tcPr>
            <w:tcW w:w="3585" w:type="dxa"/>
          </w:tcPr>
          <w:p w14:paraId="7C6AEC0E" w14:textId="77777777" w:rsidR="00C06BFA" w:rsidRPr="00657820" w:rsidRDefault="00C06BFA" w:rsidP="00B30BE9">
            <w:pPr>
              <w:ind w:left="532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EDF7B" w14:textId="02631074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C67E7A" w:rsidRPr="00657820">
              <w:rPr>
                <w:rFonts w:asciiTheme="majorBidi" w:hAnsiTheme="majorBidi" w:cstheme="majorBidi"/>
                <w:b/>
                <w:bCs/>
                <w:sz w:val="28"/>
              </w:rPr>
              <w:t>628,274</w:t>
            </w:r>
          </w:p>
        </w:tc>
        <w:tc>
          <w:tcPr>
            <w:tcW w:w="90" w:type="dxa"/>
            <w:vAlign w:val="bottom"/>
          </w:tcPr>
          <w:p w14:paraId="6300380A" w14:textId="77777777" w:rsidR="00C06BFA" w:rsidRPr="00657820" w:rsidRDefault="00C06BFA" w:rsidP="00B30BE9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C6FB" w14:textId="3F011D30" w:rsidR="00C06BFA" w:rsidRPr="00657820" w:rsidRDefault="004E2BEC" w:rsidP="00B30BE9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28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27240E">
              <w:rPr>
                <w:rFonts w:asciiTheme="majorBidi" w:hAnsiTheme="majorBidi" w:cstheme="majorBidi"/>
                <w:b/>
                <w:bCs/>
                <w:sz w:val="28"/>
              </w:rPr>
              <w:t>565</w:t>
            </w:r>
          </w:p>
        </w:tc>
        <w:tc>
          <w:tcPr>
            <w:tcW w:w="109" w:type="dxa"/>
            <w:vAlign w:val="bottom"/>
          </w:tcPr>
          <w:p w14:paraId="40483B83" w14:textId="77777777" w:rsidR="00C06BFA" w:rsidRPr="00657820" w:rsidRDefault="00C06BFA" w:rsidP="00B30BE9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2E1FF080" w14:textId="6C61CAFA" w:rsidR="00C06BFA" w:rsidRPr="00657820" w:rsidRDefault="00F12FB4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(4,146)</w:t>
            </w:r>
          </w:p>
        </w:tc>
        <w:tc>
          <w:tcPr>
            <w:tcW w:w="90" w:type="dxa"/>
          </w:tcPr>
          <w:p w14:paraId="62875458" w14:textId="77777777" w:rsidR="00C06BFA" w:rsidRPr="00657820" w:rsidRDefault="00C06BFA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1981" w14:textId="669E1DB9" w:rsidR="00C06BFA" w:rsidRPr="00657820" w:rsidRDefault="00FF6898" w:rsidP="00B30BE9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C67E7A" w:rsidRPr="00657820">
              <w:rPr>
                <w:rFonts w:asciiTheme="majorBidi" w:hAnsiTheme="majorBidi" w:cstheme="majorBidi"/>
                <w:b/>
                <w:bCs/>
                <w:sz w:val="28"/>
              </w:rPr>
              <w:t>652,</w:t>
            </w:r>
            <w:r w:rsidR="0027240E">
              <w:rPr>
                <w:rFonts w:asciiTheme="majorBidi" w:hAnsiTheme="majorBidi" w:cstheme="majorBidi"/>
                <w:b/>
                <w:bCs/>
                <w:sz w:val="28"/>
              </w:rPr>
              <w:t>693</w:t>
            </w:r>
          </w:p>
        </w:tc>
      </w:tr>
      <w:tr w:rsidR="00C06BFA" w:rsidRPr="00657820" w14:paraId="64701A8E" w14:textId="77777777" w:rsidTr="004F2478">
        <w:trPr>
          <w:trHeight w:val="144"/>
        </w:trPr>
        <w:tc>
          <w:tcPr>
            <w:tcW w:w="3585" w:type="dxa"/>
          </w:tcPr>
          <w:p w14:paraId="775A784C" w14:textId="77777777" w:rsidR="00C06BFA" w:rsidRPr="00657820" w:rsidRDefault="00C06BFA" w:rsidP="00154FBB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455" w:type="dxa"/>
            <w:vAlign w:val="bottom"/>
          </w:tcPr>
          <w:p w14:paraId="64C5F5D1" w14:textId="77777777" w:rsidR="00C06BFA" w:rsidRPr="00657820" w:rsidRDefault="00C06BFA" w:rsidP="00154FBB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97436A8" w14:textId="77777777" w:rsidR="00C06BFA" w:rsidRPr="00657820" w:rsidRDefault="00C06BFA" w:rsidP="00154FBB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1A619BCE" w14:textId="77777777" w:rsidR="00C06BFA" w:rsidRPr="00657820" w:rsidRDefault="00C06BFA" w:rsidP="00154FBB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" w:type="dxa"/>
            <w:vAlign w:val="bottom"/>
          </w:tcPr>
          <w:p w14:paraId="2DA30055" w14:textId="77777777" w:rsidR="00C06BFA" w:rsidRPr="00657820" w:rsidRDefault="00C06BFA" w:rsidP="00154FBB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61509631" w14:textId="77777777" w:rsidR="00C06BFA" w:rsidRPr="00657820" w:rsidRDefault="00C06BFA" w:rsidP="00154FBB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B9EC36B" w14:textId="77777777" w:rsidR="00C06BFA" w:rsidRPr="00657820" w:rsidRDefault="00C06BFA" w:rsidP="00154FBB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44BBD61C" w14:textId="77777777" w:rsidR="00C06BFA" w:rsidRPr="00657820" w:rsidRDefault="00C06BFA" w:rsidP="00154FBB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5190C" w:rsidRPr="00657820" w14:paraId="14F65C14" w14:textId="77777777" w:rsidTr="002F5BF0">
        <w:trPr>
          <w:trHeight w:val="144"/>
        </w:trPr>
        <w:tc>
          <w:tcPr>
            <w:tcW w:w="3585" w:type="dxa"/>
          </w:tcPr>
          <w:p w14:paraId="3BB7ABC7" w14:textId="77777777" w:rsidR="0065190C" w:rsidRPr="00657820" w:rsidRDefault="0065190C" w:rsidP="0065190C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455" w:type="dxa"/>
            <w:vAlign w:val="bottom"/>
          </w:tcPr>
          <w:p w14:paraId="1045C43E" w14:textId="7A5B0C14" w:rsidR="0065190C" w:rsidRPr="00657820" w:rsidRDefault="0065190C" w:rsidP="0065190C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(22,279)</w:t>
            </w:r>
          </w:p>
        </w:tc>
        <w:tc>
          <w:tcPr>
            <w:tcW w:w="90" w:type="dxa"/>
            <w:vAlign w:val="bottom"/>
          </w:tcPr>
          <w:p w14:paraId="5F8634EB" w14:textId="77777777" w:rsidR="0065190C" w:rsidRPr="00657820" w:rsidRDefault="0065190C" w:rsidP="0065190C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AA916A1" w14:textId="2876B30B" w:rsidR="0065190C" w:rsidRPr="00657820" w:rsidRDefault="0065190C" w:rsidP="0065190C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(292)</w:t>
            </w:r>
          </w:p>
        </w:tc>
        <w:tc>
          <w:tcPr>
            <w:tcW w:w="109" w:type="dxa"/>
            <w:vAlign w:val="bottom"/>
          </w:tcPr>
          <w:p w14:paraId="03D5F09D" w14:textId="77777777" w:rsidR="0065190C" w:rsidRPr="00657820" w:rsidRDefault="0065190C" w:rsidP="0065190C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417C6D82" w14:textId="02CDEF26" w:rsidR="0065190C" w:rsidRPr="00657820" w:rsidRDefault="0065190C" w:rsidP="0065190C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81F016" w14:textId="77777777" w:rsidR="0065190C" w:rsidRPr="00657820" w:rsidRDefault="0065190C" w:rsidP="0065190C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CE4705B" w14:textId="6AC56297" w:rsidR="0065190C" w:rsidRPr="00657820" w:rsidRDefault="0065190C" w:rsidP="0065190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(22,571)</w:t>
            </w:r>
          </w:p>
        </w:tc>
      </w:tr>
      <w:tr w:rsidR="0065190C" w:rsidRPr="00657820" w14:paraId="4EB5AC28" w14:textId="77777777" w:rsidTr="004F2478">
        <w:trPr>
          <w:trHeight w:val="144"/>
        </w:trPr>
        <w:tc>
          <w:tcPr>
            <w:tcW w:w="3585" w:type="dxa"/>
          </w:tcPr>
          <w:p w14:paraId="3F7264FA" w14:textId="77777777" w:rsidR="0065190C" w:rsidRPr="00657820" w:rsidRDefault="0065190C" w:rsidP="0065190C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455" w:type="dxa"/>
            <w:vAlign w:val="bottom"/>
          </w:tcPr>
          <w:p w14:paraId="22989800" w14:textId="0B4F314B" w:rsidR="0065190C" w:rsidRPr="00657820" w:rsidRDefault="0065190C" w:rsidP="0065190C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(26,426)</w:t>
            </w:r>
          </w:p>
        </w:tc>
        <w:tc>
          <w:tcPr>
            <w:tcW w:w="90" w:type="dxa"/>
            <w:vAlign w:val="bottom"/>
          </w:tcPr>
          <w:p w14:paraId="530BEEEC" w14:textId="77777777" w:rsidR="0065190C" w:rsidRPr="00657820" w:rsidRDefault="0065190C" w:rsidP="0065190C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BD9B30C" w14:textId="5DE060CC" w:rsidR="0065190C" w:rsidRPr="00657820" w:rsidRDefault="0065190C" w:rsidP="0065190C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(3,929)</w:t>
            </w:r>
          </w:p>
        </w:tc>
        <w:tc>
          <w:tcPr>
            <w:tcW w:w="109" w:type="dxa"/>
            <w:vAlign w:val="bottom"/>
          </w:tcPr>
          <w:p w14:paraId="39B688A2" w14:textId="77777777" w:rsidR="0065190C" w:rsidRPr="00657820" w:rsidRDefault="0065190C" w:rsidP="0065190C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2AA48E50" w14:textId="315C416C" w:rsidR="0065190C" w:rsidRPr="00657820" w:rsidRDefault="0065190C" w:rsidP="0065190C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5F45647" w14:textId="77777777" w:rsidR="0065190C" w:rsidRPr="00657820" w:rsidRDefault="0065190C" w:rsidP="0065190C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099E92A6" w14:textId="5A46CAD2" w:rsidR="0065190C" w:rsidRPr="00657820" w:rsidRDefault="00CB1426" w:rsidP="0065190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(30,355)</w:t>
            </w:r>
          </w:p>
        </w:tc>
      </w:tr>
      <w:tr w:rsidR="0065190C" w:rsidRPr="00657820" w:rsidDel="00945A11" w14:paraId="66F84B08" w14:textId="77777777" w:rsidTr="004F2478">
        <w:trPr>
          <w:trHeight w:val="144"/>
        </w:trPr>
        <w:tc>
          <w:tcPr>
            <w:tcW w:w="3585" w:type="dxa"/>
          </w:tcPr>
          <w:p w14:paraId="2A9A6694" w14:textId="77777777" w:rsidR="0065190C" w:rsidRPr="00657820" w:rsidRDefault="0065190C" w:rsidP="0065190C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455" w:type="dxa"/>
            <w:vAlign w:val="bottom"/>
          </w:tcPr>
          <w:p w14:paraId="005E12C3" w14:textId="6B1F6DFC" w:rsidR="0065190C" w:rsidRPr="00657820" w:rsidDel="001F4D94" w:rsidRDefault="0065190C" w:rsidP="0065190C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(34,403)</w:t>
            </w:r>
          </w:p>
        </w:tc>
        <w:tc>
          <w:tcPr>
            <w:tcW w:w="90" w:type="dxa"/>
            <w:vAlign w:val="bottom"/>
          </w:tcPr>
          <w:p w14:paraId="340271E5" w14:textId="77777777" w:rsidR="0065190C" w:rsidRPr="00657820" w:rsidRDefault="0065190C" w:rsidP="0065190C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CD83ABA" w14:textId="405677D5" w:rsidR="0065190C" w:rsidRPr="00657820" w:rsidRDefault="0065190C" w:rsidP="0065190C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(5,087)</w:t>
            </w:r>
          </w:p>
        </w:tc>
        <w:tc>
          <w:tcPr>
            <w:tcW w:w="109" w:type="dxa"/>
            <w:vAlign w:val="bottom"/>
          </w:tcPr>
          <w:p w14:paraId="6E51E64E" w14:textId="77777777" w:rsidR="0065190C" w:rsidRPr="00657820" w:rsidRDefault="0065190C" w:rsidP="0065190C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56FD3E63" w14:textId="3B46A40E" w:rsidR="0065190C" w:rsidRPr="00657820" w:rsidDel="00DB23B3" w:rsidRDefault="0065190C" w:rsidP="0065190C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C4F4623" w14:textId="77777777" w:rsidR="0065190C" w:rsidRPr="00657820" w:rsidDel="001F4D94" w:rsidRDefault="0065190C" w:rsidP="0065190C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18429551" w14:textId="2F84A6F8" w:rsidR="0065190C" w:rsidRPr="00657820" w:rsidRDefault="00CB1426" w:rsidP="0065190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(39,490)</w:t>
            </w:r>
          </w:p>
        </w:tc>
      </w:tr>
      <w:tr w:rsidR="0065190C" w:rsidRPr="00657820" w14:paraId="49C292A1" w14:textId="77777777" w:rsidTr="004F2478">
        <w:trPr>
          <w:trHeight w:val="144"/>
        </w:trPr>
        <w:tc>
          <w:tcPr>
            <w:tcW w:w="3585" w:type="dxa"/>
          </w:tcPr>
          <w:p w14:paraId="5E636A8A" w14:textId="77777777" w:rsidR="0065190C" w:rsidRPr="00657820" w:rsidRDefault="0065190C" w:rsidP="0065190C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455" w:type="dxa"/>
            <w:vAlign w:val="bottom"/>
          </w:tcPr>
          <w:p w14:paraId="26FB1AE8" w14:textId="24E92392" w:rsidR="0065190C" w:rsidRPr="00657820" w:rsidRDefault="0065190C" w:rsidP="0065190C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(21,739)</w:t>
            </w:r>
          </w:p>
        </w:tc>
        <w:tc>
          <w:tcPr>
            <w:tcW w:w="90" w:type="dxa"/>
            <w:vAlign w:val="bottom"/>
          </w:tcPr>
          <w:p w14:paraId="0A4409E8" w14:textId="77777777" w:rsidR="0065190C" w:rsidRPr="00657820" w:rsidRDefault="0065190C" w:rsidP="0065190C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F3CB1AA" w14:textId="2712DA9C" w:rsidR="0065190C" w:rsidRPr="00657820" w:rsidRDefault="0065190C" w:rsidP="0065190C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(3,727)</w:t>
            </w:r>
          </w:p>
        </w:tc>
        <w:tc>
          <w:tcPr>
            <w:tcW w:w="109" w:type="dxa"/>
            <w:vAlign w:val="bottom"/>
          </w:tcPr>
          <w:p w14:paraId="0678C34B" w14:textId="77777777" w:rsidR="0065190C" w:rsidRPr="00657820" w:rsidRDefault="0065190C" w:rsidP="0065190C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61E8C386" w14:textId="20107312" w:rsidR="0065190C" w:rsidRPr="00657820" w:rsidRDefault="0065190C" w:rsidP="0065190C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9A1DD1F" w14:textId="77777777" w:rsidR="0065190C" w:rsidRPr="00657820" w:rsidRDefault="0065190C" w:rsidP="0065190C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11ACC841" w14:textId="1CCF2E04" w:rsidR="0065190C" w:rsidRPr="00657820" w:rsidRDefault="00CB1426" w:rsidP="0065190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(25,466)</w:t>
            </w:r>
          </w:p>
        </w:tc>
      </w:tr>
      <w:tr w:rsidR="0065190C" w:rsidRPr="00657820" w14:paraId="44D385F0" w14:textId="77777777" w:rsidTr="004F2478">
        <w:trPr>
          <w:trHeight w:val="144"/>
        </w:trPr>
        <w:tc>
          <w:tcPr>
            <w:tcW w:w="3585" w:type="dxa"/>
          </w:tcPr>
          <w:p w14:paraId="5CA92FD8" w14:textId="07D16578" w:rsidR="0065190C" w:rsidRPr="00657820" w:rsidRDefault="0065190C" w:rsidP="0065190C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455" w:type="dxa"/>
            <w:vAlign w:val="bottom"/>
          </w:tcPr>
          <w:p w14:paraId="619D56FF" w14:textId="3AF6E4E6" w:rsidR="0065190C" w:rsidRPr="00657820" w:rsidRDefault="0065190C" w:rsidP="0065190C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FA59A2" w:rsidRPr="00657820">
              <w:rPr>
                <w:rFonts w:asciiTheme="majorBidi" w:hAnsiTheme="majorBidi" w:cstheme="majorBidi"/>
                <w:sz w:val="28"/>
              </w:rPr>
              <w:t>69,</w:t>
            </w:r>
            <w:r w:rsidR="00AB6CA5" w:rsidRPr="00657820">
              <w:rPr>
                <w:rFonts w:asciiTheme="majorBidi" w:hAnsiTheme="majorBidi" w:cstheme="majorBidi"/>
                <w:sz w:val="28"/>
              </w:rPr>
              <w:t>546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C1F5332" w14:textId="77777777" w:rsidR="0065190C" w:rsidRPr="00657820" w:rsidRDefault="0065190C" w:rsidP="0065190C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8C787D9" w14:textId="026BB3B0" w:rsidR="0065190C" w:rsidRPr="00657820" w:rsidRDefault="0065190C" w:rsidP="0065190C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C1026C" w:rsidRPr="00657820">
              <w:rPr>
                <w:rFonts w:asciiTheme="majorBidi" w:hAnsiTheme="majorBidi" w:cstheme="majorBidi"/>
                <w:sz w:val="28"/>
              </w:rPr>
              <w:t>52,033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9" w:type="dxa"/>
            <w:vAlign w:val="bottom"/>
          </w:tcPr>
          <w:p w14:paraId="69B34BD9" w14:textId="77777777" w:rsidR="0065190C" w:rsidRPr="00657820" w:rsidRDefault="0065190C" w:rsidP="0065190C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1E71B0A1" w14:textId="321B460B" w:rsidR="0065190C" w:rsidRPr="00657820" w:rsidRDefault="0065190C" w:rsidP="0065190C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A91E071" w14:textId="77777777" w:rsidR="0065190C" w:rsidRPr="00657820" w:rsidRDefault="0065190C" w:rsidP="0065190C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195BFB43" w14:textId="2E7A1794" w:rsidR="0065190C" w:rsidRPr="00657820" w:rsidRDefault="00F2080A" w:rsidP="0065190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C1026C" w:rsidRPr="00657820">
              <w:rPr>
                <w:rFonts w:asciiTheme="majorBidi" w:hAnsiTheme="majorBidi" w:cstheme="majorBidi"/>
                <w:sz w:val="28"/>
              </w:rPr>
              <w:t>121,579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5190C" w:rsidRPr="00657820" w14:paraId="7E68A0BE" w14:textId="77777777" w:rsidTr="004F2478">
        <w:trPr>
          <w:trHeight w:val="144"/>
        </w:trPr>
        <w:tc>
          <w:tcPr>
            <w:tcW w:w="3585" w:type="dxa"/>
          </w:tcPr>
          <w:p w14:paraId="488006E0" w14:textId="2D3D8ADF" w:rsidR="0065190C" w:rsidRPr="00657820" w:rsidRDefault="0065190C" w:rsidP="0065190C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455" w:type="dxa"/>
            <w:vAlign w:val="bottom"/>
          </w:tcPr>
          <w:p w14:paraId="729497CA" w14:textId="22CDD954" w:rsidR="0065190C" w:rsidRPr="00657820" w:rsidRDefault="0065190C" w:rsidP="0065190C">
            <w:pPr>
              <w:tabs>
                <w:tab w:val="decimal" w:pos="65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(39,926)</w:t>
            </w:r>
          </w:p>
        </w:tc>
        <w:tc>
          <w:tcPr>
            <w:tcW w:w="90" w:type="dxa"/>
            <w:vAlign w:val="bottom"/>
          </w:tcPr>
          <w:p w14:paraId="4990071C" w14:textId="77777777" w:rsidR="0065190C" w:rsidRPr="00657820" w:rsidRDefault="0065190C" w:rsidP="0065190C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56D9836" w14:textId="0022A128" w:rsidR="0065190C" w:rsidRPr="00657820" w:rsidRDefault="0065190C" w:rsidP="0065190C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(10,402)</w:t>
            </w:r>
          </w:p>
        </w:tc>
        <w:tc>
          <w:tcPr>
            <w:tcW w:w="109" w:type="dxa"/>
            <w:vAlign w:val="bottom"/>
          </w:tcPr>
          <w:p w14:paraId="48751DB1" w14:textId="77777777" w:rsidR="0065190C" w:rsidRPr="00657820" w:rsidRDefault="0065190C" w:rsidP="0065190C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</w:tcPr>
          <w:p w14:paraId="5000F37B" w14:textId="5B5AD8EE" w:rsidR="0065190C" w:rsidRPr="00657820" w:rsidRDefault="0065190C" w:rsidP="0065190C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F8989E7" w14:textId="77777777" w:rsidR="0065190C" w:rsidRPr="00657820" w:rsidRDefault="0065190C" w:rsidP="0065190C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6A7C430C" w14:textId="5CBEF066" w:rsidR="0065190C" w:rsidRPr="00657820" w:rsidRDefault="00F2080A" w:rsidP="0065190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(50,328)</w:t>
            </w:r>
          </w:p>
        </w:tc>
      </w:tr>
      <w:tr w:rsidR="0065190C" w:rsidRPr="00657820" w14:paraId="1A6C9BC2" w14:textId="77777777" w:rsidTr="004F2478">
        <w:trPr>
          <w:trHeight w:val="144"/>
        </w:trPr>
        <w:tc>
          <w:tcPr>
            <w:tcW w:w="3585" w:type="dxa"/>
          </w:tcPr>
          <w:p w14:paraId="19412A48" w14:textId="28EFDBD6" w:rsidR="0065190C" w:rsidRPr="00657820" w:rsidRDefault="0065190C" w:rsidP="0065190C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อนุสิทธิบัตร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3FFDCB4" w14:textId="6B234461" w:rsidR="0065190C" w:rsidRPr="00657820" w:rsidRDefault="0065190C" w:rsidP="0065190C">
            <w:pPr>
              <w:tabs>
                <w:tab w:val="decimal" w:pos="65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90" w:type="dxa"/>
            <w:vAlign w:val="bottom"/>
          </w:tcPr>
          <w:p w14:paraId="39C2C958" w14:textId="77777777" w:rsidR="0065190C" w:rsidRPr="00657820" w:rsidRDefault="0065190C" w:rsidP="0065190C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0B31ACD" w14:textId="216D45FD" w:rsidR="0065190C" w:rsidRPr="00657820" w:rsidRDefault="0065190C" w:rsidP="0065190C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109" w:type="dxa"/>
            <w:vAlign w:val="bottom"/>
          </w:tcPr>
          <w:p w14:paraId="7217D82D" w14:textId="77777777" w:rsidR="0065190C" w:rsidRPr="00657820" w:rsidRDefault="0065190C" w:rsidP="0065190C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7CD2EE9" w14:textId="4741007F" w:rsidR="0065190C" w:rsidRPr="00657820" w:rsidRDefault="0065190C" w:rsidP="0065190C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58D69B3" w14:textId="77777777" w:rsidR="0065190C" w:rsidRPr="00657820" w:rsidRDefault="0065190C" w:rsidP="0065190C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D1CD5B1" w14:textId="12660574" w:rsidR="0065190C" w:rsidRPr="00657820" w:rsidRDefault="00F2080A" w:rsidP="0065190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(29)</w:t>
            </w:r>
          </w:p>
        </w:tc>
      </w:tr>
      <w:tr w:rsidR="00C06BFA" w:rsidRPr="00657820" w14:paraId="609BF5FB" w14:textId="77777777" w:rsidTr="004F2478">
        <w:trPr>
          <w:trHeight w:val="144"/>
        </w:trPr>
        <w:tc>
          <w:tcPr>
            <w:tcW w:w="3585" w:type="dxa"/>
          </w:tcPr>
          <w:p w14:paraId="0EEBA42B" w14:textId="77777777" w:rsidR="00C06BFA" w:rsidRPr="00657820" w:rsidRDefault="00C06BFA" w:rsidP="00B30BE9">
            <w:pPr>
              <w:ind w:left="28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5C4F1" w14:textId="68508D5F" w:rsidR="00C06BFA" w:rsidRPr="00657820" w:rsidRDefault="00C06BFA" w:rsidP="00B30BE9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</w:t>
            </w:r>
            <w:r w:rsidR="00AB6CA5" w:rsidRPr="00657820">
              <w:rPr>
                <w:rFonts w:asciiTheme="majorBidi" w:hAnsiTheme="majorBidi" w:cstheme="majorBidi"/>
                <w:b/>
                <w:bCs/>
                <w:sz w:val="28"/>
              </w:rPr>
              <w:t>14,340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560F152" w14:textId="77777777" w:rsidR="00C06BFA" w:rsidRPr="00657820" w:rsidRDefault="00C06BFA" w:rsidP="00B30BE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0316B13C" w14:textId="099980DD" w:rsidR="00C06BFA" w:rsidRPr="00657820" w:rsidRDefault="0065190C" w:rsidP="00B30BE9">
            <w:pPr>
              <w:tabs>
                <w:tab w:val="decimal" w:pos="81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C1026C" w:rsidRPr="00657820">
              <w:rPr>
                <w:rFonts w:asciiTheme="majorBidi" w:hAnsiTheme="majorBidi" w:cstheme="majorBidi"/>
                <w:b/>
                <w:bCs/>
                <w:sz w:val="28"/>
              </w:rPr>
              <w:t>75,478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9" w:type="dxa"/>
            <w:vAlign w:val="bottom"/>
          </w:tcPr>
          <w:p w14:paraId="1899EC98" w14:textId="77777777" w:rsidR="00C06BFA" w:rsidRPr="00657820" w:rsidRDefault="00C06BFA" w:rsidP="00B30BE9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416339F" w14:textId="649D0686" w:rsidR="00C06BFA" w:rsidRPr="00E36F7D" w:rsidRDefault="0065190C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36F7D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2C758A4" w14:textId="77777777" w:rsidR="00C06BFA" w:rsidRPr="00657820" w:rsidRDefault="00C06BFA" w:rsidP="00B30BE9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74A06B69" w14:textId="72DCC578" w:rsidR="00C06BFA" w:rsidRPr="00657820" w:rsidRDefault="00F2080A" w:rsidP="00B30BE9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</w:t>
            </w:r>
            <w:r w:rsidR="00E44A26" w:rsidRPr="00657820">
              <w:rPr>
                <w:rFonts w:asciiTheme="majorBidi" w:hAnsiTheme="majorBidi" w:cstheme="majorBidi"/>
                <w:b/>
                <w:bCs/>
                <w:sz w:val="28"/>
              </w:rPr>
              <w:t>89,818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C06BFA" w:rsidRPr="00657820" w14:paraId="00FDAD7B" w14:textId="77777777" w:rsidTr="004F2478">
        <w:trPr>
          <w:trHeight w:val="144"/>
        </w:trPr>
        <w:tc>
          <w:tcPr>
            <w:tcW w:w="3585" w:type="dxa"/>
          </w:tcPr>
          <w:p w14:paraId="5A389ACA" w14:textId="77777777" w:rsidR="00C06BFA" w:rsidRPr="00657820" w:rsidRDefault="00C06BFA" w:rsidP="00B30BE9">
            <w:pPr>
              <w:ind w:left="532" w:hanging="2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สินทรัพย์ไม่มีตัวตน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89713D8" w14:textId="7B98C970" w:rsidR="00C06BFA" w:rsidRPr="00657820" w:rsidRDefault="00C06BFA" w:rsidP="00B30BE9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C67E7A" w:rsidRPr="00657820">
              <w:rPr>
                <w:rFonts w:asciiTheme="majorBidi" w:hAnsiTheme="majorBidi" w:cstheme="majorBidi"/>
                <w:b/>
                <w:bCs/>
                <w:sz w:val="28"/>
              </w:rPr>
              <w:t>413</w:t>
            </w:r>
            <w:r w:rsidR="00613C5B" w:rsidRPr="00657820">
              <w:rPr>
                <w:rFonts w:asciiTheme="majorBidi" w:hAnsiTheme="majorBidi" w:cstheme="majorBidi"/>
                <w:b/>
                <w:bCs/>
                <w:sz w:val="28"/>
              </w:rPr>
              <w:t>,934</w:t>
            </w:r>
          </w:p>
        </w:tc>
        <w:tc>
          <w:tcPr>
            <w:tcW w:w="90" w:type="dxa"/>
            <w:vAlign w:val="bottom"/>
          </w:tcPr>
          <w:p w14:paraId="66E124DA" w14:textId="77777777" w:rsidR="00C06BFA" w:rsidRPr="00657820" w:rsidRDefault="00C06BFA" w:rsidP="00B30BE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64FA1CD" w14:textId="58B57E5A" w:rsidR="00C06BFA" w:rsidRPr="00657820" w:rsidRDefault="00C06BFA" w:rsidP="00B30BE9">
            <w:pPr>
              <w:tabs>
                <w:tab w:val="decimal" w:pos="1089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" w:type="dxa"/>
            <w:vAlign w:val="bottom"/>
          </w:tcPr>
          <w:p w14:paraId="17FF10D0" w14:textId="77777777" w:rsidR="00C06BFA" w:rsidRPr="00657820" w:rsidRDefault="00C06BFA" w:rsidP="00B30BE9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2F34BF26" w14:textId="7579B22E" w:rsidR="00C06BFA" w:rsidRPr="00657820" w:rsidRDefault="00C06BFA" w:rsidP="00B30BE9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595E881" w14:textId="77777777" w:rsidR="00C06BFA" w:rsidRPr="00657820" w:rsidRDefault="00C06BFA" w:rsidP="00B30BE9">
            <w:pPr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3054C38" w14:textId="088B3267" w:rsidR="00C06BFA" w:rsidRPr="00657820" w:rsidRDefault="00AD4296" w:rsidP="00B30BE9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613C5B" w:rsidRPr="00657820">
              <w:rPr>
                <w:rFonts w:asciiTheme="majorBidi" w:hAnsiTheme="majorBidi" w:cstheme="majorBidi"/>
                <w:b/>
                <w:bCs/>
                <w:sz w:val="28"/>
              </w:rPr>
              <w:t>363,</w:t>
            </w:r>
            <w:r w:rsidR="0027240E">
              <w:rPr>
                <w:rFonts w:asciiTheme="majorBidi" w:hAnsiTheme="majorBidi" w:cstheme="majorBidi"/>
                <w:b/>
                <w:bCs/>
                <w:sz w:val="28"/>
              </w:rPr>
              <w:t>875</w:t>
            </w:r>
          </w:p>
        </w:tc>
      </w:tr>
      <w:tr w:rsidR="00D612E5" w:rsidRPr="00657820" w14:paraId="2CDF7532" w14:textId="77777777" w:rsidTr="0027240E">
        <w:trPr>
          <w:trHeight w:val="144"/>
        </w:trPr>
        <w:tc>
          <w:tcPr>
            <w:tcW w:w="3585" w:type="dxa"/>
          </w:tcPr>
          <w:p w14:paraId="4145D2B8" w14:textId="67C0F0E4" w:rsidR="00D612E5" w:rsidRPr="00657820" w:rsidRDefault="00CA2D62" w:rsidP="00B30BE9">
            <w:pPr>
              <w:ind w:left="532" w:hanging="2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455" w:type="dxa"/>
            <w:vAlign w:val="bottom"/>
          </w:tcPr>
          <w:p w14:paraId="2EB1BBDB" w14:textId="6FE63976" w:rsidR="00D612E5" w:rsidRPr="00F40363" w:rsidRDefault="00CA2D62" w:rsidP="00B30BE9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F403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3808052" w14:textId="77777777" w:rsidR="00D612E5" w:rsidRPr="00657820" w:rsidRDefault="00D612E5" w:rsidP="00B30BE9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3C7B9BC" w14:textId="4065D118" w:rsidR="00D612E5" w:rsidRPr="00CA2D62" w:rsidRDefault="00CA2D62" w:rsidP="00B30BE9">
            <w:pPr>
              <w:tabs>
                <w:tab w:val="decimal" w:pos="1089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CA2D62">
              <w:rPr>
                <w:rFonts w:asciiTheme="majorBidi" w:hAnsiTheme="majorBidi" w:cstheme="majorBidi"/>
                <w:sz w:val="28"/>
              </w:rPr>
              <w:t>257</w:t>
            </w:r>
          </w:p>
        </w:tc>
        <w:tc>
          <w:tcPr>
            <w:tcW w:w="109" w:type="dxa"/>
            <w:vAlign w:val="bottom"/>
          </w:tcPr>
          <w:p w14:paraId="402D2329" w14:textId="77777777" w:rsidR="00D612E5" w:rsidRPr="00CA2D62" w:rsidRDefault="00D612E5" w:rsidP="00B30BE9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vAlign w:val="bottom"/>
          </w:tcPr>
          <w:p w14:paraId="1EAAA8C6" w14:textId="1D135E5D" w:rsidR="00D612E5" w:rsidRPr="00CA2D62" w:rsidRDefault="00CA2D62" w:rsidP="00B30BE9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CA2D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4197558" w14:textId="77777777" w:rsidR="00D612E5" w:rsidRPr="00CA2D62" w:rsidRDefault="00D612E5" w:rsidP="00B30BE9">
            <w:pPr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2FB77A66" w14:textId="3489565E" w:rsidR="00D612E5" w:rsidRPr="00CA2D62" w:rsidRDefault="00CA2D62" w:rsidP="00B30BE9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CA2D62">
              <w:rPr>
                <w:rFonts w:asciiTheme="majorBidi" w:hAnsiTheme="majorBidi" w:cstheme="majorBidi"/>
                <w:sz w:val="28"/>
              </w:rPr>
              <w:t>257</w:t>
            </w:r>
          </w:p>
        </w:tc>
      </w:tr>
      <w:tr w:rsidR="00C06BFA" w:rsidRPr="00657820" w14:paraId="5EC64FF9" w14:textId="77777777" w:rsidTr="004F2478">
        <w:trPr>
          <w:trHeight w:val="144"/>
        </w:trPr>
        <w:tc>
          <w:tcPr>
            <w:tcW w:w="3585" w:type="dxa"/>
          </w:tcPr>
          <w:p w14:paraId="1EF4E8A8" w14:textId="5DDAD0C8" w:rsidR="00C06BFA" w:rsidRPr="00657820" w:rsidRDefault="00C06BFA" w:rsidP="00B30BE9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FD4C38" w:rsidRPr="00E36F7D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48E2583" w14:textId="0FCC8FD3" w:rsidR="00C06BFA" w:rsidRPr="00657820" w:rsidRDefault="00C06BFA" w:rsidP="00B30BE9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C41E593" w14:textId="77777777" w:rsidR="00C06BFA" w:rsidRPr="00657820" w:rsidRDefault="00C06BFA" w:rsidP="00B30BE9">
            <w:pPr>
              <w:ind w:left="532" w:hanging="352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7110578" w14:textId="2D95CD42" w:rsidR="00C06BFA" w:rsidRPr="00657820" w:rsidRDefault="0065190C" w:rsidP="00B30BE9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" w:type="dxa"/>
          </w:tcPr>
          <w:p w14:paraId="030B8C49" w14:textId="77777777" w:rsidR="00C06BFA" w:rsidRPr="00657820" w:rsidRDefault="00C06BFA" w:rsidP="00B30BE9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D118F21" w14:textId="66F01BEA" w:rsidR="00C06BFA" w:rsidRPr="00657820" w:rsidRDefault="0065190C" w:rsidP="00B30BE9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5ACD130" w14:textId="77777777" w:rsidR="00C06BFA" w:rsidRPr="00657820" w:rsidRDefault="00C06BFA" w:rsidP="00B30BE9">
            <w:pPr>
              <w:tabs>
                <w:tab w:val="decimal" w:pos="109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1E1F414" w14:textId="266CD454" w:rsidR="00C06BFA" w:rsidRPr="00657820" w:rsidRDefault="00AD4296" w:rsidP="00B30BE9">
            <w:pPr>
              <w:tabs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6BFA" w:rsidRPr="00657820" w14:paraId="447145A1" w14:textId="77777777" w:rsidTr="004F2478">
        <w:trPr>
          <w:trHeight w:val="144"/>
        </w:trPr>
        <w:tc>
          <w:tcPr>
            <w:tcW w:w="3585" w:type="dxa"/>
          </w:tcPr>
          <w:p w14:paraId="78F6EE87" w14:textId="0715EA25" w:rsidR="00C06BFA" w:rsidRPr="00657820" w:rsidRDefault="00C06BFA" w:rsidP="00B30BE9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รวมสินทรัพย์ไม่มีตัวตน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429A08A" w14:textId="7EA9BFBF" w:rsidR="00C06BFA" w:rsidRPr="00657820" w:rsidRDefault="00C06BFA" w:rsidP="00B30BE9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AB6CA5" w:rsidRPr="00657820">
              <w:rPr>
                <w:rFonts w:asciiTheme="majorBidi" w:hAnsiTheme="majorBidi" w:cstheme="majorBidi"/>
                <w:b/>
                <w:bCs/>
                <w:sz w:val="28"/>
              </w:rPr>
              <w:t>41</w:t>
            </w:r>
            <w:r w:rsidR="00613C5B" w:rsidRPr="00657820">
              <w:rPr>
                <w:rFonts w:asciiTheme="majorBidi" w:hAnsiTheme="majorBidi" w:cstheme="majorBidi"/>
                <w:b/>
                <w:bCs/>
                <w:sz w:val="28"/>
              </w:rPr>
              <w:t>3,934</w:t>
            </w:r>
          </w:p>
        </w:tc>
        <w:tc>
          <w:tcPr>
            <w:tcW w:w="90" w:type="dxa"/>
          </w:tcPr>
          <w:p w14:paraId="3C008C66" w14:textId="77777777" w:rsidR="00C06BFA" w:rsidRPr="00657820" w:rsidRDefault="00C06BFA" w:rsidP="00B30BE9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C16FCB8" w14:textId="77777777" w:rsidR="00C06BFA" w:rsidRPr="00657820" w:rsidRDefault="00C06BFA" w:rsidP="00B30BE9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18EA0C9E" w14:textId="77777777" w:rsidR="00C06BFA" w:rsidRPr="00657820" w:rsidRDefault="00C06BFA" w:rsidP="00B30BE9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5F2C0EB" w14:textId="77777777" w:rsidR="00C06BFA" w:rsidRPr="00657820" w:rsidRDefault="00C06BFA" w:rsidP="00B30BE9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CDFE811" w14:textId="77777777" w:rsidR="00C06BFA" w:rsidRPr="00657820" w:rsidRDefault="00C06BFA" w:rsidP="00B30BE9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4D68ED9" w14:textId="323DBF6C" w:rsidR="00C06BFA" w:rsidRPr="00657820" w:rsidRDefault="00AD4296" w:rsidP="00AD4296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613C5B" w:rsidRPr="00657820">
              <w:rPr>
                <w:rFonts w:asciiTheme="majorBidi" w:hAnsiTheme="majorBidi" w:cstheme="majorBidi"/>
                <w:b/>
                <w:bCs/>
                <w:sz w:val="28"/>
              </w:rPr>
              <w:t>363,132</w:t>
            </w:r>
          </w:p>
        </w:tc>
      </w:tr>
    </w:tbl>
    <w:p w14:paraId="055004D3" w14:textId="4C751210" w:rsidR="00E970E7" w:rsidRPr="00657820" w:rsidRDefault="00E970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</w:p>
    <w:tbl>
      <w:tblPr>
        <w:tblW w:w="9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9"/>
        <w:gridCol w:w="1467"/>
        <w:gridCol w:w="110"/>
        <w:gridCol w:w="1312"/>
        <w:gridCol w:w="53"/>
        <w:gridCol w:w="48"/>
        <w:gridCol w:w="1357"/>
        <w:gridCol w:w="93"/>
        <w:gridCol w:w="1332"/>
      </w:tblGrid>
      <w:tr w:rsidR="00012397" w:rsidRPr="00657820" w14:paraId="0C86C69F" w14:textId="7BCCF0DB" w:rsidTr="00012397">
        <w:trPr>
          <w:trHeight w:val="142"/>
          <w:tblHeader/>
        </w:trPr>
        <w:tc>
          <w:tcPr>
            <w:tcW w:w="3669" w:type="dxa"/>
          </w:tcPr>
          <w:p w14:paraId="5EEDC506" w14:textId="77777777" w:rsidR="00D65CAE" w:rsidRPr="00657820" w:rsidRDefault="00D65CAE" w:rsidP="0072672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67" w:type="dxa"/>
          </w:tcPr>
          <w:p w14:paraId="5B998515" w14:textId="77777777" w:rsidR="00D65CAE" w:rsidRPr="00657820" w:rsidRDefault="00D65CAE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  <w:gridSpan w:val="3"/>
          </w:tcPr>
          <w:p w14:paraId="3897E5E7" w14:textId="77777777" w:rsidR="00D65CAE" w:rsidRPr="00657820" w:rsidRDefault="00D65CAE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0" w:type="dxa"/>
            <w:gridSpan w:val="4"/>
          </w:tcPr>
          <w:p w14:paraId="0040EB10" w14:textId="2B2930E9" w:rsidR="00D65CAE" w:rsidRPr="00657820" w:rsidRDefault="00D65CAE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12397" w:rsidRPr="00657820" w14:paraId="4E26E62F" w14:textId="408CFD18" w:rsidTr="00012397">
        <w:trPr>
          <w:trHeight w:val="142"/>
          <w:tblHeader/>
        </w:trPr>
        <w:tc>
          <w:tcPr>
            <w:tcW w:w="3669" w:type="dxa"/>
          </w:tcPr>
          <w:p w14:paraId="297E8B91" w14:textId="77777777" w:rsidR="00012397" w:rsidRPr="00657820" w:rsidRDefault="00012397" w:rsidP="0072672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772" w:type="dxa"/>
            <w:gridSpan w:val="8"/>
            <w:tcBorders>
              <w:bottom w:val="single" w:sz="4" w:space="0" w:color="auto"/>
            </w:tcBorders>
          </w:tcPr>
          <w:p w14:paraId="76BD104A" w14:textId="2B2CBDE9" w:rsidR="00012397" w:rsidRPr="00657820" w:rsidRDefault="00012397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12397" w:rsidRPr="00657820" w14:paraId="201E4480" w14:textId="5B4B5522" w:rsidTr="00012397">
        <w:trPr>
          <w:trHeight w:val="142"/>
          <w:tblHeader/>
        </w:trPr>
        <w:tc>
          <w:tcPr>
            <w:tcW w:w="3669" w:type="dxa"/>
          </w:tcPr>
          <w:p w14:paraId="45598A4A" w14:textId="77777777" w:rsidR="00C409DC" w:rsidRPr="00657820" w:rsidRDefault="00C409DC" w:rsidP="0072672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B2455" w14:textId="77777777" w:rsidR="00C409DC" w:rsidRPr="00657820" w:rsidRDefault="00C409DC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4693096F" w14:textId="18A022A8" w:rsidR="00C409DC" w:rsidRPr="00657820" w:rsidRDefault="00C409DC" w:rsidP="00C017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10" w:type="dxa"/>
            <w:tcBorders>
              <w:top w:val="single" w:sz="4" w:space="0" w:color="auto"/>
            </w:tcBorders>
            <w:vAlign w:val="bottom"/>
          </w:tcPr>
          <w:p w14:paraId="11DDC0DE" w14:textId="77777777" w:rsidR="00C409DC" w:rsidRPr="00657820" w:rsidRDefault="00C409DC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CBA73" w14:textId="51CCDD04" w:rsidR="00C409DC" w:rsidRPr="00657820" w:rsidRDefault="00C409DC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1" w:type="dxa"/>
            <w:gridSpan w:val="2"/>
            <w:tcBorders>
              <w:top w:val="single" w:sz="4" w:space="0" w:color="auto"/>
            </w:tcBorders>
            <w:vAlign w:val="bottom"/>
          </w:tcPr>
          <w:p w14:paraId="4BC9914A" w14:textId="77777777" w:rsidR="00C409DC" w:rsidRPr="00657820" w:rsidRDefault="00C409DC" w:rsidP="00D303A2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909D" w14:textId="77777777" w:rsidR="00C409DC" w:rsidRPr="00657820" w:rsidRDefault="00C409DC" w:rsidP="00D303A2">
            <w:pPr>
              <w:ind w:left="-198" w:firstLine="19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vMerge w:val="restart"/>
            <w:tcBorders>
              <w:top w:val="single" w:sz="4" w:space="0" w:color="auto"/>
            </w:tcBorders>
          </w:tcPr>
          <w:p w14:paraId="2B804954" w14:textId="77777777" w:rsidR="00C409DC" w:rsidRPr="00657820" w:rsidRDefault="00C409DC" w:rsidP="00D303A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</w:tcBorders>
          </w:tcPr>
          <w:p w14:paraId="14B10B21" w14:textId="77777777" w:rsidR="00C409DC" w:rsidRPr="00657820" w:rsidRDefault="00C409DC" w:rsidP="00D65CA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740DE46C" w14:textId="56FAFF88" w:rsidR="00C409DC" w:rsidRPr="00657820" w:rsidRDefault="00C409DC" w:rsidP="00C017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</w:tr>
      <w:tr w:rsidR="00012397" w:rsidRPr="00657820" w14:paraId="2A20AAD6" w14:textId="3B63B232" w:rsidTr="00012397">
        <w:trPr>
          <w:trHeight w:val="142"/>
          <w:tblHeader/>
        </w:trPr>
        <w:tc>
          <w:tcPr>
            <w:tcW w:w="3669" w:type="dxa"/>
          </w:tcPr>
          <w:p w14:paraId="4436B871" w14:textId="77777777" w:rsidR="00C409DC" w:rsidRPr="00657820" w:rsidRDefault="00C409DC" w:rsidP="0072672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67" w:type="dxa"/>
            <w:vMerge/>
            <w:tcBorders>
              <w:bottom w:val="single" w:sz="4" w:space="0" w:color="auto"/>
            </w:tcBorders>
          </w:tcPr>
          <w:p w14:paraId="024EAE02" w14:textId="77777777" w:rsidR="00C409DC" w:rsidRPr="00657820" w:rsidRDefault="00C409DC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" w:type="dxa"/>
          </w:tcPr>
          <w:p w14:paraId="1F7625DF" w14:textId="77777777" w:rsidR="00C409DC" w:rsidRPr="00657820" w:rsidRDefault="00C409DC" w:rsidP="0072672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vMerge/>
            <w:tcBorders>
              <w:bottom w:val="single" w:sz="4" w:space="0" w:color="auto"/>
            </w:tcBorders>
          </w:tcPr>
          <w:p w14:paraId="129796C3" w14:textId="77777777" w:rsidR="00C409DC" w:rsidRPr="00657820" w:rsidRDefault="00C409DC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" w:type="dxa"/>
            <w:gridSpan w:val="2"/>
          </w:tcPr>
          <w:p w14:paraId="5C7F6A8A" w14:textId="77777777" w:rsidR="00C409DC" w:rsidRPr="00657820" w:rsidRDefault="00C409DC" w:rsidP="0072672F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14:paraId="1F2716B6" w14:textId="77777777" w:rsidR="00C409DC" w:rsidRPr="00657820" w:rsidRDefault="00C409DC" w:rsidP="0072672F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  <w:vMerge/>
          </w:tcPr>
          <w:p w14:paraId="6E0F8F42" w14:textId="77777777" w:rsidR="00C409DC" w:rsidRPr="00657820" w:rsidRDefault="00C409DC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14:paraId="7AB7EF91" w14:textId="77777777" w:rsidR="00C409DC" w:rsidRPr="00657820" w:rsidRDefault="00C409DC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12397" w:rsidRPr="00657820" w14:paraId="56F4AE7A" w14:textId="04D3FBD1" w:rsidTr="00012397">
        <w:trPr>
          <w:trHeight w:val="142"/>
        </w:trPr>
        <w:tc>
          <w:tcPr>
            <w:tcW w:w="3669" w:type="dxa"/>
          </w:tcPr>
          <w:p w14:paraId="42469B86" w14:textId="77777777" w:rsidR="00C409DC" w:rsidRPr="00657820" w:rsidRDefault="00C409DC" w:rsidP="0072672F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29C93DF8" w14:textId="77777777" w:rsidR="00C409DC" w:rsidRPr="00657820" w:rsidRDefault="00C409DC" w:rsidP="0072672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" w:type="dxa"/>
          </w:tcPr>
          <w:p w14:paraId="285B2837" w14:textId="77777777" w:rsidR="00C409DC" w:rsidRPr="00657820" w:rsidRDefault="00C409DC" w:rsidP="0072672F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C2286A5" w14:textId="77777777" w:rsidR="00C409DC" w:rsidRPr="00657820" w:rsidRDefault="00C409DC" w:rsidP="0072672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" w:type="dxa"/>
            <w:gridSpan w:val="2"/>
          </w:tcPr>
          <w:p w14:paraId="6394386A" w14:textId="77777777" w:rsidR="00C409DC" w:rsidRPr="00657820" w:rsidRDefault="00C409DC" w:rsidP="0072672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845177E" w14:textId="77777777" w:rsidR="00C409DC" w:rsidRPr="00657820" w:rsidRDefault="00C409DC" w:rsidP="0072672F">
            <w:pPr>
              <w:ind w:lef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</w:tcPr>
          <w:p w14:paraId="55737048" w14:textId="77777777" w:rsidR="00C409DC" w:rsidRPr="00657820" w:rsidRDefault="00C409DC" w:rsidP="0072672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370439C" w14:textId="77777777" w:rsidR="00C409DC" w:rsidRPr="00657820" w:rsidRDefault="00C409DC" w:rsidP="0072672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12397" w:rsidRPr="00657820" w14:paraId="40EC2865" w14:textId="42B752C6" w:rsidTr="00012397">
        <w:trPr>
          <w:trHeight w:val="142"/>
        </w:trPr>
        <w:tc>
          <w:tcPr>
            <w:tcW w:w="3669" w:type="dxa"/>
          </w:tcPr>
          <w:p w14:paraId="03D65BE9" w14:textId="77777777" w:rsidR="00C409DC" w:rsidRPr="00657820" w:rsidRDefault="00C409DC" w:rsidP="003A34B1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467" w:type="dxa"/>
            <w:vAlign w:val="bottom"/>
          </w:tcPr>
          <w:p w14:paraId="358DB899" w14:textId="7C4CC40F" w:rsidR="00C409DC" w:rsidRPr="00657820" w:rsidRDefault="00C409DC" w:rsidP="008B58D0">
            <w:pPr>
              <w:tabs>
                <w:tab w:val="decimal" w:pos="820"/>
                <w:tab w:val="left" w:pos="936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24,156</w:t>
            </w:r>
          </w:p>
        </w:tc>
        <w:tc>
          <w:tcPr>
            <w:tcW w:w="110" w:type="dxa"/>
            <w:vAlign w:val="bottom"/>
          </w:tcPr>
          <w:p w14:paraId="18EFA68B" w14:textId="77777777" w:rsidR="00C409DC" w:rsidRPr="00657820" w:rsidRDefault="00C409DC" w:rsidP="003A34B1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4C60C049" w14:textId="344E5C0E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1" w:type="dxa"/>
            <w:gridSpan w:val="2"/>
            <w:vAlign w:val="bottom"/>
          </w:tcPr>
          <w:p w14:paraId="36BD7BF9" w14:textId="77777777" w:rsidR="00C409DC" w:rsidRPr="00657820" w:rsidRDefault="00C409DC" w:rsidP="003A34B1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vAlign w:val="bottom"/>
          </w:tcPr>
          <w:p w14:paraId="11A0B01B" w14:textId="33678507" w:rsidR="00C409DC" w:rsidRPr="00657820" w:rsidRDefault="00C409DC" w:rsidP="00C017CB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1E220DED" w14:textId="77777777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0DEF4FB2" w14:textId="01877528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24,156</w:t>
            </w:r>
          </w:p>
        </w:tc>
      </w:tr>
      <w:tr w:rsidR="00012397" w:rsidRPr="00657820" w14:paraId="16672697" w14:textId="0A3E6240" w:rsidTr="00012397">
        <w:trPr>
          <w:trHeight w:val="142"/>
        </w:trPr>
        <w:tc>
          <w:tcPr>
            <w:tcW w:w="3669" w:type="dxa"/>
          </w:tcPr>
          <w:p w14:paraId="4B02FEEB" w14:textId="77777777" w:rsidR="00C409DC" w:rsidRPr="00657820" w:rsidRDefault="00C409DC" w:rsidP="003A34B1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467" w:type="dxa"/>
            <w:vAlign w:val="bottom"/>
          </w:tcPr>
          <w:p w14:paraId="4CFA5377" w14:textId="18FD3E8C" w:rsidR="00C409DC" w:rsidRPr="00657820" w:rsidRDefault="00C409DC" w:rsidP="003A34B1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90,420</w:t>
            </w:r>
          </w:p>
        </w:tc>
        <w:tc>
          <w:tcPr>
            <w:tcW w:w="110" w:type="dxa"/>
            <w:vAlign w:val="bottom"/>
          </w:tcPr>
          <w:p w14:paraId="3A60CAC2" w14:textId="77777777" w:rsidR="00C409DC" w:rsidRPr="00657820" w:rsidRDefault="00C409DC" w:rsidP="003A34B1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2E4F35BE" w14:textId="51FB886B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1" w:type="dxa"/>
            <w:gridSpan w:val="2"/>
            <w:vAlign w:val="bottom"/>
          </w:tcPr>
          <w:p w14:paraId="2FCD7585" w14:textId="77777777" w:rsidR="00C409DC" w:rsidRPr="00657820" w:rsidRDefault="00C409DC" w:rsidP="003A34B1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78222B55" w14:textId="4665ED51" w:rsidR="00C409DC" w:rsidRPr="00657820" w:rsidRDefault="00C409DC" w:rsidP="003A34B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1BEFC627" w14:textId="77777777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164BDA2A" w14:textId="44A6248C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90,420</w:t>
            </w:r>
          </w:p>
        </w:tc>
      </w:tr>
      <w:tr w:rsidR="00012397" w:rsidRPr="00657820" w:rsidDel="00945A11" w14:paraId="5AE1BCD0" w14:textId="7C9FD6A4" w:rsidTr="00012397">
        <w:trPr>
          <w:trHeight w:val="142"/>
        </w:trPr>
        <w:tc>
          <w:tcPr>
            <w:tcW w:w="3669" w:type="dxa"/>
          </w:tcPr>
          <w:p w14:paraId="0E403F7B" w14:textId="77777777" w:rsidR="00C409DC" w:rsidRPr="00657820" w:rsidRDefault="00C409DC" w:rsidP="003A34B1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467" w:type="dxa"/>
            <w:vAlign w:val="bottom"/>
          </w:tcPr>
          <w:p w14:paraId="51D0163E" w14:textId="5FE44706" w:rsidR="00C409DC" w:rsidRPr="00657820" w:rsidDel="00DB23B3" w:rsidRDefault="00C409DC" w:rsidP="003A34B1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62,315</w:t>
            </w:r>
          </w:p>
        </w:tc>
        <w:tc>
          <w:tcPr>
            <w:tcW w:w="110" w:type="dxa"/>
            <w:vAlign w:val="bottom"/>
          </w:tcPr>
          <w:p w14:paraId="36F22A15" w14:textId="77777777" w:rsidR="00C409DC" w:rsidRPr="00657820" w:rsidRDefault="00C409DC" w:rsidP="003A34B1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03452E24" w14:textId="47B6F385" w:rsidR="00C409DC" w:rsidRPr="00657820" w:rsidDel="00DB23B3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1" w:type="dxa"/>
            <w:gridSpan w:val="2"/>
            <w:vAlign w:val="bottom"/>
          </w:tcPr>
          <w:p w14:paraId="1007CBA3" w14:textId="77777777" w:rsidR="00C409DC" w:rsidRPr="00657820" w:rsidRDefault="00C409DC" w:rsidP="003A34B1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161BD44F" w14:textId="004A081F" w:rsidR="00C409DC" w:rsidRPr="00657820" w:rsidDel="00DB23B3" w:rsidRDefault="00C409DC" w:rsidP="003A34B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4C16D4DB" w14:textId="77777777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1AFA4199" w14:textId="34D4DE5C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62,315</w:t>
            </w:r>
          </w:p>
        </w:tc>
      </w:tr>
      <w:tr w:rsidR="00012397" w:rsidRPr="00657820" w14:paraId="0815F87B" w14:textId="5AAFD299" w:rsidTr="00012397">
        <w:trPr>
          <w:trHeight w:val="142"/>
        </w:trPr>
        <w:tc>
          <w:tcPr>
            <w:tcW w:w="3669" w:type="dxa"/>
          </w:tcPr>
          <w:p w14:paraId="21155959" w14:textId="77777777" w:rsidR="00C409DC" w:rsidRPr="00657820" w:rsidRDefault="00C409DC" w:rsidP="003A34B1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467" w:type="dxa"/>
            <w:vAlign w:val="bottom"/>
          </w:tcPr>
          <w:p w14:paraId="4B116062" w14:textId="0E0C0535" w:rsidR="00C409DC" w:rsidRPr="00657820" w:rsidRDefault="00C409DC" w:rsidP="003A34B1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82,640</w:t>
            </w:r>
          </w:p>
        </w:tc>
        <w:tc>
          <w:tcPr>
            <w:tcW w:w="110" w:type="dxa"/>
            <w:vAlign w:val="bottom"/>
          </w:tcPr>
          <w:p w14:paraId="74AB5A27" w14:textId="77777777" w:rsidR="00C409DC" w:rsidRPr="00657820" w:rsidRDefault="00C409DC" w:rsidP="003A34B1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6CAE801A" w14:textId="22D1133D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1" w:type="dxa"/>
            <w:gridSpan w:val="2"/>
            <w:vAlign w:val="bottom"/>
          </w:tcPr>
          <w:p w14:paraId="7D75620C" w14:textId="77777777" w:rsidR="00C409DC" w:rsidRPr="00657820" w:rsidRDefault="00C409DC" w:rsidP="003A34B1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1B3F6943" w14:textId="1396C68E" w:rsidR="00C409DC" w:rsidRPr="00657820" w:rsidRDefault="00C409DC" w:rsidP="003A34B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630DD07B" w14:textId="77777777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262F237B" w14:textId="65634A02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82,640</w:t>
            </w:r>
          </w:p>
        </w:tc>
      </w:tr>
      <w:tr w:rsidR="00012397" w:rsidRPr="00657820" w14:paraId="007DED06" w14:textId="619073B9" w:rsidTr="00012397">
        <w:trPr>
          <w:trHeight w:val="142"/>
        </w:trPr>
        <w:tc>
          <w:tcPr>
            <w:tcW w:w="3669" w:type="dxa"/>
          </w:tcPr>
          <w:p w14:paraId="43A84163" w14:textId="29D3F3DE" w:rsidR="00C409DC" w:rsidRPr="00657820" w:rsidRDefault="00C409DC" w:rsidP="003A34B1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467" w:type="dxa"/>
            <w:vAlign w:val="bottom"/>
          </w:tcPr>
          <w:p w14:paraId="28E139C6" w14:textId="2B3DC602" w:rsidR="00C409DC" w:rsidRPr="00657820" w:rsidRDefault="00C409DC" w:rsidP="003A34B1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1,315,081</w:t>
            </w:r>
          </w:p>
        </w:tc>
        <w:tc>
          <w:tcPr>
            <w:tcW w:w="110" w:type="dxa"/>
            <w:vAlign w:val="bottom"/>
          </w:tcPr>
          <w:p w14:paraId="63723BBE" w14:textId="77777777" w:rsidR="00C409DC" w:rsidRPr="00657820" w:rsidRDefault="00C409DC" w:rsidP="003A34B1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306AC78F" w14:textId="318FE28B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1,608</w:t>
            </w:r>
          </w:p>
        </w:tc>
        <w:tc>
          <w:tcPr>
            <w:tcW w:w="101" w:type="dxa"/>
            <w:gridSpan w:val="2"/>
            <w:vAlign w:val="bottom"/>
          </w:tcPr>
          <w:p w14:paraId="0B768322" w14:textId="77777777" w:rsidR="00C409DC" w:rsidRPr="00657820" w:rsidRDefault="00C409DC" w:rsidP="003A34B1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C915C15" w14:textId="334CC284" w:rsidR="00C409DC" w:rsidRPr="00657820" w:rsidRDefault="00C409DC" w:rsidP="003A34B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4C5C05D9" w14:textId="77777777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7DB47B9C" w14:textId="3B53B75E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1,316,689</w:t>
            </w:r>
          </w:p>
        </w:tc>
      </w:tr>
      <w:tr w:rsidR="00012397" w:rsidRPr="00657820" w14:paraId="72440CC6" w14:textId="3E82786A" w:rsidTr="00012397">
        <w:trPr>
          <w:trHeight w:val="142"/>
        </w:trPr>
        <w:tc>
          <w:tcPr>
            <w:tcW w:w="3669" w:type="dxa"/>
          </w:tcPr>
          <w:p w14:paraId="4DEA2CAC" w14:textId="77777777" w:rsidR="00C409DC" w:rsidRPr="00657820" w:rsidRDefault="00C409DC" w:rsidP="003A34B1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467" w:type="dxa"/>
            <w:tcBorders>
              <w:left w:val="nil"/>
            </w:tcBorders>
            <w:vAlign w:val="bottom"/>
          </w:tcPr>
          <w:p w14:paraId="2BC09FD9" w14:textId="1B77CDBC" w:rsidR="00C409DC" w:rsidRPr="00657820" w:rsidRDefault="00C409DC" w:rsidP="003A34B1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52,009</w:t>
            </w:r>
          </w:p>
        </w:tc>
        <w:tc>
          <w:tcPr>
            <w:tcW w:w="110" w:type="dxa"/>
            <w:vAlign w:val="bottom"/>
          </w:tcPr>
          <w:p w14:paraId="17C107C0" w14:textId="77777777" w:rsidR="00C409DC" w:rsidRPr="00657820" w:rsidRDefault="00C409DC" w:rsidP="003A34B1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635301E7" w14:textId="01CB527E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1" w:type="dxa"/>
            <w:gridSpan w:val="2"/>
            <w:vAlign w:val="bottom"/>
          </w:tcPr>
          <w:p w14:paraId="027CDAC1" w14:textId="77777777" w:rsidR="00C409DC" w:rsidRPr="00657820" w:rsidRDefault="00C409DC" w:rsidP="003A34B1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AE0DDCE" w14:textId="5930FC88" w:rsidR="00C409DC" w:rsidRPr="00657820" w:rsidRDefault="00C409DC" w:rsidP="003A34B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749FB5DD" w14:textId="77777777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2E525F96" w14:textId="049CAC64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52,009</w:t>
            </w:r>
          </w:p>
        </w:tc>
      </w:tr>
      <w:tr w:rsidR="00012397" w:rsidRPr="00657820" w14:paraId="1117C0C9" w14:textId="2FC067C1" w:rsidTr="00012397">
        <w:trPr>
          <w:trHeight w:val="142"/>
        </w:trPr>
        <w:tc>
          <w:tcPr>
            <w:tcW w:w="3669" w:type="dxa"/>
          </w:tcPr>
          <w:p w14:paraId="0C0B4050" w14:textId="1F39A19E" w:rsidR="00C409DC" w:rsidRPr="00657820" w:rsidRDefault="00C409DC" w:rsidP="003A34B1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อนุสิทธิบัตร</w:t>
            </w:r>
          </w:p>
        </w:tc>
        <w:tc>
          <w:tcPr>
            <w:tcW w:w="1467" w:type="dxa"/>
            <w:tcBorders>
              <w:left w:val="nil"/>
            </w:tcBorders>
            <w:vAlign w:val="bottom"/>
          </w:tcPr>
          <w:p w14:paraId="26AF005A" w14:textId="1B23F1AE" w:rsidR="00C409DC" w:rsidRPr="00657820" w:rsidRDefault="00C409DC" w:rsidP="003A34B1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10" w:type="dxa"/>
            <w:vAlign w:val="bottom"/>
          </w:tcPr>
          <w:p w14:paraId="22AD3485" w14:textId="77777777" w:rsidR="00C409DC" w:rsidRPr="00657820" w:rsidRDefault="00C409DC" w:rsidP="003A34B1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69C49227" w14:textId="608CDB32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1" w:type="dxa"/>
            <w:gridSpan w:val="2"/>
            <w:vAlign w:val="bottom"/>
          </w:tcPr>
          <w:p w14:paraId="3527D915" w14:textId="77777777" w:rsidR="00C409DC" w:rsidRPr="00657820" w:rsidRDefault="00C409DC" w:rsidP="003A34B1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4BFB838" w14:textId="289119FC" w:rsidR="00C409DC" w:rsidRPr="00657820" w:rsidRDefault="00C409DC" w:rsidP="003A34B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3DE3F5AB" w14:textId="77777777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03592BB6" w14:textId="098E23F1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012397" w:rsidRPr="00657820" w14:paraId="7865A84D" w14:textId="7767E22B" w:rsidTr="00012397">
        <w:trPr>
          <w:trHeight w:val="142"/>
        </w:trPr>
        <w:tc>
          <w:tcPr>
            <w:tcW w:w="3669" w:type="dxa"/>
          </w:tcPr>
          <w:p w14:paraId="37AB0EA7" w14:textId="77777777" w:rsidR="00C409DC" w:rsidRPr="00657820" w:rsidRDefault="00C409DC" w:rsidP="003A34B1">
            <w:pPr>
              <w:ind w:left="532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DE6EC" w14:textId="7571632D" w:rsidR="00C409DC" w:rsidRPr="00657820" w:rsidRDefault="00C409DC" w:rsidP="003A34B1">
            <w:pPr>
              <w:tabs>
                <w:tab w:val="decimal" w:pos="82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26,666</w:t>
            </w:r>
          </w:p>
        </w:tc>
        <w:tc>
          <w:tcPr>
            <w:tcW w:w="110" w:type="dxa"/>
            <w:vAlign w:val="bottom"/>
          </w:tcPr>
          <w:p w14:paraId="0570C5CD" w14:textId="77777777" w:rsidR="00C409DC" w:rsidRPr="00657820" w:rsidRDefault="00C409DC" w:rsidP="003A34B1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09AF" w14:textId="41912B28" w:rsidR="00C409DC" w:rsidRPr="00A93528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1,608</w:t>
            </w:r>
          </w:p>
        </w:tc>
        <w:tc>
          <w:tcPr>
            <w:tcW w:w="101" w:type="dxa"/>
            <w:gridSpan w:val="2"/>
            <w:vAlign w:val="bottom"/>
          </w:tcPr>
          <w:p w14:paraId="6FBD71F6" w14:textId="77777777" w:rsidR="00C409DC" w:rsidRPr="00A93528" w:rsidRDefault="00C409DC" w:rsidP="003A34B1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1C9E014" w14:textId="433133BC" w:rsidR="00C409DC" w:rsidRPr="00657820" w:rsidRDefault="00C409DC" w:rsidP="003A34B1">
            <w:pPr>
              <w:tabs>
                <w:tab w:val="decimal" w:pos="462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3" w:type="dxa"/>
          </w:tcPr>
          <w:p w14:paraId="07D2353F" w14:textId="77777777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C8E38" w14:textId="5DDCF3C5" w:rsidR="00C409DC" w:rsidRPr="00657820" w:rsidRDefault="00C409DC" w:rsidP="003A34B1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1,628,274</w:t>
            </w:r>
          </w:p>
        </w:tc>
      </w:tr>
      <w:tr w:rsidR="00012397" w:rsidRPr="00657820" w14:paraId="5CBFBE8D" w14:textId="22F23F1A" w:rsidTr="00012397">
        <w:trPr>
          <w:trHeight w:val="142"/>
        </w:trPr>
        <w:tc>
          <w:tcPr>
            <w:tcW w:w="3669" w:type="dxa"/>
          </w:tcPr>
          <w:p w14:paraId="268CC4AF" w14:textId="77777777" w:rsidR="00C409DC" w:rsidRPr="00657820" w:rsidRDefault="00C409DC" w:rsidP="003A34B1">
            <w:pPr>
              <w:ind w:left="532" w:hanging="267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467" w:type="dxa"/>
            <w:vAlign w:val="bottom"/>
          </w:tcPr>
          <w:p w14:paraId="016236B5" w14:textId="77777777" w:rsidR="00C409DC" w:rsidRPr="00657820" w:rsidRDefault="00C409DC" w:rsidP="003A34B1">
            <w:pPr>
              <w:tabs>
                <w:tab w:val="decimal" w:pos="1093"/>
                <w:tab w:val="decimal" w:pos="1498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" w:type="dxa"/>
            <w:vAlign w:val="bottom"/>
          </w:tcPr>
          <w:p w14:paraId="2FD97C05" w14:textId="77777777" w:rsidR="00C409DC" w:rsidRPr="00657820" w:rsidRDefault="00C409DC" w:rsidP="003A34B1">
            <w:pPr>
              <w:tabs>
                <w:tab w:val="decimal" w:pos="96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4577A37C" w14:textId="77777777" w:rsidR="00C409DC" w:rsidRPr="00657820" w:rsidRDefault="00C409DC" w:rsidP="003A34B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" w:type="dxa"/>
            <w:gridSpan w:val="2"/>
            <w:vAlign w:val="bottom"/>
          </w:tcPr>
          <w:p w14:paraId="19C79EF5" w14:textId="77777777" w:rsidR="00C409DC" w:rsidRPr="00657820" w:rsidRDefault="00C409DC" w:rsidP="003A34B1">
            <w:pPr>
              <w:ind w:lef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vAlign w:val="bottom"/>
          </w:tcPr>
          <w:p w14:paraId="1A29E324" w14:textId="77777777" w:rsidR="00C409DC" w:rsidRPr="00657820" w:rsidRDefault="00C409DC" w:rsidP="003A34B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</w:tcPr>
          <w:p w14:paraId="5FABA282" w14:textId="77777777" w:rsidR="00C409DC" w:rsidRPr="00657820" w:rsidRDefault="00C409DC" w:rsidP="003A34B1">
            <w:pPr>
              <w:tabs>
                <w:tab w:val="decimal" w:pos="1093"/>
                <w:tab w:val="decimal" w:pos="1498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426B96F8" w14:textId="77777777" w:rsidR="00C409DC" w:rsidRPr="00657820" w:rsidRDefault="00C409DC" w:rsidP="003A34B1">
            <w:pPr>
              <w:tabs>
                <w:tab w:val="decimal" w:pos="1093"/>
                <w:tab w:val="decimal" w:pos="1498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2397" w:rsidRPr="00657820" w14:paraId="0AE25260" w14:textId="75382068" w:rsidTr="00012397">
        <w:trPr>
          <w:trHeight w:val="142"/>
        </w:trPr>
        <w:tc>
          <w:tcPr>
            <w:tcW w:w="3669" w:type="dxa"/>
          </w:tcPr>
          <w:p w14:paraId="42FE04CF" w14:textId="77777777" w:rsidR="00C409DC" w:rsidRPr="00657820" w:rsidRDefault="00C409DC" w:rsidP="00D22354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467" w:type="dxa"/>
            <w:vAlign w:val="bottom"/>
          </w:tcPr>
          <w:p w14:paraId="260B4E05" w14:textId="586EF674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(21,327)</w:t>
            </w:r>
          </w:p>
        </w:tc>
        <w:tc>
          <w:tcPr>
            <w:tcW w:w="110" w:type="dxa"/>
            <w:vAlign w:val="bottom"/>
          </w:tcPr>
          <w:p w14:paraId="1ABCE0F9" w14:textId="77777777" w:rsidR="00C409DC" w:rsidRPr="00657820" w:rsidRDefault="00C409DC" w:rsidP="00D2235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5B0F6B0D" w14:textId="56C402D2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(952)</w:t>
            </w:r>
          </w:p>
        </w:tc>
        <w:tc>
          <w:tcPr>
            <w:tcW w:w="101" w:type="dxa"/>
            <w:gridSpan w:val="2"/>
            <w:vAlign w:val="bottom"/>
          </w:tcPr>
          <w:p w14:paraId="798AAD35" w14:textId="77777777" w:rsidR="00C409DC" w:rsidRPr="00657820" w:rsidRDefault="00C409DC" w:rsidP="00D2235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vAlign w:val="bottom"/>
          </w:tcPr>
          <w:p w14:paraId="5823C223" w14:textId="6274D71F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614B6D6C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05402295" w14:textId="469C9919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(22,279)</w:t>
            </w:r>
          </w:p>
        </w:tc>
      </w:tr>
      <w:tr w:rsidR="00012397" w:rsidRPr="00657820" w14:paraId="29C43F6A" w14:textId="131A0502" w:rsidTr="00012397">
        <w:trPr>
          <w:trHeight w:val="142"/>
        </w:trPr>
        <w:tc>
          <w:tcPr>
            <w:tcW w:w="3669" w:type="dxa"/>
          </w:tcPr>
          <w:p w14:paraId="38AB00B3" w14:textId="77777777" w:rsidR="00C409DC" w:rsidRPr="00657820" w:rsidRDefault="00C409DC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467" w:type="dxa"/>
            <w:vAlign w:val="bottom"/>
          </w:tcPr>
          <w:p w14:paraId="13469DBC" w14:textId="3DB36E0F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(22,497)</w:t>
            </w:r>
          </w:p>
        </w:tc>
        <w:tc>
          <w:tcPr>
            <w:tcW w:w="110" w:type="dxa"/>
            <w:vAlign w:val="bottom"/>
          </w:tcPr>
          <w:p w14:paraId="171DEC72" w14:textId="77777777" w:rsidR="00C409DC" w:rsidRPr="00657820" w:rsidRDefault="00C409DC" w:rsidP="00D2235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72049F43" w14:textId="2B55850E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(3,929)</w:t>
            </w:r>
          </w:p>
        </w:tc>
        <w:tc>
          <w:tcPr>
            <w:tcW w:w="101" w:type="dxa"/>
            <w:gridSpan w:val="2"/>
            <w:vAlign w:val="bottom"/>
          </w:tcPr>
          <w:p w14:paraId="365EC2FA" w14:textId="77777777" w:rsidR="00C409DC" w:rsidRPr="00657820" w:rsidRDefault="00C409DC" w:rsidP="00D2235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6C6AD18D" w14:textId="07D5DB55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1EC872A3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683EE0EF" w14:textId="00AA2156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(26,426)</w:t>
            </w:r>
          </w:p>
        </w:tc>
      </w:tr>
      <w:tr w:rsidR="00012397" w:rsidRPr="00657820" w:rsidDel="00945A11" w14:paraId="4D4F26F0" w14:textId="054DBC33" w:rsidTr="00012397">
        <w:trPr>
          <w:trHeight w:val="142"/>
        </w:trPr>
        <w:tc>
          <w:tcPr>
            <w:tcW w:w="3669" w:type="dxa"/>
          </w:tcPr>
          <w:p w14:paraId="68C19528" w14:textId="77777777" w:rsidR="00C409DC" w:rsidRPr="00657820" w:rsidRDefault="00C409DC" w:rsidP="00D22354">
            <w:pPr>
              <w:ind w:left="532" w:hanging="2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467" w:type="dxa"/>
            <w:vAlign w:val="bottom"/>
          </w:tcPr>
          <w:p w14:paraId="6583FC97" w14:textId="3D9C1163" w:rsidR="00C409DC" w:rsidRPr="00657820" w:rsidDel="001F4D94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(29,316)</w:t>
            </w:r>
          </w:p>
        </w:tc>
        <w:tc>
          <w:tcPr>
            <w:tcW w:w="110" w:type="dxa"/>
            <w:vAlign w:val="bottom"/>
          </w:tcPr>
          <w:p w14:paraId="137E1DA0" w14:textId="77777777" w:rsidR="00C409DC" w:rsidRPr="00657820" w:rsidRDefault="00C409DC" w:rsidP="00D22354">
            <w:pPr>
              <w:tabs>
                <w:tab w:val="decimal" w:pos="966"/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684344C3" w14:textId="5922074C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(5,087)</w:t>
            </w:r>
          </w:p>
        </w:tc>
        <w:tc>
          <w:tcPr>
            <w:tcW w:w="101" w:type="dxa"/>
            <w:gridSpan w:val="2"/>
            <w:vAlign w:val="bottom"/>
          </w:tcPr>
          <w:p w14:paraId="77B1CB2C" w14:textId="77777777" w:rsidR="00C409DC" w:rsidRPr="00657820" w:rsidRDefault="00C409DC" w:rsidP="00D2235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7ACC4B1F" w14:textId="61FEDCE0" w:rsidR="00C409DC" w:rsidRPr="00657820" w:rsidDel="00DB23B3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156EDF33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1239B1A5" w14:textId="19CD9E23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(34,403)</w:t>
            </w:r>
          </w:p>
        </w:tc>
      </w:tr>
      <w:tr w:rsidR="00012397" w:rsidRPr="00657820" w14:paraId="405F5DE9" w14:textId="4A823C86" w:rsidTr="00012397">
        <w:trPr>
          <w:trHeight w:val="142"/>
        </w:trPr>
        <w:tc>
          <w:tcPr>
            <w:tcW w:w="3669" w:type="dxa"/>
          </w:tcPr>
          <w:p w14:paraId="7095AE4F" w14:textId="77777777" w:rsidR="00C409DC" w:rsidRPr="00657820" w:rsidRDefault="00C409DC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467" w:type="dxa"/>
            <w:vAlign w:val="bottom"/>
          </w:tcPr>
          <w:p w14:paraId="394D06D5" w14:textId="002FD6A0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(18,012)</w:t>
            </w:r>
          </w:p>
        </w:tc>
        <w:tc>
          <w:tcPr>
            <w:tcW w:w="110" w:type="dxa"/>
            <w:vAlign w:val="bottom"/>
          </w:tcPr>
          <w:p w14:paraId="5B0BF637" w14:textId="77777777" w:rsidR="00C409DC" w:rsidRPr="00657820" w:rsidRDefault="00C409DC" w:rsidP="00D22354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74F177D7" w14:textId="0AAEB93E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(3,727)</w:t>
            </w:r>
          </w:p>
        </w:tc>
        <w:tc>
          <w:tcPr>
            <w:tcW w:w="101" w:type="dxa"/>
            <w:gridSpan w:val="2"/>
            <w:vAlign w:val="bottom"/>
          </w:tcPr>
          <w:p w14:paraId="6E8F6777" w14:textId="77777777" w:rsidR="00C409DC" w:rsidRPr="00657820" w:rsidRDefault="00C409DC" w:rsidP="00D2235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8143E2" w14:textId="1DFE1EA0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222B8765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0158B7D3" w14:textId="0038598B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(21,739)</w:t>
            </w:r>
          </w:p>
        </w:tc>
      </w:tr>
      <w:tr w:rsidR="00012397" w:rsidRPr="00657820" w14:paraId="528F8773" w14:textId="2F848C5D" w:rsidTr="00012397">
        <w:trPr>
          <w:trHeight w:val="142"/>
        </w:trPr>
        <w:tc>
          <w:tcPr>
            <w:tcW w:w="3669" w:type="dxa"/>
          </w:tcPr>
          <w:p w14:paraId="231DC39C" w14:textId="18E70A91" w:rsidR="00C409DC" w:rsidRPr="00657820" w:rsidRDefault="00C409DC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1467" w:type="dxa"/>
            <w:vAlign w:val="bottom"/>
          </w:tcPr>
          <w:p w14:paraId="47E60646" w14:textId="6D18D5E9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(17,513)</w:t>
            </w:r>
          </w:p>
        </w:tc>
        <w:tc>
          <w:tcPr>
            <w:tcW w:w="110" w:type="dxa"/>
            <w:vAlign w:val="bottom"/>
          </w:tcPr>
          <w:p w14:paraId="5E8B73A9" w14:textId="77777777" w:rsidR="00C409DC" w:rsidRPr="00657820" w:rsidRDefault="00C409DC" w:rsidP="00D22354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26E0F822" w14:textId="7C406D22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(52,033)</w:t>
            </w:r>
          </w:p>
        </w:tc>
        <w:tc>
          <w:tcPr>
            <w:tcW w:w="101" w:type="dxa"/>
            <w:gridSpan w:val="2"/>
            <w:vAlign w:val="bottom"/>
          </w:tcPr>
          <w:p w14:paraId="1F9BECBF" w14:textId="77777777" w:rsidR="00C409DC" w:rsidRPr="00657820" w:rsidRDefault="00C409DC" w:rsidP="00D2235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BD61E4C" w14:textId="0F178B95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0A046185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0B099B36" w14:textId="0CCFEAA6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(69,546)</w:t>
            </w:r>
          </w:p>
        </w:tc>
      </w:tr>
      <w:tr w:rsidR="00012397" w:rsidRPr="00657820" w14:paraId="758861E5" w14:textId="4F32EB8A" w:rsidTr="00012397">
        <w:trPr>
          <w:trHeight w:val="142"/>
        </w:trPr>
        <w:tc>
          <w:tcPr>
            <w:tcW w:w="3669" w:type="dxa"/>
          </w:tcPr>
          <w:p w14:paraId="25A28A57" w14:textId="3FE931AA" w:rsidR="00C409DC" w:rsidRPr="00657820" w:rsidRDefault="00C409DC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467" w:type="dxa"/>
            <w:vAlign w:val="bottom"/>
          </w:tcPr>
          <w:p w14:paraId="67A1E526" w14:textId="0B780483" w:rsidR="00C409DC" w:rsidRPr="00657820" w:rsidRDefault="00C409DC" w:rsidP="00D22354">
            <w:pPr>
              <w:tabs>
                <w:tab w:val="decimal" w:pos="65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(29,524)</w:t>
            </w:r>
          </w:p>
        </w:tc>
        <w:tc>
          <w:tcPr>
            <w:tcW w:w="110" w:type="dxa"/>
            <w:vAlign w:val="bottom"/>
          </w:tcPr>
          <w:p w14:paraId="48E0CFD3" w14:textId="77777777" w:rsidR="00C409DC" w:rsidRPr="00657820" w:rsidRDefault="00C409DC" w:rsidP="00D22354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7391B681" w14:textId="595C5134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(10,402)</w:t>
            </w:r>
          </w:p>
        </w:tc>
        <w:tc>
          <w:tcPr>
            <w:tcW w:w="101" w:type="dxa"/>
            <w:gridSpan w:val="2"/>
            <w:vAlign w:val="bottom"/>
          </w:tcPr>
          <w:p w14:paraId="38135F6F" w14:textId="77777777" w:rsidR="00C409DC" w:rsidRPr="00657820" w:rsidRDefault="00C409DC" w:rsidP="00D2235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A4106CE" w14:textId="41C7AA6D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1D210364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6F82F61B" w14:textId="1F69A688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(39,926)</w:t>
            </w:r>
          </w:p>
        </w:tc>
      </w:tr>
      <w:tr w:rsidR="00012397" w:rsidRPr="00657820" w14:paraId="50327741" w14:textId="6DA08F6B" w:rsidTr="00012397">
        <w:trPr>
          <w:trHeight w:val="142"/>
        </w:trPr>
        <w:tc>
          <w:tcPr>
            <w:tcW w:w="3669" w:type="dxa"/>
          </w:tcPr>
          <w:p w14:paraId="4E9F544E" w14:textId="58EF7A4E" w:rsidR="00C409DC" w:rsidRPr="00657820" w:rsidRDefault="00C409DC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อนุสิทธิบัตร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172021C" w14:textId="47E04C02" w:rsidR="00C409DC" w:rsidRPr="00657820" w:rsidRDefault="00C409DC" w:rsidP="00D22354">
            <w:pPr>
              <w:tabs>
                <w:tab w:val="decimal" w:pos="65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110" w:type="dxa"/>
            <w:vAlign w:val="bottom"/>
          </w:tcPr>
          <w:p w14:paraId="1DC7DAD8" w14:textId="77777777" w:rsidR="00C409DC" w:rsidRPr="00657820" w:rsidRDefault="00C409DC" w:rsidP="00D22354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7234ED0" w14:textId="20964F44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101" w:type="dxa"/>
            <w:gridSpan w:val="2"/>
            <w:vAlign w:val="bottom"/>
          </w:tcPr>
          <w:p w14:paraId="409339D5" w14:textId="77777777" w:rsidR="00C409DC" w:rsidRPr="00657820" w:rsidRDefault="00C409DC" w:rsidP="00D22354">
            <w:pPr>
              <w:tabs>
                <w:tab w:val="decimal" w:pos="1098"/>
              </w:tabs>
              <w:ind w:left="-72"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B1E8A07" w14:textId="5B148009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48E7990D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3AAFF85" w14:textId="33266CCD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(21)</w:t>
            </w:r>
          </w:p>
        </w:tc>
      </w:tr>
      <w:tr w:rsidR="00012397" w:rsidRPr="00657820" w14:paraId="403B31B1" w14:textId="6B18D330" w:rsidTr="00012397">
        <w:trPr>
          <w:trHeight w:val="142"/>
        </w:trPr>
        <w:tc>
          <w:tcPr>
            <w:tcW w:w="3669" w:type="dxa"/>
          </w:tcPr>
          <w:p w14:paraId="0C208D6C" w14:textId="77777777" w:rsidR="00C409DC" w:rsidRPr="00657820" w:rsidRDefault="00C409DC" w:rsidP="00D22354">
            <w:pPr>
              <w:ind w:left="28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E2C31" w14:textId="2FC1C209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(138,202)</w:t>
            </w:r>
          </w:p>
        </w:tc>
        <w:tc>
          <w:tcPr>
            <w:tcW w:w="110" w:type="dxa"/>
            <w:vAlign w:val="bottom"/>
          </w:tcPr>
          <w:p w14:paraId="01524A57" w14:textId="77777777" w:rsidR="00C409DC" w:rsidRPr="00657820" w:rsidRDefault="00C409DC" w:rsidP="00D2235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CFAACB8" w14:textId="5321489D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(76,138)</w:t>
            </w:r>
          </w:p>
        </w:tc>
        <w:tc>
          <w:tcPr>
            <w:tcW w:w="101" w:type="dxa"/>
            <w:gridSpan w:val="2"/>
            <w:vAlign w:val="bottom"/>
          </w:tcPr>
          <w:p w14:paraId="47C0E2C4" w14:textId="77777777" w:rsidR="00C409DC" w:rsidRPr="00657820" w:rsidRDefault="00C409DC" w:rsidP="00D22354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DC848ED" w14:textId="6B92FAB1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3" w:type="dxa"/>
          </w:tcPr>
          <w:p w14:paraId="4D8E1571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26AC276" w14:textId="6428CCA9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(214,340)</w:t>
            </w:r>
          </w:p>
        </w:tc>
      </w:tr>
      <w:tr w:rsidR="00012397" w:rsidRPr="00657820" w14:paraId="11791A7D" w14:textId="28B944AD" w:rsidTr="00012397">
        <w:trPr>
          <w:trHeight w:val="142"/>
        </w:trPr>
        <w:tc>
          <w:tcPr>
            <w:tcW w:w="3669" w:type="dxa"/>
          </w:tcPr>
          <w:p w14:paraId="39EE17A3" w14:textId="77777777" w:rsidR="00C409DC" w:rsidRPr="00657820" w:rsidRDefault="00C409DC" w:rsidP="00D22354">
            <w:pPr>
              <w:ind w:left="532" w:hanging="2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สินทรัพย์ไม่มีตัวตน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E0D94DD" w14:textId="798B7C1D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488,464</w:t>
            </w:r>
          </w:p>
        </w:tc>
        <w:tc>
          <w:tcPr>
            <w:tcW w:w="110" w:type="dxa"/>
            <w:vAlign w:val="bottom"/>
          </w:tcPr>
          <w:p w14:paraId="6A14DB84" w14:textId="77777777" w:rsidR="00C409DC" w:rsidRPr="00657820" w:rsidRDefault="00C409DC" w:rsidP="00D2235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D365342" w14:textId="77777777" w:rsidR="00C409DC" w:rsidRPr="00657820" w:rsidRDefault="00C409DC" w:rsidP="00D22354">
            <w:pPr>
              <w:tabs>
                <w:tab w:val="decimal" w:pos="1089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" w:type="dxa"/>
            <w:gridSpan w:val="2"/>
            <w:vAlign w:val="bottom"/>
          </w:tcPr>
          <w:p w14:paraId="6824F1ED" w14:textId="77777777" w:rsidR="00C409DC" w:rsidRPr="00657820" w:rsidRDefault="00C409DC" w:rsidP="00D22354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C6200F7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" w:type="dxa"/>
          </w:tcPr>
          <w:p w14:paraId="3702A8F6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68C7391" w14:textId="6977A97C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1,413,934</w:t>
            </w:r>
          </w:p>
        </w:tc>
      </w:tr>
      <w:tr w:rsidR="00012397" w:rsidRPr="00657820" w14:paraId="25285B17" w14:textId="3C835DC6" w:rsidTr="00012397">
        <w:trPr>
          <w:trHeight w:val="142"/>
        </w:trPr>
        <w:tc>
          <w:tcPr>
            <w:tcW w:w="3669" w:type="dxa"/>
          </w:tcPr>
          <w:p w14:paraId="6DF9EE12" w14:textId="7469207E" w:rsidR="00C409DC" w:rsidRPr="00657820" w:rsidRDefault="00C409DC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52CC3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82F1F61" w14:textId="7CB86A12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" w:type="dxa"/>
          </w:tcPr>
          <w:p w14:paraId="32D38303" w14:textId="77777777" w:rsidR="00C409DC" w:rsidRPr="00657820" w:rsidRDefault="00C409DC" w:rsidP="00D22354">
            <w:pPr>
              <w:ind w:left="532" w:hanging="352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755DB75" w14:textId="69F215D3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1" w:type="dxa"/>
            <w:gridSpan w:val="2"/>
          </w:tcPr>
          <w:p w14:paraId="33D121BF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9087B2B" w14:textId="2B2E7FF8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" w:type="dxa"/>
          </w:tcPr>
          <w:p w14:paraId="7E8CFCCB" w14:textId="77777777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6B15C55" w14:textId="1DD28018" w:rsidR="00C409DC" w:rsidRPr="00657820" w:rsidRDefault="00C409DC" w:rsidP="00D22354">
            <w:pPr>
              <w:tabs>
                <w:tab w:val="decimal" w:pos="810"/>
                <w:tab w:val="decimal" w:pos="108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2397" w:rsidRPr="00657820" w14:paraId="4C95562F" w14:textId="4A816226" w:rsidTr="00012397">
        <w:trPr>
          <w:trHeight w:val="150"/>
        </w:trPr>
        <w:tc>
          <w:tcPr>
            <w:tcW w:w="3669" w:type="dxa"/>
          </w:tcPr>
          <w:p w14:paraId="183B4D8F" w14:textId="62D771F9" w:rsidR="00C409DC" w:rsidRPr="00657820" w:rsidRDefault="00C409DC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รวมสินทรัพย์ไม่มีตัวตน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361B3660" w14:textId="075AAD92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488,464</w:t>
            </w:r>
          </w:p>
        </w:tc>
        <w:tc>
          <w:tcPr>
            <w:tcW w:w="110" w:type="dxa"/>
          </w:tcPr>
          <w:p w14:paraId="4D01C908" w14:textId="77777777" w:rsidR="00C409DC" w:rsidRPr="00657820" w:rsidRDefault="00C409DC" w:rsidP="00D22354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88A0EAC" w14:textId="77777777" w:rsidR="00C409DC" w:rsidRPr="00657820" w:rsidRDefault="00C409DC" w:rsidP="00D22354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" w:type="dxa"/>
            <w:gridSpan w:val="2"/>
          </w:tcPr>
          <w:p w14:paraId="4361C35C" w14:textId="77777777" w:rsidR="00C409DC" w:rsidRPr="00657820" w:rsidRDefault="00C409DC" w:rsidP="00D2235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18908953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</w:tcPr>
          <w:p w14:paraId="15E443BA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09F2651" w14:textId="4A021FD1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1,413,934</w:t>
            </w:r>
          </w:p>
        </w:tc>
      </w:tr>
      <w:tr w:rsidR="00012397" w:rsidRPr="00657820" w14:paraId="4C2A1AEF" w14:textId="6F5FB1A5" w:rsidTr="00012397">
        <w:trPr>
          <w:trHeight w:val="150"/>
        </w:trPr>
        <w:tc>
          <w:tcPr>
            <w:tcW w:w="3669" w:type="dxa"/>
          </w:tcPr>
          <w:p w14:paraId="17F89DD5" w14:textId="77777777" w:rsidR="00C409DC" w:rsidRPr="00657820" w:rsidRDefault="00C409DC" w:rsidP="00D22354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37CBC095" w14:textId="77777777" w:rsidR="00C409DC" w:rsidRPr="00657820" w:rsidRDefault="00C409DC" w:rsidP="00D22354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</w:tcPr>
          <w:p w14:paraId="1EA7E38E" w14:textId="77777777" w:rsidR="00C409DC" w:rsidRPr="00657820" w:rsidRDefault="00C409DC" w:rsidP="00D22354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29D186BE" w14:textId="77777777" w:rsidR="00C409DC" w:rsidRPr="00657820" w:rsidRDefault="00C409DC" w:rsidP="00D22354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" w:type="dxa"/>
            <w:gridSpan w:val="2"/>
          </w:tcPr>
          <w:p w14:paraId="662AFDCA" w14:textId="77777777" w:rsidR="00C409DC" w:rsidRPr="00657820" w:rsidRDefault="00C409DC" w:rsidP="00D2235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7" w:type="dxa"/>
          </w:tcPr>
          <w:p w14:paraId="1A571543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</w:tcPr>
          <w:p w14:paraId="23FF2902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52EFFBA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012397" w:rsidRPr="00657820" w14:paraId="399E2E74" w14:textId="77777777" w:rsidTr="00012397">
        <w:trPr>
          <w:trHeight w:val="150"/>
        </w:trPr>
        <w:tc>
          <w:tcPr>
            <w:tcW w:w="5136" w:type="dxa"/>
            <w:gridSpan w:val="2"/>
          </w:tcPr>
          <w:p w14:paraId="7904ABA0" w14:textId="00F5DC2E" w:rsidR="00C409DC" w:rsidRPr="00657820" w:rsidRDefault="00C409DC" w:rsidP="002967C1">
            <w:pPr>
              <w:ind w:left="270"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10" w:type="dxa"/>
          </w:tcPr>
          <w:p w14:paraId="433919A1" w14:textId="77777777" w:rsidR="00C409DC" w:rsidRPr="00657820" w:rsidRDefault="00C409DC" w:rsidP="00D22354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0098FCC0" w14:textId="77777777" w:rsidR="00C409DC" w:rsidRPr="00657820" w:rsidRDefault="00C409DC" w:rsidP="00D22354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" w:type="dxa"/>
            <w:gridSpan w:val="2"/>
          </w:tcPr>
          <w:p w14:paraId="0824FB44" w14:textId="77777777" w:rsidR="00C409DC" w:rsidRPr="00657820" w:rsidRDefault="00C409DC" w:rsidP="00D22354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7" w:type="dxa"/>
          </w:tcPr>
          <w:p w14:paraId="0DC804F2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" w:type="dxa"/>
          </w:tcPr>
          <w:p w14:paraId="0D90833B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2" w:type="dxa"/>
          </w:tcPr>
          <w:p w14:paraId="7C072833" w14:textId="77777777" w:rsidR="00C409DC" w:rsidRPr="00657820" w:rsidRDefault="00C409DC" w:rsidP="00D22354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012397" w:rsidRPr="00657820" w14:paraId="389632B6" w14:textId="77777777" w:rsidTr="00012397">
        <w:trPr>
          <w:trHeight w:val="150"/>
        </w:trPr>
        <w:tc>
          <w:tcPr>
            <w:tcW w:w="3669" w:type="dxa"/>
          </w:tcPr>
          <w:p w14:paraId="6EF923D0" w14:textId="0ED9C14B" w:rsidR="00C409DC" w:rsidRPr="00657820" w:rsidRDefault="00C409DC" w:rsidP="00C409DC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67" w:type="dxa"/>
          </w:tcPr>
          <w:p w14:paraId="66DFE815" w14:textId="77777777" w:rsidR="00C409DC" w:rsidRPr="00657820" w:rsidRDefault="00C409DC" w:rsidP="00C409DC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</w:tcPr>
          <w:p w14:paraId="36D761D8" w14:textId="77777777" w:rsidR="00C409DC" w:rsidRPr="00657820" w:rsidRDefault="00C409DC" w:rsidP="00C409D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7FD16ABD" w14:textId="77777777" w:rsidR="00C409DC" w:rsidRPr="00657820" w:rsidRDefault="00C409DC" w:rsidP="00C409DC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" w:type="dxa"/>
            <w:gridSpan w:val="2"/>
          </w:tcPr>
          <w:p w14:paraId="1FF8DB9C" w14:textId="77777777" w:rsidR="00C409DC" w:rsidRPr="00657820" w:rsidRDefault="00C409DC" w:rsidP="00C409DC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7" w:type="dxa"/>
          </w:tcPr>
          <w:p w14:paraId="290DA865" w14:textId="144D40C7" w:rsidR="00C409DC" w:rsidRPr="00657820" w:rsidRDefault="00C409DC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3" w:type="dxa"/>
          </w:tcPr>
          <w:p w14:paraId="72170989" w14:textId="77777777" w:rsidR="00C409DC" w:rsidRPr="00657820" w:rsidRDefault="00C409DC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78D5AE8C" w14:textId="6DF126E8" w:rsidR="00C409DC" w:rsidRPr="00657820" w:rsidRDefault="00C409DC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75,478</w:t>
            </w:r>
          </w:p>
        </w:tc>
      </w:tr>
      <w:tr w:rsidR="00012397" w:rsidRPr="00657820" w14:paraId="1F9200BB" w14:textId="77777777" w:rsidTr="00012397">
        <w:trPr>
          <w:trHeight w:val="150"/>
        </w:trPr>
        <w:tc>
          <w:tcPr>
            <w:tcW w:w="3669" w:type="dxa"/>
          </w:tcPr>
          <w:p w14:paraId="70323BAF" w14:textId="3EAAC4C5" w:rsidR="00C409DC" w:rsidRPr="00657820" w:rsidRDefault="00C409DC" w:rsidP="00C409DC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67" w:type="dxa"/>
          </w:tcPr>
          <w:p w14:paraId="5228A88D" w14:textId="77777777" w:rsidR="00C409DC" w:rsidRPr="00657820" w:rsidRDefault="00C409DC" w:rsidP="00C409DC">
            <w:pPr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" w:type="dxa"/>
          </w:tcPr>
          <w:p w14:paraId="7CD70C59" w14:textId="77777777" w:rsidR="00C409DC" w:rsidRPr="00657820" w:rsidRDefault="00C409DC" w:rsidP="00C409D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12" w:type="dxa"/>
          </w:tcPr>
          <w:p w14:paraId="6101BE72" w14:textId="77777777" w:rsidR="00C409DC" w:rsidRPr="00657820" w:rsidRDefault="00C409DC" w:rsidP="00C409DC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" w:type="dxa"/>
            <w:gridSpan w:val="2"/>
          </w:tcPr>
          <w:p w14:paraId="1AF40F08" w14:textId="77777777" w:rsidR="00C409DC" w:rsidRPr="00657820" w:rsidRDefault="00C409DC" w:rsidP="00C409DC">
            <w:pPr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7" w:type="dxa"/>
          </w:tcPr>
          <w:p w14:paraId="1FF163CD" w14:textId="72BAD188" w:rsidR="00C409DC" w:rsidRPr="00657820" w:rsidRDefault="00C409DC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3" w:type="dxa"/>
          </w:tcPr>
          <w:p w14:paraId="11EE16B4" w14:textId="77777777" w:rsidR="00C409DC" w:rsidRPr="00657820" w:rsidRDefault="00C409DC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</w:tcPr>
          <w:p w14:paraId="75E9A5FE" w14:textId="180D7AFE" w:rsidR="00C409DC" w:rsidRPr="00657820" w:rsidRDefault="00C409DC" w:rsidP="00C409DC">
            <w:pPr>
              <w:tabs>
                <w:tab w:val="decimal" w:pos="81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76,138</w:t>
            </w:r>
          </w:p>
        </w:tc>
      </w:tr>
    </w:tbl>
    <w:p w14:paraId="55B6F60C" w14:textId="46C56527" w:rsidR="00B67BAB" w:rsidRDefault="00B67BAB">
      <w:pPr>
        <w:rPr>
          <w:rFonts w:hint="eastAsia"/>
        </w:rPr>
      </w:pPr>
    </w:p>
    <w:p w14:paraId="1DC65A05" w14:textId="77777777" w:rsidR="00B67BAB" w:rsidRDefault="00B67BAB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6"/>
        <w:gridCol w:w="1243"/>
        <w:gridCol w:w="89"/>
        <w:gridCol w:w="1072"/>
        <w:gridCol w:w="109"/>
        <w:gridCol w:w="1061"/>
        <w:gridCol w:w="89"/>
        <w:gridCol w:w="1351"/>
      </w:tblGrid>
      <w:tr w:rsidR="002967C1" w:rsidRPr="00657820" w14:paraId="2A57AD80" w14:textId="77777777" w:rsidTr="000B6417">
        <w:trPr>
          <w:trHeight w:val="144"/>
        </w:trPr>
        <w:tc>
          <w:tcPr>
            <w:tcW w:w="4436" w:type="dxa"/>
          </w:tcPr>
          <w:p w14:paraId="2865D051" w14:textId="77777777" w:rsidR="002967C1" w:rsidRPr="00657820" w:rsidRDefault="002967C1" w:rsidP="002967C1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43" w:type="dxa"/>
          </w:tcPr>
          <w:p w14:paraId="64F58013" w14:textId="77777777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" w:type="dxa"/>
          </w:tcPr>
          <w:p w14:paraId="393F5223" w14:textId="77777777" w:rsidR="002967C1" w:rsidRPr="00657820" w:rsidRDefault="002967C1" w:rsidP="00296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</w:tcPr>
          <w:p w14:paraId="4D3EDE82" w14:textId="77777777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" w:type="dxa"/>
          </w:tcPr>
          <w:p w14:paraId="7FEAFA3D" w14:textId="77777777" w:rsidR="002967C1" w:rsidRPr="00657820" w:rsidRDefault="002967C1" w:rsidP="002967C1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01" w:type="dxa"/>
            <w:gridSpan w:val="3"/>
          </w:tcPr>
          <w:p w14:paraId="748EEE44" w14:textId="77777777" w:rsidR="002967C1" w:rsidRPr="00657820" w:rsidRDefault="002967C1" w:rsidP="002967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967C1" w:rsidRPr="00657820" w14:paraId="2602B9DE" w14:textId="77777777" w:rsidTr="000B6417">
        <w:trPr>
          <w:trHeight w:val="144"/>
        </w:trPr>
        <w:tc>
          <w:tcPr>
            <w:tcW w:w="4436" w:type="dxa"/>
          </w:tcPr>
          <w:p w14:paraId="00A7D8A7" w14:textId="77777777" w:rsidR="002967C1" w:rsidRPr="00657820" w:rsidRDefault="002967C1" w:rsidP="002967C1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014" w:type="dxa"/>
            <w:gridSpan w:val="7"/>
            <w:tcBorders>
              <w:bottom w:val="single" w:sz="4" w:space="0" w:color="auto"/>
            </w:tcBorders>
          </w:tcPr>
          <w:p w14:paraId="422F2748" w14:textId="77777777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967C1" w:rsidRPr="00657820" w14:paraId="3CE72AEC" w14:textId="77777777" w:rsidTr="000B6417">
        <w:trPr>
          <w:trHeight w:val="144"/>
        </w:trPr>
        <w:tc>
          <w:tcPr>
            <w:tcW w:w="4436" w:type="dxa"/>
          </w:tcPr>
          <w:p w14:paraId="51A14E3E" w14:textId="77777777" w:rsidR="002967C1" w:rsidRPr="00657820" w:rsidRDefault="002967C1" w:rsidP="002967C1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7D23" w14:textId="77777777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1C246EAD" w14:textId="77777777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3C5DEEB" w14:textId="3A73A234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1905C047" w14:textId="77777777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34A5" w14:textId="3E01D74B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9" w:type="dxa"/>
            <w:tcBorders>
              <w:top w:val="single" w:sz="4" w:space="0" w:color="auto"/>
            </w:tcBorders>
            <w:vAlign w:val="bottom"/>
          </w:tcPr>
          <w:p w14:paraId="1226510C" w14:textId="77777777" w:rsidR="002967C1" w:rsidRPr="00657820" w:rsidRDefault="002967C1" w:rsidP="002967C1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E830" w14:textId="77777777" w:rsidR="002967C1" w:rsidRPr="00657820" w:rsidRDefault="002967C1" w:rsidP="002967C1">
            <w:pPr>
              <w:ind w:left="-198" w:firstLine="19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0E7B6770" w14:textId="77777777" w:rsidR="002967C1" w:rsidRPr="00657820" w:rsidRDefault="002967C1" w:rsidP="002967C1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BD9AD" w14:textId="79A159E0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261A9F36" w14:textId="77777777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65A9A87" w14:textId="232E0011" w:rsidR="002967C1" w:rsidRPr="00657820" w:rsidRDefault="002967C1" w:rsidP="002967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2967C1" w:rsidRPr="00657820" w14:paraId="0F465471" w14:textId="77777777" w:rsidTr="000B6417">
        <w:trPr>
          <w:trHeight w:val="144"/>
        </w:trPr>
        <w:tc>
          <w:tcPr>
            <w:tcW w:w="4436" w:type="dxa"/>
          </w:tcPr>
          <w:p w14:paraId="0B667F92" w14:textId="77777777" w:rsidR="002967C1" w:rsidRPr="00657820" w:rsidRDefault="002967C1" w:rsidP="002967C1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7638C3BA" w14:textId="77777777" w:rsidR="002967C1" w:rsidRPr="00657820" w:rsidRDefault="002967C1" w:rsidP="002967C1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7AB99F8B" w14:textId="77777777" w:rsidR="002967C1" w:rsidRPr="00657820" w:rsidRDefault="002967C1" w:rsidP="002967C1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</w:tcPr>
          <w:p w14:paraId="3E2A83C5" w14:textId="77777777" w:rsidR="002967C1" w:rsidRPr="00657820" w:rsidRDefault="002967C1" w:rsidP="002967C1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" w:type="dxa"/>
          </w:tcPr>
          <w:p w14:paraId="000DE22E" w14:textId="77777777" w:rsidR="002967C1" w:rsidRPr="00657820" w:rsidRDefault="002967C1" w:rsidP="002967C1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</w:tcPr>
          <w:p w14:paraId="2FAAA85F" w14:textId="77777777" w:rsidR="002967C1" w:rsidRPr="00657820" w:rsidRDefault="002967C1" w:rsidP="002967C1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410A1E0D" w14:textId="77777777" w:rsidR="002967C1" w:rsidRPr="00657820" w:rsidRDefault="002967C1" w:rsidP="002967C1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3C2FC286" w14:textId="77777777" w:rsidR="002967C1" w:rsidRPr="00657820" w:rsidRDefault="002967C1" w:rsidP="002967C1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2967C1" w:rsidRPr="00657820" w14:paraId="65EB4635" w14:textId="77777777" w:rsidTr="000B6417">
        <w:trPr>
          <w:trHeight w:val="144"/>
        </w:trPr>
        <w:tc>
          <w:tcPr>
            <w:tcW w:w="4436" w:type="dxa"/>
          </w:tcPr>
          <w:p w14:paraId="18222AA6" w14:textId="77777777" w:rsidR="002967C1" w:rsidRPr="00657820" w:rsidRDefault="002967C1" w:rsidP="002967C1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243" w:type="dxa"/>
          </w:tcPr>
          <w:p w14:paraId="71CAF399" w14:textId="30B17054" w:rsidR="002967C1" w:rsidRPr="00657820" w:rsidRDefault="002967C1" w:rsidP="002967C1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22,631</w:t>
            </w:r>
          </w:p>
        </w:tc>
        <w:tc>
          <w:tcPr>
            <w:tcW w:w="89" w:type="dxa"/>
          </w:tcPr>
          <w:p w14:paraId="11F037DC" w14:textId="77777777" w:rsidR="002967C1" w:rsidRPr="00657820" w:rsidRDefault="002967C1" w:rsidP="002967C1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479BAF64" w14:textId="21BFCC10" w:rsidR="002967C1" w:rsidRPr="00657820" w:rsidRDefault="002967C1" w:rsidP="002967C1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9" w:type="dxa"/>
          </w:tcPr>
          <w:p w14:paraId="3AA45935" w14:textId="77777777" w:rsidR="002967C1" w:rsidRPr="00657820" w:rsidRDefault="002967C1" w:rsidP="002967C1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</w:tcPr>
          <w:p w14:paraId="4DFF23D7" w14:textId="560444B9" w:rsidR="002967C1" w:rsidRPr="00657820" w:rsidRDefault="002967C1" w:rsidP="002967C1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9" w:type="dxa"/>
          </w:tcPr>
          <w:p w14:paraId="500EC3EC" w14:textId="77777777" w:rsidR="002967C1" w:rsidRPr="00657820" w:rsidRDefault="002967C1" w:rsidP="002967C1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617F2640" w14:textId="7F58FF7D" w:rsidR="002967C1" w:rsidRPr="00657820" w:rsidRDefault="002967C1" w:rsidP="002967C1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22,631</w:t>
            </w:r>
          </w:p>
        </w:tc>
      </w:tr>
      <w:tr w:rsidR="002967C1" w:rsidRPr="00657820" w14:paraId="5CA5EEFA" w14:textId="77777777" w:rsidTr="000B6417">
        <w:trPr>
          <w:trHeight w:val="144"/>
        </w:trPr>
        <w:tc>
          <w:tcPr>
            <w:tcW w:w="4436" w:type="dxa"/>
          </w:tcPr>
          <w:p w14:paraId="0DF13ABF" w14:textId="77777777" w:rsidR="002967C1" w:rsidRPr="00657820" w:rsidRDefault="002967C1" w:rsidP="002967C1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A675C8B" w14:textId="0072A8DA" w:rsidR="002967C1" w:rsidRPr="00657820" w:rsidRDefault="002967C1" w:rsidP="002967C1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22,631</w:t>
            </w:r>
          </w:p>
        </w:tc>
        <w:tc>
          <w:tcPr>
            <w:tcW w:w="89" w:type="dxa"/>
          </w:tcPr>
          <w:p w14:paraId="6A56324F" w14:textId="77777777" w:rsidR="002967C1" w:rsidRPr="00657820" w:rsidRDefault="002967C1" w:rsidP="002967C1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07D4FD9C" w14:textId="384542BD" w:rsidR="002967C1" w:rsidRPr="00657820" w:rsidRDefault="0019747C" w:rsidP="002967C1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9" w:type="dxa"/>
          </w:tcPr>
          <w:p w14:paraId="1111F549" w14:textId="77777777" w:rsidR="002967C1" w:rsidRPr="00657820" w:rsidRDefault="002967C1" w:rsidP="002967C1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78FB9A0D" w14:textId="6860DEC4" w:rsidR="002967C1" w:rsidRPr="00657820" w:rsidRDefault="002967C1" w:rsidP="002967C1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dxa"/>
          </w:tcPr>
          <w:p w14:paraId="6751EF30" w14:textId="77777777" w:rsidR="002967C1" w:rsidRPr="00657820" w:rsidRDefault="002967C1" w:rsidP="002967C1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D51F80D" w14:textId="73F0076A" w:rsidR="002967C1" w:rsidRPr="00657820" w:rsidRDefault="002967C1" w:rsidP="002967C1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</w:t>
            </w:r>
            <w:r w:rsidR="0019747C">
              <w:rPr>
                <w:rFonts w:asciiTheme="majorBidi" w:hAnsiTheme="majorBidi" w:cstheme="majorBidi"/>
                <w:b/>
                <w:bCs/>
                <w:sz w:val="28"/>
              </w:rPr>
              <w:t>631</w:t>
            </w:r>
          </w:p>
        </w:tc>
      </w:tr>
      <w:tr w:rsidR="002967C1" w:rsidRPr="00657820" w14:paraId="34A8C546" w14:textId="77777777" w:rsidTr="000B6417">
        <w:trPr>
          <w:trHeight w:val="144"/>
        </w:trPr>
        <w:tc>
          <w:tcPr>
            <w:tcW w:w="4436" w:type="dxa"/>
          </w:tcPr>
          <w:p w14:paraId="64CDC802" w14:textId="77777777" w:rsidR="002967C1" w:rsidRPr="00657820" w:rsidRDefault="002967C1" w:rsidP="002967C1">
            <w:pPr>
              <w:ind w:left="532" w:hanging="35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</w:tcPr>
          <w:p w14:paraId="457ED0BD" w14:textId="77777777" w:rsidR="002967C1" w:rsidRPr="00657820" w:rsidRDefault="002967C1" w:rsidP="002967C1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vAlign w:val="bottom"/>
          </w:tcPr>
          <w:p w14:paraId="2D1ABE99" w14:textId="77777777" w:rsidR="002967C1" w:rsidRPr="00657820" w:rsidRDefault="002967C1" w:rsidP="002967C1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760EC88C" w14:textId="77777777" w:rsidR="002967C1" w:rsidRPr="00657820" w:rsidRDefault="002967C1" w:rsidP="002967C1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" w:type="dxa"/>
          </w:tcPr>
          <w:p w14:paraId="3030A250" w14:textId="77777777" w:rsidR="002967C1" w:rsidRPr="00657820" w:rsidRDefault="002967C1" w:rsidP="002967C1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</w:tcPr>
          <w:p w14:paraId="54CFAFDA" w14:textId="77777777" w:rsidR="002967C1" w:rsidRPr="00657820" w:rsidRDefault="002967C1" w:rsidP="002967C1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3E9A2167" w14:textId="77777777" w:rsidR="002967C1" w:rsidRPr="00657820" w:rsidRDefault="002967C1" w:rsidP="002967C1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3A0032C7" w14:textId="77777777" w:rsidR="002967C1" w:rsidRPr="00657820" w:rsidRDefault="002967C1" w:rsidP="002967C1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967C1" w:rsidRPr="00657820" w14:paraId="0BBC0B0D" w14:textId="77777777" w:rsidTr="000B6417">
        <w:trPr>
          <w:trHeight w:val="144"/>
        </w:trPr>
        <w:tc>
          <w:tcPr>
            <w:tcW w:w="4436" w:type="dxa"/>
          </w:tcPr>
          <w:p w14:paraId="49A4E51F" w14:textId="77777777" w:rsidR="002967C1" w:rsidRPr="00657820" w:rsidRDefault="002967C1" w:rsidP="002967C1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243" w:type="dxa"/>
          </w:tcPr>
          <w:p w14:paraId="55F6B62B" w14:textId="77777777" w:rsidR="002967C1" w:rsidRPr="00657820" w:rsidRDefault="002967C1" w:rsidP="002967C1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  <w:vAlign w:val="bottom"/>
          </w:tcPr>
          <w:p w14:paraId="74B77CA4" w14:textId="77777777" w:rsidR="002967C1" w:rsidRPr="00657820" w:rsidRDefault="002967C1" w:rsidP="002967C1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3E35846F" w14:textId="77777777" w:rsidR="002967C1" w:rsidRPr="00657820" w:rsidRDefault="002967C1" w:rsidP="002967C1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" w:type="dxa"/>
          </w:tcPr>
          <w:p w14:paraId="26265CAF" w14:textId="77777777" w:rsidR="002967C1" w:rsidRPr="00657820" w:rsidRDefault="002967C1" w:rsidP="002967C1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</w:tcPr>
          <w:p w14:paraId="28BE6E8E" w14:textId="77777777" w:rsidR="002967C1" w:rsidRPr="00657820" w:rsidRDefault="002967C1" w:rsidP="002967C1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" w:type="dxa"/>
          </w:tcPr>
          <w:p w14:paraId="2CA41448" w14:textId="77777777" w:rsidR="002967C1" w:rsidRPr="00657820" w:rsidRDefault="002967C1" w:rsidP="002967C1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2DAAC7B4" w14:textId="77777777" w:rsidR="002967C1" w:rsidRPr="00657820" w:rsidRDefault="002967C1" w:rsidP="002967C1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967C1" w:rsidRPr="00657820" w14:paraId="6341495C" w14:textId="77777777" w:rsidTr="000B6417">
        <w:trPr>
          <w:trHeight w:val="144"/>
        </w:trPr>
        <w:tc>
          <w:tcPr>
            <w:tcW w:w="4436" w:type="dxa"/>
          </w:tcPr>
          <w:p w14:paraId="4800B036" w14:textId="77777777" w:rsidR="002967C1" w:rsidRPr="00657820" w:rsidRDefault="002967C1" w:rsidP="002967C1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243" w:type="dxa"/>
          </w:tcPr>
          <w:p w14:paraId="5D74F430" w14:textId="103EB3AB" w:rsidR="002967C1" w:rsidRPr="00657820" w:rsidRDefault="002967C1" w:rsidP="002967C1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(21,757)</w:t>
            </w:r>
          </w:p>
        </w:tc>
        <w:tc>
          <w:tcPr>
            <w:tcW w:w="89" w:type="dxa"/>
          </w:tcPr>
          <w:p w14:paraId="6AC8B6D8" w14:textId="77777777" w:rsidR="002967C1" w:rsidRPr="00657820" w:rsidRDefault="002967C1" w:rsidP="002967C1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72" w:type="dxa"/>
          </w:tcPr>
          <w:p w14:paraId="311B5B67" w14:textId="52ABB454" w:rsidR="002967C1" w:rsidRPr="00657820" w:rsidRDefault="002967C1" w:rsidP="002967C1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(149)</w:t>
            </w:r>
          </w:p>
        </w:tc>
        <w:tc>
          <w:tcPr>
            <w:tcW w:w="109" w:type="dxa"/>
          </w:tcPr>
          <w:p w14:paraId="018E5DA8" w14:textId="77777777" w:rsidR="002967C1" w:rsidRPr="00657820" w:rsidRDefault="002967C1" w:rsidP="002967C1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1" w:type="dxa"/>
          </w:tcPr>
          <w:p w14:paraId="4DABA456" w14:textId="00011468" w:rsidR="002967C1" w:rsidRPr="00657820" w:rsidRDefault="002967C1" w:rsidP="002967C1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</w:tcPr>
          <w:p w14:paraId="4CCC5AD3" w14:textId="77777777" w:rsidR="002967C1" w:rsidRPr="00657820" w:rsidRDefault="002967C1" w:rsidP="002967C1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14:paraId="56C51EF4" w14:textId="39E72B56" w:rsidR="002967C1" w:rsidRPr="00657820" w:rsidRDefault="002967C1" w:rsidP="002967C1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(21,906)</w:t>
            </w:r>
          </w:p>
        </w:tc>
      </w:tr>
      <w:tr w:rsidR="002967C1" w:rsidRPr="00657820" w14:paraId="45A60DED" w14:textId="77777777" w:rsidTr="0019747C">
        <w:trPr>
          <w:trHeight w:val="144"/>
        </w:trPr>
        <w:tc>
          <w:tcPr>
            <w:tcW w:w="4436" w:type="dxa"/>
          </w:tcPr>
          <w:p w14:paraId="5AA83CA4" w14:textId="77777777" w:rsidR="002967C1" w:rsidRPr="00657820" w:rsidRDefault="002967C1" w:rsidP="002967C1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032B40D7" w14:textId="4056362B" w:rsidR="002967C1" w:rsidRPr="00657820" w:rsidRDefault="002967C1" w:rsidP="002967C1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(21,757)</w:t>
            </w:r>
          </w:p>
        </w:tc>
        <w:tc>
          <w:tcPr>
            <w:tcW w:w="89" w:type="dxa"/>
          </w:tcPr>
          <w:p w14:paraId="2D6322BE" w14:textId="77777777" w:rsidR="002967C1" w:rsidRPr="00657820" w:rsidRDefault="002967C1" w:rsidP="002967C1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4F389410" w14:textId="23222F41" w:rsidR="002967C1" w:rsidRPr="00657820" w:rsidRDefault="002967C1" w:rsidP="002967C1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(149)</w:t>
            </w:r>
          </w:p>
        </w:tc>
        <w:tc>
          <w:tcPr>
            <w:tcW w:w="109" w:type="dxa"/>
          </w:tcPr>
          <w:p w14:paraId="48950DC4" w14:textId="77777777" w:rsidR="002967C1" w:rsidRPr="00657820" w:rsidRDefault="002967C1" w:rsidP="002967C1">
            <w:pPr>
              <w:tabs>
                <w:tab w:val="decimal" w:pos="1170"/>
              </w:tabs>
              <w:ind w:left="-288"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93DFDE2" w14:textId="332DD2E9" w:rsidR="002967C1" w:rsidRPr="00657820" w:rsidRDefault="002967C1" w:rsidP="002967C1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dxa"/>
          </w:tcPr>
          <w:p w14:paraId="7A418D3B" w14:textId="77777777" w:rsidR="002967C1" w:rsidRPr="00657820" w:rsidRDefault="002967C1" w:rsidP="002967C1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FD4113C" w14:textId="35488ADC" w:rsidR="002967C1" w:rsidRPr="00657820" w:rsidRDefault="002967C1" w:rsidP="002967C1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(21,906)</w:t>
            </w:r>
          </w:p>
        </w:tc>
      </w:tr>
      <w:tr w:rsidR="00E736B0" w:rsidRPr="00657820" w14:paraId="41A33BA9" w14:textId="77777777" w:rsidTr="00E736B0">
        <w:trPr>
          <w:trHeight w:val="144"/>
        </w:trPr>
        <w:tc>
          <w:tcPr>
            <w:tcW w:w="4436" w:type="dxa"/>
          </w:tcPr>
          <w:p w14:paraId="3900BE63" w14:textId="77B85B4E" w:rsidR="00E736B0" w:rsidRPr="00657820" w:rsidRDefault="00E736B0" w:rsidP="002967C1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736B0">
              <w:rPr>
                <w:rFonts w:asciiTheme="majorBidi" w:hAnsiTheme="majorBidi" w:hint="cs"/>
                <w:b/>
                <w:bCs/>
                <w:sz w:val="28"/>
                <w:cs/>
              </w:rPr>
              <w:t>สินทรัพย์ไม่มีตัวตน</w:t>
            </w:r>
            <w:r w:rsidRPr="00E736B0">
              <w:rPr>
                <w:rFonts w:asciiTheme="majorBidi" w:hAnsiTheme="majorBidi"/>
                <w:b/>
                <w:bCs/>
                <w:sz w:val="28"/>
                <w:cs/>
              </w:rPr>
              <w:t xml:space="preserve"> - </w:t>
            </w:r>
            <w:r w:rsidRPr="00E736B0">
              <w:rPr>
                <w:rFonts w:asciiTheme="majorBidi" w:hAnsi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6C949C1A" w14:textId="3DF95380" w:rsidR="00E736B0" w:rsidRPr="00657820" w:rsidRDefault="00E736B0" w:rsidP="002967C1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  <w:tc>
          <w:tcPr>
            <w:tcW w:w="89" w:type="dxa"/>
          </w:tcPr>
          <w:p w14:paraId="1C357DDE" w14:textId="77777777" w:rsidR="00E736B0" w:rsidRPr="00657820" w:rsidRDefault="00E736B0" w:rsidP="002967C1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4B2A8131" w14:textId="77777777" w:rsidR="00E736B0" w:rsidRPr="00657820" w:rsidRDefault="00E736B0" w:rsidP="002967C1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38AB22F2" w14:textId="77777777" w:rsidR="00E736B0" w:rsidRPr="00657820" w:rsidRDefault="00E736B0" w:rsidP="002967C1">
            <w:pPr>
              <w:tabs>
                <w:tab w:val="decimal" w:pos="1170"/>
              </w:tabs>
              <w:ind w:left="-288"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8687835" w14:textId="77777777" w:rsidR="00E736B0" w:rsidRPr="00657820" w:rsidRDefault="00E736B0" w:rsidP="002967C1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</w:tcPr>
          <w:p w14:paraId="7AD83802" w14:textId="77777777" w:rsidR="00E736B0" w:rsidRPr="00657820" w:rsidRDefault="00E736B0" w:rsidP="002967C1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3E98BC1" w14:textId="125F9BF9" w:rsidR="00E736B0" w:rsidRPr="00657820" w:rsidRDefault="00E736B0" w:rsidP="002967C1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725</w:t>
            </w:r>
          </w:p>
        </w:tc>
      </w:tr>
      <w:tr w:rsidR="0019747C" w:rsidRPr="00657820" w14:paraId="12CC4826" w14:textId="77777777" w:rsidTr="00E736B0">
        <w:trPr>
          <w:trHeight w:val="144"/>
        </w:trPr>
        <w:tc>
          <w:tcPr>
            <w:tcW w:w="4436" w:type="dxa"/>
          </w:tcPr>
          <w:p w14:paraId="0E4281B5" w14:textId="5B06A218" w:rsidR="0019747C" w:rsidRPr="00657820" w:rsidRDefault="0019747C" w:rsidP="0019747C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ระหว่างติดตั้ง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876BCAB" w14:textId="28856609" w:rsidR="0019747C" w:rsidRPr="00657820" w:rsidRDefault="0019747C" w:rsidP="0019747C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9" w:type="dxa"/>
          </w:tcPr>
          <w:p w14:paraId="6E30C3A3" w14:textId="77777777" w:rsidR="0019747C" w:rsidRPr="00657820" w:rsidRDefault="0019747C" w:rsidP="0019747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FCE240C" w14:textId="20A82FA7" w:rsidR="0019747C" w:rsidRPr="00657820" w:rsidRDefault="0019747C" w:rsidP="0019747C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9" w:type="dxa"/>
          </w:tcPr>
          <w:p w14:paraId="0249C67E" w14:textId="77777777" w:rsidR="0019747C" w:rsidRPr="00657820" w:rsidRDefault="0019747C" w:rsidP="0019747C">
            <w:pPr>
              <w:tabs>
                <w:tab w:val="decimal" w:pos="1170"/>
              </w:tabs>
              <w:ind w:left="-288"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35072FD" w14:textId="6F38DEF9" w:rsidR="0019747C" w:rsidRPr="00657820" w:rsidRDefault="0019747C" w:rsidP="0019747C">
            <w:pPr>
              <w:tabs>
                <w:tab w:val="decimal" w:pos="53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</w:tcPr>
          <w:p w14:paraId="20583BFD" w14:textId="77777777" w:rsidR="0019747C" w:rsidRPr="00657820" w:rsidRDefault="0019747C" w:rsidP="0019747C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4022EDA" w14:textId="73CEF755" w:rsidR="0019747C" w:rsidRPr="00657820" w:rsidRDefault="0019747C" w:rsidP="0019747C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967C1" w:rsidRPr="00657820" w14:paraId="20484297" w14:textId="77777777" w:rsidTr="00E736B0">
        <w:trPr>
          <w:trHeight w:val="144"/>
        </w:trPr>
        <w:tc>
          <w:tcPr>
            <w:tcW w:w="4436" w:type="dxa"/>
          </w:tcPr>
          <w:p w14:paraId="0E7122DB" w14:textId="5443BC28" w:rsidR="002967C1" w:rsidRPr="00657820" w:rsidRDefault="002967C1" w:rsidP="002967C1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รวมสินทรัพย์ไม่มีตัวตน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552D24C" w14:textId="4238A0E2" w:rsidR="002967C1" w:rsidRPr="00657820" w:rsidRDefault="002967C1" w:rsidP="002967C1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  <w:tc>
          <w:tcPr>
            <w:tcW w:w="89" w:type="dxa"/>
          </w:tcPr>
          <w:p w14:paraId="755A83ED" w14:textId="77777777" w:rsidR="002967C1" w:rsidRPr="00657820" w:rsidRDefault="002967C1" w:rsidP="002967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2C83FE87" w14:textId="77777777" w:rsidR="002967C1" w:rsidRPr="00657820" w:rsidRDefault="002967C1" w:rsidP="002967C1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5EC85C61" w14:textId="77777777" w:rsidR="002967C1" w:rsidRPr="00657820" w:rsidRDefault="002967C1" w:rsidP="002967C1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478CDF30" w14:textId="77777777" w:rsidR="002967C1" w:rsidRPr="00657820" w:rsidRDefault="002967C1" w:rsidP="002967C1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" w:type="dxa"/>
          </w:tcPr>
          <w:p w14:paraId="025B0823" w14:textId="77777777" w:rsidR="002967C1" w:rsidRPr="00657820" w:rsidRDefault="002967C1" w:rsidP="002967C1">
            <w:pPr>
              <w:tabs>
                <w:tab w:val="decimal" w:pos="117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953D611" w14:textId="71E6A4E9" w:rsidR="002967C1" w:rsidRPr="00657820" w:rsidRDefault="002967C1" w:rsidP="002967C1">
            <w:pPr>
              <w:tabs>
                <w:tab w:val="decimal" w:pos="99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89</w:t>
            </w:r>
            <w:r w:rsidR="0043244D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</w:tr>
    </w:tbl>
    <w:p w14:paraId="0F2F615E" w14:textId="77777777" w:rsidR="00C5158A" w:rsidRPr="00657820" w:rsidRDefault="00C5158A" w:rsidP="00C5158A">
      <w:pPr>
        <w:rPr>
          <w:rFonts w:asciiTheme="majorBidi" w:hAnsiTheme="majorBidi" w:cstheme="majorBidi"/>
          <w:sz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60"/>
        <w:gridCol w:w="90"/>
        <w:gridCol w:w="1080"/>
        <w:gridCol w:w="90"/>
        <w:gridCol w:w="1080"/>
        <w:gridCol w:w="90"/>
        <w:gridCol w:w="1350"/>
      </w:tblGrid>
      <w:tr w:rsidR="00C5158A" w:rsidRPr="00657820" w14:paraId="730B67D8" w14:textId="77777777" w:rsidTr="000B6417">
        <w:trPr>
          <w:trHeight w:val="144"/>
        </w:trPr>
        <w:tc>
          <w:tcPr>
            <w:tcW w:w="4410" w:type="dxa"/>
          </w:tcPr>
          <w:p w14:paraId="27B703B4" w14:textId="77777777" w:rsidR="00C5158A" w:rsidRPr="00657820" w:rsidRDefault="00C5158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3315DED7" w14:textId="77777777" w:rsidR="00C5158A" w:rsidRPr="00657820" w:rsidRDefault="00C5158A" w:rsidP="000D313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912BEC3" w14:textId="77777777" w:rsidR="00C5158A" w:rsidRPr="00657820" w:rsidRDefault="00C5158A" w:rsidP="000D313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2D24D2" w14:textId="77777777" w:rsidR="00C5158A" w:rsidRPr="00657820" w:rsidRDefault="00C5158A" w:rsidP="000D313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EA47EE" w14:textId="77777777" w:rsidR="00C5158A" w:rsidRPr="00657820" w:rsidRDefault="00C5158A" w:rsidP="000D313F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23D665C8" w14:textId="77777777" w:rsidR="00C5158A" w:rsidRPr="00657820" w:rsidRDefault="00C5158A" w:rsidP="000D313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657820" w14:paraId="28D24A22" w14:textId="77777777" w:rsidTr="000B6417">
        <w:trPr>
          <w:trHeight w:val="144"/>
        </w:trPr>
        <w:tc>
          <w:tcPr>
            <w:tcW w:w="4410" w:type="dxa"/>
          </w:tcPr>
          <w:p w14:paraId="179BC088" w14:textId="77777777" w:rsidR="00C5158A" w:rsidRPr="00657820" w:rsidRDefault="00C5158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038" w:type="dxa"/>
            <w:gridSpan w:val="7"/>
            <w:tcBorders>
              <w:bottom w:val="single" w:sz="4" w:space="0" w:color="auto"/>
            </w:tcBorders>
          </w:tcPr>
          <w:p w14:paraId="4D35ED02" w14:textId="77777777" w:rsidR="00C5158A" w:rsidRPr="00657820" w:rsidRDefault="00C5158A" w:rsidP="000D313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657820" w14:paraId="0463C993" w14:textId="77777777" w:rsidTr="000B6417">
        <w:trPr>
          <w:trHeight w:val="144"/>
        </w:trPr>
        <w:tc>
          <w:tcPr>
            <w:tcW w:w="4410" w:type="dxa"/>
          </w:tcPr>
          <w:p w14:paraId="2672BD1D" w14:textId="77777777" w:rsidR="00C5158A" w:rsidRPr="00657820" w:rsidRDefault="00C5158A" w:rsidP="000D313F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DD54F" w14:textId="77777777" w:rsidR="00C5158A" w:rsidRPr="00657820" w:rsidRDefault="00C5158A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ยอดยกมา</w:t>
            </w:r>
          </w:p>
          <w:p w14:paraId="47880112" w14:textId="77777777" w:rsidR="001107F5" w:rsidRDefault="00C5158A" w:rsidP="001107F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1107F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7490240C" w14:textId="3DDC4D23" w:rsidR="00C5158A" w:rsidRPr="00657820" w:rsidRDefault="00C5158A" w:rsidP="001107F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043D80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8C3E32F" w14:textId="77777777" w:rsidR="00C5158A" w:rsidRPr="00657820" w:rsidRDefault="00C5158A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619B" w14:textId="2EEC02AA" w:rsidR="00C5158A" w:rsidRPr="00657820" w:rsidRDefault="00C5158A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38067DB" w14:textId="77777777" w:rsidR="00C5158A" w:rsidRPr="00657820" w:rsidRDefault="00C5158A" w:rsidP="00D303A2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E971" w14:textId="77777777" w:rsidR="00C5158A" w:rsidRPr="00657820" w:rsidRDefault="00C5158A" w:rsidP="00D303A2">
            <w:pPr>
              <w:ind w:left="-198" w:firstLine="19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0346653" w14:textId="77777777" w:rsidR="00C5158A" w:rsidRPr="00657820" w:rsidRDefault="00C5158A" w:rsidP="00D303A2">
            <w:pPr>
              <w:ind w:left="-198" w:firstLine="46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6428F" w14:textId="04E70D0B" w:rsidR="00C5158A" w:rsidRPr="00657820" w:rsidRDefault="00C5158A" w:rsidP="00D303A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32DDDC93" w14:textId="5C01B072" w:rsidR="00C5158A" w:rsidRPr="00657820" w:rsidRDefault="00C5158A" w:rsidP="001107F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1107F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043D80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5158A" w:rsidRPr="00657820" w14:paraId="187074EF" w14:textId="77777777" w:rsidTr="000B6417">
        <w:trPr>
          <w:trHeight w:val="144"/>
        </w:trPr>
        <w:tc>
          <w:tcPr>
            <w:tcW w:w="4410" w:type="dxa"/>
          </w:tcPr>
          <w:p w14:paraId="0338BB89" w14:textId="77777777" w:rsidR="00C5158A" w:rsidRPr="00657820" w:rsidRDefault="00C5158A" w:rsidP="000D313F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7F33EA" w14:textId="77777777" w:rsidR="00C5158A" w:rsidRPr="00657820" w:rsidRDefault="00C5158A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4F753E0" w14:textId="77777777" w:rsidR="00C5158A" w:rsidRPr="00657820" w:rsidRDefault="00C5158A" w:rsidP="000D313F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F59AE3D" w14:textId="77777777" w:rsidR="00C5158A" w:rsidRPr="00657820" w:rsidRDefault="00C5158A" w:rsidP="000D313F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E7E2949" w14:textId="77777777" w:rsidR="00C5158A" w:rsidRPr="00657820" w:rsidRDefault="00C5158A" w:rsidP="000D313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02A82A" w14:textId="77777777" w:rsidR="00C5158A" w:rsidRPr="00657820" w:rsidRDefault="00C5158A" w:rsidP="000D313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5FA3A83" w14:textId="77777777" w:rsidR="00C5158A" w:rsidRPr="00657820" w:rsidRDefault="00C5158A" w:rsidP="000D313F">
            <w:pPr>
              <w:ind w:left="-7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BA3729C" w14:textId="77777777" w:rsidR="00C5158A" w:rsidRPr="00657820" w:rsidRDefault="00C5158A" w:rsidP="000D313F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43D80" w:rsidRPr="00657820" w14:paraId="73DF81A9" w14:textId="77777777" w:rsidTr="000B6417">
        <w:trPr>
          <w:trHeight w:val="144"/>
        </w:trPr>
        <w:tc>
          <w:tcPr>
            <w:tcW w:w="4410" w:type="dxa"/>
          </w:tcPr>
          <w:p w14:paraId="2D42B963" w14:textId="77777777" w:rsidR="00043D80" w:rsidRPr="00657820" w:rsidRDefault="00043D80" w:rsidP="00043D80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73CEC628" w14:textId="5BD901B1" w:rsidR="00043D80" w:rsidRPr="00657820" w:rsidRDefault="00043D80" w:rsidP="00043D8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22,631</w:t>
            </w:r>
          </w:p>
        </w:tc>
        <w:tc>
          <w:tcPr>
            <w:tcW w:w="90" w:type="dxa"/>
          </w:tcPr>
          <w:p w14:paraId="5E94D967" w14:textId="77777777" w:rsidR="00043D80" w:rsidRPr="00657820" w:rsidRDefault="00043D80" w:rsidP="00043D80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651B6A" w14:textId="678A4887" w:rsidR="00043D80" w:rsidRPr="00657820" w:rsidRDefault="00043D80" w:rsidP="00043D80">
            <w:pPr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4D96090" w14:textId="77777777" w:rsidR="00043D80" w:rsidRPr="00657820" w:rsidRDefault="00043D80" w:rsidP="00043D80">
            <w:pPr>
              <w:tabs>
                <w:tab w:val="decimal" w:pos="1170"/>
              </w:tabs>
              <w:ind w:left="-72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25A50DA" w14:textId="7A94D3E2" w:rsidR="00043D80" w:rsidRPr="00657820" w:rsidRDefault="00043D80" w:rsidP="00043D80">
            <w:pPr>
              <w:tabs>
                <w:tab w:val="decimal" w:pos="895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DDC7B2F" w14:textId="77777777" w:rsidR="00043D80" w:rsidRPr="00657820" w:rsidRDefault="00043D80" w:rsidP="00043D80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E6E988E" w14:textId="78751888" w:rsidR="00043D80" w:rsidRPr="00657820" w:rsidRDefault="00043D80" w:rsidP="00043D80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22,631</w:t>
            </w:r>
          </w:p>
        </w:tc>
      </w:tr>
      <w:tr w:rsidR="00043D80" w:rsidRPr="00657820" w14:paraId="7F1D98E0" w14:textId="77777777" w:rsidTr="000B6417">
        <w:trPr>
          <w:trHeight w:val="144"/>
        </w:trPr>
        <w:tc>
          <w:tcPr>
            <w:tcW w:w="4410" w:type="dxa"/>
          </w:tcPr>
          <w:p w14:paraId="607E16D2" w14:textId="77777777" w:rsidR="00043D80" w:rsidRPr="00657820" w:rsidRDefault="00043D80" w:rsidP="00043D80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3E5BD1" w14:textId="55DA0F74" w:rsidR="00043D80" w:rsidRPr="00657820" w:rsidRDefault="00043D80" w:rsidP="00043D8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22,631</w:t>
            </w:r>
          </w:p>
        </w:tc>
        <w:tc>
          <w:tcPr>
            <w:tcW w:w="90" w:type="dxa"/>
          </w:tcPr>
          <w:p w14:paraId="53553F7C" w14:textId="77777777" w:rsidR="00043D80" w:rsidRPr="00657820" w:rsidRDefault="00043D80" w:rsidP="00043D80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715ABB" w14:textId="0B5AA0C7" w:rsidR="00043D80" w:rsidRPr="00DD333D" w:rsidRDefault="00043D80" w:rsidP="00043D80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D333D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7FB273DF" w14:textId="77777777" w:rsidR="00043D80" w:rsidRPr="00DD333D" w:rsidRDefault="00043D80" w:rsidP="00043D80">
            <w:pPr>
              <w:tabs>
                <w:tab w:val="decimal" w:pos="1170"/>
              </w:tabs>
              <w:ind w:left="-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143E33" w14:textId="7BBC2712" w:rsidR="00043D80" w:rsidRPr="00DD333D" w:rsidRDefault="00043D80" w:rsidP="00043D80">
            <w:pPr>
              <w:tabs>
                <w:tab w:val="decimal" w:pos="895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D333D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FA32509" w14:textId="77777777" w:rsidR="00043D80" w:rsidRPr="00657820" w:rsidRDefault="00043D80" w:rsidP="00043D80">
            <w:pPr>
              <w:tabs>
                <w:tab w:val="decimal" w:pos="117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D0A383" w14:textId="6CEE326C" w:rsidR="00043D80" w:rsidRPr="00657820" w:rsidRDefault="00043D80" w:rsidP="00043D80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22,631</w:t>
            </w:r>
          </w:p>
        </w:tc>
      </w:tr>
      <w:tr w:rsidR="00043D80" w:rsidRPr="00657820" w14:paraId="64121331" w14:textId="77777777" w:rsidTr="000B6417">
        <w:trPr>
          <w:trHeight w:val="144"/>
        </w:trPr>
        <w:tc>
          <w:tcPr>
            <w:tcW w:w="4410" w:type="dxa"/>
          </w:tcPr>
          <w:p w14:paraId="2D7EC3BC" w14:textId="77777777" w:rsidR="00043D80" w:rsidRPr="00657820" w:rsidRDefault="00043D80" w:rsidP="00043D80">
            <w:pPr>
              <w:ind w:left="532" w:hanging="35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27CE99" w14:textId="77777777" w:rsidR="00043D80" w:rsidRPr="00657820" w:rsidRDefault="00043D80" w:rsidP="00043D80">
            <w:pPr>
              <w:tabs>
                <w:tab w:val="decimal" w:pos="1010"/>
              </w:tabs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92DB27A" w14:textId="77777777" w:rsidR="00043D80" w:rsidRPr="00657820" w:rsidRDefault="00043D80" w:rsidP="00043D80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924C591" w14:textId="77777777" w:rsidR="00043D80" w:rsidRPr="00657820" w:rsidRDefault="00043D80" w:rsidP="00043D80">
            <w:pPr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2BC1DF3" w14:textId="77777777" w:rsidR="00043D80" w:rsidRPr="00657820" w:rsidRDefault="00043D80" w:rsidP="00043D80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5D5B7B0" w14:textId="77777777" w:rsidR="00043D80" w:rsidRPr="00657820" w:rsidRDefault="00043D80" w:rsidP="00043D80">
            <w:pPr>
              <w:tabs>
                <w:tab w:val="decimal" w:pos="1206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12F4AE90" w14:textId="77777777" w:rsidR="00043D80" w:rsidRPr="00657820" w:rsidRDefault="00043D80" w:rsidP="00043D80">
            <w:pPr>
              <w:tabs>
                <w:tab w:val="decimal" w:pos="1206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4FD972B3" w14:textId="77777777" w:rsidR="00043D80" w:rsidRPr="00657820" w:rsidRDefault="00043D80" w:rsidP="00043D80">
            <w:pPr>
              <w:tabs>
                <w:tab w:val="decimal" w:pos="99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43D80" w:rsidRPr="00657820" w14:paraId="7ECB7BFA" w14:textId="77777777" w:rsidTr="000B6417">
        <w:trPr>
          <w:trHeight w:val="144"/>
        </w:trPr>
        <w:tc>
          <w:tcPr>
            <w:tcW w:w="4410" w:type="dxa"/>
          </w:tcPr>
          <w:p w14:paraId="24773AA9" w14:textId="77777777" w:rsidR="00043D80" w:rsidRPr="00657820" w:rsidRDefault="00043D80" w:rsidP="00043D80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br w:type="page"/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260" w:type="dxa"/>
          </w:tcPr>
          <w:p w14:paraId="0D12228A" w14:textId="77777777" w:rsidR="00043D80" w:rsidRPr="00657820" w:rsidRDefault="00043D80" w:rsidP="00043D80">
            <w:pPr>
              <w:tabs>
                <w:tab w:val="decimal" w:pos="1010"/>
              </w:tabs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BC3C401" w14:textId="77777777" w:rsidR="00043D80" w:rsidRPr="00657820" w:rsidRDefault="00043D80" w:rsidP="00043D80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04312DB" w14:textId="77777777" w:rsidR="00043D80" w:rsidRPr="00657820" w:rsidRDefault="00043D80" w:rsidP="00043D80">
            <w:pPr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8375A1D" w14:textId="77777777" w:rsidR="00043D80" w:rsidRPr="00657820" w:rsidRDefault="00043D80" w:rsidP="00043D80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E88DC6E" w14:textId="77777777" w:rsidR="00043D80" w:rsidRPr="00657820" w:rsidRDefault="00043D80" w:rsidP="00043D80">
            <w:pPr>
              <w:tabs>
                <w:tab w:val="decimal" w:pos="1206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437D5641" w14:textId="77777777" w:rsidR="00043D80" w:rsidRPr="00657820" w:rsidRDefault="00043D80" w:rsidP="00043D80">
            <w:pPr>
              <w:tabs>
                <w:tab w:val="decimal" w:pos="1206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3A62E3D7" w14:textId="77777777" w:rsidR="00043D80" w:rsidRPr="00657820" w:rsidRDefault="00043D80" w:rsidP="00043D80">
            <w:pPr>
              <w:tabs>
                <w:tab w:val="decimal" w:pos="99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43D80" w:rsidRPr="00657820" w14:paraId="7A3C6184" w14:textId="77777777" w:rsidTr="000B6417">
        <w:trPr>
          <w:trHeight w:val="144"/>
        </w:trPr>
        <w:tc>
          <w:tcPr>
            <w:tcW w:w="4410" w:type="dxa"/>
          </w:tcPr>
          <w:p w14:paraId="5F6033F5" w14:textId="77777777" w:rsidR="00043D80" w:rsidRPr="00657820" w:rsidRDefault="00043D80" w:rsidP="00043D80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08B62DE0" w14:textId="74DE2644" w:rsidR="00043D80" w:rsidRPr="00657820" w:rsidRDefault="00043D80" w:rsidP="00043D8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(20,949)</w:t>
            </w:r>
          </w:p>
        </w:tc>
        <w:tc>
          <w:tcPr>
            <w:tcW w:w="90" w:type="dxa"/>
          </w:tcPr>
          <w:p w14:paraId="500AA51E" w14:textId="77777777" w:rsidR="00043D80" w:rsidRPr="00657820" w:rsidRDefault="00043D80" w:rsidP="00043D80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36D5953" w14:textId="00950EDC" w:rsidR="00043D80" w:rsidRPr="00657820" w:rsidRDefault="00043D80" w:rsidP="00043D80">
            <w:pPr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(808)</w:t>
            </w:r>
          </w:p>
        </w:tc>
        <w:tc>
          <w:tcPr>
            <w:tcW w:w="90" w:type="dxa"/>
          </w:tcPr>
          <w:p w14:paraId="55088E6E" w14:textId="77777777" w:rsidR="00043D80" w:rsidRPr="00657820" w:rsidRDefault="00043D80" w:rsidP="00043D80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44D0487" w14:textId="3408DC84" w:rsidR="00043D80" w:rsidRPr="00657820" w:rsidRDefault="00043D80" w:rsidP="00043D80">
            <w:pPr>
              <w:tabs>
                <w:tab w:val="decimal" w:pos="530"/>
              </w:tabs>
              <w:ind w:right="15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9B37E77" w14:textId="77777777" w:rsidR="00043D80" w:rsidRPr="00657820" w:rsidRDefault="00043D80" w:rsidP="00043D80">
            <w:pPr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560789C0" w14:textId="5313A70B" w:rsidR="00043D80" w:rsidRPr="00657820" w:rsidRDefault="00043D80" w:rsidP="00043D80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(21,757)</w:t>
            </w:r>
          </w:p>
        </w:tc>
      </w:tr>
      <w:tr w:rsidR="00043D80" w:rsidRPr="00657820" w14:paraId="008F9BC7" w14:textId="77777777" w:rsidTr="000B6417">
        <w:trPr>
          <w:trHeight w:val="144"/>
        </w:trPr>
        <w:tc>
          <w:tcPr>
            <w:tcW w:w="4410" w:type="dxa"/>
          </w:tcPr>
          <w:p w14:paraId="7975EBD4" w14:textId="77777777" w:rsidR="00043D80" w:rsidRPr="00657820" w:rsidRDefault="00043D80" w:rsidP="00043D80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E50CFE" w14:textId="6E31CC53" w:rsidR="00043D80" w:rsidRPr="00657820" w:rsidRDefault="00043D80" w:rsidP="00043D8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(20,949)</w:t>
            </w:r>
          </w:p>
        </w:tc>
        <w:tc>
          <w:tcPr>
            <w:tcW w:w="90" w:type="dxa"/>
          </w:tcPr>
          <w:p w14:paraId="5D30322E" w14:textId="77777777" w:rsidR="00043D80" w:rsidRPr="00657820" w:rsidRDefault="00043D80" w:rsidP="00043D80">
            <w:pPr>
              <w:tabs>
                <w:tab w:val="decimal" w:pos="966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1FA9C" w14:textId="31C80931" w:rsidR="00043D80" w:rsidRPr="00657820" w:rsidRDefault="00043D80" w:rsidP="00043D80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(808)</w:t>
            </w:r>
          </w:p>
        </w:tc>
        <w:tc>
          <w:tcPr>
            <w:tcW w:w="90" w:type="dxa"/>
          </w:tcPr>
          <w:p w14:paraId="6FF7FBB9" w14:textId="77777777" w:rsidR="00043D80" w:rsidRPr="00657820" w:rsidRDefault="00043D80" w:rsidP="00043D80">
            <w:pPr>
              <w:tabs>
                <w:tab w:val="decimal" w:pos="1098"/>
              </w:tabs>
              <w:ind w:left="-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80EC3C" w14:textId="6C7DE2DC" w:rsidR="00043D80" w:rsidRPr="00657820" w:rsidRDefault="00043D80" w:rsidP="00043D80">
            <w:pPr>
              <w:tabs>
                <w:tab w:val="decimal" w:pos="530"/>
              </w:tabs>
              <w:ind w:right="15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47F36F5F" w14:textId="77777777" w:rsidR="00043D80" w:rsidRPr="00657820" w:rsidRDefault="00043D80" w:rsidP="00043D80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04647B" w14:textId="08599D6A" w:rsidR="00043D80" w:rsidRPr="00657820" w:rsidRDefault="00043D80" w:rsidP="00043D80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(21,757)</w:t>
            </w:r>
          </w:p>
        </w:tc>
      </w:tr>
      <w:tr w:rsidR="00043D80" w:rsidRPr="00657820" w14:paraId="0ED159C3" w14:textId="77777777" w:rsidTr="000B6417">
        <w:trPr>
          <w:trHeight w:val="144"/>
        </w:trPr>
        <w:tc>
          <w:tcPr>
            <w:tcW w:w="4410" w:type="dxa"/>
          </w:tcPr>
          <w:p w14:paraId="2057D3A6" w14:textId="01C4B5AB" w:rsidR="00043D80" w:rsidRPr="00657820" w:rsidRDefault="00043D80" w:rsidP="00043D80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รวมสินทรัพย์ไม่มีตัวตน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F3D2D" w14:textId="0F06038E" w:rsidR="00043D80" w:rsidRPr="00657820" w:rsidRDefault="00043D80" w:rsidP="00043D80">
            <w:pPr>
              <w:tabs>
                <w:tab w:val="decimal" w:pos="101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1,682</w:t>
            </w:r>
          </w:p>
        </w:tc>
        <w:tc>
          <w:tcPr>
            <w:tcW w:w="90" w:type="dxa"/>
          </w:tcPr>
          <w:p w14:paraId="34BAE3B1" w14:textId="77777777" w:rsidR="00043D80" w:rsidRPr="00657820" w:rsidRDefault="00043D80" w:rsidP="00043D80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BDD486" w14:textId="77777777" w:rsidR="00043D80" w:rsidRPr="00657820" w:rsidRDefault="00043D80" w:rsidP="00043D80">
            <w:pPr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D8EB648" w14:textId="77777777" w:rsidR="00043D80" w:rsidRPr="00657820" w:rsidRDefault="00043D80" w:rsidP="00043D80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F391F8" w14:textId="77777777" w:rsidR="00043D80" w:rsidRPr="00657820" w:rsidRDefault="00043D80" w:rsidP="00043D80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</w:tcPr>
          <w:p w14:paraId="3933A3B5" w14:textId="77777777" w:rsidR="00043D80" w:rsidRPr="00657820" w:rsidRDefault="00043D80" w:rsidP="00043D80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1C395D" w14:textId="7C816B7F" w:rsidR="00043D80" w:rsidRPr="00657820" w:rsidRDefault="00043D80" w:rsidP="00043D80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</w:tr>
      <w:tr w:rsidR="002A288A" w:rsidRPr="00657820" w14:paraId="5A5198CA" w14:textId="77777777" w:rsidTr="000B6417">
        <w:trPr>
          <w:trHeight w:val="144"/>
        </w:trPr>
        <w:tc>
          <w:tcPr>
            <w:tcW w:w="4410" w:type="dxa"/>
          </w:tcPr>
          <w:p w14:paraId="106D516E" w14:textId="77777777" w:rsidR="002A288A" w:rsidRPr="00657820" w:rsidRDefault="002A288A" w:rsidP="002A288A">
            <w:pPr>
              <w:ind w:left="532" w:hanging="35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CD9964B" w14:textId="77777777" w:rsidR="002A288A" w:rsidRPr="00657820" w:rsidRDefault="002A288A" w:rsidP="002A288A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26790F7" w14:textId="77777777" w:rsidR="002A288A" w:rsidRPr="00657820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A3125C6" w14:textId="77777777" w:rsidR="002A288A" w:rsidRPr="00657820" w:rsidRDefault="002A288A" w:rsidP="002A288A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A831928" w14:textId="77777777" w:rsidR="002A288A" w:rsidRPr="00657820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26919E1" w14:textId="77777777" w:rsidR="002A288A" w:rsidRPr="00657820" w:rsidRDefault="002A288A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65129A70" w14:textId="77777777" w:rsidR="002A288A" w:rsidRPr="00657820" w:rsidRDefault="002A288A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15BBA264" w14:textId="77777777" w:rsidR="002A288A" w:rsidRPr="00657820" w:rsidRDefault="002A288A" w:rsidP="002A288A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288A" w:rsidRPr="00657820" w14:paraId="59D2AD6B" w14:textId="77777777" w:rsidTr="000B6417">
        <w:trPr>
          <w:trHeight w:val="144"/>
        </w:trPr>
        <w:tc>
          <w:tcPr>
            <w:tcW w:w="4410" w:type="dxa"/>
          </w:tcPr>
          <w:p w14:paraId="075F5BA5" w14:textId="77777777" w:rsidR="002A288A" w:rsidRPr="00657820" w:rsidRDefault="002A288A" w:rsidP="002A288A">
            <w:pPr>
              <w:ind w:left="532" w:hanging="26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704B8FBF" w14:textId="77777777" w:rsidR="002A288A" w:rsidRPr="00657820" w:rsidRDefault="002A288A" w:rsidP="002A288A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DD6852E" w14:textId="77777777" w:rsidR="002A288A" w:rsidRPr="00657820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9BFF3AD" w14:textId="77777777" w:rsidR="002A288A" w:rsidRPr="00657820" w:rsidRDefault="002A288A" w:rsidP="002A288A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3F41600" w14:textId="77777777" w:rsidR="002A288A" w:rsidRPr="00657820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5FCFC42" w14:textId="77777777" w:rsidR="002A288A" w:rsidRPr="00657820" w:rsidRDefault="002A288A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756625EC" w14:textId="77777777" w:rsidR="002A288A" w:rsidRPr="00657820" w:rsidRDefault="002A288A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6AC9C68B" w14:textId="77777777" w:rsidR="002A288A" w:rsidRPr="00657820" w:rsidRDefault="002A288A" w:rsidP="002A288A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A288A" w:rsidRPr="00657820" w14:paraId="0FBAF937" w14:textId="77777777" w:rsidTr="000B6417">
        <w:trPr>
          <w:trHeight w:val="144"/>
        </w:trPr>
        <w:tc>
          <w:tcPr>
            <w:tcW w:w="4410" w:type="dxa"/>
          </w:tcPr>
          <w:p w14:paraId="0253C382" w14:textId="4F2A1C0E" w:rsidR="002A288A" w:rsidRPr="00657820" w:rsidRDefault="002A288A" w:rsidP="002A288A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043D80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60" w:type="dxa"/>
          </w:tcPr>
          <w:p w14:paraId="627FF956" w14:textId="77777777" w:rsidR="002A288A" w:rsidRPr="00657820" w:rsidRDefault="002A288A" w:rsidP="002A288A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28D5167" w14:textId="77777777" w:rsidR="002A288A" w:rsidRPr="00657820" w:rsidRDefault="002A288A" w:rsidP="002A288A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278C23E" w14:textId="77777777" w:rsidR="002A288A" w:rsidRPr="00657820" w:rsidRDefault="002A288A" w:rsidP="002A288A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DC0BEF5" w14:textId="77777777" w:rsidR="002A288A" w:rsidRPr="00657820" w:rsidRDefault="002A288A" w:rsidP="002A288A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766A8F32" w14:textId="77777777" w:rsidR="002A288A" w:rsidRPr="00657820" w:rsidRDefault="002A288A" w:rsidP="002A288A">
            <w:pPr>
              <w:tabs>
                <w:tab w:val="decimal" w:pos="894"/>
              </w:tabs>
              <w:ind w:right="96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1047B54" w14:textId="77777777" w:rsidR="002A288A" w:rsidRPr="00657820" w:rsidRDefault="002A288A" w:rsidP="002A288A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FC439E" w14:textId="7E748159" w:rsidR="002A288A" w:rsidRPr="00657820" w:rsidRDefault="00B7031D" w:rsidP="00486D77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149</w:t>
            </w:r>
          </w:p>
        </w:tc>
      </w:tr>
      <w:tr w:rsidR="00043D80" w:rsidRPr="00657820" w14:paraId="103A13E9" w14:textId="77777777" w:rsidTr="000B6417">
        <w:trPr>
          <w:trHeight w:val="144"/>
        </w:trPr>
        <w:tc>
          <w:tcPr>
            <w:tcW w:w="4410" w:type="dxa"/>
          </w:tcPr>
          <w:p w14:paraId="12F76D47" w14:textId="629A1E73" w:rsidR="00043D80" w:rsidRPr="00657820" w:rsidRDefault="00043D80" w:rsidP="00043D80">
            <w:pPr>
              <w:ind w:left="532" w:hanging="26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</w:tcPr>
          <w:p w14:paraId="3927FC68" w14:textId="77777777" w:rsidR="00043D80" w:rsidRPr="00657820" w:rsidRDefault="00043D80" w:rsidP="00043D80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E0B03C9" w14:textId="77777777" w:rsidR="00043D80" w:rsidRPr="00657820" w:rsidRDefault="00043D80" w:rsidP="00043D80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79D2657" w14:textId="77777777" w:rsidR="00043D80" w:rsidRPr="00657820" w:rsidRDefault="00043D80" w:rsidP="00043D80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2D495CD" w14:textId="77777777" w:rsidR="00043D80" w:rsidRPr="00657820" w:rsidRDefault="00043D80" w:rsidP="00043D80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08383CF" w14:textId="038834DB" w:rsidR="00043D80" w:rsidRPr="00657820" w:rsidRDefault="00043D80" w:rsidP="00043D80">
            <w:pPr>
              <w:tabs>
                <w:tab w:val="decimal" w:pos="894"/>
              </w:tabs>
              <w:ind w:right="96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06467BB" w14:textId="77777777" w:rsidR="00043D80" w:rsidRPr="00657820" w:rsidRDefault="00043D80" w:rsidP="00043D80">
            <w:pPr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6EC3F02" w14:textId="5CE6AD39" w:rsidR="00043D80" w:rsidRPr="00657820" w:rsidRDefault="00043D80" w:rsidP="00043D80">
            <w:pPr>
              <w:tabs>
                <w:tab w:val="decimal" w:pos="990"/>
              </w:tabs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808</w:t>
            </w:r>
          </w:p>
        </w:tc>
      </w:tr>
    </w:tbl>
    <w:p w14:paraId="55C39F84" w14:textId="77777777" w:rsidR="00FE3A1C" w:rsidRDefault="00FE3A1C" w:rsidP="00FE3A1C">
      <w:pPr>
        <w:pStyle w:val="ListParagraph"/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8CFEFBE" w14:textId="0E11A3BF" w:rsidR="00C5158A" w:rsidRPr="00657820" w:rsidRDefault="00C5158A" w:rsidP="00E970E7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ภาษีเงินได้ </w:t>
      </w:r>
    </w:p>
    <w:p w14:paraId="3C2D41F6" w14:textId="3E371550" w:rsidR="00C5158A" w:rsidRPr="00657820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ค่าใช้จ่ายภาษีเงินได้สำหรับปีสิ้นสุดวันที่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43D80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43D80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5158A" w:rsidRPr="00657820" w14:paraId="04438D65" w14:textId="77777777" w:rsidTr="00AC4343">
        <w:tc>
          <w:tcPr>
            <w:tcW w:w="9090" w:type="dxa"/>
            <w:gridSpan w:val="5"/>
          </w:tcPr>
          <w:p w14:paraId="2F485076" w14:textId="77777777" w:rsidR="00C5158A" w:rsidRPr="00657820" w:rsidRDefault="00C5158A" w:rsidP="000D313F">
            <w:pPr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657820" w14:paraId="4E35C4C0" w14:textId="77777777" w:rsidTr="00AC4343">
        <w:tc>
          <w:tcPr>
            <w:tcW w:w="4410" w:type="dxa"/>
          </w:tcPr>
          <w:p w14:paraId="2E941CF5" w14:textId="77777777" w:rsidR="00C5158A" w:rsidRPr="00657820" w:rsidRDefault="00C5158A" w:rsidP="000D313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79E80" w14:textId="77777777" w:rsidR="00C5158A" w:rsidRPr="00657820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F85085" w14:textId="77777777" w:rsidR="00C5158A" w:rsidRPr="00657820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43D80" w:rsidRPr="00657820" w14:paraId="79B43284" w14:textId="77777777" w:rsidTr="00AC4343">
        <w:tc>
          <w:tcPr>
            <w:tcW w:w="4410" w:type="dxa"/>
          </w:tcPr>
          <w:p w14:paraId="7FC9E0B3" w14:textId="77777777" w:rsidR="00043D80" w:rsidRPr="00657820" w:rsidRDefault="00043D80" w:rsidP="00043D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EBE22E4" w14:textId="69FF3A3C" w:rsidR="00043D80" w:rsidRPr="00657820" w:rsidRDefault="00043D80" w:rsidP="00043D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F4D8C5F" w14:textId="0D91FAD2" w:rsidR="00043D80" w:rsidRPr="00657820" w:rsidRDefault="00043D80" w:rsidP="00043D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D0F08FB" w14:textId="56D703F7" w:rsidR="00043D80" w:rsidRPr="00657820" w:rsidRDefault="00043D80" w:rsidP="00043D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4D85151" w14:textId="254FAE96" w:rsidR="00043D80" w:rsidRPr="00657820" w:rsidRDefault="00043D80" w:rsidP="00043D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043D80" w:rsidRPr="00657820" w14:paraId="630FE4B5" w14:textId="77777777" w:rsidTr="00AC4343">
        <w:tc>
          <w:tcPr>
            <w:tcW w:w="4410" w:type="dxa"/>
          </w:tcPr>
          <w:p w14:paraId="1102E499" w14:textId="77777777" w:rsidR="00043D80" w:rsidRPr="00657820" w:rsidRDefault="00043D80" w:rsidP="00043D80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70871C3" w14:textId="77777777" w:rsidR="00043D80" w:rsidRPr="00657820" w:rsidRDefault="00043D80" w:rsidP="00043D80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0117CF" w14:textId="77777777" w:rsidR="00043D80" w:rsidRPr="00657820" w:rsidRDefault="00043D80" w:rsidP="00043D80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FB5575" w14:textId="77777777" w:rsidR="00043D80" w:rsidRPr="00657820" w:rsidRDefault="00043D80" w:rsidP="00043D80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0A73F9" w14:textId="77777777" w:rsidR="00043D80" w:rsidRPr="00657820" w:rsidRDefault="00043D80" w:rsidP="00043D80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043D80" w:rsidRPr="00657820" w14:paraId="76999A6B" w14:textId="77777777" w:rsidTr="00AC4343">
        <w:tc>
          <w:tcPr>
            <w:tcW w:w="4410" w:type="dxa"/>
          </w:tcPr>
          <w:p w14:paraId="73C5D801" w14:textId="77777777" w:rsidR="00043D80" w:rsidRPr="00657820" w:rsidRDefault="00043D80" w:rsidP="00043D80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C9FEB" w14:textId="2317B32E" w:rsidR="00043D80" w:rsidRPr="00657820" w:rsidRDefault="00A432DD" w:rsidP="00043D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FB019" w14:textId="7CC40E7E" w:rsidR="00043D80" w:rsidRPr="00657820" w:rsidRDefault="00043D80" w:rsidP="00043D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935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636BA1" w14:textId="38DA9424" w:rsidR="00043D80" w:rsidRPr="00657820" w:rsidRDefault="00C93DBB" w:rsidP="00043D80">
            <w:pPr>
              <w:tabs>
                <w:tab w:val="decimal" w:pos="886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24A9FA" w14:textId="24E2E245" w:rsidR="00043D80" w:rsidRPr="00657820" w:rsidRDefault="00043D80" w:rsidP="00043D80">
            <w:pPr>
              <w:tabs>
                <w:tab w:val="decimal" w:pos="798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043D80" w:rsidRPr="00657820" w14:paraId="150EF285" w14:textId="77777777" w:rsidTr="00AC4343">
        <w:tc>
          <w:tcPr>
            <w:tcW w:w="4410" w:type="dxa"/>
          </w:tcPr>
          <w:p w14:paraId="7DC5F0F4" w14:textId="77777777" w:rsidR="00043D80" w:rsidRPr="00657820" w:rsidRDefault="00043D80" w:rsidP="00043D80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9B41B" w14:textId="77777777" w:rsidR="00043D80" w:rsidRPr="00657820" w:rsidRDefault="00043D80" w:rsidP="00043D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F4633" w14:textId="77777777" w:rsidR="00043D80" w:rsidRPr="00657820" w:rsidRDefault="00043D80" w:rsidP="00043D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4FCED" w14:textId="77777777" w:rsidR="00043D80" w:rsidRPr="00657820" w:rsidRDefault="00043D80" w:rsidP="00043D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17E73E" w14:textId="77777777" w:rsidR="00043D80" w:rsidRPr="00657820" w:rsidRDefault="00043D80" w:rsidP="00043D8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043D80" w:rsidRPr="00657820" w14:paraId="622986C0" w14:textId="77777777" w:rsidTr="00AC4343">
        <w:tc>
          <w:tcPr>
            <w:tcW w:w="4410" w:type="dxa"/>
          </w:tcPr>
          <w:p w14:paraId="797A863F" w14:textId="77777777" w:rsidR="00043D80" w:rsidRPr="00657820" w:rsidRDefault="00043D80" w:rsidP="00043D80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D05FC" w14:textId="7BF06A7D" w:rsidR="00043D80" w:rsidRPr="00657820" w:rsidRDefault="00192ADC" w:rsidP="00043D8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</w:t>
            </w:r>
            <w:r w:rsidR="00C93DBB">
              <w:rPr>
                <w:rFonts w:asciiTheme="majorBidi" w:hAnsiTheme="majorBidi" w:cstheme="majorBidi"/>
                <w:spacing w:val="-4"/>
                <w:sz w:val="28"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,5</w:t>
            </w:r>
            <w:r w:rsidR="00C93DBB">
              <w:rPr>
                <w:rFonts w:asciiTheme="majorBidi" w:hAnsiTheme="majorBidi" w:cstheme="majorBidi"/>
                <w:spacing w:val="-4"/>
                <w:sz w:val="28"/>
              </w:rPr>
              <w:t>05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B925B" w14:textId="54C5E258" w:rsidR="00043D80" w:rsidRPr="00657820" w:rsidRDefault="00043D80" w:rsidP="00043D8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(15,235)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A5FA3" w14:textId="123AA1D3" w:rsidR="00043D80" w:rsidRPr="00657820" w:rsidRDefault="00C93DBB" w:rsidP="00043D8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1803BAFF" w14:textId="770A4B59" w:rsidR="00043D80" w:rsidRPr="00657820" w:rsidRDefault="00043D80" w:rsidP="00043D8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(2,007)</w:t>
            </w:r>
          </w:p>
        </w:tc>
      </w:tr>
      <w:tr w:rsidR="00043D80" w:rsidRPr="00657820" w14:paraId="56979D4A" w14:textId="77777777" w:rsidTr="00AC4343">
        <w:tc>
          <w:tcPr>
            <w:tcW w:w="4410" w:type="dxa"/>
          </w:tcPr>
          <w:p w14:paraId="2921AD27" w14:textId="77777777" w:rsidR="00043D80" w:rsidRPr="00657820" w:rsidRDefault="00043D80" w:rsidP="00043D80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รายได้) ภาษีเงินได้ที่แสดงอยู่ใน</w:t>
            </w:r>
          </w:p>
          <w:p w14:paraId="6E2363D7" w14:textId="5A23C3F6" w:rsidR="00043D80" w:rsidRPr="00657820" w:rsidRDefault="00043D80" w:rsidP="00043D80">
            <w:pPr>
              <w:ind w:left="222" w:right="-43" w:firstLine="2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A251E" w14:textId="1C425C45" w:rsidR="00043D80" w:rsidRPr="00657820" w:rsidRDefault="00FA60AE" w:rsidP="00043D8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(1</w:t>
            </w:r>
            <w:r w:rsidR="00C93DBB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,</w:t>
            </w:r>
            <w:r w:rsidR="00C93DBB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688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ECD09" w14:textId="1A6B3D1E" w:rsidR="00043D80" w:rsidRPr="00657820" w:rsidRDefault="00043D80" w:rsidP="00043D8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(14,300)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CA3A4" w14:textId="496D51EE" w:rsidR="00043D80" w:rsidRPr="00657820" w:rsidRDefault="00C93DBB" w:rsidP="00043D8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049EAE76" w14:textId="627FF3CA" w:rsidR="00043D80" w:rsidRPr="00657820" w:rsidRDefault="00043D80" w:rsidP="00043D8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(2,007)</w:t>
            </w:r>
          </w:p>
        </w:tc>
      </w:tr>
    </w:tbl>
    <w:p w14:paraId="746B1CAF" w14:textId="77777777" w:rsidR="006D5A41" w:rsidRDefault="006D5A41" w:rsidP="006A4BB2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179F11C" w14:textId="2FEEBA3A" w:rsidR="00C5158A" w:rsidRPr="00657820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จำนวนภาษีเงินได้ที่เกี่ยวข้องกับส่วนประกอบแต่ละส่วนของกำไร</w:t>
      </w:r>
      <w:r w:rsidR="00F07A6C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ขาดทุน</w:t>
      </w:r>
      <w:r w:rsidR="00F07A6C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เบ็ดเสร็จอื่นสำหรับปีสิ้นสุดวันที่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43D80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43D80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 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5158A" w:rsidRPr="00657820" w14:paraId="005CA2B5" w14:textId="77777777" w:rsidTr="00AC4343">
        <w:tc>
          <w:tcPr>
            <w:tcW w:w="9090" w:type="dxa"/>
            <w:gridSpan w:val="5"/>
          </w:tcPr>
          <w:p w14:paraId="0E236EC1" w14:textId="77777777" w:rsidR="00C5158A" w:rsidRPr="00657820" w:rsidRDefault="00C5158A" w:rsidP="000D313F">
            <w:pPr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657820" w14:paraId="5C9550B8" w14:textId="77777777" w:rsidTr="00AC4343">
        <w:tc>
          <w:tcPr>
            <w:tcW w:w="4410" w:type="dxa"/>
          </w:tcPr>
          <w:p w14:paraId="7CDA9CE4" w14:textId="77777777" w:rsidR="00C5158A" w:rsidRPr="00657820" w:rsidRDefault="00C5158A" w:rsidP="000D313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69C1DE4C" w14:textId="77777777" w:rsidR="00C5158A" w:rsidRPr="00657820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D7A016B" w14:textId="77777777" w:rsidR="00C5158A" w:rsidRPr="00657820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408DE" w:rsidRPr="00657820" w14:paraId="3F1E8415" w14:textId="77777777" w:rsidTr="00AC4343">
        <w:tc>
          <w:tcPr>
            <w:tcW w:w="4410" w:type="dxa"/>
          </w:tcPr>
          <w:p w14:paraId="67467D6E" w14:textId="77777777" w:rsidR="004408DE" w:rsidRPr="00657820" w:rsidRDefault="004408DE" w:rsidP="004408DE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646D5F5" w14:textId="47D12BF9" w:rsidR="004408DE" w:rsidRPr="00657820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368AC82F" w14:textId="51A72FE1" w:rsidR="004408DE" w:rsidRPr="00657820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52E850D" w14:textId="7F203838" w:rsidR="004408DE" w:rsidRPr="00657820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64B2EC42" w14:textId="002C7AFE" w:rsidR="004408DE" w:rsidRPr="00657820" w:rsidRDefault="004408DE" w:rsidP="004408D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43D80" w:rsidRPr="00657820" w14:paraId="7BEB3503" w14:textId="77777777" w:rsidTr="00AC4343">
        <w:tc>
          <w:tcPr>
            <w:tcW w:w="4410" w:type="dxa"/>
          </w:tcPr>
          <w:p w14:paraId="604F29FE" w14:textId="5FAFDDAF" w:rsidR="00043D80" w:rsidRPr="00657820" w:rsidRDefault="00043D80" w:rsidP="001309D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ภาษีเงินได้รอการตัดบัญชีที่เกี่ยวข้องกับผล</w:t>
            </w:r>
            <w:r w:rsidR="001309D8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48695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486951"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จากการตีราคาที่ดิน 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AD076" w14:textId="19B5E742" w:rsidR="00043D80" w:rsidRPr="00657820" w:rsidRDefault="009A66E5" w:rsidP="00831C5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1,191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C1AE1" w14:textId="3D1AB144" w:rsidR="00043D80" w:rsidRPr="00657820" w:rsidRDefault="005676A0" w:rsidP="00831C5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043D80" w:rsidRPr="00657820">
              <w:rPr>
                <w:rFonts w:asciiTheme="majorBidi" w:hAnsiTheme="majorBidi" w:cstheme="majorBidi"/>
                <w:spacing w:val="-4"/>
                <w:sz w:val="28"/>
              </w:rPr>
              <w:t>468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005AD" w14:textId="28002696" w:rsidR="00043D80" w:rsidRPr="00657820" w:rsidRDefault="009A314A" w:rsidP="00831C5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7692D1" w14:textId="4BA2C5B0" w:rsidR="00043D80" w:rsidRPr="00657820" w:rsidRDefault="005676A0" w:rsidP="00831C5F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043D80" w:rsidRPr="00657820">
              <w:rPr>
                <w:rFonts w:asciiTheme="majorBidi" w:hAnsiTheme="majorBidi" w:cstheme="majorBidi"/>
                <w:spacing w:val="-4"/>
                <w:sz w:val="28"/>
              </w:rPr>
              <w:t>255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</w:tr>
      <w:tr w:rsidR="00FA60AE" w:rsidRPr="00657820" w14:paraId="0CC5FE83" w14:textId="77777777" w:rsidTr="00AC4343">
        <w:tc>
          <w:tcPr>
            <w:tcW w:w="4410" w:type="dxa"/>
          </w:tcPr>
          <w:p w14:paraId="11573323" w14:textId="1296E81B" w:rsidR="00FA60AE" w:rsidRPr="00657820" w:rsidRDefault="009B7CBA" w:rsidP="00043D8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ภาษีเงินได้รอการตัดบัญชีที่เกี่ยวข้องกับผล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9460DB">
              <w:rPr>
                <w:rFonts w:asciiTheme="majorBidi" w:hAnsiTheme="majorBidi" w:cstheme="majorBidi" w:hint="cs"/>
                <w:sz w:val="28"/>
                <w:cs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จากการ</w:t>
            </w:r>
            <w:r w:rsidR="00697E0B">
              <w:rPr>
                <w:rFonts w:asciiTheme="majorBidi" w:hAnsiTheme="majorBidi" w:cstheme="majorBidi" w:hint="cs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1719F" w14:textId="76663E8B" w:rsidR="00FA60AE" w:rsidRPr="00657820" w:rsidRDefault="009A66E5" w:rsidP="00043D8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80CB89" w14:textId="32DB740F" w:rsidR="00FA60AE" w:rsidRPr="00657820" w:rsidRDefault="009A314A" w:rsidP="00043D8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D1A63" w14:textId="62BB509B" w:rsidR="00FA60AE" w:rsidRPr="00657820" w:rsidRDefault="009A314A" w:rsidP="00043D8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637</w:t>
            </w:r>
          </w:p>
        </w:tc>
        <w:tc>
          <w:tcPr>
            <w:tcW w:w="1170" w:type="dxa"/>
            <w:vAlign w:val="bottom"/>
          </w:tcPr>
          <w:p w14:paraId="1DBA3D15" w14:textId="5C515EC6" w:rsidR="00FA60AE" w:rsidRPr="00657820" w:rsidRDefault="009A314A" w:rsidP="00043D8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-</w:t>
            </w:r>
          </w:p>
        </w:tc>
      </w:tr>
      <w:tr w:rsidR="00043D80" w:rsidRPr="00657820" w14:paraId="43998FB6" w14:textId="77777777" w:rsidTr="00AC4343">
        <w:tc>
          <w:tcPr>
            <w:tcW w:w="4410" w:type="dxa"/>
          </w:tcPr>
          <w:p w14:paraId="71365140" w14:textId="1BF55B55" w:rsidR="00043D80" w:rsidRPr="00657820" w:rsidRDefault="00043D80" w:rsidP="005D1C74">
            <w:pPr>
              <w:ind w:left="237" w:right="-43" w:hanging="237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ค่าใช้จ่าย</w:t>
            </w:r>
            <w:r w:rsidR="008A0E4F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 </w:t>
            </w:r>
            <w:r w:rsidR="00895D80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(รายได้)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ภาษีเงินได้ที่รับรู้ในกำไรขาดทุน</w:t>
            </w:r>
            <w:r w:rsidR="009460D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   </w:t>
            </w: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เบ็ดเสร็จอื่น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7FAB6" w14:textId="0243CABA" w:rsidR="00043D80" w:rsidRPr="00657820" w:rsidRDefault="009B7CBA" w:rsidP="00043D8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1,922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9F8B3" w14:textId="1D89CB0E" w:rsidR="00043D80" w:rsidRPr="00657820" w:rsidRDefault="005676A0" w:rsidP="00043D8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="00043D80"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468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86CA09" w14:textId="6787B5AB" w:rsidR="00043D80" w:rsidRPr="00657820" w:rsidRDefault="009A314A" w:rsidP="00043D8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>637</w:t>
            </w:r>
          </w:p>
        </w:tc>
        <w:tc>
          <w:tcPr>
            <w:tcW w:w="1170" w:type="dxa"/>
            <w:vAlign w:val="bottom"/>
          </w:tcPr>
          <w:p w14:paraId="7201A165" w14:textId="06691BFE" w:rsidR="00043D80" w:rsidRPr="00657820" w:rsidRDefault="005676A0" w:rsidP="00043D8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="00043D80"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</w:tr>
    </w:tbl>
    <w:p w14:paraId="27FE1931" w14:textId="77777777" w:rsidR="00041062" w:rsidRDefault="00041062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400328D" w14:textId="77777777" w:rsidR="00041062" w:rsidRDefault="00041062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2E3EBBC" w14:textId="77777777" w:rsidR="00041062" w:rsidRDefault="00041062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6F8B7A" w14:textId="77777777" w:rsidR="00041062" w:rsidRDefault="00041062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BFE1D78" w14:textId="77777777" w:rsidR="00041062" w:rsidRDefault="00041062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0ABE7B4" w14:textId="77777777" w:rsidR="00041062" w:rsidRDefault="00041062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9F75697" w14:textId="77777777" w:rsidR="006A4BB2" w:rsidRDefault="006A4B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52B01DF" w14:textId="2DA54FE9" w:rsidR="00C5158A" w:rsidRPr="00657820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รายการกระทบยอดระหว่างขาดทุนทางบัญชีกับรายได้ค่าใช้จ่ายภาษีเงินได้มีดังนี้</w:t>
      </w:r>
    </w:p>
    <w:tbl>
      <w:tblPr>
        <w:tblW w:w="9147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053"/>
        <w:gridCol w:w="90"/>
        <w:gridCol w:w="1071"/>
        <w:gridCol w:w="108"/>
        <w:gridCol w:w="990"/>
        <w:gridCol w:w="72"/>
        <w:gridCol w:w="993"/>
      </w:tblGrid>
      <w:tr w:rsidR="00C5158A" w:rsidRPr="00657820" w14:paraId="58BA0151" w14:textId="77777777" w:rsidTr="005A26FD">
        <w:tc>
          <w:tcPr>
            <w:tcW w:w="9147" w:type="dxa"/>
            <w:gridSpan w:val="8"/>
          </w:tcPr>
          <w:p w14:paraId="0DF3B02A" w14:textId="77777777" w:rsidR="00C5158A" w:rsidRPr="00657820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657820" w14:paraId="1DEF43BE" w14:textId="77777777" w:rsidTr="005A26FD">
        <w:tc>
          <w:tcPr>
            <w:tcW w:w="4770" w:type="dxa"/>
          </w:tcPr>
          <w:p w14:paraId="72D153E5" w14:textId="77777777" w:rsidR="00C5158A" w:rsidRPr="00657820" w:rsidRDefault="00C5158A" w:rsidP="000D313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638C5F5E" w14:textId="77777777" w:rsidR="00C5158A" w:rsidRPr="00657820" w:rsidRDefault="00C5158A" w:rsidP="000D313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1B3377A3" w14:textId="77777777" w:rsidR="00C5158A" w:rsidRPr="00657820" w:rsidRDefault="00C5158A" w:rsidP="000D313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</w:tcPr>
          <w:p w14:paraId="20815D91" w14:textId="77777777" w:rsidR="00C5158A" w:rsidRPr="00657820" w:rsidRDefault="00C5158A" w:rsidP="000D313F">
            <w:pPr>
              <w:ind w:right="12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57317" w:rsidRPr="00657820" w14:paraId="42EE3A9D" w14:textId="77777777" w:rsidTr="005A26FD">
        <w:tc>
          <w:tcPr>
            <w:tcW w:w="4770" w:type="dxa"/>
          </w:tcPr>
          <w:p w14:paraId="7F068F1C" w14:textId="77777777" w:rsidR="00957317" w:rsidRPr="00657820" w:rsidRDefault="00957317" w:rsidP="0095731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AD2321" w14:textId="38029682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42296980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9C13C66" w14:textId="1ECCA713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8" w:type="dxa"/>
          </w:tcPr>
          <w:p w14:paraId="1536FA49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2C8534" w14:textId="35F19D46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</w:tcPr>
          <w:p w14:paraId="3BFF0F0E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F16CF8" w14:textId="4D3A6415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57317" w:rsidRPr="00657820" w14:paraId="7794E988" w14:textId="77777777" w:rsidTr="005A26FD">
        <w:tc>
          <w:tcPr>
            <w:tcW w:w="4770" w:type="dxa"/>
          </w:tcPr>
          <w:p w14:paraId="65DD4F92" w14:textId="77777777" w:rsidR="00957317" w:rsidRPr="00657820" w:rsidRDefault="00957317" w:rsidP="0095731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6428E9E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26649E4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592DB1D4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490BF18D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A3E7866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" w:type="dxa"/>
          </w:tcPr>
          <w:p w14:paraId="799DDA83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7D4BE4A" w14:textId="77777777" w:rsidR="00957317" w:rsidRPr="00657820" w:rsidRDefault="00957317" w:rsidP="0095731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57317" w:rsidRPr="00657820" w14:paraId="49F8BE9F" w14:textId="77777777" w:rsidTr="005A26FD">
        <w:tc>
          <w:tcPr>
            <w:tcW w:w="4770" w:type="dxa"/>
            <w:vAlign w:val="bottom"/>
          </w:tcPr>
          <w:p w14:paraId="484B6EAE" w14:textId="74687EE2" w:rsidR="00957317" w:rsidRPr="00657820" w:rsidRDefault="00957317" w:rsidP="005A26FD">
            <w:pPr>
              <w:ind w:left="93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E1D44B" w14:textId="7C2CE638" w:rsidR="00957317" w:rsidRPr="00657820" w:rsidRDefault="00BD4A97" w:rsidP="00957317">
            <w:pPr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(234,973)</w:t>
            </w:r>
          </w:p>
        </w:tc>
        <w:tc>
          <w:tcPr>
            <w:tcW w:w="90" w:type="dxa"/>
          </w:tcPr>
          <w:p w14:paraId="4299F4DF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2753EE9F" w14:textId="1D697714" w:rsidR="00957317" w:rsidRPr="00657820" w:rsidRDefault="00957317" w:rsidP="00957317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(141,334)</w:t>
            </w:r>
          </w:p>
        </w:tc>
        <w:tc>
          <w:tcPr>
            <w:tcW w:w="108" w:type="dxa"/>
          </w:tcPr>
          <w:p w14:paraId="59F61AE8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732B9E" w14:textId="68A03A3C" w:rsidR="00957317" w:rsidRPr="00657820" w:rsidRDefault="00456E03" w:rsidP="00957317">
            <w:pPr>
              <w:tabs>
                <w:tab w:val="decimal" w:pos="921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(22,323)</w:t>
            </w:r>
          </w:p>
        </w:tc>
        <w:tc>
          <w:tcPr>
            <w:tcW w:w="72" w:type="dxa"/>
          </w:tcPr>
          <w:p w14:paraId="4A5D3778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525E616" w14:textId="28D9E6C3" w:rsidR="00957317" w:rsidRPr="00657820" w:rsidRDefault="00957317" w:rsidP="00957317">
            <w:pPr>
              <w:tabs>
                <w:tab w:val="decimal" w:pos="93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44,395</w:t>
            </w:r>
          </w:p>
        </w:tc>
      </w:tr>
      <w:tr w:rsidR="00957317" w:rsidRPr="00657820" w14:paraId="423B85F0" w14:textId="77777777" w:rsidTr="005A26FD">
        <w:tc>
          <w:tcPr>
            <w:tcW w:w="4770" w:type="dxa"/>
            <w:vAlign w:val="bottom"/>
          </w:tcPr>
          <w:p w14:paraId="66B5B180" w14:textId="77777777" w:rsidR="00957317" w:rsidRPr="00657820" w:rsidRDefault="00957317" w:rsidP="00957317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7703D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1249ADDA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2F9F47EF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0C975719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50132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663BADF5" w14:textId="77777777" w:rsidR="00957317" w:rsidRPr="00657820" w:rsidRDefault="00957317" w:rsidP="00957317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A8D8532" w14:textId="77777777" w:rsidR="00957317" w:rsidRPr="00657820" w:rsidRDefault="00957317" w:rsidP="00957317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957317" w:rsidRPr="00657820" w14:paraId="65AFA05B" w14:textId="77777777" w:rsidTr="005A26FD">
        <w:tc>
          <w:tcPr>
            <w:tcW w:w="4770" w:type="dxa"/>
          </w:tcPr>
          <w:p w14:paraId="008E1990" w14:textId="77777777" w:rsidR="00957317" w:rsidRPr="00657820" w:rsidRDefault="00957317" w:rsidP="005A26FD">
            <w:pPr>
              <w:ind w:left="93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053" w:type="dxa"/>
            <w:shd w:val="clear" w:color="auto" w:fill="auto"/>
          </w:tcPr>
          <w:p w14:paraId="667766D4" w14:textId="536EEB7B" w:rsidR="00957317" w:rsidRPr="00657820" w:rsidRDefault="001A1B3E" w:rsidP="00957317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ยกเว้น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, 20%</w:t>
            </w:r>
          </w:p>
        </w:tc>
        <w:tc>
          <w:tcPr>
            <w:tcW w:w="90" w:type="dxa"/>
          </w:tcPr>
          <w:p w14:paraId="0DB0B1BB" w14:textId="77777777" w:rsidR="00957317" w:rsidRPr="00657820" w:rsidRDefault="00957317" w:rsidP="00957317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71" w:type="dxa"/>
          </w:tcPr>
          <w:p w14:paraId="4E9F024A" w14:textId="01B046AD" w:rsidR="00957317" w:rsidRPr="00657820" w:rsidRDefault="00957317" w:rsidP="00957317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ยกเว้น</w:t>
            </w: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, 20%</w:t>
            </w:r>
          </w:p>
        </w:tc>
        <w:tc>
          <w:tcPr>
            <w:tcW w:w="108" w:type="dxa"/>
          </w:tcPr>
          <w:p w14:paraId="4527A2EE" w14:textId="77777777" w:rsidR="00957317" w:rsidRPr="00657820" w:rsidRDefault="00957317" w:rsidP="00957317">
            <w:pPr>
              <w:tabs>
                <w:tab w:val="decimal" w:pos="6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A25A55" w14:textId="2F83E413" w:rsidR="00957317" w:rsidRPr="00657820" w:rsidRDefault="009F22F2" w:rsidP="00957317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  <w:tc>
          <w:tcPr>
            <w:tcW w:w="72" w:type="dxa"/>
          </w:tcPr>
          <w:p w14:paraId="1B702880" w14:textId="77777777" w:rsidR="00957317" w:rsidRPr="00657820" w:rsidRDefault="00957317" w:rsidP="00957317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</w:tcPr>
          <w:p w14:paraId="38CE8420" w14:textId="4041CFF3" w:rsidR="00957317" w:rsidRPr="00657820" w:rsidRDefault="00957317" w:rsidP="00957317">
            <w:pPr>
              <w:ind w:left="-18" w:right="7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</w:tr>
      <w:tr w:rsidR="00957317" w:rsidRPr="00657820" w14:paraId="2D7C96BE" w14:textId="77777777" w:rsidTr="005A26FD">
        <w:tc>
          <w:tcPr>
            <w:tcW w:w="4770" w:type="dxa"/>
            <w:vAlign w:val="bottom"/>
          </w:tcPr>
          <w:p w14:paraId="1DA7B002" w14:textId="4D7802AE" w:rsidR="00957317" w:rsidRPr="005A26FD" w:rsidRDefault="00957317" w:rsidP="005A26FD">
            <w:pPr>
              <w:ind w:left="93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A26FD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5A26FD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5A26FD">
              <w:rPr>
                <w:rFonts w:asciiTheme="majorBidi" w:hAnsiTheme="majorBidi" w:cstheme="majorBidi"/>
                <w:sz w:val="28"/>
                <w:cs/>
              </w:rPr>
              <w:t>ขาดทุน) ทางบัญชีก่อนภาษีเงินได้นิติบุคคลคูณอัตราภาษี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F440" w14:textId="01DC712F" w:rsidR="00957317" w:rsidRPr="00657820" w:rsidRDefault="001A1B3E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(46,995)</w:t>
            </w:r>
          </w:p>
        </w:tc>
        <w:tc>
          <w:tcPr>
            <w:tcW w:w="90" w:type="dxa"/>
          </w:tcPr>
          <w:p w14:paraId="43020594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F9CDFCC" w14:textId="61DCFB85" w:rsidR="00957317" w:rsidRPr="00657820" w:rsidRDefault="00957317" w:rsidP="00957317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(28,267)</w:t>
            </w:r>
          </w:p>
        </w:tc>
        <w:tc>
          <w:tcPr>
            <w:tcW w:w="108" w:type="dxa"/>
          </w:tcPr>
          <w:p w14:paraId="00427792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1C314" w14:textId="03D56294" w:rsidR="00957317" w:rsidRPr="00657820" w:rsidRDefault="009F22F2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(4,46</w:t>
            </w:r>
            <w:r w:rsidR="00731BFF"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72" w:type="dxa"/>
          </w:tcPr>
          <w:p w14:paraId="25D5A219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FB85409" w14:textId="452BFB7A" w:rsidR="00957317" w:rsidRPr="00657820" w:rsidRDefault="00957317" w:rsidP="00957317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8,879</w:t>
            </w:r>
          </w:p>
        </w:tc>
      </w:tr>
      <w:tr w:rsidR="00957317" w:rsidRPr="00657820" w14:paraId="4B4DB9DC" w14:textId="77777777" w:rsidTr="005A26FD">
        <w:tc>
          <w:tcPr>
            <w:tcW w:w="4770" w:type="dxa"/>
            <w:vAlign w:val="bottom"/>
          </w:tcPr>
          <w:p w14:paraId="1FAFB6B7" w14:textId="77777777" w:rsidR="00957317" w:rsidRPr="00657820" w:rsidRDefault="00957317" w:rsidP="005A26FD">
            <w:pPr>
              <w:ind w:left="93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4D18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53F7578D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2E6A126" w14:textId="77777777" w:rsidR="00957317" w:rsidRPr="00657820" w:rsidRDefault="00957317" w:rsidP="00957317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74C12257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6741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713907FF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3F4A43E" w14:textId="77777777" w:rsidR="00957317" w:rsidRPr="00657820" w:rsidRDefault="00957317" w:rsidP="00957317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957317" w:rsidRPr="00657820" w14:paraId="47884BC0" w14:textId="77777777" w:rsidTr="005A26FD">
        <w:tc>
          <w:tcPr>
            <w:tcW w:w="4770" w:type="dxa"/>
            <w:vAlign w:val="bottom"/>
          </w:tcPr>
          <w:p w14:paraId="7FE016DE" w14:textId="77777777" w:rsidR="00957317" w:rsidRPr="00657820" w:rsidRDefault="00957317" w:rsidP="00957317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การส่งเสริมการลงทุน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52DA3CB5" w14:textId="70589D03" w:rsidR="00957317" w:rsidRPr="00657820" w:rsidRDefault="001A1B3E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(2,449)</w:t>
            </w:r>
          </w:p>
        </w:tc>
        <w:tc>
          <w:tcPr>
            <w:tcW w:w="90" w:type="dxa"/>
            <w:tcBorders>
              <w:left w:val="nil"/>
            </w:tcBorders>
          </w:tcPr>
          <w:p w14:paraId="1957C18D" w14:textId="77777777" w:rsidR="00957317" w:rsidRPr="00657820" w:rsidRDefault="00957317" w:rsidP="00957317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6A8F0E0" w14:textId="15D75B8F" w:rsidR="00957317" w:rsidRPr="00657820" w:rsidRDefault="00957317" w:rsidP="00957317">
            <w:pPr>
              <w:tabs>
                <w:tab w:val="decimal" w:pos="792"/>
              </w:tabs>
              <w:ind w:left="72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(1,569)</w:t>
            </w:r>
          </w:p>
        </w:tc>
        <w:tc>
          <w:tcPr>
            <w:tcW w:w="108" w:type="dxa"/>
            <w:tcBorders>
              <w:left w:val="nil"/>
            </w:tcBorders>
          </w:tcPr>
          <w:p w14:paraId="2A2D9320" w14:textId="77777777" w:rsidR="00957317" w:rsidRPr="00657820" w:rsidRDefault="00957317" w:rsidP="00957317">
            <w:pPr>
              <w:tabs>
                <w:tab w:val="decimal" w:pos="500"/>
              </w:tabs>
              <w:ind w:left="72" w:right="-90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1EC9F" w14:textId="1200854E" w:rsidR="00957317" w:rsidRPr="00657820" w:rsidRDefault="009F22F2" w:rsidP="00957317">
            <w:pPr>
              <w:tabs>
                <w:tab w:val="decimal" w:pos="914"/>
              </w:tabs>
              <w:ind w:left="72" w:right="7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7A8F59DD" w14:textId="77777777" w:rsidR="00957317" w:rsidRPr="00657820" w:rsidRDefault="00957317" w:rsidP="00957317">
            <w:pPr>
              <w:tabs>
                <w:tab w:val="decimal" w:pos="500"/>
              </w:tabs>
              <w:ind w:left="72" w:right="-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87765C6" w14:textId="226D763F" w:rsidR="00957317" w:rsidRPr="00657820" w:rsidRDefault="00957317" w:rsidP="00957317">
            <w:pPr>
              <w:tabs>
                <w:tab w:val="decimal" w:pos="500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957317" w:rsidRPr="00657820" w14:paraId="77733709" w14:textId="77777777" w:rsidTr="005A26FD">
        <w:tc>
          <w:tcPr>
            <w:tcW w:w="4770" w:type="dxa"/>
            <w:vAlign w:val="bottom"/>
          </w:tcPr>
          <w:p w14:paraId="5B2F7169" w14:textId="77777777" w:rsidR="00957317" w:rsidRPr="00657820" w:rsidRDefault="00957317" w:rsidP="00957317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053" w:type="dxa"/>
            <w:shd w:val="clear" w:color="auto" w:fill="auto"/>
          </w:tcPr>
          <w:p w14:paraId="461EB51E" w14:textId="1A6BAC23" w:rsidR="00957317" w:rsidRPr="00657820" w:rsidRDefault="001A1B3E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(11,817)</w:t>
            </w:r>
          </w:p>
        </w:tc>
        <w:tc>
          <w:tcPr>
            <w:tcW w:w="90" w:type="dxa"/>
            <w:tcBorders>
              <w:left w:val="nil"/>
            </w:tcBorders>
          </w:tcPr>
          <w:p w14:paraId="231726ED" w14:textId="77777777" w:rsidR="00957317" w:rsidRPr="00657820" w:rsidRDefault="00957317" w:rsidP="00957317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A3D2292" w14:textId="10A317CA" w:rsidR="00957317" w:rsidRPr="00657820" w:rsidRDefault="00957317" w:rsidP="00957317">
            <w:pPr>
              <w:tabs>
                <w:tab w:val="decimal" w:pos="792"/>
              </w:tabs>
              <w:ind w:left="72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(23,989)</w:t>
            </w:r>
          </w:p>
        </w:tc>
        <w:tc>
          <w:tcPr>
            <w:tcW w:w="108" w:type="dxa"/>
            <w:tcBorders>
              <w:left w:val="nil"/>
            </w:tcBorders>
          </w:tcPr>
          <w:p w14:paraId="26641807" w14:textId="77777777" w:rsidR="00957317" w:rsidRPr="00657820" w:rsidRDefault="00957317" w:rsidP="00957317">
            <w:pPr>
              <w:tabs>
                <w:tab w:val="decimal" w:pos="500"/>
              </w:tabs>
              <w:ind w:left="72" w:right="-90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A87FA" w14:textId="2A57F242" w:rsidR="00957317" w:rsidRPr="00657820" w:rsidRDefault="009F22F2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(6,023)</w:t>
            </w:r>
          </w:p>
        </w:tc>
        <w:tc>
          <w:tcPr>
            <w:tcW w:w="72" w:type="dxa"/>
            <w:tcBorders>
              <w:left w:val="nil"/>
            </w:tcBorders>
          </w:tcPr>
          <w:p w14:paraId="6E3F6DF0" w14:textId="77777777" w:rsidR="00957317" w:rsidRPr="00657820" w:rsidRDefault="00957317" w:rsidP="00957317">
            <w:pPr>
              <w:tabs>
                <w:tab w:val="decimal" w:pos="500"/>
              </w:tabs>
              <w:ind w:left="72" w:right="-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2699484" w14:textId="22DD1E4A" w:rsidR="00957317" w:rsidRPr="00657820" w:rsidRDefault="00957317" w:rsidP="00957317">
            <w:pPr>
              <w:tabs>
                <w:tab w:val="decimal" w:pos="500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(20,903)</w:t>
            </w:r>
          </w:p>
        </w:tc>
      </w:tr>
      <w:tr w:rsidR="00957317" w:rsidRPr="00657820" w14:paraId="24E91219" w14:textId="77777777" w:rsidTr="005A26FD">
        <w:tc>
          <w:tcPr>
            <w:tcW w:w="4770" w:type="dxa"/>
            <w:vAlign w:val="bottom"/>
          </w:tcPr>
          <w:p w14:paraId="1A133F1F" w14:textId="77777777" w:rsidR="00957317" w:rsidRPr="00657820" w:rsidRDefault="00957317" w:rsidP="00957317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53" w:type="dxa"/>
            <w:shd w:val="clear" w:color="auto" w:fill="auto"/>
          </w:tcPr>
          <w:p w14:paraId="6F693CA2" w14:textId="21C9CB25" w:rsidR="00957317" w:rsidRPr="00657820" w:rsidRDefault="001A1B3E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427</w:t>
            </w:r>
          </w:p>
        </w:tc>
        <w:tc>
          <w:tcPr>
            <w:tcW w:w="90" w:type="dxa"/>
            <w:tcBorders>
              <w:left w:val="nil"/>
            </w:tcBorders>
          </w:tcPr>
          <w:p w14:paraId="334811C8" w14:textId="77777777" w:rsidR="00957317" w:rsidRPr="00657820" w:rsidRDefault="00957317" w:rsidP="00957317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EDEF41B" w14:textId="7E092BEB" w:rsidR="00957317" w:rsidRPr="00657820" w:rsidRDefault="00957317" w:rsidP="00957317">
            <w:pPr>
              <w:tabs>
                <w:tab w:val="decimal" w:pos="792"/>
              </w:tabs>
              <w:ind w:left="72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488</w:t>
            </w:r>
          </w:p>
        </w:tc>
        <w:tc>
          <w:tcPr>
            <w:tcW w:w="108" w:type="dxa"/>
            <w:tcBorders>
              <w:left w:val="nil"/>
            </w:tcBorders>
          </w:tcPr>
          <w:p w14:paraId="7A479076" w14:textId="77777777" w:rsidR="00957317" w:rsidRPr="00657820" w:rsidRDefault="00957317" w:rsidP="00957317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E0B5C" w14:textId="3D21E778" w:rsidR="00957317" w:rsidRPr="00657820" w:rsidRDefault="009F22F2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413</w:t>
            </w:r>
          </w:p>
        </w:tc>
        <w:tc>
          <w:tcPr>
            <w:tcW w:w="72" w:type="dxa"/>
            <w:tcBorders>
              <w:left w:val="nil"/>
            </w:tcBorders>
          </w:tcPr>
          <w:p w14:paraId="4C869213" w14:textId="77777777" w:rsidR="00957317" w:rsidRPr="00657820" w:rsidRDefault="00957317" w:rsidP="00957317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19ED1F2" w14:textId="7C831F52" w:rsidR="00957317" w:rsidRPr="00657820" w:rsidRDefault="00957317" w:rsidP="00957317">
            <w:pPr>
              <w:tabs>
                <w:tab w:val="decimal" w:pos="792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464</w:t>
            </w:r>
          </w:p>
        </w:tc>
      </w:tr>
      <w:tr w:rsidR="00957317" w:rsidRPr="00657820" w14:paraId="4C7A7381" w14:textId="77777777" w:rsidTr="005A26FD">
        <w:tc>
          <w:tcPr>
            <w:tcW w:w="4770" w:type="dxa"/>
            <w:vAlign w:val="bottom"/>
          </w:tcPr>
          <w:p w14:paraId="1C68131D" w14:textId="77777777" w:rsidR="00957317" w:rsidRPr="00657820" w:rsidRDefault="00957317" w:rsidP="00957317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FB204B1" w14:textId="55831CC9" w:rsidR="00957317" w:rsidRPr="00657820" w:rsidRDefault="001A1B3E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B6AED3E" w14:textId="77777777" w:rsidR="00957317" w:rsidRPr="00657820" w:rsidRDefault="00957317" w:rsidP="00957317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01C2F6D" w14:textId="7166C6DF" w:rsidR="00957317" w:rsidRPr="00657820" w:rsidRDefault="00957317" w:rsidP="00957317">
            <w:pPr>
              <w:tabs>
                <w:tab w:val="decimal" w:pos="792"/>
              </w:tabs>
              <w:ind w:left="72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(364)</w:t>
            </w:r>
          </w:p>
        </w:tc>
        <w:tc>
          <w:tcPr>
            <w:tcW w:w="108" w:type="dxa"/>
            <w:tcBorders>
              <w:left w:val="nil"/>
            </w:tcBorders>
          </w:tcPr>
          <w:p w14:paraId="34544283" w14:textId="77777777" w:rsidR="00957317" w:rsidRPr="00657820" w:rsidRDefault="00957317" w:rsidP="00957317">
            <w:pPr>
              <w:tabs>
                <w:tab w:val="decimal" w:pos="500"/>
              </w:tabs>
              <w:ind w:left="72" w:right="-90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743B" w14:textId="58B9B737" w:rsidR="00957317" w:rsidRPr="00657820" w:rsidRDefault="009F22F2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50DFD0B4" w14:textId="77777777" w:rsidR="00957317" w:rsidRPr="00657820" w:rsidRDefault="00957317" w:rsidP="00957317">
            <w:pPr>
              <w:tabs>
                <w:tab w:val="decimal" w:pos="500"/>
              </w:tabs>
              <w:ind w:left="72" w:right="-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55657FE" w14:textId="67480FD9" w:rsidR="00957317" w:rsidRPr="00657820" w:rsidRDefault="00957317" w:rsidP="00957317">
            <w:pPr>
              <w:tabs>
                <w:tab w:val="decimal" w:pos="500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(364)</w:t>
            </w:r>
          </w:p>
        </w:tc>
      </w:tr>
      <w:tr w:rsidR="00957317" w:rsidRPr="00657820" w14:paraId="259B1B06" w14:textId="77777777" w:rsidTr="005A26FD">
        <w:tc>
          <w:tcPr>
            <w:tcW w:w="4770" w:type="dxa"/>
            <w:vAlign w:val="bottom"/>
          </w:tcPr>
          <w:p w14:paraId="10ADF99A" w14:textId="77777777" w:rsidR="00957317" w:rsidRPr="00657820" w:rsidRDefault="00957317" w:rsidP="005A26FD">
            <w:pPr>
              <w:ind w:left="93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4556" w14:textId="3031A1DE" w:rsidR="00957317" w:rsidRPr="00657820" w:rsidRDefault="001A1B3E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(13,839)</w:t>
            </w:r>
          </w:p>
        </w:tc>
        <w:tc>
          <w:tcPr>
            <w:tcW w:w="90" w:type="dxa"/>
          </w:tcPr>
          <w:p w14:paraId="1869DD85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F2BC" w14:textId="7EF62FDD" w:rsidR="00957317" w:rsidRPr="00657820" w:rsidRDefault="00957317" w:rsidP="00957317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(25,434)</w:t>
            </w:r>
          </w:p>
        </w:tc>
        <w:tc>
          <w:tcPr>
            <w:tcW w:w="108" w:type="dxa"/>
          </w:tcPr>
          <w:p w14:paraId="0563F1B7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C9DAB" w14:textId="08EC8EA3" w:rsidR="00957317" w:rsidRPr="00657820" w:rsidRDefault="004C6C69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(5,61</w:t>
            </w:r>
            <w:r w:rsidR="00731BFF">
              <w:rPr>
                <w:rFonts w:asciiTheme="majorBidi" w:hAnsiTheme="majorBidi" w:cstheme="majorBidi"/>
                <w:spacing w:val="-4"/>
                <w:sz w:val="28"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72" w:type="dxa"/>
          </w:tcPr>
          <w:p w14:paraId="3E799F0F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D7D88A" w14:textId="33D792AA" w:rsidR="00957317" w:rsidRPr="00657820" w:rsidRDefault="00957317" w:rsidP="00957317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(20,803)</w:t>
            </w:r>
          </w:p>
        </w:tc>
      </w:tr>
      <w:tr w:rsidR="00957317" w:rsidRPr="00657820" w14:paraId="0F2F80E2" w14:textId="77777777" w:rsidTr="005A26FD">
        <w:tc>
          <w:tcPr>
            <w:tcW w:w="4770" w:type="dxa"/>
            <w:vAlign w:val="bottom"/>
          </w:tcPr>
          <w:p w14:paraId="4A687671" w14:textId="77777777" w:rsidR="00957317" w:rsidRPr="00657820" w:rsidRDefault="00957317" w:rsidP="005A26FD">
            <w:pPr>
              <w:ind w:left="93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053" w:type="dxa"/>
            <w:shd w:val="clear" w:color="auto" w:fill="auto"/>
          </w:tcPr>
          <w:p w14:paraId="2494AEE9" w14:textId="630A5339" w:rsidR="00957317" w:rsidRPr="00657820" w:rsidRDefault="00456E03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 w:rsidR="001257BB">
              <w:rPr>
                <w:rFonts w:asciiTheme="majorBidi" w:hAnsiTheme="majorBidi" w:cstheme="majorBidi"/>
                <w:spacing w:val="-4"/>
                <w:sz w:val="28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1257BB">
              <w:rPr>
                <w:rFonts w:asciiTheme="majorBidi" w:hAnsiTheme="majorBidi" w:cstheme="majorBidi"/>
                <w:spacing w:val="-4"/>
                <w:sz w:val="28"/>
              </w:rPr>
              <w:t>771</w:t>
            </w:r>
          </w:p>
        </w:tc>
        <w:tc>
          <w:tcPr>
            <w:tcW w:w="90" w:type="dxa"/>
          </w:tcPr>
          <w:p w14:paraId="7706DCA9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D4C2C30" w14:textId="55077215" w:rsidR="00957317" w:rsidRPr="00657820" w:rsidRDefault="00957317" w:rsidP="00957317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37,707</w:t>
            </w:r>
          </w:p>
        </w:tc>
        <w:tc>
          <w:tcPr>
            <w:tcW w:w="108" w:type="dxa"/>
          </w:tcPr>
          <w:p w14:paraId="4E4823C0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904F52" w14:textId="72A4FBEA" w:rsidR="00957317" w:rsidRPr="00657820" w:rsidRDefault="004C6C69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10,092</w:t>
            </w:r>
          </w:p>
        </w:tc>
        <w:tc>
          <w:tcPr>
            <w:tcW w:w="72" w:type="dxa"/>
          </w:tcPr>
          <w:p w14:paraId="7B3FDD12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C10E509" w14:textId="6F4880F4" w:rsidR="00957317" w:rsidRPr="00657820" w:rsidRDefault="00957317" w:rsidP="00957317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9,917</w:t>
            </w:r>
          </w:p>
        </w:tc>
      </w:tr>
      <w:tr w:rsidR="00957317" w:rsidRPr="00657820" w14:paraId="24D149C6" w14:textId="77777777" w:rsidTr="005A26FD">
        <w:tc>
          <w:tcPr>
            <w:tcW w:w="4770" w:type="dxa"/>
            <w:vAlign w:val="bottom"/>
          </w:tcPr>
          <w:p w14:paraId="7AC5BBEB" w14:textId="3FB91F0A" w:rsidR="00957317" w:rsidRPr="00657820" w:rsidRDefault="00957317" w:rsidP="005A26FD">
            <w:pPr>
              <w:ind w:left="93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53" w:type="dxa"/>
            <w:shd w:val="clear" w:color="auto" w:fill="auto"/>
          </w:tcPr>
          <w:p w14:paraId="0EC70FF3" w14:textId="0FCB1934" w:rsidR="00957317" w:rsidRPr="00657820" w:rsidRDefault="00456E03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5,375</w:t>
            </w:r>
          </w:p>
        </w:tc>
        <w:tc>
          <w:tcPr>
            <w:tcW w:w="90" w:type="dxa"/>
          </w:tcPr>
          <w:p w14:paraId="05BB8E36" w14:textId="77777777" w:rsidR="00957317" w:rsidRPr="00657820" w:rsidRDefault="00957317" w:rsidP="00957317">
            <w:pPr>
              <w:tabs>
                <w:tab w:val="decimal" w:pos="50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74B5230" w14:textId="0546B422" w:rsidR="00957317" w:rsidRPr="00657820" w:rsidRDefault="00957317" w:rsidP="00957317">
            <w:pPr>
              <w:tabs>
                <w:tab w:val="decimal" w:pos="500"/>
              </w:tabs>
              <w:ind w:left="-18" w:right="5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1,694</w:t>
            </w:r>
          </w:p>
        </w:tc>
        <w:tc>
          <w:tcPr>
            <w:tcW w:w="108" w:type="dxa"/>
          </w:tcPr>
          <w:p w14:paraId="6F9CA120" w14:textId="77777777" w:rsidR="00957317" w:rsidRPr="00657820" w:rsidRDefault="00957317" w:rsidP="00957317">
            <w:pPr>
              <w:tabs>
                <w:tab w:val="decimal" w:pos="500"/>
              </w:tabs>
              <w:ind w:left="72" w:right="-90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E3079" w14:textId="55FBC583" w:rsidR="00957317" w:rsidRPr="00657820" w:rsidRDefault="004C6C69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74F688DE" w14:textId="77777777" w:rsidR="00957317" w:rsidRPr="00657820" w:rsidRDefault="00957317" w:rsidP="00957317">
            <w:pPr>
              <w:tabs>
                <w:tab w:val="decimal" w:pos="500"/>
              </w:tabs>
              <w:ind w:left="72" w:right="-18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0ED909B" w14:textId="24F2BEA9" w:rsidR="00957317" w:rsidRPr="00657820" w:rsidRDefault="00957317" w:rsidP="00957317">
            <w:pPr>
              <w:tabs>
                <w:tab w:val="decimal" w:pos="500"/>
              </w:tabs>
              <w:ind w:left="72" w:right="57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957317" w:rsidRPr="00657820" w14:paraId="27E8DB60" w14:textId="77777777" w:rsidTr="005A26FD">
        <w:tc>
          <w:tcPr>
            <w:tcW w:w="4770" w:type="dxa"/>
            <w:vAlign w:val="bottom"/>
          </w:tcPr>
          <w:p w14:paraId="20284546" w14:textId="77777777" w:rsidR="00957317" w:rsidRPr="00657820" w:rsidRDefault="00957317" w:rsidP="005A26FD">
            <w:pPr>
              <w:ind w:left="312" w:right="-108" w:hanging="21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 (รายได้) ภาษีเงินได้ที่แสดงอยู่ใน</w:t>
            </w:r>
          </w:p>
          <w:p w14:paraId="1E1EFC52" w14:textId="33C17813" w:rsidR="00957317" w:rsidRPr="00657820" w:rsidRDefault="00957317" w:rsidP="00957317">
            <w:pPr>
              <w:ind w:left="312" w:right="-108" w:hanging="4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292A2" w14:textId="40286E3C" w:rsidR="00957317" w:rsidRPr="00657820" w:rsidRDefault="00456E03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(1</w:t>
            </w:r>
            <w:r w:rsidR="001257BB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,</w:t>
            </w:r>
            <w:r w:rsidR="001257BB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688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34801736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73B99" w14:textId="370D369F" w:rsidR="00957317" w:rsidRPr="00657820" w:rsidRDefault="00957317" w:rsidP="00957317">
            <w:pPr>
              <w:tabs>
                <w:tab w:val="decimal" w:pos="792"/>
              </w:tabs>
              <w:ind w:left="-18" w:right="5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(14,300)</w:t>
            </w:r>
          </w:p>
        </w:tc>
        <w:tc>
          <w:tcPr>
            <w:tcW w:w="108" w:type="dxa"/>
          </w:tcPr>
          <w:p w14:paraId="7D863345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9E457" w14:textId="0A70DF04" w:rsidR="00957317" w:rsidRPr="00657820" w:rsidRDefault="00CA438B" w:rsidP="00957317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17</w:t>
            </w:r>
          </w:p>
        </w:tc>
        <w:tc>
          <w:tcPr>
            <w:tcW w:w="72" w:type="dxa"/>
          </w:tcPr>
          <w:p w14:paraId="1969A444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F8332" w14:textId="18D66C24" w:rsidR="00957317" w:rsidRPr="00657820" w:rsidRDefault="00957317" w:rsidP="00957317">
            <w:pPr>
              <w:tabs>
                <w:tab w:val="decimal" w:pos="792"/>
              </w:tabs>
              <w:ind w:left="-18" w:right="5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(2,007)</w:t>
            </w:r>
          </w:p>
        </w:tc>
      </w:tr>
    </w:tbl>
    <w:p w14:paraId="05723DFA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6E11A0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4768AA0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E53C2CD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6510255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C183636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99C2802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B47152D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580CCBE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C2C572A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8DC9B4E" w14:textId="77777777" w:rsidR="00F807BA" w:rsidRDefault="00F807B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B34ACEC" w14:textId="5513DA19" w:rsidR="00C5158A" w:rsidRPr="00657820" w:rsidRDefault="00C5158A" w:rsidP="0074072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ประกอบในงบแสดงฐานะการเงิน ณ 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ด้วยรายการดังต่อไปนี้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260"/>
      </w:tblGrid>
      <w:tr w:rsidR="00C5158A" w:rsidRPr="00657820" w14:paraId="422B997F" w14:textId="77777777" w:rsidTr="00697D25">
        <w:tc>
          <w:tcPr>
            <w:tcW w:w="9180" w:type="dxa"/>
            <w:gridSpan w:val="5"/>
          </w:tcPr>
          <w:p w14:paraId="1EDA924F" w14:textId="77777777" w:rsidR="00C5158A" w:rsidRPr="00657820" w:rsidRDefault="00C5158A" w:rsidP="002A279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657820" w14:paraId="59421DB5" w14:textId="77777777" w:rsidTr="00697D25">
        <w:tc>
          <w:tcPr>
            <w:tcW w:w="4320" w:type="dxa"/>
          </w:tcPr>
          <w:p w14:paraId="1DAC6AD7" w14:textId="77777777" w:rsidR="00C5158A" w:rsidRPr="00657820" w:rsidRDefault="00C5158A" w:rsidP="002A279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7A8B7B71" w14:textId="77777777" w:rsidR="00C5158A" w:rsidRPr="00657820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40B86E0" w14:textId="77777777" w:rsidR="00C5158A" w:rsidRPr="00657820" w:rsidRDefault="00C5158A" w:rsidP="002A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57317" w:rsidRPr="00657820" w14:paraId="5E3437E2" w14:textId="77777777" w:rsidTr="00697D25">
        <w:tc>
          <w:tcPr>
            <w:tcW w:w="4320" w:type="dxa"/>
          </w:tcPr>
          <w:p w14:paraId="587A9CE4" w14:textId="77777777" w:rsidR="00957317" w:rsidRPr="00657820" w:rsidRDefault="00957317" w:rsidP="0095731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1C57F" w14:textId="29B2EE78" w:rsidR="00957317" w:rsidRPr="00657820" w:rsidRDefault="00957317" w:rsidP="009573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A627DD7" w14:textId="29CF0291" w:rsidR="00957317" w:rsidRPr="00657820" w:rsidRDefault="00957317" w:rsidP="009573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0F827FBE" w14:textId="59F8C50B" w:rsidR="00957317" w:rsidRPr="00657820" w:rsidRDefault="00957317" w:rsidP="009573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C6B5F50" w14:textId="41CF724B" w:rsidR="00957317" w:rsidRPr="00657820" w:rsidRDefault="00957317" w:rsidP="009573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57317" w:rsidRPr="00657820" w14:paraId="46BE8D76" w14:textId="77777777" w:rsidTr="00697D25">
        <w:trPr>
          <w:trHeight w:val="180"/>
        </w:trPr>
        <w:tc>
          <w:tcPr>
            <w:tcW w:w="4320" w:type="dxa"/>
          </w:tcPr>
          <w:p w14:paraId="1450BF4F" w14:textId="77777777" w:rsidR="00957317" w:rsidRPr="00657820" w:rsidRDefault="00957317" w:rsidP="00957317">
            <w:pPr>
              <w:pStyle w:val="BodyTextIndent"/>
              <w:tabs>
                <w:tab w:val="left" w:pos="426"/>
              </w:tabs>
              <w:spacing w:after="0"/>
              <w:ind w:right="-108" w:firstLine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8C7E3E1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277E390F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305FB3EA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6285EC13" w14:textId="77777777" w:rsidR="00957317" w:rsidRPr="00657820" w:rsidRDefault="00957317" w:rsidP="00957317">
            <w:pPr>
              <w:tabs>
                <w:tab w:val="decimal" w:pos="792"/>
              </w:tabs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957317" w:rsidRPr="00657820" w14:paraId="369AA8F8" w14:textId="77777777" w:rsidTr="00697D25">
        <w:tc>
          <w:tcPr>
            <w:tcW w:w="4320" w:type="dxa"/>
          </w:tcPr>
          <w:p w14:paraId="64B5E1C2" w14:textId="77777777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2C1F8" w14:textId="40CE7242" w:rsidR="00957317" w:rsidRPr="00657820" w:rsidRDefault="00EC4702" w:rsidP="0095731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1,034</w:t>
            </w:r>
          </w:p>
        </w:tc>
        <w:tc>
          <w:tcPr>
            <w:tcW w:w="1260" w:type="dxa"/>
            <w:vAlign w:val="bottom"/>
          </w:tcPr>
          <w:p w14:paraId="6EF80F8C" w14:textId="3C71C93B" w:rsidR="00957317" w:rsidRPr="00657820" w:rsidRDefault="00957317" w:rsidP="0095731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796080" w14:textId="2FEBCDD8" w:rsidR="00957317" w:rsidRPr="00657820" w:rsidRDefault="00EC4702" w:rsidP="009573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EC47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77E50A" w14:textId="69C5FDD2" w:rsidR="00957317" w:rsidRPr="00657820" w:rsidRDefault="00957317" w:rsidP="009573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2340CA9A" w14:textId="77777777" w:rsidTr="00697D25">
        <w:tc>
          <w:tcPr>
            <w:tcW w:w="4320" w:type="dxa"/>
          </w:tcPr>
          <w:p w14:paraId="3B3276CB" w14:textId="77777777" w:rsidR="00957317" w:rsidRPr="00657820" w:rsidRDefault="00957317" w:rsidP="005A26F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425E9" w14:textId="4ACCDA9E" w:rsidR="00957317" w:rsidRPr="00657820" w:rsidRDefault="00EC4702" w:rsidP="006D23DD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1,034</w:t>
            </w:r>
          </w:p>
        </w:tc>
        <w:tc>
          <w:tcPr>
            <w:tcW w:w="1260" w:type="dxa"/>
            <w:vAlign w:val="bottom"/>
          </w:tcPr>
          <w:p w14:paraId="2C2F1F28" w14:textId="1975DC09" w:rsidR="00957317" w:rsidRPr="00657820" w:rsidRDefault="00957317" w:rsidP="006D23DD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1,039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B0E42" w14:textId="0444A745" w:rsidR="00957317" w:rsidRPr="00657820" w:rsidRDefault="00EC4702" w:rsidP="006D23D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C470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EED3D1" w14:textId="0F84CE40" w:rsidR="00957317" w:rsidRPr="00657820" w:rsidRDefault="00957317" w:rsidP="006D23D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957317" w:rsidRPr="00657820" w14:paraId="7EAB7670" w14:textId="77777777" w:rsidTr="00697D25">
        <w:tc>
          <w:tcPr>
            <w:tcW w:w="4320" w:type="dxa"/>
          </w:tcPr>
          <w:p w14:paraId="07A928FA" w14:textId="77777777" w:rsidR="00957317" w:rsidRPr="00657820" w:rsidRDefault="00957317" w:rsidP="00957317">
            <w:pPr>
              <w:pStyle w:val="BodyTextIndent"/>
              <w:tabs>
                <w:tab w:val="left" w:pos="426"/>
              </w:tabs>
              <w:spacing w:after="0"/>
              <w:ind w:right="-108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95A6AE" w14:textId="77777777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B285354" w14:textId="77777777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5118991" w14:textId="77777777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CD76787" w14:textId="77777777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57317" w:rsidRPr="00657820" w14:paraId="333A65A3" w14:textId="77777777" w:rsidTr="00697D25">
        <w:tc>
          <w:tcPr>
            <w:tcW w:w="4320" w:type="dxa"/>
          </w:tcPr>
          <w:p w14:paraId="12EBA312" w14:textId="77777777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DBB118" w14:textId="5F621615" w:rsidR="00957317" w:rsidRPr="00657820" w:rsidRDefault="00EC4702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465CA6">
              <w:rPr>
                <w:rFonts w:asciiTheme="majorBidi" w:hAnsiTheme="majorBidi" w:cstheme="majorBidi"/>
                <w:sz w:val="28"/>
              </w:rPr>
              <w:t>199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5D178" w14:textId="28ED957A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15,160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1A3DC" w14:textId="0FF316DC" w:rsidR="00957317" w:rsidRPr="00657820" w:rsidRDefault="007C3239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5822C3" w14:textId="2F8AC661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0E4C3D5F" w14:textId="77777777" w:rsidTr="00697D25">
        <w:tc>
          <w:tcPr>
            <w:tcW w:w="4320" w:type="dxa"/>
          </w:tcPr>
          <w:p w14:paraId="3C3B171F" w14:textId="672A4C15" w:rsidR="00957317" w:rsidRPr="00657820" w:rsidRDefault="007052AA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52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  <w:r w:rsidR="00657852" w:rsidRPr="00657852">
              <w:rPr>
                <w:rFonts w:asciiTheme="majorBidi" w:hAnsiTheme="majorBidi" w:cstheme="majorBidi" w:hint="cs"/>
                <w:sz w:val="28"/>
                <w:cs/>
              </w:rPr>
              <w:t>เงินทุน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2D621" w14:textId="7D77EC32" w:rsidR="00957317" w:rsidRPr="00657820" w:rsidRDefault="007C3239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D8FF9" w14:textId="48756ACF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591115" w14:textId="19B3DBC8" w:rsidR="00957317" w:rsidRPr="00657820" w:rsidRDefault="007C3239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260" w:type="dxa"/>
            <w:vAlign w:val="bottom"/>
          </w:tcPr>
          <w:p w14:paraId="26F1335D" w14:textId="0DD02D7E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545A6A11" w14:textId="77777777" w:rsidTr="00697D25">
        <w:tc>
          <w:tcPr>
            <w:tcW w:w="4320" w:type="dxa"/>
          </w:tcPr>
          <w:p w14:paraId="1DDB1D09" w14:textId="45374684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ตัดจำหน่ายทรัพย์สิน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5AC98" w14:textId="24034746" w:rsidR="00957317" w:rsidRPr="00657820" w:rsidRDefault="007C3239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EB4A9D" w14:textId="2964AD75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A4B91" w14:textId="2CD20413" w:rsidR="00957317" w:rsidRPr="00657820" w:rsidRDefault="007C3239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51CE0B" w14:textId="41B3266C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3404BB21" w14:textId="77777777" w:rsidTr="00697D25">
        <w:tc>
          <w:tcPr>
            <w:tcW w:w="4320" w:type="dxa"/>
          </w:tcPr>
          <w:p w14:paraId="78970879" w14:textId="332B3D77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เพิ่มขึ้นจากการประเมินมูลค่าราคาซื้อบริษัทย่อย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D1373" w14:textId="1941A315" w:rsidR="00957317" w:rsidRPr="00657820" w:rsidRDefault="007C3239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278,699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50089B" w14:textId="5CBF844C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291,367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6F661" w14:textId="2ACA8D3C" w:rsidR="00957317" w:rsidRPr="00657820" w:rsidRDefault="007C3239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06B970" w14:textId="77EAB716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3E73F3D9" w14:textId="77777777" w:rsidTr="00697D25">
        <w:trPr>
          <w:trHeight w:val="297"/>
        </w:trPr>
        <w:tc>
          <w:tcPr>
            <w:tcW w:w="4320" w:type="dxa"/>
          </w:tcPr>
          <w:p w14:paraId="2BA3E17F" w14:textId="77777777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E9E60" w14:textId="33E56215" w:rsidR="00957317" w:rsidRPr="00657820" w:rsidRDefault="007C3239" w:rsidP="0095731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EAF87" w14:textId="409E8580" w:rsidR="00957317" w:rsidRPr="00657820" w:rsidRDefault="00957317" w:rsidP="009573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0A20B" w14:textId="3EA55CA1" w:rsidR="00957317" w:rsidRPr="00657820" w:rsidRDefault="007C3239" w:rsidP="0095731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637</w:t>
            </w:r>
          </w:p>
        </w:tc>
        <w:tc>
          <w:tcPr>
            <w:tcW w:w="1260" w:type="dxa"/>
            <w:vAlign w:val="bottom"/>
          </w:tcPr>
          <w:p w14:paraId="555524DC" w14:textId="546D5DC1" w:rsidR="00957317" w:rsidRPr="00657820" w:rsidRDefault="00957317" w:rsidP="009573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34978395" w14:textId="77777777" w:rsidTr="00697D25">
        <w:tc>
          <w:tcPr>
            <w:tcW w:w="4320" w:type="dxa"/>
          </w:tcPr>
          <w:p w14:paraId="015EA334" w14:textId="77777777" w:rsidR="00957317" w:rsidRPr="00657820" w:rsidRDefault="00957317" w:rsidP="005A26F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7AD6D" w14:textId="5637DC6D" w:rsidR="00957317" w:rsidRPr="00657820" w:rsidRDefault="007C3239" w:rsidP="006D23DD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465CA6">
              <w:rPr>
                <w:rFonts w:asciiTheme="majorBidi" w:hAnsiTheme="majorBidi" w:cstheme="majorBidi"/>
                <w:b/>
                <w:bCs/>
                <w:sz w:val="28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465CA6">
              <w:rPr>
                <w:rFonts w:asciiTheme="majorBidi" w:hAnsiTheme="majorBidi" w:cstheme="majorBidi"/>
                <w:b/>
                <w:bCs/>
                <w:sz w:val="28"/>
              </w:rPr>
              <w:t>622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B4F689" w14:textId="3432CBB2" w:rsidR="00957317" w:rsidRPr="00657820" w:rsidRDefault="00957317" w:rsidP="006D23DD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306,211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28CC4" w14:textId="14DB79F1" w:rsidR="00957317" w:rsidRPr="00657820" w:rsidRDefault="007C3239" w:rsidP="006D23DD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654</w:t>
            </w:r>
          </w:p>
        </w:tc>
        <w:tc>
          <w:tcPr>
            <w:tcW w:w="1260" w:type="dxa"/>
            <w:vAlign w:val="bottom"/>
          </w:tcPr>
          <w:p w14:paraId="25BF3D18" w14:textId="1A33CC03" w:rsidR="00957317" w:rsidRPr="00657820" w:rsidRDefault="00957317" w:rsidP="006D23DD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FA34579" w14:textId="77777777" w:rsidR="007A584D" w:rsidRPr="00657820" w:rsidRDefault="007A584D" w:rsidP="007A584D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39FB802" w14:textId="41C863A3" w:rsidR="00C5158A" w:rsidRPr="00657820" w:rsidRDefault="00C5158A" w:rsidP="007A584D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170"/>
        <w:gridCol w:w="1260"/>
      </w:tblGrid>
      <w:tr w:rsidR="00C5158A" w:rsidRPr="00657820" w14:paraId="6803A15D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62E624" w14:textId="77777777" w:rsidR="00C5158A" w:rsidRPr="00657820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3BC83" w14:textId="77777777" w:rsidR="00C5158A" w:rsidRPr="00657820" w:rsidRDefault="00C5158A" w:rsidP="00AB0558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657820" w14:paraId="5E3EE1EC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525A54" w14:textId="77777777" w:rsidR="00C5158A" w:rsidRPr="00657820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686037C8" w14:textId="77777777" w:rsidR="00C5158A" w:rsidRPr="00657820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E48E9D1" w14:textId="77777777" w:rsidR="00C5158A" w:rsidRPr="00657820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57317" w:rsidRPr="00657820" w14:paraId="1741D885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6E0343" w14:textId="77777777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707FE3B9" w14:textId="111210AE" w:rsidR="00957317" w:rsidRPr="00657820" w:rsidRDefault="00957317" w:rsidP="009573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502DDC" w14:textId="3F8F65C6" w:rsidR="00957317" w:rsidRPr="00657820" w:rsidRDefault="00957317" w:rsidP="009573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FFC424A" w14:textId="30AA6DC1" w:rsidR="00957317" w:rsidRPr="00657820" w:rsidRDefault="00957317" w:rsidP="009573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B87E3FB" w14:textId="41A3FD4C" w:rsidR="00957317" w:rsidRPr="00657820" w:rsidRDefault="00957317" w:rsidP="009573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57317" w:rsidRPr="00657820" w14:paraId="7782BA80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1C32F8" w14:textId="77777777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DC26F7" w14:textId="21A73D7B" w:rsidR="00957317" w:rsidRPr="00657820" w:rsidRDefault="004004C4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0CFA787" w14:textId="6B5F1FC5" w:rsidR="00957317" w:rsidRPr="00657820" w:rsidRDefault="00957317" w:rsidP="0095731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1,039</w:t>
            </w:r>
          </w:p>
        </w:tc>
        <w:tc>
          <w:tcPr>
            <w:tcW w:w="1170" w:type="dxa"/>
            <w:shd w:val="clear" w:color="auto" w:fill="auto"/>
          </w:tcPr>
          <w:p w14:paraId="095A98B3" w14:textId="79980FBD" w:rsidR="00957317" w:rsidRPr="00657820" w:rsidRDefault="004004C4" w:rsidP="0095731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3A0B668" w14:textId="68E9CDF1" w:rsidR="00957317" w:rsidRPr="00657820" w:rsidRDefault="00957317" w:rsidP="0095731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4A8C166B" w14:textId="77777777" w:rsidTr="00697D25">
        <w:trPr>
          <w:trHeight w:val="28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39B11D" w14:textId="77777777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4CA609" w14:textId="3810FA5B" w:rsidR="00957317" w:rsidRPr="00657820" w:rsidRDefault="004004C4" w:rsidP="0095731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465CA6">
              <w:rPr>
                <w:rFonts w:asciiTheme="majorBidi" w:hAnsiTheme="majorBidi" w:cstheme="majorBidi"/>
                <w:sz w:val="28"/>
              </w:rPr>
              <w:t>89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65CA6">
              <w:rPr>
                <w:rFonts w:asciiTheme="majorBidi" w:hAnsiTheme="majorBidi" w:cstheme="majorBidi"/>
                <w:sz w:val="28"/>
              </w:rPr>
              <w:t>622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C8A94E3" w14:textId="6D13372E" w:rsidR="00957317" w:rsidRPr="00657820" w:rsidRDefault="00957317" w:rsidP="0095731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(306,211)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BEB4" w14:textId="537ACDC9" w:rsidR="00957317" w:rsidRPr="00657820" w:rsidRDefault="004004C4" w:rsidP="0095731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(654)</w:t>
            </w:r>
          </w:p>
        </w:tc>
        <w:tc>
          <w:tcPr>
            <w:tcW w:w="1260" w:type="dxa"/>
            <w:vAlign w:val="bottom"/>
          </w:tcPr>
          <w:p w14:paraId="6866CB24" w14:textId="317D06DA" w:rsidR="00957317" w:rsidRPr="00657820" w:rsidRDefault="00957317" w:rsidP="0095731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186636B5" w14:textId="77777777" w:rsidTr="00697D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44E7C0" w14:textId="77777777" w:rsidR="00957317" w:rsidRPr="00657820" w:rsidRDefault="00957317" w:rsidP="0095731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7BABA3" w14:textId="61EEDBAD" w:rsidR="00957317" w:rsidRPr="00657820" w:rsidRDefault="004004C4" w:rsidP="0095731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(28</w:t>
            </w:r>
            <w:r w:rsidR="00465CA6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465CA6">
              <w:rPr>
                <w:rFonts w:asciiTheme="majorBidi" w:hAnsiTheme="majorBidi" w:cstheme="majorBidi"/>
                <w:b/>
                <w:bCs/>
                <w:sz w:val="28"/>
              </w:rPr>
              <w:t>588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C743B7F" w14:textId="3F8321E5" w:rsidR="00957317" w:rsidRPr="00657820" w:rsidRDefault="00957317" w:rsidP="0095731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(305,172)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B4238" w14:textId="4293EFBB" w:rsidR="00957317" w:rsidRPr="00657820" w:rsidRDefault="004004C4" w:rsidP="0095731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(654)</w:t>
            </w:r>
          </w:p>
        </w:tc>
        <w:tc>
          <w:tcPr>
            <w:tcW w:w="1260" w:type="dxa"/>
            <w:vAlign w:val="bottom"/>
          </w:tcPr>
          <w:p w14:paraId="6AC811F8" w14:textId="5D8E81B8" w:rsidR="00957317" w:rsidRPr="00657820" w:rsidRDefault="00957317" w:rsidP="0095731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36C707B" w14:textId="77777777" w:rsidR="0011026A" w:rsidRPr="00657820" w:rsidRDefault="0011026A" w:rsidP="002A279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393E5BA3" w14:textId="77777777" w:rsidR="0011026A" w:rsidRPr="00657820" w:rsidRDefault="001102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16A5D6EE" w14:textId="0279077E" w:rsidR="00627502" w:rsidRPr="00657820" w:rsidRDefault="00C5158A" w:rsidP="002A279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ณ 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319F8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จำนวน </w:t>
      </w:r>
      <w:r w:rsidR="00864DB8" w:rsidRPr="006B60FC">
        <w:rPr>
          <w:rFonts w:asciiTheme="majorBidi" w:hAnsiTheme="majorBidi" w:cstheme="majorBidi"/>
          <w:color w:val="000000"/>
          <w:spacing w:val="-2"/>
          <w:sz w:val="28"/>
        </w:rPr>
        <w:t>1,</w:t>
      </w:r>
      <w:r w:rsidR="00D913CD">
        <w:rPr>
          <w:rFonts w:asciiTheme="majorBidi" w:hAnsiTheme="majorBidi" w:cstheme="majorBidi"/>
          <w:color w:val="000000"/>
          <w:spacing w:val="-2"/>
          <w:sz w:val="28"/>
        </w:rPr>
        <w:t>157</w:t>
      </w:r>
      <w:r w:rsidRPr="006B60F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B60FC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 (</w:t>
      </w:r>
      <w:r w:rsidRPr="006B60F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B60FC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B60FC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957317" w:rsidRPr="006B60FC">
        <w:rPr>
          <w:rFonts w:asciiTheme="majorBidi" w:hAnsiTheme="majorBidi" w:cstheme="majorBidi"/>
          <w:color w:val="000000"/>
          <w:spacing w:val="-2"/>
          <w:sz w:val="28"/>
        </w:rPr>
        <w:t>1,584</w:t>
      </w:r>
      <w:r w:rsidRPr="006B60F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B60FC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ล้านบาท) </w:t>
      </w:r>
      <w:r w:rsidR="00332BF9" w:rsidRPr="006B60FC">
        <w:rPr>
          <w:rFonts w:asciiTheme="majorBidi" w:hAnsiTheme="majorBidi" w:cstheme="majorBidi"/>
          <w:color w:val="000000"/>
          <w:spacing w:val="-2"/>
          <w:sz w:val="28"/>
          <w:cs/>
        </w:rPr>
        <w:t>(</w:t>
      </w:r>
      <w:r w:rsidRPr="006B60FC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6B60FC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D913CD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 (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ล้านบาท)</w:t>
      </w:r>
      <w:r w:rsidR="00332BF9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ที่</w:t>
      </w:r>
      <w:r w:rsidR="00202552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ไม่ได้บันทึกสินทรัพย์ภาษีเงินได้รอการตัดบัญชี เนื่องจาก</w:t>
      </w:r>
      <w:r w:rsidR="00202552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พิจารณาแล้วเห็นว่า</w:t>
      </w:r>
      <w:r w:rsidR="00202552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4C259D46" w14:textId="39739E6C" w:rsidR="00C5158A" w:rsidRPr="00657820" w:rsidRDefault="00C5158A" w:rsidP="002A279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รายละเอียดวันสิ้นสุดระยะเวลาการใ</w:t>
      </w:r>
      <w:r w:rsidR="00237838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ช้ป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ระโยชน์ของรายการขาดทุนทางภาษีที่ยังไม่ได้ใช้และผลแตกต่างชั่วคราวที่ใช้หักภาษีแสดงได้ดังนี้</w:t>
      </w:r>
    </w:p>
    <w:tbl>
      <w:tblPr>
        <w:tblW w:w="919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1267"/>
        <w:gridCol w:w="113"/>
        <w:gridCol w:w="1230"/>
        <w:gridCol w:w="1267"/>
        <w:gridCol w:w="1268"/>
      </w:tblGrid>
      <w:tr w:rsidR="00C5158A" w:rsidRPr="00657820" w14:paraId="16014AAA" w14:textId="77777777" w:rsidTr="003E2C6A">
        <w:tc>
          <w:tcPr>
            <w:tcW w:w="4050" w:type="dxa"/>
          </w:tcPr>
          <w:p w14:paraId="5A0F6E34" w14:textId="77777777" w:rsidR="00C5158A" w:rsidRPr="00657820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1380" w:type="dxa"/>
            <w:gridSpan w:val="2"/>
          </w:tcPr>
          <w:p w14:paraId="1D03B0B0" w14:textId="77777777" w:rsidR="00C5158A" w:rsidRPr="00657820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3765" w:type="dxa"/>
            <w:gridSpan w:val="3"/>
            <w:shd w:val="clear" w:color="auto" w:fill="auto"/>
          </w:tcPr>
          <w:p w14:paraId="319E03B7" w14:textId="77777777" w:rsidR="00C5158A" w:rsidRPr="00657820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657820" w14:paraId="34CC01C4" w14:textId="77777777" w:rsidTr="00A201FC">
        <w:tc>
          <w:tcPr>
            <w:tcW w:w="4050" w:type="dxa"/>
          </w:tcPr>
          <w:p w14:paraId="4A9A24AA" w14:textId="77777777" w:rsidR="00C5158A" w:rsidRPr="00657820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2610" w:type="dxa"/>
            <w:gridSpan w:val="3"/>
          </w:tcPr>
          <w:p w14:paraId="167D5D7C" w14:textId="77777777" w:rsidR="00C5158A" w:rsidRPr="00657820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62781BB6" w14:textId="77777777" w:rsidR="00C5158A" w:rsidRPr="00657820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57317" w:rsidRPr="00657820" w14:paraId="1485D4F1" w14:textId="77777777" w:rsidTr="00A201FC">
        <w:tc>
          <w:tcPr>
            <w:tcW w:w="4050" w:type="dxa"/>
          </w:tcPr>
          <w:p w14:paraId="116C7E38" w14:textId="77777777" w:rsidR="00957317" w:rsidRPr="00657820" w:rsidRDefault="00957317" w:rsidP="00957317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0A32DECC" w14:textId="7612D5A1" w:rsidR="00957317" w:rsidRPr="00657820" w:rsidRDefault="00957317" w:rsidP="0095731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5C99F147" w14:textId="6AD71662" w:rsidR="00957317" w:rsidRPr="00657820" w:rsidRDefault="00957317" w:rsidP="0095731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8CA2157" w14:textId="40F97CB2" w:rsidR="00957317" w:rsidRPr="00657820" w:rsidRDefault="00957317" w:rsidP="0095731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93528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D6DB357" w14:textId="01042057" w:rsidR="00957317" w:rsidRPr="00657820" w:rsidRDefault="00957317" w:rsidP="0095731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57317" w:rsidRPr="00657820" w14:paraId="2AF2C175" w14:textId="77777777" w:rsidTr="00A201FC">
        <w:tc>
          <w:tcPr>
            <w:tcW w:w="4050" w:type="dxa"/>
          </w:tcPr>
          <w:p w14:paraId="6D46EE33" w14:textId="77777777" w:rsidR="00957317" w:rsidRPr="00657820" w:rsidRDefault="00957317" w:rsidP="00957317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7" w:type="dxa"/>
            <w:vAlign w:val="bottom"/>
          </w:tcPr>
          <w:p w14:paraId="552D13C3" w14:textId="77777777" w:rsidR="00957317" w:rsidRPr="00657820" w:rsidRDefault="00957317" w:rsidP="0095731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3D5BF5C8" w14:textId="77777777" w:rsidR="00957317" w:rsidRPr="00657820" w:rsidRDefault="00957317" w:rsidP="0095731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BF0E09C" w14:textId="77777777" w:rsidR="00957317" w:rsidRPr="00657820" w:rsidRDefault="00957317" w:rsidP="0095731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E58A2D" w14:textId="77777777" w:rsidR="00957317" w:rsidRPr="00657820" w:rsidRDefault="00957317" w:rsidP="0095731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57317" w:rsidRPr="00657820" w14:paraId="193FCF2A" w14:textId="77777777" w:rsidTr="00A201FC">
        <w:tc>
          <w:tcPr>
            <w:tcW w:w="4050" w:type="dxa"/>
          </w:tcPr>
          <w:p w14:paraId="05A09D60" w14:textId="3DCD8F7E" w:rsidR="00957317" w:rsidRPr="00657820" w:rsidRDefault="00957317" w:rsidP="00957317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7" w:type="dxa"/>
            <w:shd w:val="clear" w:color="auto" w:fill="auto"/>
          </w:tcPr>
          <w:p w14:paraId="7DC20FE9" w14:textId="573C9AE7" w:rsidR="00957317" w:rsidRPr="00657820" w:rsidRDefault="00983EEF" w:rsidP="00957317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18E96C03" w14:textId="62856098" w:rsidR="00957317" w:rsidRPr="00657820" w:rsidRDefault="00957317" w:rsidP="00957317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1267" w:type="dxa"/>
            <w:shd w:val="clear" w:color="auto" w:fill="auto"/>
          </w:tcPr>
          <w:p w14:paraId="4DE16710" w14:textId="5E579523" w:rsidR="00957317" w:rsidRPr="00657820" w:rsidRDefault="00983EEF" w:rsidP="00957317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B3B9E96" w14:textId="5872499A" w:rsidR="00957317" w:rsidRPr="00657820" w:rsidRDefault="00957317" w:rsidP="00957317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39187B" w:rsidRPr="00657820" w14:paraId="1D22F57D" w14:textId="77777777" w:rsidTr="00A201FC">
        <w:tc>
          <w:tcPr>
            <w:tcW w:w="4050" w:type="dxa"/>
          </w:tcPr>
          <w:p w14:paraId="3FFB3C99" w14:textId="24461BA4" w:rsidR="0039187B" w:rsidRPr="00657820" w:rsidRDefault="0039187B" w:rsidP="0039187B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7" w:type="dxa"/>
            <w:shd w:val="clear" w:color="auto" w:fill="auto"/>
          </w:tcPr>
          <w:p w14:paraId="24509838" w14:textId="3E804BBA" w:rsidR="0039187B" w:rsidRPr="00657820" w:rsidRDefault="0039187B" w:rsidP="0039187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42EC5FA1" w14:textId="389DB326" w:rsidR="0039187B" w:rsidRPr="00657820" w:rsidRDefault="0039187B" w:rsidP="0039187B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376</w:t>
            </w:r>
          </w:p>
        </w:tc>
        <w:tc>
          <w:tcPr>
            <w:tcW w:w="1267" w:type="dxa"/>
            <w:shd w:val="clear" w:color="auto" w:fill="auto"/>
          </w:tcPr>
          <w:p w14:paraId="011D81AD" w14:textId="35D6A0FE" w:rsidR="0039187B" w:rsidRPr="00657820" w:rsidRDefault="0039187B" w:rsidP="0039187B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40489AF" w14:textId="1753A02F" w:rsidR="0039187B" w:rsidRPr="00657820" w:rsidRDefault="0039187B" w:rsidP="0039187B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187B" w:rsidRPr="00657820" w14:paraId="7FBE904D" w14:textId="77777777" w:rsidTr="00A201FC">
        <w:tc>
          <w:tcPr>
            <w:tcW w:w="4050" w:type="dxa"/>
          </w:tcPr>
          <w:p w14:paraId="79383B7B" w14:textId="3D23588E" w:rsidR="0039187B" w:rsidRPr="00657820" w:rsidRDefault="0039187B" w:rsidP="0039187B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7" w:type="dxa"/>
            <w:shd w:val="clear" w:color="auto" w:fill="auto"/>
          </w:tcPr>
          <w:p w14:paraId="7D4EC694" w14:textId="5AE5E48D" w:rsidR="0039187B" w:rsidRPr="00657820" w:rsidRDefault="0039187B" w:rsidP="0039187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5225275B" w14:textId="1F82555B" w:rsidR="0039187B" w:rsidRPr="00657820" w:rsidRDefault="0039187B" w:rsidP="0039187B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284</w:t>
            </w:r>
          </w:p>
        </w:tc>
        <w:tc>
          <w:tcPr>
            <w:tcW w:w="1267" w:type="dxa"/>
            <w:shd w:val="clear" w:color="auto" w:fill="auto"/>
          </w:tcPr>
          <w:p w14:paraId="7663B72E" w14:textId="05EAFAAE" w:rsidR="0039187B" w:rsidRPr="00657820" w:rsidRDefault="0039187B" w:rsidP="0039187B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A7759D8" w14:textId="4D19BB18" w:rsidR="0039187B" w:rsidRPr="00657820" w:rsidRDefault="0039187B" w:rsidP="0039187B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187B" w:rsidRPr="00657820" w14:paraId="2B75BFA8" w14:textId="77777777" w:rsidTr="00A201FC">
        <w:tc>
          <w:tcPr>
            <w:tcW w:w="4050" w:type="dxa"/>
          </w:tcPr>
          <w:p w14:paraId="1EC9B9E1" w14:textId="4863594B" w:rsidR="0039187B" w:rsidRPr="00657820" w:rsidRDefault="0039187B" w:rsidP="0039187B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67" w:type="dxa"/>
            <w:shd w:val="clear" w:color="auto" w:fill="auto"/>
          </w:tcPr>
          <w:p w14:paraId="3BECB0A0" w14:textId="407DE817" w:rsidR="0039187B" w:rsidRPr="00657820" w:rsidRDefault="0039187B" w:rsidP="0039187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240CA56" w14:textId="41FEA13B" w:rsidR="0039187B" w:rsidRPr="00657820" w:rsidRDefault="0039187B" w:rsidP="0039187B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267" w:type="dxa"/>
            <w:shd w:val="clear" w:color="auto" w:fill="auto"/>
          </w:tcPr>
          <w:p w14:paraId="0A9F016A" w14:textId="229FA6DA" w:rsidR="0039187B" w:rsidRPr="00657820" w:rsidRDefault="0039187B" w:rsidP="0039187B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1105ED85" w14:textId="6D3C48C6" w:rsidR="0039187B" w:rsidRPr="00657820" w:rsidRDefault="0039187B" w:rsidP="0039187B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9187B" w:rsidRPr="00657820" w14:paraId="53E0121B" w14:textId="77777777" w:rsidTr="00A201FC">
        <w:tc>
          <w:tcPr>
            <w:tcW w:w="4050" w:type="dxa"/>
          </w:tcPr>
          <w:p w14:paraId="72F37D8A" w14:textId="6C161BF2" w:rsidR="0039187B" w:rsidRPr="00657820" w:rsidRDefault="0039187B" w:rsidP="0039187B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57820">
              <w:rPr>
                <w:rFonts w:asciiTheme="majorBidi" w:hAnsiTheme="majorBidi" w:cstheme="majorBidi"/>
                <w:sz w:val="28"/>
              </w:rPr>
              <w:t>2570</w:t>
            </w:r>
          </w:p>
        </w:tc>
        <w:tc>
          <w:tcPr>
            <w:tcW w:w="1267" w:type="dxa"/>
            <w:shd w:val="clear" w:color="auto" w:fill="auto"/>
          </w:tcPr>
          <w:p w14:paraId="02240C7A" w14:textId="7ECDC8C1" w:rsidR="0039187B" w:rsidRPr="00657820" w:rsidRDefault="0039187B" w:rsidP="003918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3BFF42D1" w14:textId="0ED96880" w:rsidR="0039187B" w:rsidRPr="00657820" w:rsidRDefault="0039187B" w:rsidP="0039187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4AB322FF" w14:textId="61D0B12A" w:rsidR="0039187B" w:rsidRPr="00657820" w:rsidRDefault="0039187B" w:rsidP="0039187B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5525DA9" w14:textId="098A0473" w:rsidR="0039187B" w:rsidRPr="00657820" w:rsidRDefault="0039187B" w:rsidP="0039187B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2C6A" w:rsidRPr="00657820" w14:paraId="702D7E22" w14:textId="77777777" w:rsidTr="00A201FC">
        <w:tc>
          <w:tcPr>
            <w:tcW w:w="4050" w:type="dxa"/>
          </w:tcPr>
          <w:p w14:paraId="61A732E1" w14:textId="1CD62EC3" w:rsidR="003E2C6A" w:rsidRPr="00657820" w:rsidRDefault="003E2C6A" w:rsidP="003E2C6A">
            <w:pPr>
              <w:tabs>
                <w:tab w:val="center" w:pos="185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</w:tcPr>
          <w:p w14:paraId="6657DAF8" w14:textId="3A02502B" w:rsidR="003E2C6A" w:rsidRPr="00657820" w:rsidRDefault="00983EEF" w:rsidP="003E2C6A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867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53785840" w14:textId="13DD6993" w:rsidR="003E2C6A" w:rsidRPr="00657820" w:rsidRDefault="003E2C6A" w:rsidP="003E2C6A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1,278</w:t>
            </w:r>
          </w:p>
        </w:tc>
        <w:tc>
          <w:tcPr>
            <w:tcW w:w="1267" w:type="dxa"/>
            <w:shd w:val="clear" w:color="auto" w:fill="auto"/>
          </w:tcPr>
          <w:p w14:paraId="4ADE6844" w14:textId="61014E88" w:rsidR="003E2C6A" w:rsidRPr="00657820" w:rsidRDefault="00983EEF" w:rsidP="003E2C6A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152CA73" w14:textId="4D156868" w:rsidR="003E2C6A" w:rsidRPr="00657820" w:rsidRDefault="003E2C6A" w:rsidP="003E2C6A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</w:p>
        </w:tc>
      </w:tr>
      <w:tr w:rsidR="003E2C6A" w:rsidRPr="00657820" w14:paraId="6C392117" w14:textId="77777777" w:rsidTr="00A201FC">
        <w:tc>
          <w:tcPr>
            <w:tcW w:w="4050" w:type="dxa"/>
          </w:tcPr>
          <w:p w14:paraId="00BD91E7" w14:textId="77777777" w:rsidR="003E2C6A" w:rsidRPr="00657820" w:rsidRDefault="003E2C6A" w:rsidP="003E2C6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ผลแตกต่างชั่วคราวที่ใช้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ภาษี</w:t>
            </w:r>
          </w:p>
        </w:tc>
        <w:tc>
          <w:tcPr>
            <w:tcW w:w="1267" w:type="dxa"/>
            <w:shd w:val="clear" w:color="auto" w:fill="auto"/>
          </w:tcPr>
          <w:p w14:paraId="0392F1E2" w14:textId="524F2635" w:rsidR="003E2C6A" w:rsidRPr="00657820" w:rsidRDefault="0095177C" w:rsidP="003E2C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37562FF6" w14:textId="066279CB" w:rsidR="003E2C6A" w:rsidRPr="00657820" w:rsidRDefault="003E2C6A" w:rsidP="003E2C6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1267" w:type="dxa"/>
            <w:shd w:val="clear" w:color="auto" w:fill="auto"/>
          </w:tcPr>
          <w:p w14:paraId="007AD2EF" w14:textId="7744EEFA" w:rsidR="003E2C6A" w:rsidRPr="00657820" w:rsidRDefault="0039187B" w:rsidP="003E2C6A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14:paraId="02FAD7E5" w14:textId="1B162314" w:rsidR="003E2C6A" w:rsidRPr="00657820" w:rsidRDefault="003E2C6A" w:rsidP="003E2C6A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2C6A" w:rsidRPr="00657820" w14:paraId="7B429691" w14:textId="77777777" w:rsidTr="00A201FC">
        <w:tc>
          <w:tcPr>
            <w:tcW w:w="4050" w:type="dxa"/>
          </w:tcPr>
          <w:p w14:paraId="66B75DD5" w14:textId="77777777" w:rsidR="003E2C6A" w:rsidRPr="00657820" w:rsidRDefault="003E2C6A" w:rsidP="003E2C6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</w:tcPr>
          <w:p w14:paraId="2397AA3E" w14:textId="779305EF" w:rsidR="003E2C6A" w:rsidRPr="00657820" w:rsidRDefault="00983EEF" w:rsidP="003E2C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1,157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C6ADBA7" w14:textId="5B3C8031" w:rsidR="003E2C6A" w:rsidRPr="00657820" w:rsidRDefault="003E2C6A" w:rsidP="003E2C6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1,584</w:t>
            </w:r>
          </w:p>
        </w:tc>
        <w:tc>
          <w:tcPr>
            <w:tcW w:w="1267" w:type="dxa"/>
            <w:shd w:val="clear" w:color="auto" w:fill="auto"/>
          </w:tcPr>
          <w:p w14:paraId="7A7941F3" w14:textId="0A2EAA0D" w:rsidR="003E2C6A" w:rsidRPr="00657820" w:rsidRDefault="00983EEF" w:rsidP="003E2C6A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268" w:type="dxa"/>
            <w:shd w:val="clear" w:color="auto" w:fill="auto"/>
          </w:tcPr>
          <w:p w14:paraId="18E3EE88" w14:textId="00F9A7BD" w:rsidR="003E2C6A" w:rsidRPr="00657820" w:rsidRDefault="003E2C6A" w:rsidP="003E2C6A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</w:p>
        </w:tc>
      </w:tr>
    </w:tbl>
    <w:p w14:paraId="6ECC2ADB" w14:textId="7798BFE5" w:rsidR="00C5158A" w:rsidRPr="00657820" w:rsidRDefault="00C5158A" w:rsidP="00BC78DC">
      <w:pPr>
        <w:pStyle w:val="ListParagraph"/>
        <w:numPr>
          <w:ilvl w:val="0"/>
          <w:numId w:val="1"/>
        </w:num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สินทรัพย์ไม่หมุนเวียนอื่น</w:t>
      </w:r>
    </w:p>
    <w:p w14:paraId="299518EF" w14:textId="680AF7E9" w:rsidR="00C5158A" w:rsidRPr="00657820" w:rsidRDefault="00C5158A" w:rsidP="00C5158A">
      <w:pPr>
        <w:pStyle w:val="ListParagraph"/>
        <w:tabs>
          <w:tab w:val="left" w:pos="1980"/>
          <w:tab w:val="right" w:pos="7200"/>
          <w:tab w:val="right" w:pos="8540"/>
        </w:tabs>
        <w:ind w:left="360"/>
        <w:jc w:val="thaiDistribute"/>
        <w:rPr>
          <w:rFonts w:asciiTheme="majorBidi" w:hAnsiTheme="majorBidi" w:cstheme="majorBidi"/>
          <w:spacing w:val="-2"/>
          <w:sz w:val="28"/>
          <w:lang w:eastAsia="ko-KR"/>
        </w:rPr>
      </w:pPr>
      <w:r w:rsidRPr="00657820">
        <w:rPr>
          <w:rFonts w:asciiTheme="majorBidi" w:hAnsiTheme="majorBidi" w:cstheme="majorBidi"/>
          <w:spacing w:val="-2"/>
          <w:sz w:val="28"/>
          <w:cs/>
          <w:lang w:eastAsia="ko-KR"/>
        </w:rPr>
        <w:t>สินทรัพย์ไม่หมุนเวียนอื่น</w:t>
      </w:r>
      <w:r w:rsidRPr="00657820">
        <w:rPr>
          <w:rFonts w:asciiTheme="majorBidi" w:hAnsiTheme="majorBidi" w:cstheme="majorBidi"/>
          <w:spacing w:val="-2"/>
          <w:sz w:val="28"/>
          <w:lang w:eastAsia="ko-KR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  <w:lang w:eastAsia="ko-KR"/>
        </w:rPr>
        <w:t xml:space="preserve">ณ วันที่ </w:t>
      </w:r>
      <w:r w:rsidRPr="00657820">
        <w:rPr>
          <w:rFonts w:asciiTheme="majorBidi" w:hAnsiTheme="majorBidi" w:cstheme="majorBidi"/>
          <w:spacing w:val="-2"/>
          <w:sz w:val="28"/>
          <w:lang w:eastAsia="ko-KR"/>
        </w:rPr>
        <w:t xml:space="preserve">31 </w:t>
      </w:r>
      <w:r w:rsidRPr="00657820">
        <w:rPr>
          <w:rFonts w:asciiTheme="majorBidi" w:hAnsiTheme="majorBidi" w:cstheme="majorBidi"/>
          <w:spacing w:val="-2"/>
          <w:sz w:val="28"/>
          <w:cs/>
          <w:lang w:eastAsia="ko-KR"/>
        </w:rPr>
        <w:t xml:space="preserve">ธันวาคม </w:t>
      </w:r>
      <w:r w:rsidRPr="00657820">
        <w:rPr>
          <w:rFonts w:asciiTheme="majorBidi" w:hAnsiTheme="majorBidi" w:cstheme="majorBidi"/>
          <w:spacing w:val="-2"/>
          <w:sz w:val="28"/>
          <w:lang w:eastAsia="ko-KR"/>
        </w:rPr>
        <w:t>256</w:t>
      </w:r>
      <w:r w:rsidR="00957317" w:rsidRPr="00657820">
        <w:rPr>
          <w:rFonts w:asciiTheme="majorBidi" w:hAnsiTheme="majorBidi" w:cstheme="majorBidi"/>
          <w:spacing w:val="-2"/>
          <w:sz w:val="28"/>
          <w:lang w:eastAsia="ko-KR"/>
        </w:rPr>
        <w:t>6</w:t>
      </w:r>
      <w:r w:rsidRPr="00657820">
        <w:rPr>
          <w:rFonts w:asciiTheme="majorBidi" w:hAnsiTheme="majorBidi" w:cstheme="majorBidi"/>
          <w:spacing w:val="-2"/>
          <w:sz w:val="28"/>
          <w:lang w:eastAsia="ko-KR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  <w:lang w:eastAsia="ko-KR"/>
        </w:rPr>
        <w:t xml:space="preserve">และ </w:t>
      </w:r>
      <w:r w:rsidRPr="00657820">
        <w:rPr>
          <w:rFonts w:asciiTheme="majorBidi" w:hAnsiTheme="majorBidi" w:cstheme="majorBidi"/>
          <w:spacing w:val="-2"/>
          <w:sz w:val="28"/>
          <w:lang w:eastAsia="ko-KR"/>
        </w:rPr>
        <w:t>256</w:t>
      </w:r>
      <w:r w:rsidR="00957317" w:rsidRPr="00657820">
        <w:rPr>
          <w:rFonts w:asciiTheme="majorBidi" w:hAnsiTheme="majorBidi" w:cstheme="majorBidi"/>
          <w:spacing w:val="-2"/>
          <w:sz w:val="28"/>
          <w:lang w:eastAsia="ko-KR"/>
        </w:rPr>
        <w:t>5</w:t>
      </w:r>
      <w:r w:rsidRPr="00657820">
        <w:rPr>
          <w:rFonts w:asciiTheme="majorBidi" w:hAnsiTheme="majorBidi" w:cstheme="majorBidi"/>
          <w:spacing w:val="-2"/>
          <w:sz w:val="28"/>
          <w:lang w:eastAsia="ko-KR"/>
        </w:rPr>
        <w:t xml:space="preserve"> </w:t>
      </w:r>
      <w:r w:rsidRPr="00657820">
        <w:rPr>
          <w:rFonts w:asciiTheme="majorBidi" w:hAnsiTheme="majorBidi" w:cstheme="majorBidi"/>
          <w:spacing w:val="-2"/>
          <w:sz w:val="28"/>
          <w:cs/>
          <w:lang w:eastAsia="ko-KR"/>
        </w:rPr>
        <w:t>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86"/>
        <w:gridCol w:w="1174"/>
        <w:gridCol w:w="86"/>
        <w:gridCol w:w="1174"/>
        <w:gridCol w:w="86"/>
        <w:gridCol w:w="1264"/>
      </w:tblGrid>
      <w:tr w:rsidR="00C5158A" w:rsidRPr="00657820" w14:paraId="4BFC7D13" w14:textId="77777777" w:rsidTr="00A201FC">
        <w:trPr>
          <w:tblHeader/>
        </w:trPr>
        <w:tc>
          <w:tcPr>
            <w:tcW w:w="3960" w:type="dxa"/>
          </w:tcPr>
          <w:p w14:paraId="57EA4896" w14:textId="77777777" w:rsidR="00C5158A" w:rsidRPr="00657820" w:rsidRDefault="00C5158A" w:rsidP="000D31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1EF926F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6ED19466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7936F25B" w14:textId="77777777" w:rsidR="00C5158A" w:rsidRPr="00657820" w:rsidRDefault="00C5158A" w:rsidP="000D313F">
            <w:pPr>
              <w:ind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158A" w:rsidRPr="00657820" w14:paraId="24CA539D" w14:textId="77777777" w:rsidTr="00A201FC">
        <w:trPr>
          <w:tblHeader/>
        </w:trPr>
        <w:tc>
          <w:tcPr>
            <w:tcW w:w="3960" w:type="dxa"/>
          </w:tcPr>
          <w:p w14:paraId="30573106" w14:textId="77777777" w:rsidR="00C5158A" w:rsidRPr="00657820" w:rsidRDefault="00C5158A" w:rsidP="000D31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1C0074F8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8941400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  <w:vAlign w:val="bottom"/>
          </w:tcPr>
          <w:p w14:paraId="43D02FE6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57317" w:rsidRPr="00657820" w14:paraId="3463EDE8" w14:textId="77777777" w:rsidTr="00A201FC">
        <w:trPr>
          <w:tblHeader/>
        </w:trPr>
        <w:tc>
          <w:tcPr>
            <w:tcW w:w="3960" w:type="dxa"/>
          </w:tcPr>
          <w:p w14:paraId="00F66556" w14:textId="77777777" w:rsidR="00957317" w:rsidRPr="00657820" w:rsidRDefault="00957317" w:rsidP="009573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A49AB" w14:textId="47D9736A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508EC28" w14:textId="77777777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8101" w14:textId="66FC1C60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6" w:type="dxa"/>
          </w:tcPr>
          <w:p w14:paraId="1859C3A8" w14:textId="77777777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3B1AA" w14:textId="0B7CB860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6B3A8FC" w14:textId="77777777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6D0C4" w14:textId="491D1381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957317" w:rsidRPr="00657820" w14:paraId="3BEBD76C" w14:textId="77777777" w:rsidTr="00A201FC">
        <w:tc>
          <w:tcPr>
            <w:tcW w:w="3960" w:type="dxa"/>
            <w:vAlign w:val="bottom"/>
          </w:tcPr>
          <w:p w14:paraId="754DDBA9" w14:textId="32201C89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เงินมัดจำ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F0EC0A" w14:textId="504A02FE" w:rsidR="00957317" w:rsidRPr="00657820" w:rsidRDefault="002D6D9D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9</w:t>
            </w:r>
            <w:r w:rsidRPr="00657820">
              <w:rPr>
                <w:rFonts w:asciiTheme="majorBidi" w:eastAsia="Times New Roman" w:hAnsiTheme="majorBidi" w:cstheme="majorBidi"/>
                <w:sz w:val="28"/>
              </w:rPr>
              <w:t>,028</w:t>
            </w:r>
          </w:p>
        </w:tc>
        <w:tc>
          <w:tcPr>
            <w:tcW w:w="86" w:type="dxa"/>
          </w:tcPr>
          <w:p w14:paraId="239C0909" w14:textId="77777777" w:rsidR="00957317" w:rsidRPr="00657820" w:rsidRDefault="00957317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4136A19" w14:textId="6173108E" w:rsidR="00957317" w:rsidRPr="00657820" w:rsidRDefault="00957317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7,482</w:t>
            </w:r>
          </w:p>
        </w:tc>
        <w:tc>
          <w:tcPr>
            <w:tcW w:w="86" w:type="dxa"/>
          </w:tcPr>
          <w:p w14:paraId="67DA1407" w14:textId="77777777" w:rsidR="00957317" w:rsidRPr="00657820" w:rsidRDefault="00957317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43F2D4E" w14:textId="720FD106" w:rsidR="00957317" w:rsidRPr="00657820" w:rsidRDefault="002D6D9D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786</w:t>
            </w:r>
          </w:p>
        </w:tc>
        <w:tc>
          <w:tcPr>
            <w:tcW w:w="86" w:type="dxa"/>
          </w:tcPr>
          <w:p w14:paraId="76B9DE3A" w14:textId="77777777" w:rsidR="00957317" w:rsidRPr="00657820" w:rsidRDefault="00957317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38F4F8E" w14:textId="1342627E" w:rsidR="00957317" w:rsidRPr="00657820" w:rsidRDefault="00957317" w:rsidP="00957317">
            <w:pPr>
              <w:tabs>
                <w:tab w:val="decimal" w:pos="546"/>
                <w:tab w:val="decimal" w:pos="995"/>
              </w:tabs>
              <w:ind w:right="93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57317" w:rsidRPr="00657820" w14:paraId="5219E07C" w14:textId="77777777" w:rsidTr="00A201FC">
        <w:tc>
          <w:tcPr>
            <w:tcW w:w="3960" w:type="dxa"/>
          </w:tcPr>
          <w:p w14:paraId="61B42618" w14:textId="77777777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65B15" w14:textId="4DA132B1" w:rsidR="00957317" w:rsidRPr="00657820" w:rsidRDefault="002D6D9D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9,028</w:t>
            </w:r>
          </w:p>
        </w:tc>
        <w:tc>
          <w:tcPr>
            <w:tcW w:w="86" w:type="dxa"/>
          </w:tcPr>
          <w:p w14:paraId="758111D6" w14:textId="77777777" w:rsidR="00957317" w:rsidRPr="00657820" w:rsidRDefault="00957317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63D71" w14:textId="6DDB70E8" w:rsidR="00957317" w:rsidRPr="00657820" w:rsidRDefault="00957317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7,482</w:t>
            </w:r>
          </w:p>
        </w:tc>
        <w:tc>
          <w:tcPr>
            <w:tcW w:w="86" w:type="dxa"/>
          </w:tcPr>
          <w:p w14:paraId="65C01E3F" w14:textId="77777777" w:rsidR="00957317" w:rsidRPr="00657820" w:rsidRDefault="00957317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3D04" w14:textId="3FE38937" w:rsidR="00957317" w:rsidRPr="00657820" w:rsidRDefault="002D6D9D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786</w:t>
            </w:r>
          </w:p>
        </w:tc>
        <w:tc>
          <w:tcPr>
            <w:tcW w:w="86" w:type="dxa"/>
          </w:tcPr>
          <w:p w14:paraId="5F128C08" w14:textId="77777777" w:rsidR="00957317" w:rsidRPr="00657820" w:rsidRDefault="00957317" w:rsidP="00957317">
            <w:pPr>
              <w:tabs>
                <w:tab w:val="decimal" w:pos="546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592F6FB" w14:textId="63BC4C37" w:rsidR="00957317" w:rsidRPr="00657820" w:rsidRDefault="00957317" w:rsidP="00957317">
            <w:pPr>
              <w:tabs>
                <w:tab w:val="decimal" w:pos="546"/>
                <w:tab w:val="decimal" w:pos="995"/>
              </w:tabs>
              <w:ind w:right="9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7ECB49D" w14:textId="77777777" w:rsidR="000E5B4D" w:rsidRDefault="000E5B4D" w:rsidP="000E5B4D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739C1475" w14:textId="77777777" w:rsidR="000E5B4D" w:rsidRDefault="000E5B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082E0E0" w14:textId="2ED9C660" w:rsidR="00C5158A" w:rsidRPr="00657820" w:rsidRDefault="00C5158A" w:rsidP="00BC78DC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เงินกู้ยืมระยะสั้นจากสถาบันการเงิน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7F99F4F" w14:textId="2AAA910D" w:rsidR="00C5158A" w:rsidRPr="00657820" w:rsidRDefault="00C5158A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เงินกู้ยืมระยะสั้นจากสถาบันการเงิน ณ 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B658A" w:rsidRPr="00657820" w14:paraId="12F6B6CB" w14:textId="77777777" w:rsidTr="008F5E64">
        <w:trPr>
          <w:trHeight w:val="342"/>
        </w:trPr>
        <w:tc>
          <w:tcPr>
            <w:tcW w:w="2340" w:type="dxa"/>
            <w:vAlign w:val="bottom"/>
          </w:tcPr>
          <w:p w14:paraId="7691B3F6" w14:textId="77777777" w:rsidR="008B658A" w:rsidRPr="00657820" w:rsidRDefault="008B658A" w:rsidP="0072672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4EB1E52B" w14:textId="77777777" w:rsidR="008B658A" w:rsidRPr="00657820" w:rsidRDefault="008B658A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9B185C1" w14:textId="77777777" w:rsidR="008B658A" w:rsidRPr="00657820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4A64FC81" w14:textId="77777777" w:rsidR="008B658A" w:rsidRPr="00657820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F37ADF8" w14:textId="77777777" w:rsidR="008B658A" w:rsidRPr="00657820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3619B30C" w14:textId="77777777" w:rsidR="008B658A" w:rsidRPr="00657820" w:rsidRDefault="008B658A" w:rsidP="0072672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B658A" w:rsidRPr="00657820" w14:paraId="53F595D2" w14:textId="77777777" w:rsidTr="008B658A">
        <w:trPr>
          <w:trHeight w:val="70"/>
        </w:trPr>
        <w:tc>
          <w:tcPr>
            <w:tcW w:w="2340" w:type="dxa"/>
            <w:vAlign w:val="bottom"/>
          </w:tcPr>
          <w:p w14:paraId="1DCF3EA6" w14:textId="77777777" w:rsidR="008B658A" w:rsidRPr="00657820" w:rsidRDefault="008B658A" w:rsidP="0072672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32A322EC" w14:textId="77777777" w:rsidR="008B658A" w:rsidRPr="00657820" w:rsidRDefault="008B658A" w:rsidP="0072672F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377F8F8D" w14:textId="77777777" w:rsidR="008B658A" w:rsidRPr="00657820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33B2E991" w14:textId="77777777" w:rsidR="008B658A" w:rsidRPr="00657820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1B7353E" w14:textId="77777777" w:rsidR="008B658A" w:rsidRPr="00657820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1C827600" w14:textId="77777777" w:rsidR="008B658A" w:rsidRPr="00657820" w:rsidRDefault="008B658A" w:rsidP="0072672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F0188" w:rsidRPr="00657820" w14:paraId="69AAB7E6" w14:textId="77777777" w:rsidTr="008F5E64">
        <w:trPr>
          <w:trHeight w:val="296"/>
        </w:trPr>
        <w:tc>
          <w:tcPr>
            <w:tcW w:w="2340" w:type="dxa"/>
            <w:vAlign w:val="bottom"/>
          </w:tcPr>
          <w:p w14:paraId="59A43577" w14:textId="77777777" w:rsidR="008F0188" w:rsidRPr="00657820" w:rsidRDefault="008F0188" w:rsidP="008F018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3F2EC" w14:textId="21517729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2BAAEF4C" w14:textId="77777777" w:rsidR="008F0188" w:rsidRPr="00657820" w:rsidRDefault="008F0188" w:rsidP="008F0188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AB0CDA" w14:textId="58867F20" w:rsidR="008F0188" w:rsidRPr="00657820" w:rsidRDefault="008F0188" w:rsidP="008F0188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  <w:tcBorders>
              <w:left w:val="nil"/>
            </w:tcBorders>
          </w:tcPr>
          <w:p w14:paraId="5818E3A8" w14:textId="77777777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DE2836A" w14:textId="3028BDAE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05D85C1E" w14:textId="77777777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529FDF" w14:textId="6FE3E6D8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74CC17F5" w14:textId="77777777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4C00C10" w14:textId="4B522B84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69B979A" w14:textId="77777777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13EE52" w14:textId="68FD6F21" w:rsidR="008F0188" w:rsidRPr="00657820" w:rsidRDefault="008F0188" w:rsidP="008F018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57317" w:rsidRPr="00657820" w14:paraId="133C4006" w14:textId="77777777" w:rsidTr="008F5E64">
        <w:trPr>
          <w:trHeight w:val="359"/>
        </w:trPr>
        <w:tc>
          <w:tcPr>
            <w:tcW w:w="2340" w:type="dxa"/>
          </w:tcPr>
          <w:p w14:paraId="555DD2FD" w14:textId="77777777" w:rsidR="00957317" w:rsidRPr="00657820" w:rsidRDefault="00957317" w:rsidP="0095731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B7404FC" w14:textId="73A2FAB3" w:rsidR="00957317" w:rsidRPr="00657820" w:rsidRDefault="00EB6496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7CEFFF8D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2BB36B" w14:textId="6561AC9F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3.22 - 6.00</w:t>
            </w:r>
          </w:p>
        </w:tc>
        <w:tc>
          <w:tcPr>
            <w:tcW w:w="72" w:type="dxa"/>
          </w:tcPr>
          <w:p w14:paraId="0D8ED8A1" w14:textId="77777777" w:rsidR="00957317" w:rsidRPr="00657820" w:rsidRDefault="00957317" w:rsidP="0095731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3C195A47" w14:textId="65C968A2" w:rsidR="00957317" w:rsidRPr="00657820" w:rsidRDefault="002D6D9D" w:rsidP="0095731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33A91BB4" w14:textId="77777777" w:rsidR="00957317" w:rsidRPr="00657820" w:rsidRDefault="00957317" w:rsidP="0095731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9988DEC" w14:textId="2B3BCB9B" w:rsidR="00957317" w:rsidRPr="00657820" w:rsidRDefault="00957317" w:rsidP="0095731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72" w:type="dxa"/>
          </w:tcPr>
          <w:p w14:paraId="6C898626" w14:textId="77777777" w:rsidR="00957317" w:rsidRPr="00657820" w:rsidRDefault="00957317" w:rsidP="0095731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72EC63E7" w14:textId="3C227E27" w:rsidR="00957317" w:rsidRPr="00657820" w:rsidRDefault="002D6D9D" w:rsidP="0095731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1C177BF" w14:textId="77777777" w:rsidR="00957317" w:rsidRPr="00657820" w:rsidRDefault="00957317" w:rsidP="0095731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61BCAB5" w14:textId="05485573" w:rsidR="00957317" w:rsidRPr="00657820" w:rsidRDefault="00957317" w:rsidP="0095731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6A585282" w14:textId="77777777" w:rsidTr="00606E54">
        <w:tc>
          <w:tcPr>
            <w:tcW w:w="2340" w:type="dxa"/>
            <w:vAlign w:val="bottom"/>
          </w:tcPr>
          <w:p w14:paraId="798C0C97" w14:textId="77777777" w:rsidR="00957317" w:rsidRPr="00657820" w:rsidRDefault="00957317" w:rsidP="0095731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BF6B1" w14:textId="77777777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07C3A544" w14:textId="77777777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A7E7AF" w14:textId="77777777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7F701770" w14:textId="77777777" w:rsidR="00957317" w:rsidRPr="00657820" w:rsidRDefault="00957317" w:rsidP="0095731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0F10" w14:textId="7ABFEDDB" w:rsidR="00957317" w:rsidRPr="00657820" w:rsidRDefault="002D6D9D" w:rsidP="0095731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68E9787" w14:textId="77777777" w:rsidR="00957317" w:rsidRPr="00657820" w:rsidRDefault="00957317" w:rsidP="0095731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7F128" w14:textId="1C885B79" w:rsidR="00957317" w:rsidRPr="00657820" w:rsidRDefault="00957317" w:rsidP="0095731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72" w:type="dxa"/>
          </w:tcPr>
          <w:p w14:paraId="43CB6093" w14:textId="77777777" w:rsidR="00957317" w:rsidRPr="00657820" w:rsidRDefault="00957317" w:rsidP="0095731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4C775" w14:textId="124E6D72" w:rsidR="00957317" w:rsidRPr="00657820" w:rsidRDefault="002D6D9D" w:rsidP="0095731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5A4CE77" w14:textId="77777777" w:rsidR="00957317" w:rsidRPr="00657820" w:rsidRDefault="00957317" w:rsidP="00957317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91618E" w14:textId="0A4C8572" w:rsidR="00957317" w:rsidRPr="00657820" w:rsidRDefault="00957317" w:rsidP="00957317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1B6E379" w14:textId="77777777" w:rsidR="00D24D2F" w:rsidRDefault="00D24D2F" w:rsidP="00D24D2F">
      <w:pPr>
        <w:pStyle w:val="ListParagraph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88BBEDD" w14:textId="37B54F7B" w:rsidR="00C5158A" w:rsidRPr="00657820" w:rsidRDefault="00C5158A" w:rsidP="00E970E7">
      <w:pPr>
        <w:pStyle w:val="ListParagraph"/>
        <w:numPr>
          <w:ilvl w:val="0"/>
          <w:numId w:val="1"/>
        </w:numPr>
        <w:spacing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425F955" w14:textId="2676DB12" w:rsidR="00C5158A" w:rsidRPr="00657820" w:rsidRDefault="00C5158A" w:rsidP="00C5158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sz w:val="28"/>
        </w:rPr>
        <w:t xml:space="preserve">31 </w:t>
      </w:r>
      <w:r w:rsidRPr="00657820">
        <w:rPr>
          <w:rFonts w:asciiTheme="majorBidi" w:hAnsiTheme="majorBidi" w:cstheme="majorBidi"/>
          <w:sz w:val="28"/>
          <w:cs/>
        </w:rPr>
        <w:t>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88"/>
        <w:gridCol w:w="1082"/>
        <w:gridCol w:w="88"/>
        <w:gridCol w:w="1082"/>
        <w:gridCol w:w="88"/>
        <w:gridCol w:w="1112"/>
      </w:tblGrid>
      <w:tr w:rsidR="00C5158A" w:rsidRPr="00657820" w14:paraId="5B56FE9E" w14:textId="77777777" w:rsidTr="009D2CD7">
        <w:trPr>
          <w:trHeight w:val="323"/>
          <w:tblHeader/>
        </w:trPr>
        <w:tc>
          <w:tcPr>
            <w:tcW w:w="4500" w:type="dxa"/>
          </w:tcPr>
          <w:p w14:paraId="3FDAEB93" w14:textId="77777777" w:rsidR="00C5158A" w:rsidRPr="00657820" w:rsidRDefault="00C5158A" w:rsidP="000D313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C8C3AFF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3AC02540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7861CF34" w14:textId="77777777" w:rsidR="00C5158A" w:rsidRPr="00657820" w:rsidRDefault="00C5158A" w:rsidP="000D313F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C5158A" w:rsidRPr="00657820" w14:paraId="23DC544F" w14:textId="77777777" w:rsidTr="009D2CD7">
        <w:trPr>
          <w:trHeight w:val="323"/>
          <w:tblHeader/>
        </w:trPr>
        <w:tc>
          <w:tcPr>
            <w:tcW w:w="4500" w:type="dxa"/>
          </w:tcPr>
          <w:p w14:paraId="3372CFA3" w14:textId="77777777" w:rsidR="00C5158A" w:rsidRPr="00657820" w:rsidRDefault="00C5158A" w:rsidP="000D313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6946AB1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16CDF746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  <w:vAlign w:val="bottom"/>
          </w:tcPr>
          <w:p w14:paraId="7693EC47" w14:textId="77777777" w:rsidR="00C5158A" w:rsidRPr="00657820" w:rsidRDefault="00C5158A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57317" w:rsidRPr="00657820" w14:paraId="31A63806" w14:textId="77777777" w:rsidTr="009D2CD7">
        <w:trPr>
          <w:trHeight w:val="336"/>
          <w:tblHeader/>
        </w:trPr>
        <w:tc>
          <w:tcPr>
            <w:tcW w:w="4500" w:type="dxa"/>
          </w:tcPr>
          <w:p w14:paraId="569B1F8F" w14:textId="77777777" w:rsidR="00957317" w:rsidRPr="00657820" w:rsidRDefault="00957317" w:rsidP="009573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168805" w14:textId="5F1CF703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8" w:type="dxa"/>
          </w:tcPr>
          <w:p w14:paraId="336CDDD7" w14:textId="77777777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2875985" w14:textId="29AF6A7A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8" w:type="dxa"/>
          </w:tcPr>
          <w:p w14:paraId="4D822A0B" w14:textId="77777777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593C309" w14:textId="5F8361F4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8" w:type="dxa"/>
          </w:tcPr>
          <w:p w14:paraId="60ADFE58" w14:textId="77777777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0E035A27" w14:textId="3D724E07" w:rsidR="00957317" w:rsidRPr="00657820" w:rsidRDefault="00957317" w:rsidP="00957317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57317" w:rsidRPr="00657820" w14:paraId="75060B54" w14:textId="77777777" w:rsidTr="009D2CD7">
        <w:trPr>
          <w:trHeight w:val="323"/>
        </w:trPr>
        <w:tc>
          <w:tcPr>
            <w:tcW w:w="4500" w:type="dxa"/>
          </w:tcPr>
          <w:p w14:paraId="50C01E50" w14:textId="180F1FC8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466BA8" w:rsidRPr="00657820">
              <w:rPr>
                <w:rFonts w:asciiTheme="majorBidi" w:hAnsiTheme="majorBidi" w:cstheme="majorBidi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57BE9F" w14:textId="0F8ED72B" w:rsidR="00957317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88" w:type="dxa"/>
            <w:shd w:val="clear" w:color="auto" w:fill="auto"/>
          </w:tcPr>
          <w:p w14:paraId="4238D89E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9DAECCF" w14:textId="66480C1E" w:rsidR="00957317" w:rsidRPr="00657820" w:rsidRDefault="00957317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886</w:t>
            </w:r>
          </w:p>
        </w:tc>
        <w:tc>
          <w:tcPr>
            <w:tcW w:w="88" w:type="dxa"/>
            <w:shd w:val="clear" w:color="auto" w:fill="auto"/>
          </w:tcPr>
          <w:p w14:paraId="7EBB78A5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03BA9" w14:textId="01F2170F" w:rsidR="00957317" w:rsidRPr="00657820" w:rsidRDefault="002D6D9D" w:rsidP="00957317">
            <w:pPr>
              <w:tabs>
                <w:tab w:val="decimal" w:pos="546"/>
              </w:tabs>
              <w:ind w:right="132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ECDCDFC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425AC" w14:textId="527C1A77" w:rsidR="00957317" w:rsidRPr="00657820" w:rsidRDefault="00957317" w:rsidP="00957317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957317" w:rsidRPr="00657820" w14:paraId="3892D5A7" w14:textId="77777777" w:rsidTr="009D2CD7">
        <w:trPr>
          <w:trHeight w:val="309"/>
        </w:trPr>
        <w:tc>
          <w:tcPr>
            <w:tcW w:w="4500" w:type="dxa"/>
          </w:tcPr>
          <w:p w14:paraId="03ED792D" w14:textId="08E5396F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84E56F0" w14:textId="237F0621" w:rsidR="00957317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47,629</w:t>
            </w:r>
          </w:p>
        </w:tc>
        <w:tc>
          <w:tcPr>
            <w:tcW w:w="88" w:type="dxa"/>
            <w:shd w:val="clear" w:color="auto" w:fill="auto"/>
          </w:tcPr>
          <w:p w14:paraId="006A19BF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16A5EBA" w14:textId="788BB5F7" w:rsidR="00957317" w:rsidRPr="00657820" w:rsidRDefault="00957317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50,721</w:t>
            </w:r>
          </w:p>
        </w:tc>
        <w:tc>
          <w:tcPr>
            <w:tcW w:w="88" w:type="dxa"/>
            <w:shd w:val="clear" w:color="auto" w:fill="auto"/>
          </w:tcPr>
          <w:p w14:paraId="68C0AABC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262D73B" w14:textId="3F6B3EB7" w:rsidR="00957317" w:rsidRPr="00657820" w:rsidRDefault="002D6D9D" w:rsidP="00957317">
            <w:pPr>
              <w:tabs>
                <w:tab w:val="decimal" w:pos="546"/>
              </w:tabs>
              <w:ind w:right="132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4E7D75C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D3DD7F6" w14:textId="4B8104D5" w:rsidR="00957317" w:rsidRPr="00657820" w:rsidRDefault="00957317" w:rsidP="00957317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2D6D9D" w:rsidRPr="00657820" w14:paraId="12069E71" w14:textId="77777777" w:rsidTr="009D2CD7">
        <w:trPr>
          <w:trHeight w:val="323"/>
        </w:trPr>
        <w:tc>
          <w:tcPr>
            <w:tcW w:w="4500" w:type="dxa"/>
          </w:tcPr>
          <w:p w14:paraId="72A4D4D3" w14:textId="0D53DDEF" w:rsidR="002D6D9D" w:rsidRPr="00657820" w:rsidRDefault="002D6D9D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="00932BE8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="00932BE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32BE8" w:rsidRPr="00657820">
              <w:rPr>
                <w:rFonts w:asciiTheme="majorBidi" w:hAnsiTheme="majorBidi" w:cstheme="majorBidi"/>
                <w:sz w:val="28"/>
              </w:rPr>
              <w:t>(</w:t>
            </w:r>
            <w:r w:rsidR="00932BE8"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932BE8" w:rsidRPr="00657820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3885A1A8" w14:textId="5B1ADF00" w:rsidR="002D6D9D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9977F5F" w14:textId="77777777" w:rsidR="002D6D9D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3FE5B71" w14:textId="4D5A3192" w:rsidR="002D6D9D" w:rsidRPr="00657820" w:rsidRDefault="002D6D9D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006E8AD" w14:textId="77777777" w:rsidR="002D6D9D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418FA87" w14:textId="1051C907" w:rsidR="002D6D9D" w:rsidRPr="00657820" w:rsidRDefault="002D6D9D" w:rsidP="00957317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  <w:tc>
          <w:tcPr>
            <w:tcW w:w="88" w:type="dxa"/>
            <w:shd w:val="clear" w:color="auto" w:fill="auto"/>
          </w:tcPr>
          <w:p w14:paraId="7D500A65" w14:textId="77777777" w:rsidR="002D6D9D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02ABC08D" w14:textId="182C98E4" w:rsidR="002D6D9D" w:rsidRPr="00657820" w:rsidRDefault="002D6D9D" w:rsidP="0095731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957317" w:rsidRPr="00657820" w14:paraId="74F3A524" w14:textId="77777777" w:rsidTr="009D2CD7">
        <w:trPr>
          <w:trHeight w:val="323"/>
        </w:trPr>
        <w:tc>
          <w:tcPr>
            <w:tcW w:w="4500" w:type="dxa"/>
          </w:tcPr>
          <w:p w14:paraId="0E92D9F8" w14:textId="4151A3E0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2C0A53C" w14:textId="06E0B59B" w:rsidR="00957317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11,1</w:t>
            </w:r>
            <w:r w:rsidR="00E62002" w:rsidRPr="00657820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88" w:type="dxa"/>
            <w:shd w:val="clear" w:color="auto" w:fill="auto"/>
          </w:tcPr>
          <w:p w14:paraId="238FB3BC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AEEEAF8" w14:textId="3C98E829" w:rsidR="00957317" w:rsidRPr="00657820" w:rsidRDefault="00957317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21,248</w:t>
            </w:r>
          </w:p>
        </w:tc>
        <w:tc>
          <w:tcPr>
            <w:tcW w:w="88" w:type="dxa"/>
            <w:shd w:val="clear" w:color="auto" w:fill="auto"/>
          </w:tcPr>
          <w:p w14:paraId="1AB9045D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6E91636" w14:textId="4970C8B7" w:rsidR="00957317" w:rsidRPr="00657820" w:rsidRDefault="002D6D9D" w:rsidP="00957317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,621</w:t>
            </w:r>
          </w:p>
        </w:tc>
        <w:tc>
          <w:tcPr>
            <w:tcW w:w="88" w:type="dxa"/>
            <w:shd w:val="clear" w:color="auto" w:fill="auto"/>
          </w:tcPr>
          <w:p w14:paraId="7705F8D2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B277D03" w14:textId="23D6EB05" w:rsidR="00957317" w:rsidRPr="00657820" w:rsidRDefault="00957317" w:rsidP="0095731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1,586</w:t>
            </w:r>
          </w:p>
        </w:tc>
      </w:tr>
      <w:tr w:rsidR="00957317" w:rsidRPr="00657820" w14:paraId="05766F0F" w14:textId="77777777" w:rsidTr="001611DA">
        <w:trPr>
          <w:trHeight w:val="323"/>
        </w:trPr>
        <w:tc>
          <w:tcPr>
            <w:tcW w:w="4500" w:type="dxa"/>
          </w:tcPr>
          <w:p w14:paraId="148FCF12" w14:textId="77777777" w:rsidR="001611DA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="00A761D4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11DA">
              <w:rPr>
                <w:rFonts w:asciiTheme="majorBidi" w:hAnsiTheme="majorBidi" w:cstheme="majorBidi"/>
                <w:sz w:val="28"/>
              </w:rPr>
              <w:t xml:space="preserve">- </w:t>
            </w:r>
            <w:r w:rsidR="001611DA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2135A1A" w14:textId="336DC0F2" w:rsidR="00957317" w:rsidRPr="00657820" w:rsidRDefault="00957317" w:rsidP="001611DA">
            <w:pPr>
              <w:ind w:left="275"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466BA8" w:rsidRPr="00657820">
              <w:rPr>
                <w:rFonts w:asciiTheme="majorBidi" w:hAnsiTheme="majorBidi" w:cstheme="majorBidi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47361" w14:textId="53AF0A23" w:rsidR="00957317" w:rsidRPr="00657820" w:rsidRDefault="002D6D9D" w:rsidP="001611DA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</w:t>
            </w:r>
            <w:r w:rsidR="00EE4C08"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D7B4B92" w14:textId="77777777" w:rsidR="00957317" w:rsidRPr="00657820" w:rsidRDefault="00957317" w:rsidP="001611DA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0EF947" w14:textId="50D49A95" w:rsidR="00957317" w:rsidRPr="00657820" w:rsidRDefault="00957317" w:rsidP="001611DA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1,032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F7DFF71" w14:textId="77777777" w:rsidR="00957317" w:rsidRPr="00657820" w:rsidRDefault="00957317" w:rsidP="001611DA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FBD8C68" w14:textId="06D0F4B1" w:rsidR="00957317" w:rsidRPr="00657820" w:rsidRDefault="002D6D9D" w:rsidP="001611DA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5C06360" w14:textId="77777777" w:rsidR="00957317" w:rsidRPr="00657820" w:rsidRDefault="00957317" w:rsidP="001611DA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0B11B70" w14:textId="123919B2" w:rsidR="00957317" w:rsidRPr="00657820" w:rsidRDefault="00957317" w:rsidP="001611DA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36140725" w14:textId="77777777" w:rsidTr="009D2CD7">
        <w:trPr>
          <w:trHeight w:val="323"/>
        </w:trPr>
        <w:tc>
          <w:tcPr>
            <w:tcW w:w="4500" w:type="dxa"/>
          </w:tcPr>
          <w:p w14:paraId="2B8F3DFC" w14:textId="1A291B3E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149B47B" w14:textId="3C0AC5EA" w:rsidR="00957317" w:rsidRPr="00657820" w:rsidRDefault="00A25745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17,594</w:t>
            </w:r>
          </w:p>
        </w:tc>
        <w:tc>
          <w:tcPr>
            <w:tcW w:w="88" w:type="dxa"/>
            <w:shd w:val="clear" w:color="auto" w:fill="auto"/>
          </w:tcPr>
          <w:p w14:paraId="739D948B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F588BBB" w14:textId="0301165D" w:rsidR="00957317" w:rsidRPr="00657820" w:rsidRDefault="00957317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17,564</w:t>
            </w:r>
          </w:p>
        </w:tc>
        <w:tc>
          <w:tcPr>
            <w:tcW w:w="88" w:type="dxa"/>
            <w:shd w:val="clear" w:color="auto" w:fill="auto"/>
          </w:tcPr>
          <w:p w14:paraId="02F5933A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21DC927" w14:textId="6F8C2DCD" w:rsidR="00957317" w:rsidRPr="00657820" w:rsidRDefault="00765D97" w:rsidP="00957317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2,850</w:t>
            </w:r>
          </w:p>
        </w:tc>
        <w:tc>
          <w:tcPr>
            <w:tcW w:w="88" w:type="dxa"/>
            <w:shd w:val="clear" w:color="auto" w:fill="auto"/>
          </w:tcPr>
          <w:p w14:paraId="6BBA8FAB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6F26944B" w14:textId="718D0DD8" w:rsidR="00957317" w:rsidRPr="00657820" w:rsidRDefault="00957317" w:rsidP="0095731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980</w:t>
            </w:r>
          </w:p>
        </w:tc>
      </w:tr>
      <w:tr w:rsidR="00957317" w:rsidRPr="00657820" w14:paraId="78DFFBB3" w14:textId="77777777" w:rsidTr="000F1EB4">
        <w:trPr>
          <w:trHeight w:val="323"/>
        </w:trPr>
        <w:tc>
          <w:tcPr>
            <w:tcW w:w="4500" w:type="dxa"/>
          </w:tcPr>
          <w:p w14:paraId="3962E0B2" w14:textId="6BC07277" w:rsidR="00957317" w:rsidRPr="00657820" w:rsidRDefault="00957317" w:rsidP="000F1EB4">
            <w:pPr>
              <w:ind w:left="324" w:right="-18" w:hanging="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421310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="00E2715C">
              <w:rPr>
                <w:rFonts w:asciiTheme="majorBidi" w:hAnsiTheme="majorBidi" w:cstheme="majorBidi"/>
                <w:sz w:val="28"/>
              </w:rPr>
              <w:t xml:space="preserve"> </w:t>
            </w:r>
            <w:r w:rsidR="00A761D4">
              <w:rPr>
                <w:rFonts w:asciiTheme="majorBidi" w:hAnsiTheme="majorBidi" w:cstheme="majorBidi"/>
                <w:sz w:val="28"/>
                <w:cs/>
              </w:rPr>
              <w:br/>
            </w:r>
            <w:r w:rsidR="00E2715C" w:rsidRPr="00657820">
              <w:rPr>
                <w:rFonts w:asciiTheme="majorBidi" w:hAnsiTheme="majorBidi" w:cstheme="majorBidi"/>
                <w:sz w:val="28"/>
              </w:rPr>
              <w:t>(</w:t>
            </w:r>
            <w:r w:rsidR="00E2715C"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E2715C" w:rsidRPr="00657820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52E6BB" w14:textId="15624301" w:rsidR="00957317" w:rsidRPr="00657820" w:rsidRDefault="006951DC" w:rsidP="000F1EB4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10,084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46A5427" w14:textId="77777777" w:rsidR="00957317" w:rsidRPr="00657820" w:rsidRDefault="00957317" w:rsidP="000F1EB4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2B02D4" w14:textId="7E677B4A" w:rsidR="00957317" w:rsidRPr="00657820" w:rsidRDefault="00DF7698" w:rsidP="000F1EB4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10,136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31874BA" w14:textId="77777777" w:rsidR="00957317" w:rsidRPr="00657820" w:rsidRDefault="00957317" w:rsidP="000F1EB4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42EB32" w14:textId="526E0874" w:rsidR="00957317" w:rsidRPr="00657820" w:rsidRDefault="00561DC5" w:rsidP="000F1EB4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10,722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E45BF05" w14:textId="77777777" w:rsidR="00957317" w:rsidRPr="00657820" w:rsidRDefault="00957317" w:rsidP="000F1EB4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4BE0559" w14:textId="34FC2713" w:rsidR="00957317" w:rsidRPr="00657820" w:rsidRDefault="00957317" w:rsidP="000F1EB4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10,483</w:t>
            </w:r>
          </w:p>
        </w:tc>
      </w:tr>
      <w:tr w:rsidR="00957317" w:rsidRPr="00657820" w14:paraId="7F776560" w14:textId="77777777" w:rsidTr="009D2CD7">
        <w:trPr>
          <w:trHeight w:val="323"/>
        </w:trPr>
        <w:tc>
          <w:tcPr>
            <w:tcW w:w="4500" w:type="dxa"/>
          </w:tcPr>
          <w:p w14:paraId="43C7F019" w14:textId="74930A55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0F1EB4"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852C27A" w14:textId="2752AC98" w:rsidR="00957317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0A7789" w:rsidRPr="00657820">
              <w:rPr>
                <w:rFonts w:asciiTheme="majorBidi" w:hAnsiTheme="majorBidi" w:cstheme="majorBidi"/>
                <w:sz w:val="28"/>
              </w:rPr>
              <w:t>,702</w:t>
            </w:r>
          </w:p>
        </w:tc>
        <w:tc>
          <w:tcPr>
            <w:tcW w:w="88" w:type="dxa"/>
            <w:shd w:val="clear" w:color="auto" w:fill="auto"/>
          </w:tcPr>
          <w:p w14:paraId="49FBA287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596F793" w14:textId="13581540" w:rsidR="00957317" w:rsidRPr="00657820" w:rsidRDefault="00DF7698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1,287</w:t>
            </w:r>
          </w:p>
        </w:tc>
        <w:tc>
          <w:tcPr>
            <w:tcW w:w="88" w:type="dxa"/>
            <w:shd w:val="clear" w:color="auto" w:fill="auto"/>
          </w:tcPr>
          <w:p w14:paraId="1BA496C6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438F1A4" w14:textId="70F70019" w:rsidR="00957317" w:rsidRPr="00657820" w:rsidRDefault="00561DC5" w:rsidP="00957317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79ACD88" w14:textId="77777777" w:rsidR="00957317" w:rsidRPr="00657820" w:rsidRDefault="00957317" w:rsidP="00957317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8CBDA03" w14:textId="2078EEEA" w:rsidR="00957317" w:rsidRPr="00657820" w:rsidRDefault="00957317" w:rsidP="00957317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659</w:t>
            </w:r>
          </w:p>
        </w:tc>
      </w:tr>
      <w:tr w:rsidR="00957317" w:rsidRPr="00657820" w14:paraId="18F76C05" w14:textId="77777777" w:rsidTr="009D2CD7">
        <w:trPr>
          <w:trHeight w:val="323"/>
        </w:trPr>
        <w:tc>
          <w:tcPr>
            <w:tcW w:w="4500" w:type="dxa"/>
          </w:tcPr>
          <w:p w14:paraId="08F8B593" w14:textId="1B85CFD4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รายได้รับล่วงหน้า </w:t>
            </w:r>
            <w:r w:rsidRPr="00657820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80" w:type="dxa"/>
            <w:shd w:val="clear" w:color="auto" w:fill="auto"/>
          </w:tcPr>
          <w:p w14:paraId="485A7BBA" w14:textId="3046F8C0" w:rsidR="00957317" w:rsidRPr="00657820" w:rsidRDefault="001F3D9C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88" w:type="dxa"/>
            <w:shd w:val="clear" w:color="auto" w:fill="auto"/>
          </w:tcPr>
          <w:p w14:paraId="524978AB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7A719C0" w14:textId="7320F51B" w:rsidR="00957317" w:rsidRPr="00657820" w:rsidRDefault="000C6F47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1,600</w:t>
            </w:r>
          </w:p>
        </w:tc>
        <w:tc>
          <w:tcPr>
            <w:tcW w:w="88" w:type="dxa"/>
            <w:shd w:val="clear" w:color="auto" w:fill="auto"/>
          </w:tcPr>
          <w:p w14:paraId="1093CE98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16949A8" w14:textId="40A89C03" w:rsidR="00957317" w:rsidRPr="00657820" w:rsidRDefault="002D6D9D" w:rsidP="00957317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F3B5A7F" w14:textId="77777777" w:rsidR="00957317" w:rsidRPr="00657820" w:rsidRDefault="00957317" w:rsidP="00957317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730B70E8" w14:textId="6B4E97D0" w:rsidR="00957317" w:rsidRPr="00657820" w:rsidRDefault="00957317" w:rsidP="00957317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36842E6E" w14:textId="77777777" w:rsidTr="009D2CD7">
        <w:trPr>
          <w:trHeight w:val="309"/>
        </w:trPr>
        <w:tc>
          <w:tcPr>
            <w:tcW w:w="4500" w:type="dxa"/>
          </w:tcPr>
          <w:p w14:paraId="6BC52946" w14:textId="77777777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ประมาณการหนี้สินจากคดีความฟ้องร้อง</w:t>
            </w:r>
          </w:p>
          <w:p w14:paraId="5FEF7219" w14:textId="670EB7B5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571421" w:rsidRPr="00657820">
              <w:rPr>
                <w:rFonts w:asciiTheme="majorBidi" w:hAnsiTheme="majorBidi" w:cstheme="majorBidi"/>
                <w:sz w:val="28"/>
              </w:rPr>
              <w:t>3</w:t>
            </w:r>
            <w:r w:rsidR="0074427B" w:rsidRPr="00657820">
              <w:rPr>
                <w:rFonts w:asciiTheme="majorBidi" w:hAnsiTheme="majorBidi" w:cstheme="majorBidi"/>
                <w:sz w:val="28"/>
              </w:rPr>
              <w:t>9</w:t>
            </w:r>
            <w:r w:rsidRPr="00657820">
              <w:rPr>
                <w:rFonts w:asciiTheme="majorBidi" w:hAnsiTheme="majorBidi" w:cstheme="majorBidi"/>
                <w:sz w:val="28"/>
              </w:rPr>
              <w:t>.4)</w:t>
            </w:r>
          </w:p>
        </w:tc>
        <w:tc>
          <w:tcPr>
            <w:tcW w:w="1080" w:type="dxa"/>
            <w:shd w:val="clear" w:color="auto" w:fill="auto"/>
          </w:tcPr>
          <w:p w14:paraId="228E9DE2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7FF9149A" w14:textId="544B9D20" w:rsidR="002D6D9D" w:rsidRPr="00657820" w:rsidRDefault="002D6D9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1984AE3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9F95F5D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1A7DB285" w14:textId="4ECC5431" w:rsidR="00957317" w:rsidRPr="00657820" w:rsidRDefault="00957317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3,643</w:t>
            </w:r>
          </w:p>
        </w:tc>
        <w:tc>
          <w:tcPr>
            <w:tcW w:w="88" w:type="dxa"/>
            <w:shd w:val="clear" w:color="auto" w:fill="auto"/>
          </w:tcPr>
          <w:p w14:paraId="633659CD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B8212A9" w14:textId="77777777" w:rsidR="00957317" w:rsidRPr="00657820" w:rsidRDefault="00957317" w:rsidP="00957317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720043C" w14:textId="5812C83E" w:rsidR="002D6D9D" w:rsidRPr="00657820" w:rsidRDefault="002D6D9D" w:rsidP="00957317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24F47D0" w14:textId="77777777" w:rsidR="00957317" w:rsidRPr="00657820" w:rsidRDefault="00957317" w:rsidP="00957317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3322FE4C" w14:textId="77777777" w:rsidR="00957317" w:rsidRPr="00657820" w:rsidRDefault="00957317" w:rsidP="00957317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682E47C" w14:textId="60827F2D" w:rsidR="00957317" w:rsidRPr="00657820" w:rsidRDefault="00957317" w:rsidP="00957317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C7331" w:rsidRPr="00657820" w14:paraId="15138D68" w14:textId="77777777" w:rsidTr="009D2CD7">
        <w:trPr>
          <w:trHeight w:val="309"/>
        </w:trPr>
        <w:tc>
          <w:tcPr>
            <w:tcW w:w="4500" w:type="dxa"/>
          </w:tcPr>
          <w:p w14:paraId="37EA031D" w14:textId="3F6EB947" w:rsidR="00DC7331" w:rsidRPr="00657820" w:rsidRDefault="00DC7331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ประมาณการหนี้สินหมุนเวียน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27864C13" w14:textId="18B3FB5F" w:rsidR="00DC7331" w:rsidRPr="00657820" w:rsidRDefault="00BE158D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,207</w:t>
            </w:r>
          </w:p>
        </w:tc>
        <w:tc>
          <w:tcPr>
            <w:tcW w:w="88" w:type="dxa"/>
            <w:shd w:val="clear" w:color="auto" w:fill="auto"/>
          </w:tcPr>
          <w:p w14:paraId="662134E4" w14:textId="77777777" w:rsidR="00DC7331" w:rsidRPr="00657820" w:rsidRDefault="00DC7331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2F6ED51" w14:textId="0F8EF9E1" w:rsidR="00C36E3C" w:rsidRPr="00657820" w:rsidRDefault="00CF657F" w:rsidP="00E970E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5,207</w:t>
            </w:r>
          </w:p>
        </w:tc>
        <w:tc>
          <w:tcPr>
            <w:tcW w:w="88" w:type="dxa"/>
            <w:shd w:val="clear" w:color="auto" w:fill="auto"/>
          </w:tcPr>
          <w:p w14:paraId="75FAF1C6" w14:textId="77777777" w:rsidR="00DC7331" w:rsidRPr="00657820" w:rsidRDefault="00DC7331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71A1F5C" w14:textId="6398CD1C" w:rsidR="00DC7331" w:rsidRPr="00657820" w:rsidRDefault="002D6D9D" w:rsidP="00957317">
            <w:pPr>
              <w:tabs>
                <w:tab w:val="decimal" w:pos="546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0031CB97" w14:textId="77777777" w:rsidR="00DC7331" w:rsidRPr="00657820" w:rsidRDefault="00DC7331" w:rsidP="00957317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115C180E" w14:textId="347CD952" w:rsidR="00DC7331" w:rsidRPr="00657820" w:rsidRDefault="00C36E3C" w:rsidP="00FC20E0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7317" w:rsidRPr="00657820" w14:paraId="0ED9DC6F" w14:textId="77777777" w:rsidTr="009D2CD7">
        <w:trPr>
          <w:trHeight w:val="323"/>
        </w:trPr>
        <w:tc>
          <w:tcPr>
            <w:tcW w:w="4500" w:type="dxa"/>
            <w:vAlign w:val="bottom"/>
          </w:tcPr>
          <w:p w14:paraId="72699B28" w14:textId="77777777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723109" w14:textId="77EBA830" w:rsidR="00957317" w:rsidRPr="00657820" w:rsidRDefault="000E26D4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9,129</w:t>
            </w:r>
          </w:p>
        </w:tc>
        <w:tc>
          <w:tcPr>
            <w:tcW w:w="88" w:type="dxa"/>
            <w:shd w:val="clear" w:color="auto" w:fill="auto"/>
          </w:tcPr>
          <w:p w14:paraId="2FD00880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AE2F55C" w14:textId="7CF3FA08" w:rsidR="00957317" w:rsidRPr="00657820" w:rsidRDefault="005434DA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7,491</w:t>
            </w:r>
          </w:p>
        </w:tc>
        <w:tc>
          <w:tcPr>
            <w:tcW w:w="88" w:type="dxa"/>
            <w:shd w:val="clear" w:color="auto" w:fill="auto"/>
          </w:tcPr>
          <w:p w14:paraId="4FEBA29D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DCA32DC" w14:textId="15740386" w:rsidR="00957317" w:rsidRPr="00657820" w:rsidRDefault="002D6D9D" w:rsidP="00957317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88" w:type="dxa"/>
            <w:shd w:val="clear" w:color="auto" w:fill="auto"/>
          </w:tcPr>
          <w:p w14:paraId="710DE2E2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3CC5E473" w14:textId="3B791566" w:rsidR="00957317" w:rsidRPr="00657820" w:rsidRDefault="00957317" w:rsidP="0095731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586</w:t>
            </w:r>
          </w:p>
        </w:tc>
      </w:tr>
      <w:tr w:rsidR="00957317" w:rsidRPr="00657820" w14:paraId="1868A328" w14:textId="77777777" w:rsidTr="009D2CD7">
        <w:trPr>
          <w:trHeight w:val="323"/>
        </w:trPr>
        <w:tc>
          <w:tcPr>
            <w:tcW w:w="4500" w:type="dxa"/>
          </w:tcPr>
          <w:p w14:paraId="56EA3AD5" w14:textId="77777777" w:rsidR="00957317" w:rsidRPr="00657820" w:rsidRDefault="00957317" w:rsidP="00957317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FD32B" w14:textId="3CFD812E" w:rsidR="00957317" w:rsidRPr="00657820" w:rsidRDefault="00C34CE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E41B53" w:rsidRPr="00657820">
              <w:rPr>
                <w:rFonts w:asciiTheme="majorBidi" w:hAnsiTheme="majorBidi" w:cstheme="majorBidi"/>
                <w:b/>
                <w:bCs/>
                <w:sz w:val="28"/>
              </w:rPr>
              <w:t>07,745</w:t>
            </w:r>
          </w:p>
        </w:tc>
        <w:tc>
          <w:tcPr>
            <w:tcW w:w="88" w:type="dxa"/>
            <w:shd w:val="clear" w:color="auto" w:fill="auto"/>
          </w:tcPr>
          <w:p w14:paraId="0FB51801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689BF" w14:textId="375E48D5" w:rsidR="00957317" w:rsidRPr="00657820" w:rsidRDefault="0042702E" w:rsidP="00957317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120,815</w:t>
            </w:r>
          </w:p>
        </w:tc>
        <w:tc>
          <w:tcPr>
            <w:tcW w:w="88" w:type="dxa"/>
            <w:shd w:val="clear" w:color="auto" w:fill="auto"/>
          </w:tcPr>
          <w:p w14:paraId="45BF44BF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D1D7D" w14:textId="6FD18915" w:rsidR="00957317" w:rsidRPr="00657820" w:rsidRDefault="00450F25" w:rsidP="00957317">
            <w:pPr>
              <w:tabs>
                <w:tab w:val="decimal" w:pos="882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561DC5" w:rsidRPr="00657820">
              <w:rPr>
                <w:rFonts w:asciiTheme="majorBidi" w:hAnsiTheme="majorBidi" w:cstheme="majorBidi"/>
                <w:b/>
                <w:bCs/>
                <w:sz w:val="28"/>
              </w:rPr>
              <w:t>5,485</w:t>
            </w:r>
          </w:p>
        </w:tc>
        <w:tc>
          <w:tcPr>
            <w:tcW w:w="88" w:type="dxa"/>
            <w:shd w:val="clear" w:color="auto" w:fill="auto"/>
          </w:tcPr>
          <w:p w14:paraId="532136E6" w14:textId="77777777" w:rsidR="00957317" w:rsidRPr="00657820" w:rsidRDefault="00957317" w:rsidP="00957317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40460" w14:textId="63D4F08D" w:rsidR="00957317" w:rsidRPr="00657820" w:rsidRDefault="00957317" w:rsidP="00957317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14,294</w:t>
            </w:r>
          </w:p>
        </w:tc>
      </w:tr>
    </w:tbl>
    <w:p w14:paraId="381E3F05" w14:textId="77777777" w:rsidR="000E5B4D" w:rsidRDefault="000E5B4D" w:rsidP="000E5B4D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5A7C1A47" w14:textId="77777777" w:rsidR="000E5B4D" w:rsidRDefault="000E5B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74A8907" w14:textId="7B64862B" w:rsidR="00770484" w:rsidRPr="00657820" w:rsidRDefault="00770484" w:rsidP="008003B4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p w14:paraId="65A1D74B" w14:textId="4EE797DB" w:rsidR="00770484" w:rsidRPr="00657820" w:rsidRDefault="00770484" w:rsidP="001D473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413EBC" w:rsidRPr="00657820" w14:paraId="1B53C65C" w14:textId="77777777" w:rsidTr="0072672F">
        <w:trPr>
          <w:trHeight w:val="20"/>
        </w:trPr>
        <w:tc>
          <w:tcPr>
            <w:tcW w:w="6300" w:type="dxa"/>
          </w:tcPr>
          <w:p w14:paraId="60C777E9" w14:textId="77777777" w:rsidR="00413EBC" w:rsidRPr="00657820" w:rsidRDefault="00413EBC" w:rsidP="0072672F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F50016E" w14:textId="77777777" w:rsidR="00413EBC" w:rsidRPr="00657820" w:rsidRDefault="00413EBC" w:rsidP="0072672F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413EBC" w:rsidRPr="00657820" w14:paraId="1A44A6AE" w14:textId="77777777" w:rsidTr="0072672F">
        <w:trPr>
          <w:trHeight w:val="20"/>
        </w:trPr>
        <w:tc>
          <w:tcPr>
            <w:tcW w:w="6300" w:type="dxa"/>
          </w:tcPr>
          <w:p w14:paraId="77ED7263" w14:textId="77777777" w:rsidR="00413EBC" w:rsidRPr="00657820" w:rsidRDefault="00413EBC" w:rsidP="0072672F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6B4A3E4B" w14:textId="77777777" w:rsidR="00413EBC" w:rsidRPr="00657820" w:rsidRDefault="00413EBC" w:rsidP="007267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57317" w:rsidRPr="00657820" w14:paraId="6EC25202" w14:textId="77777777" w:rsidTr="0072672F">
        <w:trPr>
          <w:trHeight w:val="20"/>
        </w:trPr>
        <w:tc>
          <w:tcPr>
            <w:tcW w:w="6300" w:type="dxa"/>
          </w:tcPr>
          <w:p w14:paraId="735C9611" w14:textId="77777777" w:rsidR="00957317" w:rsidRPr="00657820" w:rsidRDefault="00957317" w:rsidP="00957317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1F61086" w14:textId="73041D87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6" w:type="dxa"/>
          </w:tcPr>
          <w:p w14:paraId="17E4B262" w14:textId="77777777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B9C1AF1" w14:textId="1586A4D7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57317" w:rsidRPr="00657820" w14:paraId="7CAC0C2D" w14:textId="77777777" w:rsidTr="0072672F">
        <w:trPr>
          <w:trHeight w:val="20"/>
        </w:trPr>
        <w:tc>
          <w:tcPr>
            <w:tcW w:w="6300" w:type="dxa"/>
          </w:tcPr>
          <w:p w14:paraId="2FD11B5A" w14:textId="77777777" w:rsidR="00957317" w:rsidRPr="00657820" w:rsidRDefault="00957317" w:rsidP="00957317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041312A8" w14:textId="528570CA" w:rsidR="00957317" w:rsidRPr="00657820" w:rsidRDefault="00E012CA" w:rsidP="0095731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45,898</w:t>
            </w:r>
          </w:p>
        </w:tc>
        <w:tc>
          <w:tcPr>
            <w:tcW w:w="86" w:type="dxa"/>
          </w:tcPr>
          <w:p w14:paraId="6ABF6B07" w14:textId="77777777" w:rsidR="00957317" w:rsidRPr="00657820" w:rsidRDefault="00957317" w:rsidP="0095731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C79EDFE" w14:textId="4E80500B" w:rsidR="00957317" w:rsidRPr="00657820" w:rsidRDefault="00957317" w:rsidP="0095731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</w:tr>
      <w:tr w:rsidR="00957317" w:rsidRPr="00657820" w14:paraId="3F827CA0" w14:textId="77777777">
        <w:trPr>
          <w:trHeight w:val="20"/>
        </w:trPr>
        <w:tc>
          <w:tcPr>
            <w:tcW w:w="6300" w:type="dxa"/>
          </w:tcPr>
          <w:p w14:paraId="6F5C118E" w14:textId="1CF21634" w:rsidR="00957317" w:rsidRPr="00657820" w:rsidRDefault="00957317" w:rsidP="00957317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C50596"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A747D" w14:textId="58616B64" w:rsidR="00957317" w:rsidRPr="00657820" w:rsidRDefault="00E012CA" w:rsidP="0095731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(15,348)</w:t>
            </w:r>
          </w:p>
        </w:tc>
        <w:tc>
          <w:tcPr>
            <w:tcW w:w="86" w:type="dxa"/>
          </w:tcPr>
          <w:p w14:paraId="23F3BBA6" w14:textId="77777777" w:rsidR="00957317" w:rsidRPr="00657820" w:rsidRDefault="00957317" w:rsidP="0095731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87299C8" w14:textId="241F9628" w:rsidR="00957317" w:rsidRPr="00657820" w:rsidRDefault="00957317" w:rsidP="0095731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(46,980)</w:t>
            </w:r>
          </w:p>
        </w:tc>
      </w:tr>
      <w:tr w:rsidR="00957317" w:rsidRPr="00657820" w14:paraId="450EBD32" w14:textId="77777777">
        <w:trPr>
          <w:trHeight w:val="20"/>
        </w:trPr>
        <w:tc>
          <w:tcPr>
            <w:tcW w:w="6300" w:type="dxa"/>
          </w:tcPr>
          <w:p w14:paraId="0BF3E058" w14:textId="5CBD07FA" w:rsidR="00957317" w:rsidRPr="00657820" w:rsidRDefault="00957317" w:rsidP="00957317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เงินกู้ยืมระยะยาว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237C2" w14:textId="2BE58D80" w:rsidR="00957317" w:rsidRPr="00657820" w:rsidRDefault="00E012CA" w:rsidP="0095731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30,550</w:t>
            </w:r>
          </w:p>
        </w:tc>
        <w:tc>
          <w:tcPr>
            <w:tcW w:w="86" w:type="dxa"/>
          </w:tcPr>
          <w:p w14:paraId="5851D242" w14:textId="77777777" w:rsidR="00957317" w:rsidRPr="00657820" w:rsidRDefault="00957317" w:rsidP="00957317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C2470" w14:textId="5440DB2F" w:rsidR="00957317" w:rsidRPr="00657820" w:rsidRDefault="00957317" w:rsidP="00957317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39,735</w:t>
            </w:r>
          </w:p>
        </w:tc>
      </w:tr>
    </w:tbl>
    <w:p w14:paraId="08678105" w14:textId="2180CF6A" w:rsidR="00413EBC" w:rsidRPr="00657820" w:rsidRDefault="00413EBC" w:rsidP="00770484">
      <w:pPr>
        <w:spacing w:before="240" w:line="240" w:lineRule="atLeast"/>
        <w:rPr>
          <w:rFonts w:asciiTheme="majorBidi" w:hAnsiTheme="majorBidi" w:cstheme="majorBidi"/>
          <w:b/>
          <w:bCs/>
          <w:sz w:val="28"/>
          <w:lang w:val="en-GB"/>
        </w:rPr>
        <w:sectPr w:rsidR="00413EBC" w:rsidRPr="00657820" w:rsidSect="008C159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tbl>
      <w:tblPr>
        <w:tblW w:w="14753" w:type="dxa"/>
        <w:tblInd w:w="547" w:type="dxa"/>
        <w:tblLook w:val="04A0" w:firstRow="1" w:lastRow="0" w:firstColumn="1" w:lastColumn="0" w:noHBand="0" w:noVBand="1"/>
      </w:tblPr>
      <w:tblGrid>
        <w:gridCol w:w="1703"/>
        <w:gridCol w:w="1111"/>
        <w:gridCol w:w="3870"/>
        <w:gridCol w:w="2978"/>
        <w:gridCol w:w="2751"/>
        <w:gridCol w:w="1173"/>
        <w:gridCol w:w="90"/>
        <w:gridCol w:w="1077"/>
      </w:tblGrid>
      <w:tr w:rsidR="00770484" w:rsidRPr="00657820" w14:paraId="38D8D514" w14:textId="77777777" w:rsidTr="00001258">
        <w:trPr>
          <w:tblHeader/>
        </w:trPr>
        <w:tc>
          <w:tcPr>
            <w:tcW w:w="1703" w:type="dxa"/>
            <w:shd w:val="clear" w:color="auto" w:fill="auto"/>
            <w:vAlign w:val="bottom"/>
          </w:tcPr>
          <w:p w14:paraId="333D2003" w14:textId="77777777" w:rsidR="00770484" w:rsidRPr="00657820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B01D2A1" w14:textId="77777777" w:rsidR="00770484" w:rsidRPr="00657820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99" w:type="dxa"/>
            <w:gridSpan w:val="3"/>
            <w:shd w:val="clear" w:color="auto" w:fill="auto"/>
            <w:vAlign w:val="bottom"/>
          </w:tcPr>
          <w:p w14:paraId="1FFA4587" w14:textId="44F84F82" w:rsidR="00770484" w:rsidRPr="00657820" w:rsidRDefault="00770484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F4A1A1E" w14:textId="333A8422" w:rsidR="00770484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944C0" w:rsidRPr="00657820" w14:paraId="2DC6BCF8" w14:textId="77777777" w:rsidTr="0094732F">
        <w:trPr>
          <w:trHeight w:val="387"/>
          <w:tblHeader/>
        </w:trPr>
        <w:tc>
          <w:tcPr>
            <w:tcW w:w="1703" w:type="dxa"/>
            <w:shd w:val="clear" w:color="auto" w:fill="auto"/>
            <w:vAlign w:val="bottom"/>
          </w:tcPr>
          <w:p w14:paraId="599EDD2C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E97BC06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99" w:type="dxa"/>
            <w:gridSpan w:val="3"/>
            <w:shd w:val="clear" w:color="auto" w:fill="auto"/>
            <w:vAlign w:val="bottom"/>
          </w:tcPr>
          <w:p w14:paraId="5E150041" w14:textId="3D418043" w:rsidR="009944C0" w:rsidRPr="00657820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66B7A1CA" w14:textId="14E268E7" w:rsidR="009944C0" w:rsidRPr="00657820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944C0" w:rsidRPr="00657820" w14:paraId="07763186" w14:textId="77777777" w:rsidTr="00001258">
        <w:trPr>
          <w:tblHeader/>
        </w:trPr>
        <w:tc>
          <w:tcPr>
            <w:tcW w:w="1703" w:type="dxa"/>
            <w:shd w:val="clear" w:color="auto" w:fill="auto"/>
            <w:vAlign w:val="bottom"/>
          </w:tcPr>
          <w:p w14:paraId="7173347B" w14:textId="77777777" w:rsidR="009944C0" w:rsidRPr="00657820" w:rsidRDefault="009944C0" w:rsidP="00E80F2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BB1592D" w14:textId="77777777" w:rsidR="009944C0" w:rsidRPr="00657820" w:rsidRDefault="009944C0" w:rsidP="00E80F2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วงเงินกู้ยืม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0DB7155A" w14:textId="77777777" w:rsidR="009944C0" w:rsidRPr="00657820" w:rsidRDefault="009944C0" w:rsidP="00E80F2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การจ่ายชำระคืน</w:t>
            </w:r>
          </w:p>
        </w:tc>
        <w:tc>
          <w:tcPr>
            <w:tcW w:w="2978" w:type="dxa"/>
            <w:shd w:val="clear" w:color="auto" w:fill="auto"/>
            <w:vAlign w:val="bottom"/>
          </w:tcPr>
          <w:p w14:paraId="43BAD6DE" w14:textId="77777777" w:rsidR="009944C0" w:rsidRPr="00657820" w:rsidRDefault="009944C0" w:rsidP="00E80F2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</w:t>
            </w:r>
          </w:p>
        </w:tc>
        <w:tc>
          <w:tcPr>
            <w:tcW w:w="2751" w:type="dxa"/>
            <w:shd w:val="clear" w:color="auto" w:fill="auto"/>
            <w:vAlign w:val="bottom"/>
          </w:tcPr>
          <w:p w14:paraId="71D1CCD3" w14:textId="77777777" w:rsidR="009944C0" w:rsidRPr="00657820" w:rsidRDefault="009944C0" w:rsidP="00E80F2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  <w:p w14:paraId="18ABB41D" w14:textId="77777777" w:rsidR="009944C0" w:rsidRPr="00657820" w:rsidRDefault="009944C0" w:rsidP="00E80F2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E2980F3" w14:textId="5E4F64EA" w:rsidR="009944C0" w:rsidRPr="00657820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69449788" w14:textId="5CFC6231" w:rsidR="009944C0" w:rsidRPr="00657820" w:rsidRDefault="009944C0" w:rsidP="009944C0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957317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944C0" w:rsidRPr="00657820" w14:paraId="1B52AD5C" w14:textId="77777777" w:rsidTr="00001258">
        <w:tc>
          <w:tcPr>
            <w:tcW w:w="1703" w:type="dxa"/>
            <w:shd w:val="clear" w:color="auto" w:fill="auto"/>
          </w:tcPr>
          <w:p w14:paraId="5C56917C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11" w:type="dxa"/>
            <w:shd w:val="clear" w:color="auto" w:fill="auto"/>
          </w:tcPr>
          <w:p w14:paraId="0018178B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shd w:val="clear" w:color="auto" w:fill="auto"/>
          </w:tcPr>
          <w:p w14:paraId="374BECA3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8" w:type="dxa"/>
            <w:shd w:val="clear" w:color="auto" w:fill="auto"/>
          </w:tcPr>
          <w:p w14:paraId="76C20B72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1" w:type="dxa"/>
            <w:shd w:val="clear" w:color="auto" w:fill="auto"/>
          </w:tcPr>
          <w:p w14:paraId="0D3E00EA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1EB5C516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14:paraId="3E5699AF" w14:textId="77777777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944C0" w:rsidRPr="00657820" w14:paraId="190F1B36" w14:textId="77777777" w:rsidTr="00001258">
        <w:tc>
          <w:tcPr>
            <w:tcW w:w="1703" w:type="dxa"/>
            <w:shd w:val="clear" w:color="auto" w:fill="auto"/>
          </w:tcPr>
          <w:p w14:paraId="6B06CD5E" w14:textId="77777777" w:rsidR="009944C0" w:rsidRPr="00657820" w:rsidRDefault="009944C0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16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1111" w:type="dxa"/>
            <w:shd w:val="clear" w:color="auto" w:fill="auto"/>
          </w:tcPr>
          <w:p w14:paraId="7F0170DA" w14:textId="674062CD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3870" w:type="dxa"/>
            <w:shd w:val="clear" w:color="auto" w:fill="auto"/>
          </w:tcPr>
          <w:p w14:paraId="52EAEB9D" w14:textId="741F45E5" w:rsidR="009944C0" w:rsidRPr="00657820" w:rsidRDefault="009944C0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3F6979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-</w:t>
            </w:r>
            <w:r w:rsidR="003F6979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นับแต่วันเบิกเงินกู้ครั้งแรก ชำระแต่ดอกเบี้ยของเงินกู้ที่เบิกใช้ทุกเดือน</w:t>
            </w:r>
          </w:p>
          <w:p w14:paraId="57E0A236" w14:textId="77777777" w:rsidR="009944C0" w:rsidRPr="00657820" w:rsidRDefault="009944C0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13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เป็นต้นไป จ่ายชำระคืนเงินต้นงวดละ </w:t>
            </w:r>
            <w:r w:rsidRPr="00657820">
              <w:rPr>
                <w:rFonts w:asciiTheme="majorBidi" w:hAnsiTheme="majorBidi" w:cstheme="majorBidi"/>
                <w:sz w:val="28"/>
              </w:rPr>
              <w:t>0.21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ล้านบาท พร้อมดอกเบี้ยภายในระยะเวลา </w:t>
            </w:r>
            <w:r w:rsidR="006C2C91" w:rsidRPr="0065782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  <w:p w14:paraId="1917331E" w14:textId="740DFE45" w:rsidR="008749EE" w:rsidRPr="00657820" w:rsidRDefault="008749EE" w:rsidP="008749E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8" w:type="dxa"/>
            <w:shd w:val="clear" w:color="auto" w:fill="auto"/>
          </w:tcPr>
          <w:p w14:paraId="2A10B5C7" w14:textId="78DEE632" w:rsidR="009944C0" w:rsidRPr="00657820" w:rsidRDefault="009944C0" w:rsidP="005F0450">
            <w:pPr>
              <w:pStyle w:val="ListParagraph"/>
              <w:numPr>
                <w:ilvl w:val="0"/>
                <w:numId w:val="9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ค้ำประกันโดยกรรมการของ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="00CA4997" w:rsidRPr="00657820">
              <w:rPr>
                <w:rFonts w:asciiTheme="majorBidi" w:hAnsiTheme="majorBidi" w:cstheme="majorBidi"/>
                <w:sz w:val="28"/>
                <w:cs/>
              </w:rPr>
              <w:t>กลุ่มบริษัท</w:t>
            </w:r>
          </w:p>
          <w:p w14:paraId="373E1E7F" w14:textId="717E89F1" w:rsidR="009944C0" w:rsidRPr="00657820" w:rsidRDefault="009944C0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1" w:type="dxa"/>
            <w:shd w:val="clear" w:color="auto" w:fill="auto"/>
          </w:tcPr>
          <w:p w14:paraId="75820001" w14:textId="5BDAE6A8" w:rsidR="009944C0" w:rsidRPr="00657820" w:rsidRDefault="006F4599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อัตรา </w:t>
            </w:r>
            <w:r w:rsidR="009944C0" w:rsidRPr="00657820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  <w:p w14:paraId="6524D0BE" w14:textId="33C05B79" w:rsidR="009944C0" w:rsidRPr="00657820" w:rsidRDefault="009944C0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068E45C" w14:textId="3587E798" w:rsidR="009944C0" w:rsidRPr="00657820" w:rsidRDefault="00F020E2" w:rsidP="003F628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11,703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630D875E" w14:textId="19638DE9" w:rsidR="009944C0" w:rsidRPr="00657820" w:rsidRDefault="00AC2D96" w:rsidP="009944C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15,000</w:t>
            </w:r>
          </w:p>
        </w:tc>
      </w:tr>
      <w:tr w:rsidR="00C76AC2" w:rsidRPr="00657820" w14:paraId="4F78F016" w14:textId="77777777" w:rsidTr="00001258">
        <w:tc>
          <w:tcPr>
            <w:tcW w:w="1703" w:type="dxa"/>
            <w:shd w:val="clear" w:color="auto" w:fill="auto"/>
          </w:tcPr>
          <w:p w14:paraId="65E8F8DE" w14:textId="77777777" w:rsidR="00C76AC2" w:rsidRPr="00657820" w:rsidRDefault="00C76AC2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35A048C5" w14:textId="64162638" w:rsidR="00C76AC2" w:rsidRPr="00657820" w:rsidRDefault="00C76AC2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3870" w:type="dxa"/>
            <w:shd w:val="clear" w:color="auto" w:fill="auto"/>
          </w:tcPr>
          <w:p w14:paraId="66FFAE24" w14:textId="7A377912" w:rsidR="00C76AC2" w:rsidRPr="00657820" w:rsidRDefault="00C76AC2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3F6979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-</w:t>
            </w:r>
            <w:r w:rsidR="003F6979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นับแต่วันเบิกเงินกู้ครั้งแรก ชำระแต่ดอกเบี้ยของเงินกู้ที่เบิกใช้ทุกเดือน</w:t>
            </w:r>
          </w:p>
          <w:p w14:paraId="46F125B4" w14:textId="77777777" w:rsidR="00C76AC2" w:rsidRPr="00657820" w:rsidRDefault="00C76AC2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13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เป็นต้นไป จ่ายชำระคืนเงินต้นงวดละ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0.29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ล้านบาท พร้อมดอกเบี้ยภายในระยะเวลา </w:t>
            </w:r>
            <w:r w:rsidR="006C2C91" w:rsidRPr="0065782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  <w:p w14:paraId="61148B86" w14:textId="5FBBE947" w:rsidR="008749EE" w:rsidRPr="00657820" w:rsidRDefault="008749EE" w:rsidP="008749E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8" w:type="dxa"/>
            <w:shd w:val="clear" w:color="auto" w:fill="auto"/>
          </w:tcPr>
          <w:p w14:paraId="1B26383B" w14:textId="1A321476" w:rsidR="00C76AC2" w:rsidRPr="00657820" w:rsidRDefault="00C76AC2" w:rsidP="005F0450">
            <w:pPr>
              <w:pStyle w:val="ListParagraph"/>
              <w:numPr>
                <w:ilvl w:val="0"/>
                <w:numId w:val="10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ค้ำประกันโดยกรรมการของกลุ่มบริษัท</w:t>
            </w:r>
          </w:p>
          <w:p w14:paraId="6C398B56" w14:textId="6C8DE41C" w:rsidR="00C76AC2" w:rsidRPr="00657820" w:rsidRDefault="00C76AC2" w:rsidP="005F0450">
            <w:pPr>
              <w:pStyle w:val="ListParagraph"/>
              <w:numPr>
                <w:ilvl w:val="0"/>
                <w:numId w:val="10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</w:t>
            </w:r>
            <w:r w:rsidR="00CE0D26" w:rsidRPr="00657820">
              <w:rPr>
                <w:rFonts w:asciiTheme="majorBidi" w:hAnsiTheme="majorBidi" w:cstheme="majorBidi"/>
                <w:sz w:val="28"/>
                <w:cs/>
              </w:rPr>
              <w:t>ิ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ษัทประกันสินเชื่ออุตสาหกรรมขนาดย่อม</w:t>
            </w:r>
          </w:p>
        </w:tc>
        <w:tc>
          <w:tcPr>
            <w:tcW w:w="2751" w:type="dxa"/>
            <w:shd w:val="clear" w:color="auto" w:fill="auto"/>
          </w:tcPr>
          <w:p w14:paraId="08824D9F" w14:textId="2D39C9A5" w:rsidR="00C76AC2" w:rsidRPr="00657820" w:rsidRDefault="00302E31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ปีที่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24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อัตรา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MLR - 1.50</w:t>
            </w:r>
          </w:p>
          <w:p w14:paraId="76A36583" w14:textId="060ED87F" w:rsidR="00C76AC2" w:rsidRPr="00657820" w:rsidRDefault="00302E31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ปีที่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25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94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อัตรา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MLR - 1.25</w:t>
            </w:r>
          </w:p>
        </w:tc>
        <w:tc>
          <w:tcPr>
            <w:tcW w:w="1173" w:type="dxa"/>
            <w:shd w:val="clear" w:color="auto" w:fill="auto"/>
          </w:tcPr>
          <w:p w14:paraId="757A5BC8" w14:textId="6C9C0516" w:rsidR="00C76AC2" w:rsidRPr="00657820" w:rsidRDefault="00E012CA" w:rsidP="00F6473E">
            <w:pPr>
              <w:tabs>
                <w:tab w:val="decimal" w:pos="9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F020E2" w:rsidRPr="00657820">
              <w:rPr>
                <w:rFonts w:asciiTheme="majorBidi" w:hAnsiTheme="majorBidi" w:cstheme="majorBidi"/>
                <w:sz w:val="28"/>
              </w:rPr>
              <w:t>9</w:t>
            </w:r>
            <w:r w:rsidRPr="00657820">
              <w:rPr>
                <w:rFonts w:asciiTheme="majorBidi" w:hAnsiTheme="majorBidi" w:cstheme="majorBidi"/>
                <w:sz w:val="28"/>
              </w:rPr>
              <w:t>,</w:t>
            </w:r>
            <w:r w:rsidR="00F020E2" w:rsidRPr="00657820">
              <w:rPr>
                <w:rFonts w:asciiTheme="majorBidi" w:hAnsiTheme="majorBidi" w:cstheme="majorBidi"/>
                <w:sz w:val="28"/>
              </w:rPr>
              <w:t>202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721FF7F9" w14:textId="0C33F041" w:rsidR="00C76AC2" w:rsidRPr="00657820" w:rsidRDefault="00957317" w:rsidP="009944C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13,385</w:t>
            </w:r>
          </w:p>
        </w:tc>
      </w:tr>
      <w:tr w:rsidR="00C76AC2" w:rsidRPr="00657820" w14:paraId="42C2C6AE" w14:textId="77777777" w:rsidTr="00001258">
        <w:tc>
          <w:tcPr>
            <w:tcW w:w="1703" w:type="dxa"/>
            <w:shd w:val="clear" w:color="auto" w:fill="auto"/>
          </w:tcPr>
          <w:p w14:paraId="2427578B" w14:textId="77777777" w:rsidR="00C76AC2" w:rsidRPr="00657820" w:rsidRDefault="00C76AC2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14564405" w14:textId="3C76331E" w:rsidR="00C76AC2" w:rsidRPr="00657820" w:rsidRDefault="00C76AC2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4,929</w:t>
            </w:r>
          </w:p>
        </w:tc>
        <w:tc>
          <w:tcPr>
            <w:tcW w:w="3870" w:type="dxa"/>
            <w:shd w:val="clear" w:color="auto" w:fill="auto"/>
          </w:tcPr>
          <w:p w14:paraId="233DDC64" w14:textId="73CCB295" w:rsidR="00C76AC2" w:rsidRPr="00657820" w:rsidRDefault="00DC15CB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</w:t>
            </w:r>
            <w:r w:rsidR="00C76AC2" w:rsidRPr="00657820">
              <w:rPr>
                <w:rFonts w:asciiTheme="majorBidi" w:hAnsiTheme="majorBidi" w:cstheme="majorBidi"/>
                <w:sz w:val="28"/>
                <w:cs/>
              </w:rPr>
              <w:t xml:space="preserve">วดที่ </w:t>
            </w:r>
            <w:r w:rsidR="00C76AC2" w:rsidRPr="00657820">
              <w:rPr>
                <w:rFonts w:asciiTheme="majorBidi" w:hAnsiTheme="majorBidi" w:cstheme="majorBidi"/>
                <w:sz w:val="28"/>
              </w:rPr>
              <w:t>1</w:t>
            </w:r>
            <w:r w:rsidR="003F6979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z w:val="28"/>
              </w:rPr>
              <w:t>-</w:t>
            </w:r>
            <w:r w:rsidR="003F6979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z w:val="28"/>
              </w:rPr>
              <w:t xml:space="preserve">4 </w:t>
            </w:r>
            <w:r w:rsidR="00C76AC2" w:rsidRPr="00657820">
              <w:rPr>
                <w:rFonts w:asciiTheme="majorBidi" w:hAnsiTheme="majorBidi" w:cstheme="majorBidi"/>
                <w:sz w:val="28"/>
                <w:cs/>
              </w:rPr>
              <w:t>นับแต่วันเบิกเงินกู้ครั้งแรก ชำระแต่ดอกเบี้ยของเงินกู้ที่เบิกใช้ทุกเดือน</w:t>
            </w:r>
          </w:p>
          <w:p w14:paraId="4C7C2319" w14:textId="17D83465" w:rsidR="00C76AC2" w:rsidRPr="00657820" w:rsidRDefault="00C76AC2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เป็นต้นไป จ่ายชำระคืนเงินต้นงวดละ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0.065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ล้านบาท พร้อมดอกเบี้ยภายในระยะเวลา </w:t>
            </w:r>
            <w:r w:rsidR="006C2C91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978" w:type="dxa"/>
            <w:shd w:val="clear" w:color="auto" w:fill="auto"/>
          </w:tcPr>
          <w:p w14:paraId="515B4129" w14:textId="465C5669" w:rsidR="00C76AC2" w:rsidRPr="00657820" w:rsidRDefault="00C76AC2" w:rsidP="00975555">
            <w:pPr>
              <w:pStyle w:val="ListParagraph"/>
              <w:numPr>
                <w:ilvl w:val="0"/>
                <w:numId w:val="11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49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ค้ำประกันโดยกรรมการของบริษัท และ บริษัท เซเว่น ยูทิลิตี้ส์ แอนด์ พาวเวอร์ จำกัด (มหาชน)</w:t>
            </w:r>
            <w:r w:rsidR="009142AB"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</w:t>
            </w:r>
          </w:p>
        </w:tc>
        <w:tc>
          <w:tcPr>
            <w:tcW w:w="2751" w:type="dxa"/>
            <w:shd w:val="clear" w:color="auto" w:fill="auto"/>
          </w:tcPr>
          <w:p w14:paraId="67B54F55" w14:textId="08A8D812" w:rsidR="00C76AC2" w:rsidRPr="00657820" w:rsidRDefault="00302E31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ปีที่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24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อัตรา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MRR - 2.75</w:t>
            </w:r>
          </w:p>
          <w:p w14:paraId="31B15149" w14:textId="186C2FC9" w:rsidR="00C76AC2" w:rsidRPr="00657820" w:rsidRDefault="00302E31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ปีที่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25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36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อัตรา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MRR - 2.25</w:t>
            </w:r>
          </w:p>
          <w:p w14:paraId="7A883C73" w14:textId="5644BE42" w:rsidR="00C76AC2" w:rsidRPr="00657820" w:rsidRDefault="00302E31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ปีที่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37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48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อัตรา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MRR - 1.25</w:t>
            </w:r>
          </w:p>
          <w:p w14:paraId="34DF9BE2" w14:textId="54DB784C" w:rsidR="00C76AC2" w:rsidRPr="00657820" w:rsidRDefault="00302E31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 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ปีที่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49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94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อัตรา 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MRR </w:t>
            </w:r>
            <w:r w:rsidR="00DC15CB" w:rsidRPr="00657820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C76AC2"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 1</w:t>
            </w:r>
          </w:p>
        </w:tc>
        <w:tc>
          <w:tcPr>
            <w:tcW w:w="1173" w:type="dxa"/>
            <w:shd w:val="clear" w:color="auto" w:fill="auto"/>
          </w:tcPr>
          <w:p w14:paraId="016C0CB7" w14:textId="70B5E814" w:rsidR="00C76AC2" w:rsidRPr="00657820" w:rsidRDefault="00E012CA" w:rsidP="009944C0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</w:t>
            </w:r>
            <w:r w:rsidR="00F020E2" w:rsidRPr="00657820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29307344" w14:textId="2669A94B" w:rsidR="00C76AC2" w:rsidRPr="00657820" w:rsidRDefault="00957317" w:rsidP="009944C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4,929</w:t>
            </w:r>
          </w:p>
        </w:tc>
      </w:tr>
      <w:tr w:rsidR="00001258" w:rsidRPr="00657820" w14:paraId="307AD166" w14:textId="77777777" w:rsidTr="00001258">
        <w:tc>
          <w:tcPr>
            <w:tcW w:w="1703" w:type="dxa"/>
            <w:shd w:val="clear" w:color="auto" w:fill="auto"/>
          </w:tcPr>
          <w:p w14:paraId="78A06593" w14:textId="77777777" w:rsidR="00001258" w:rsidRPr="00657820" w:rsidRDefault="00001258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3C65BE86" w14:textId="77777777" w:rsidR="00001258" w:rsidRPr="00657820" w:rsidRDefault="00001258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shd w:val="clear" w:color="auto" w:fill="auto"/>
          </w:tcPr>
          <w:p w14:paraId="264AF9EA" w14:textId="77777777" w:rsidR="00001258" w:rsidRPr="00657820" w:rsidRDefault="00001258" w:rsidP="00001258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8" w:type="dxa"/>
            <w:shd w:val="clear" w:color="auto" w:fill="auto"/>
          </w:tcPr>
          <w:p w14:paraId="25625AAE" w14:textId="77777777" w:rsidR="00001258" w:rsidRPr="00657820" w:rsidRDefault="00001258" w:rsidP="00001258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1" w:type="dxa"/>
            <w:shd w:val="clear" w:color="auto" w:fill="auto"/>
          </w:tcPr>
          <w:p w14:paraId="493D826D" w14:textId="77777777" w:rsidR="00001258" w:rsidRPr="00657820" w:rsidRDefault="00001258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7C178CC" w14:textId="77777777" w:rsidR="00001258" w:rsidRPr="00657820" w:rsidRDefault="00001258" w:rsidP="009944C0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14:paraId="344404D9" w14:textId="77777777" w:rsidR="00001258" w:rsidRPr="00657820" w:rsidRDefault="00001258" w:rsidP="009944C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01258" w:rsidRPr="00657820" w14:paraId="76532EB2" w14:textId="77777777" w:rsidTr="00001258">
        <w:tc>
          <w:tcPr>
            <w:tcW w:w="1703" w:type="dxa"/>
            <w:shd w:val="clear" w:color="auto" w:fill="auto"/>
          </w:tcPr>
          <w:p w14:paraId="0862AB1A" w14:textId="77777777" w:rsidR="00001258" w:rsidRPr="00657820" w:rsidRDefault="00001258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4C4AC781" w14:textId="77777777" w:rsidR="00001258" w:rsidRPr="00657820" w:rsidRDefault="00001258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shd w:val="clear" w:color="auto" w:fill="auto"/>
          </w:tcPr>
          <w:p w14:paraId="6BD48F81" w14:textId="77777777" w:rsidR="00001258" w:rsidRPr="00657820" w:rsidRDefault="00001258" w:rsidP="00001258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8" w:type="dxa"/>
            <w:shd w:val="clear" w:color="auto" w:fill="auto"/>
          </w:tcPr>
          <w:p w14:paraId="54923A6D" w14:textId="77777777" w:rsidR="00001258" w:rsidRPr="00657820" w:rsidRDefault="00001258" w:rsidP="00001258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1" w:type="dxa"/>
            <w:shd w:val="clear" w:color="auto" w:fill="auto"/>
          </w:tcPr>
          <w:p w14:paraId="08D85D77" w14:textId="77777777" w:rsidR="00001258" w:rsidRPr="00657820" w:rsidRDefault="00001258" w:rsidP="00302E3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0" w:right="-10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F8646FD" w14:textId="77777777" w:rsidR="00001258" w:rsidRPr="00657820" w:rsidRDefault="00001258" w:rsidP="009944C0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14:paraId="0D5E50EC" w14:textId="77777777" w:rsidR="00001258" w:rsidRPr="00657820" w:rsidRDefault="00001258" w:rsidP="009944C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F6287" w:rsidRPr="00657820" w14:paraId="70410CC9" w14:textId="77777777" w:rsidTr="00001258">
        <w:tc>
          <w:tcPr>
            <w:tcW w:w="1703" w:type="dxa"/>
            <w:shd w:val="clear" w:color="auto" w:fill="auto"/>
          </w:tcPr>
          <w:p w14:paraId="33D952B9" w14:textId="33BEE756" w:rsidR="003F6287" w:rsidRPr="00657820" w:rsidRDefault="003F6287" w:rsidP="009944C0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บริษัทย่อย</w:t>
            </w:r>
            <w:r w:rsidRPr="00657820">
              <w:rPr>
                <w:rFonts w:asciiTheme="majorBidi" w:hAnsiTheme="majorBidi" w:cstheme="majorBidi"/>
                <w:sz w:val="28"/>
                <w:u w:val="single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ต่อ)</w:t>
            </w:r>
          </w:p>
        </w:tc>
        <w:tc>
          <w:tcPr>
            <w:tcW w:w="1111" w:type="dxa"/>
            <w:shd w:val="clear" w:color="auto" w:fill="auto"/>
          </w:tcPr>
          <w:p w14:paraId="33475F38" w14:textId="77777777" w:rsidR="003F6287" w:rsidRPr="00657820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shd w:val="clear" w:color="auto" w:fill="auto"/>
          </w:tcPr>
          <w:p w14:paraId="541CC348" w14:textId="77777777" w:rsidR="003F6287" w:rsidRPr="00657820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8" w:type="dxa"/>
            <w:shd w:val="clear" w:color="auto" w:fill="auto"/>
          </w:tcPr>
          <w:p w14:paraId="6E7C761F" w14:textId="77777777" w:rsidR="003F6287" w:rsidRPr="00657820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1" w:type="dxa"/>
            <w:shd w:val="clear" w:color="auto" w:fill="auto"/>
          </w:tcPr>
          <w:p w14:paraId="37CC82B7" w14:textId="77777777" w:rsidR="003F6287" w:rsidRPr="00657820" w:rsidRDefault="003F6287" w:rsidP="009944C0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BBF7F45" w14:textId="77777777" w:rsidR="003F6287" w:rsidRPr="00657820" w:rsidRDefault="003F6287" w:rsidP="009944C0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14:paraId="3C825D46" w14:textId="77777777" w:rsidR="003F6287" w:rsidRPr="00657820" w:rsidRDefault="003F6287" w:rsidP="009944C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06887" w:rsidRPr="00657820" w14:paraId="51D75FA7" w14:textId="77777777" w:rsidTr="00001258">
        <w:tc>
          <w:tcPr>
            <w:tcW w:w="1703" w:type="dxa"/>
            <w:shd w:val="clear" w:color="auto" w:fill="auto"/>
          </w:tcPr>
          <w:p w14:paraId="1729CE31" w14:textId="5773EE91" w:rsidR="00706887" w:rsidRPr="00657820" w:rsidRDefault="00706887" w:rsidP="00001258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 แซม วอเตอร์ ซัพพลาย จำกัด</w:t>
            </w:r>
          </w:p>
        </w:tc>
        <w:tc>
          <w:tcPr>
            <w:tcW w:w="1111" w:type="dxa"/>
            <w:shd w:val="clear" w:color="auto" w:fill="auto"/>
          </w:tcPr>
          <w:p w14:paraId="39D7E9BE" w14:textId="705EFCD2" w:rsidR="00706887" w:rsidRPr="00657820" w:rsidRDefault="00706887" w:rsidP="0070688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>00</w:t>
            </w:r>
            <w:r w:rsidRPr="00657820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3870" w:type="dxa"/>
            <w:shd w:val="clear" w:color="auto" w:fill="auto"/>
          </w:tcPr>
          <w:p w14:paraId="2B2F03DA" w14:textId="5EAF6D33" w:rsidR="00706887" w:rsidRPr="00657820" w:rsidRDefault="00706887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-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นับแต่วันเบิกเงินกู้ครั้งแรกชำระแต่ดอกเบี้ยของเงินกู้ที่เบิกใช้ทุกสิ้นเดือน</w:t>
            </w:r>
          </w:p>
          <w:p w14:paraId="45B39644" w14:textId="23F3244E" w:rsidR="00706887" w:rsidRPr="00657820" w:rsidRDefault="00B94008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6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-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29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จ่ายชำระคืนเงินต้นงวดละ </w:t>
            </w:r>
            <w:r w:rsidR="007779C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</w:rPr>
              <w:t>2.08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ล้านบาท พร้อมดอกเบี้ย</w:t>
            </w:r>
          </w:p>
          <w:p w14:paraId="4F4090B7" w14:textId="22889FB1" w:rsidR="00706887" w:rsidRPr="00657820" w:rsidRDefault="00B94008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30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-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35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ได้มีการทำสัญญาชำระแต่ดอกเบี้ยของเงินกู้ที่เบิกใช้ทุกสิ้นเดือน</w:t>
            </w:r>
          </w:p>
          <w:p w14:paraId="4A66F3B3" w14:textId="2C123742" w:rsidR="00B94008" w:rsidRPr="00657820" w:rsidRDefault="00B94008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36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-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59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จ่ายชำระคืนเงินต้นงวดละ </w:t>
            </w:r>
            <w:r w:rsidR="007779C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</w:rPr>
              <w:t>2.09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ล้านบาท พร้อมดอกเบี้ย</w:t>
            </w:r>
          </w:p>
          <w:p w14:paraId="05EAF828" w14:textId="77777777" w:rsidR="00B94008" w:rsidRPr="00657820" w:rsidRDefault="009142AB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</w:t>
            </w:r>
            <w:r w:rsidR="00B94008" w:rsidRPr="00657820">
              <w:rPr>
                <w:rFonts w:asciiTheme="majorBidi" w:hAnsiTheme="majorBidi" w:cstheme="majorBidi"/>
                <w:sz w:val="28"/>
                <w:cs/>
              </w:rPr>
              <w:t xml:space="preserve">วดที่ </w:t>
            </w:r>
            <w:r w:rsidR="00884207" w:rsidRPr="00657820">
              <w:rPr>
                <w:rFonts w:asciiTheme="majorBidi" w:hAnsiTheme="majorBidi" w:cstheme="majorBidi"/>
                <w:sz w:val="28"/>
              </w:rPr>
              <w:t>60</w:t>
            </w:r>
            <w:r w:rsidR="00B94008" w:rsidRPr="00657820">
              <w:rPr>
                <w:rFonts w:asciiTheme="majorBidi" w:hAnsiTheme="majorBidi" w:cstheme="majorBidi"/>
                <w:sz w:val="28"/>
                <w:cs/>
              </w:rPr>
              <w:t xml:space="preserve"> จ่ายชำระเงินต้นส่วนที่เหลือพร้อมดอกเบี้ย</w:t>
            </w:r>
          </w:p>
          <w:p w14:paraId="159880E7" w14:textId="5FC0E3AB" w:rsidR="008749EE" w:rsidRPr="00657820" w:rsidRDefault="008749EE" w:rsidP="008749EE">
            <w:pPr>
              <w:pStyle w:val="ListParagraph"/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8" w:type="dxa"/>
            <w:shd w:val="clear" w:color="auto" w:fill="auto"/>
          </w:tcPr>
          <w:p w14:paraId="1695DB5D" w14:textId="71EBB84A" w:rsidR="00706887" w:rsidRPr="00657820" w:rsidRDefault="00706887" w:rsidP="005F0450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จดทะเบียนหลักประกันเงินฝาก                  ออมทรัพย์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  <w:p w14:paraId="0E0D302B" w14:textId="5131B472" w:rsidR="00706887" w:rsidRPr="00657820" w:rsidRDefault="00706887" w:rsidP="005F0450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ค้ำประกันโดยบริษัททั้งจำนวน</w:t>
            </w:r>
          </w:p>
          <w:p w14:paraId="2AFD89A2" w14:textId="5AFC778C" w:rsidR="00706887" w:rsidRPr="00657820" w:rsidRDefault="00706887" w:rsidP="005F0450">
            <w:pPr>
              <w:pStyle w:val="ListParagraph"/>
              <w:numPr>
                <w:ilvl w:val="0"/>
                <w:numId w:val="12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สิทธิเรียกร้องการรับเงินค่าจ้างตามสัญญาจ้างปรับปรุงคุณภาพน้ำผ่านระบบอัตราฟิลเตรชั่นและระบบโอโซนสำหรับฟาร์มกุ้งให้แก่ธนาคาร</w:t>
            </w:r>
          </w:p>
        </w:tc>
        <w:tc>
          <w:tcPr>
            <w:tcW w:w="2751" w:type="dxa"/>
            <w:shd w:val="clear" w:color="auto" w:fill="auto"/>
          </w:tcPr>
          <w:p w14:paraId="5B95E58A" w14:textId="5CDCFA51" w:rsidR="00706887" w:rsidRPr="00657820" w:rsidRDefault="00706887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10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3.58</w:t>
            </w:r>
          </w:p>
        </w:tc>
        <w:tc>
          <w:tcPr>
            <w:tcW w:w="1173" w:type="dxa"/>
            <w:shd w:val="clear" w:color="auto" w:fill="auto"/>
          </w:tcPr>
          <w:p w14:paraId="2093C93C" w14:textId="292DE054" w:rsidR="00706887" w:rsidRPr="00657820" w:rsidRDefault="00E012CA" w:rsidP="00706887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609BBE10" w14:textId="48CF0440" w:rsidR="00706887" w:rsidRPr="00657820" w:rsidRDefault="00957317" w:rsidP="00C60A22">
            <w:pPr>
              <w:tabs>
                <w:tab w:val="decimal" w:pos="775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25,010</w:t>
            </w:r>
          </w:p>
        </w:tc>
      </w:tr>
      <w:tr w:rsidR="002479D1" w:rsidRPr="00657820" w14:paraId="12F73A32" w14:textId="77777777" w:rsidTr="00001258">
        <w:tc>
          <w:tcPr>
            <w:tcW w:w="1703" w:type="dxa"/>
            <w:shd w:val="clear" w:color="auto" w:fill="auto"/>
          </w:tcPr>
          <w:p w14:paraId="142983A9" w14:textId="77777777" w:rsidR="002479D1" w:rsidRPr="00657820" w:rsidRDefault="002479D1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17ACA91D" w14:textId="7AB75A9C" w:rsidR="002479D1" w:rsidRPr="00657820" w:rsidRDefault="002479D1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25,000</w:t>
            </w:r>
          </w:p>
        </w:tc>
        <w:tc>
          <w:tcPr>
            <w:tcW w:w="3870" w:type="dxa"/>
            <w:shd w:val="clear" w:color="auto" w:fill="auto"/>
          </w:tcPr>
          <w:p w14:paraId="36520B6D" w14:textId="5A25569A" w:rsidR="002479D1" w:rsidRPr="00657820" w:rsidRDefault="002479D1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>1 - 15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จ่ายชำระคืนเงินต้นงวดละ </w:t>
            </w:r>
            <w:r w:rsidR="007779C0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>0.49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ล้านบาท พร้อมดอกเบี้ย</w:t>
            </w:r>
          </w:p>
          <w:p w14:paraId="048D2C45" w14:textId="0233DA14" w:rsidR="002479D1" w:rsidRPr="00657820" w:rsidRDefault="002479D1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>16 - 20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ได้มีการทำสัญญาชำระแ</w:t>
            </w:r>
            <w:r w:rsidR="0075541D" w:rsidRPr="00657820">
              <w:rPr>
                <w:rFonts w:asciiTheme="majorBidi" w:hAnsiTheme="majorBidi" w:cstheme="majorBidi"/>
                <w:sz w:val="28"/>
                <w:cs/>
              </w:rPr>
              <w:t>ต่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ดอกเบี้ยของเงินกู้ที่เบิกใช้ทุกสิ้นเดือน</w:t>
            </w:r>
          </w:p>
          <w:p w14:paraId="36E7F41C" w14:textId="5CA470DC" w:rsidR="002479D1" w:rsidRPr="00657820" w:rsidRDefault="002479D1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>21 - 55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จ่ายชำระคืนเงินต้นงวดละ </w:t>
            </w:r>
            <w:r w:rsidR="007779C0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>0.49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ล้านบาท พร้อมดอกเบี้ย</w:t>
            </w:r>
          </w:p>
          <w:p w14:paraId="55E07249" w14:textId="51E3F165" w:rsidR="002479D1" w:rsidRPr="00657820" w:rsidRDefault="002479D1" w:rsidP="005F0450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75541D" w:rsidRPr="00657820">
              <w:rPr>
                <w:rFonts w:asciiTheme="majorBidi" w:hAnsiTheme="majorBidi" w:cstheme="majorBidi"/>
                <w:sz w:val="28"/>
              </w:rPr>
              <w:t>56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จ่ายชำระเงินต้นส่วนที่เหลือพร้อมดอกเบี้ย</w:t>
            </w:r>
          </w:p>
        </w:tc>
        <w:tc>
          <w:tcPr>
            <w:tcW w:w="2978" w:type="dxa"/>
            <w:shd w:val="clear" w:color="auto" w:fill="auto"/>
          </w:tcPr>
          <w:p w14:paraId="1A4D5174" w14:textId="0E63D4DD" w:rsidR="002479D1" w:rsidRPr="00657820" w:rsidRDefault="002479D1" w:rsidP="005F0450">
            <w:pPr>
              <w:pStyle w:val="ListParagraph"/>
              <w:numPr>
                <w:ilvl w:val="0"/>
                <w:numId w:val="13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จดทะเบียนหลักประกันเงินฝาก                  ออมทรัพย์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  <w:p w14:paraId="233A8039" w14:textId="52F91B16" w:rsidR="002479D1" w:rsidRPr="00657820" w:rsidRDefault="002479D1" w:rsidP="005F0450">
            <w:pPr>
              <w:pStyle w:val="ListParagraph"/>
              <w:numPr>
                <w:ilvl w:val="0"/>
                <w:numId w:val="13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ค้ำประกันโดยบริษัททั้งจำนวน</w:t>
            </w:r>
          </w:p>
          <w:p w14:paraId="1E8D2F91" w14:textId="7BD77CDF" w:rsidR="002479D1" w:rsidRPr="00657820" w:rsidRDefault="002479D1" w:rsidP="005F0450">
            <w:pPr>
              <w:pStyle w:val="ListParagraph"/>
              <w:numPr>
                <w:ilvl w:val="0"/>
                <w:numId w:val="13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49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สิทธิเรียกร้องการรับเงินค่าจ้างตามสัญญาจ้างปรับปรุงคุณภาพน้ำผ่านระบบอัตราฟิลเตรชั่นและระบบโอโซนสำหรับฟาร์มกุ้งให้แก่ธนาคาร</w:t>
            </w:r>
          </w:p>
        </w:tc>
        <w:tc>
          <w:tcPr>
            <w:tcW w:w="2751" w:type="dxa"/>
            <w:shd w:val="clear" w:color="auto" w:fill="auto"/>
          </w:tcPr>
          <w:p w14:paraId="2966875F" w14:textId="7680750F" w:rsidR="002479D1" w:rsidRPr="00657820" w:rsidRDefault="00D978A2" w:rsidP="00A629E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10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>อั</w:t>
            </w:r>
            <w:r w:rsidR="009142AB"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ตรา </w:t>
            </w:r>
            <w:r w:rsidR="002479D1" w:rsidRPr="00657820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1173" w:type="dxa"/>
            <w:shd w:val="clear" w:color="auto" w:fill="auto"/>
          </w:tcPr>
          <w:p w14:paraId="5D641C1B" w14:textId="6003BD8C" w:rsidR="002479D1" w:rsidRPr="00657820" w:rsidRDefault="00E012CA" w:rsidP="002479D1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6497146B" w14:textId="428E6307" w:rsidR="002479D1" w:rsidRPr="00657820" w:rsidRDefault="00957317" w:rsidP="00C60A22">
            <w:pPr>
              <w:tabs>
                <w:tab w:val="decimal" w:pos="775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11,275</w:t>
            </w:r>
          </w:p>
        </w:tc>
      </w:tr>
      <w:tr w:rsidR="009944C0" w:rsidRPr="00657820" w14:paraId="021897EF" w14:textId="77777777" w:rsidTr="00001258">
        <w:tc>
          <w:tcPr>
            <w:tcW w:w="1703" w:type="dxa"/>
            <w:shd w:val="clear" w:color="auto" w:fill="auto"/>
          </w:tcPr>
          <w:p w14:paraId="3647F5BD" w14:textId="77777777" w:rsidR="009944C0" w:rsidRPr="00657820" w:rsidRDefault="009944C0" w:rsidP="002479D1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01AB25B6" w14:textId="77777777" w:rsidR="009944C0" w:rsidRPr="00657820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shd w:val="clear" w:color="auto" w:fill="auto"/>
          </w:tcPr>
          <w:p w14:paraId="1DD266A0" w14:textId="77777777" w:rsidR="009944C0" w:rsidRPr="00657820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8" w:type="dxa"/>
            <w:shd w:val="clear" w:color="auto" w:fill="auto"/>
          </w:tcPr>
          <w:p w14:paraId="2BB7C1C0" w14:textId="77777777" w:rsidR="009944C0" w:rsidRPr="00657820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1" w:type="dxa"/>
            <w:shd w:val="clear" w:color="auto" w:fill="auto"/>
          </w:tcPr>
          <w:p w14:paraId="4390A104" w14:textId="77777777" w:rsidR="009944C0" w:rsidRPr="00657820" w:rsidRDefault="009944C0" w:rsidP="002479D1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1E7DEE1F" w14:textId="77777777" w:rsidR="009944C0" w:rsidRPr="00657820" w:rsidRDefault="009944C0" w:rsidP="002479D1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14:paraId="6024E2AB" w14:textId="77777777" w:rsidR="009944C0" w:rsidRPr="00657820" w:rsidRDefault="009944C0" w:rsidP="00C60A22">
            <w:pPr>
              <w:tabs>
                <w:tab w:val="decimal" w:pos="77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7777B" w:rsidRPr="00657820" w14:paraId="24A562AB" w14:textId="77777777" w:rsidTr="00001258">
        <w:tc>
          <w:tcPr>
            <w:tcW w:w="1703" w:type="dxa"/>
            <w:shd w:val="clear" w:color="auto" w:fill="auto"/>
          </w:tcPr>
          <w:p w14:paraId="0A9A57C7" w14:textId="29A90CA7" w:rsidR="0007777B" w:rsidRPr="00657820" w:rsidRDefault="0007777B" w:rsidP="0007777B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บริษัทย่อย</w:t>
            </w:r>
            <w:r w:rsidRPr="00657820">
              <w:rPr>
                <w:rFonts w:asciiTheme="majorBidi" w:hAnsiTheme="majorBidi" w:cstheme="majorBidi"/>
                <w:sz w:val="28"/>
                <w:u w:val="single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ต่อ)</w:t>
            </w:r>
          </w:p>
        </w:tc>
        <w:tc>
          <w:tcPr>
            <w:tcW w:w="1111" w:type="dxa"/>
            <w:shd w:val="clear" w:color="auto" w:fill="auto"/>
          </w:tcPr>
          <w:p w14:paraId="5E261F6B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shd w:val="clear" w:color="auto" w:fill="auto"/>
          </w:tcPr>
          <w:p w14:paraId="77903990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8" w:type="dxa"/>
            <w:shd w:val="clear" w:color="auto" w:fill="auto"/>
          </w:tcPr>
          <w:p w14:paraId="72FD4684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1" w:type="dxa"/>
            <w:shd w:val="clear" w:color="auto" w:fill="auto"/>
          </w:tcPr>
          <w:p w14:paraId="798723DF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0780DD5" w14:textId="77777777" w:rsidR="0007777B" w:rsidRPr="00657820" w:rsidRDefault="0007777B" w:rsidP="0007777B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</w:tcPr>
          <w:p w14:paraId="28B78CE8" w14:textId="77777777" w:rsidR="0007777B" w:rsidRPr="00657820" w:rsidRDefault="0007777B" w:rsidP="0007777B">
            <w:pPr>
              <w:tabs>
                <w:tab w:val="decimal" w:pos="77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7777B" w:rsidRPr="00657820" w14:paraId="608A0069" w14:textId="77777777" w:rsidTr="00001258">
        <w:tc>
          <w:tcPr>
            <w:tcW w:w="1703" w:type="dxa"/>
            <w:shd w:val="clear" w:color="auto" w:fill="auto"/>
          </w:tcPr>
          <w:p w14:paraId="4DA3135B" w14:textId="5CF134ED" w:rsidR="0007777B" w:rsidRPr="00657820" w:rsidRDefault="0007777B" w:rsidP="0007777B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 พระแสงกรีน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พาวเวอร์ จำกัด</w:t>
            </w:r>
          </w:p>
        </w:tc>
        <w:tc>
          <w:tcPr>
            <w:tcW w:w="1111" w:type="dxa"/>
            <w:shd w:val="clear" w:color="auto" w:fill="auto"/>
          </w:tcPr>
          <w:p w14:paraId="042A6EEB" w14:textId="2C885605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100,000</w:t>
            </w:r>
          </w:p>
        </w:tc>
        <w:tc>
          <w:tcPr>
            <w:tcW w:w="3870" w:type="dxa"/>
            <w:shd w:val="clear" w:color="auto" w:fill="auto"/>
          </w:tcPr>
          <w:p w14:paraId="0558C334" w14:textId="77777777" w:rsidR="0007777B" w:rsidRPr="00657820" w:rsidRDefault="0007777B" w:rsidP="0007777B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1 - 8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นับแต่วันเบิกเงินกู้ครั้งแรก ชำระแต่ดอกเบี้ยของเงินกู้ที่เบิกใช้ทุกสิ้นเดือน</w:t>
            </w:r>
          </w:p>
          <w:p w14:paraId="39455D03" w14:textId="77777777" w:rsidR="0007777B" w:rsidRPr="00657820" w:rsidRDefault="0007777B" w:rsidP="0007777B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9 - 19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ชำระคืนเงินต้นพร้อมดอกเบี้ย โดยจ่าย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ชำระต่อเดือน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 xml:space="preserve">1.57 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ล้านบาท </w:t>
            </w:r>
          </w:p>
          <w:p w14:paraId="350DFBA1" w14:textId="77777777" w:rsidR="0007777B" w:rsidRPr="00657820" w:rsidRDefault="0007777B" w:rsidP="0007777B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>20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ได้มีการทำสัญญาขยายระยะเวลาออกไปอีก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เดือน โดยงวดที่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20 - 28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ชำระแต่ดอกเบี้ยของเงินกู้ที่เบิกใช้ทุกสิ้นเดือน </w:t>
            </w:r>
          </w:p>
          <w:p w14:paraId="747B2A86" w14:textId="77777777" w:rsidR="0007777B" w:rsidRPr="00657820" w:rsidRDefault="0007777B" w:rsidP="0007777B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29 - 55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ชำระคืนเงินต้นพร้อมดอกเบี้ย โดยจ่ายชำระต่อเดือน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1.57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  <w:p w14:paraId="341B4B1F" w14:textId="77777777" w:rsidR="0007777B" w:rsidRPr="00657820" w:rsidRDefault="0007777B" w:rsidP="0007777B">
            <w:pPr>
              <w:pStyle w:val="ListParagraph"/>
              <w:numPr>
                <w:ilvl w:val="0"/>
                <w:numId w:val="7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6" w:hanging="19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56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ได้มีการทำสัญญาขยายระยะเวลาออกไปอีก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เดือน โดยงวดที่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56 - 67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ชำระแต่ดอกเบี้ยของเงินกู้ที่เบิกใช้ทุกสิ้นเดือน</w:t>
            </w:r>
          </w:p>
          <w:p w14:paraId="6AEDCD37" w14:textId="161DA23B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68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เป็นต้นไป ชำระคืนเงินต้นพร้อมดอกเบี้ย โดยจ่ายชำระต่อเดือน </w:t>
            </w:r>
            <w:r w:rsidRPr="00657820">
              <w:rPr>
                <w:rFonts w:asciiTheme="majorBidi" w:hAnsiTheme="majorBidi" w:cstheme="majorBidi"/>
                <w:sz w:val="28"/>
              </w:rPr>
              <w:t>1.07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ล้านบาท ภายในระยะเวลา </w:t>
            </w:r>
            <w:r w:rsidRPr="00657820">
              <w:rPr>
                <w:rFonts w:asciiTheme="majorBidi" w:hAnsiTheme="majorBidi" w:cstheme="majorBidi"/>
                <w:sz w:val="28"/>
              </w:rPr>
              <w:t>9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978" w:type="dxa"/>
            <w:shd w:val="clear" w:color="auto" w:fill="auto"/>
          </w:tcPr>
          <w:p w14:paraId="09E56D3B" w14:textId="77777777" w:rsidR="0007777B" w:rsidRPr="00657820" w:rsidRDefault="0007777B" w:rsidP="0007777B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ที่ดินและสิ่งปลูกสร้าง</w:t>
            </w:r>
          </w:p>
          <w:p w14:paraId="419C21F6" w14:textId="77777777" w:rsidR="0007777B" w:rsidRPr="00657820" w:rsidRDefault="0007777B" w:rsidP="0007777B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ค้ำประกันโดยกรรมการของ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กลุ่มบริษัท</w:t>
            </w:r>
          </w:p>
          <w:p w14:paraId="3FE69863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51" w:type="dxa"/>
            <w:shd w:val="clear" w:color="auto" w:fill="auto"/>
          </w:tcPr>
          <w:p w14:paraId="1DCFB6AE" w14:textId="6F075BF1" w:rsidR="0007777B" w:rsidRDefault="0007777B" w:rsidP="0007777B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2" w:right="-10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1 - 18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อัตรา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MLR </w:t>
            </w:r>
            <w:r w:rsidR="00C52F5F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1</w:t>
            </w:r>
          </w:p>
          <w:p w14:paraId="44A002A8" w14:textId="77777777" w:rsidR="0007777B" w:rsidRPr="00657820" w:rsidRDefault="0007777B" w:rsidP="0007777B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2" w:right="-10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19 - 30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อัตรา </w:t>
            </w:r>
            <w:r w:rsidRPr="00657820">
              <w:rPr>
                <w:rFonts w:asciiTheme="majorBidi" w:hAnsiTheme="majorBidi" w:cstheme="majorBidi"/>
                <w:sz w:val="28"/>
              </w:rPr>
              <w:t>MLR - 1.50</w:t>
            </w:r>
          </w:p>
          <w:p w14:paraId="4992D1E1" w14:textId="77777777" w:rsidR="0007777B" w:rsidRPr="00657820" w:rsidRDefault="0007777B" w:rsidP="0007777B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-112" w:right="-10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เป็นต้นไป อัตรา </w:t>
            </w:r>
            <w:r w:rsidRPr="00657820">
              <w:rPr>
                <w:rFonts w:asciiTheme="majorBidi" w:hAnsiTheme="majorBidi" w:cstheme="majorBidi"/>
                <w:sz w:val="28"/>
              </w:rPr>
              <w:t>MLR - 1</w:t>
            </w:r>
          </w:p>
          <w:p w14:paraId="208A7F54" w14:textId="77777777" w:rsidR="0007777B" w:rsidRPr="00657820" w:rsidRDefault="0007777B" w:rsidP="0007777B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  <w:p w14:paraId="0C70ECE7" w14:textId="7C438424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3" w:type="dxa"/>
            <w:shd w:val="clear" w:color="auto" w:fill="auto"/>
          </w:tcPr>
          <w:p w14:paraId="633D12B6" w14:textId="453155FC" w:rsidR="0007777B" w:rsidRPr="00657820" w:rsidRDefault="0007777B" w:rsidP="0007777B">
            <w:pPr>
              <w:tabs>
                <w:tab w:val="decimal" w:pos="95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10,546</w:t>
            </w:r>
          </w:p>
        </w:tc>
        <w:tc>
          <w:tcPr>
            <w:tcW w:w="1167" w:type="dxa"/>
            <w:gridSpan w:val="2"/>
            <w:shd w:val="clear" w:color="auto" w:fill="auto"/>
          </w:tcPr>
          <w:p w14:paraId="3903C42F" w14:textId="10BC7699" w:rsidR="0007777B" w:rsidRPr="00657820" w:rsidRDefault="0007777B" w:rsidP="0007777B">
            <w:pPr>
              <w:tabs>
                <w:tab w:val="decimal" w:pos="775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17,116</w:t>
            </w:r>
          </w:p>
        </w:tc>
      </w:tr>
      <w:tr w:rsidR="0007777B" w:rsidRPr="00657820" w14:paraId="2B53FB27" w14:textId="77777777" w:rsidTr="00001258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662" w:type="dxa"/>
            <w:gridSpan w:val="4"/>
            <w:shd w:val="clear" w:color="auto" w:fill="auto"/>
          </w:tcPr>
          <w:p w14:paraId="4E7D5C77" w14:textId="10D18BDD" w:rsidR="0007777B" w:rsidRPr="00657820" w:rsidRDefault="0007777B" w:rsidP="0007777B">
            <w:pPr>
              <w:overflowPunct/>
              <w:autoSpaceDE/>
              <w:autoSpaceDN/>
              <w:adjustRightInd/>
              <w:spacing w:line="60" w:lineRule="exact"/>
              <w:ind w:left="8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1" w:type="dxa"/>
            <w:shd w:val="clear" w:color="auto" w:fill="auto"/>
          </w:tcPr>
          <w:p w14:paraId="3A51100E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6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2E1C639" w14:textId="51EF64B1" w:rsidR="0007777B" w:rsidRPr="00657820" w:rsidRDefault="0007777B" w:rsidP="0007777B">
            <w:pPr>
              <w:tabs>
                <w:tab w:val="decimal" w:pos="900"/>
              </w:tabs>
              <w:spacing w:line="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A7E4A14" w14:textId="77777777" w:rsidR="0007777B" w:rsidRPr="00657820" w:rsidRDefault="0007777B" w:rsidP="0007777B">
            <w:pPr>
              <w:tabs>
                <w:tab w:val="decimal" w:pos="775"/>
              </w:tabs>
              <w:spacing w:line="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9ECC526" w14:textId="67F6B81C" w:rsidR="0007777B" w:rsidRPr="00657820" w:rsidRDefault="0007777B" w:rsidP="0007777B">
            <w:pPr>
              <w:tabs>
                <w:tab w:val="decimal" w:pos="810"/>
              </w:tabs>
              <w:spacing w:line="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7777B" w:rsidRPr="00657820" w14:paraId="2116A914" w14:textId="77777777" w:rsidTr="00001258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662" w:type="dxa"/>
            <w:gridSpan w:val="4"/>
            <w:shd w:val="clear" w:color="auto" w:fill="auto"/>
          </w:tcPr>
          <w:p w14:paraId="4FD6D16C" w14:textId="7F01F3E4" w:rsidR="0007777B" w:rsidRPr="00657820" w:rsidRDefault="0007777B" w:rsidP="0007777B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รวมเงินกู้ยืมระยะยาวจากสถาบันทางการเงิน</w:t>
            </w:r>
          </w:p>
        </w:tc>
        <w:tc>
          <w:tcPr>
            <w:tcW w:w="2751" w:type="dxa"/>
            <w:shd w:val="clear" w:color="auto" w:fill="auto"/>
          </w:tcPr>
          <w:p w14:paraId="7F2CF64B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7AF1A82F" w14:textId="3E870148" w:rsidR="0007777B" w:rsidRPr="00657820" w:rsidRDefault="0007777B" w:rsidP="0007777B">
            <w:pPr>
              <w:tabs>
                <w:tab w:val="decimal" w:pos="1081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45,898</w:t>
            </w:r>
          </w:p>
        </w:tc>
        <w:tc>
          <w:tcPr>
            <w:tcW w:w="90" w:type="dxa"/>
          </w:tcPr>
          <w:p w14:paraId="23CE068A" w14:textId="77777777" w:rsidR="0007777B" w:rsidRPr="00657820" w:rsidRDefault="0007777B" w:rsidP="0007777B">
            <w:pPr>
              <w:tabs>
                <w:tab w:val="decimal" w:pos="77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1DDB287" w14:textId="24669D7A" w:rsidR="0007777B" w:rsidRPr="00657820" w:rsidRDefault="0007777B" w:rsidP="0007777B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86,715</w:t>
            </w:r>
          </w:p>
        </w:tc>
      </w:tr>
      <w:tr w:rsidR="0007777B" w:rsidRPr="00657820" w14:paraId="43953F84" w14:textId="77777777" w:rsidTr="00001258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662" w:type="dxa"/>
            <w:gridSpan w:val="4"/>
            <w:shd w:val="clear" w:color="auto" w:fill="auto"/>
          </w:tcPr>
          <w:p w14:paraId="7D613B67" w14:textId="08F67D59" w:rsidR="0007777B" w:rsidRPr="00657820" w:rsidRDefault="0007777B" w:rsidP="0007777B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751" w:type="dxa"/>
            <w:shd w:val="clear" w:color="auto" w:fill="auto"/>
          </w:tcPr>
          <w:p w14:paraId="1630E824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65B28" w14:textId="2A7BF214" w:rsidR="0007777B" w:rsidRPr="00657820" w:rsidRDefault="0007777B" w:rsidP="0007777B">
            <w:pPr>
              <w:tabs>
                <w:tab w:val="decimal" w:pos="1081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(15,348)</w:t>
            </w:r>
          </w:p>
        </w:tc>
        <w:tc>
          <w:tcPr>
            <w:tcW w:w="90" w:type="dxa"/>
          </w:tcPr>
          <w:p w14:paraId="3F240292" w14:textId="77777777" w:rsidR="0007777B" w:rsidRPr="00657820" w:rsidRDefault="0007777B" w:rsidP="0007777B">
            <w:pPr>
              <w:tabs>
                <w:tab w:val="decimal" w:pos="77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3836A63" w14:textId="0811D8D2" w:rsidR="0007777B" w:rsidRPr="00657820" w:rsidRDefault="0007777B" w:rsidP="0007777B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(46,980)</w:t>
            </w:r>
          </w:p>
        </w:tc>
      </w:tr>
      <w:tr w:rsidR="0007777B" w:rsidRPr="00657820" w14:paraId="01B7A1A3" w14:textId="77777777" w:rsidTr="00001258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9662" w:type="dxa"/>
            <w:gridSpan w:val="4"/>
            <w:shd w:val="clear" w:color="auto" w:fill="auto"/>
          </w:tcPr>
          <w:p w14:paraId="4FB285D7" w14:textId="73337B32" w:rsidR="0007777B" w:rsidRPr="00657820" w:rsidRDefault="0007777B" w:rsidP="0007777B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เงินกู้ยืมระยะยาวจากสถาบันทางการเงิน - สุทธิจากส่วนที่ถึงกำหนดชำระภายในหนึ่งปี</w:t>
            </w:r>
          </w:p>
        </w:tc>
        <w:tc>
          <w:tcPr>
            <w:tcW w:w="2751" w:type="dxa"/>
            <w:shd w:val="clear" w:color="auto" w:fill="auto"/>
          </w:tcPr>
          <w:p w14:paraId="0EC56F9C" w14:textId="77777777" w:rsidR="0007777B" w:rsidRPr="00657820" w:rsidRDefault="0007777B" w:rsidP="0007777B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779BB" w14:textId="4F4CDFE5" w:rsidR="0007777B" w:rsidRPr="00657820" w:rsidRDefault="0007777B" w:rsidP="0007777B">
            <w:pPr>
              <w:tabs>
                <w:tab w:val="decimal" w:pos="108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30,550</w:t>
            </w:r>
          </w:p>
        </w:tc>
        <w:tc>
          <w:tcPr>
            <w:tcW w:w="90" w:type="dxa"/>
          </w:tcPr>
          <w:p w14:paraId="01E5CE68" w14:textId="77777777" w:rsidR="0007777B" w:rsidRPr="00657820" w:rsidRDefault="0007777B" w:rsidP="0007777B">
            <w:pPr>
              <w:tabs>
                <w:tab w:val="decimal" w:pos="77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C2C98" w14:textId="323231F7" w:rsidR="0007777B" w:rsidRPr="00657820" w:rsidRDefault="0007777B" w:rsidP="0007777B">
            <w:pPr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39,735</w:t>
            </w:r>
          </w:p>
        </w:tc>
      </w:tr>
    </w:tbl>
    <w:p w14:paraId="05168901" w14:textId="77777777" w:rsidR="00770484" w:rsidRPr="00657820" w:rsidRDefault="00770484" w:rsidP="00B44C83">
      <w:pPr>
        <w:spacing w:before="240" w:line="240" w:lineRule="atLeast"/>
        <w:rPr>
          <w:rFonts w:asciiTheme="majorBidi" w:hAnsiTheme="majorBidi" w:cstheme="majorBidi"/>
          <w:b/>
          <w:bCs/>
          <w:sz w:val="28"/>
        </w:rPr>
        <w:sectPr w:rsidR="00770484" w:rsidRPr="00657820" w:rsidSect="008C159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2FF9E7D1" w14:textId="5392BEAF" w:rsidR="00770484" w:rsidRPr="00657820" w:rsidRDefault="00770484" w:rsidP="00B415B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การเปลี่ยนแปลงของบัญชีเงินกู้ยืมระยะยาว</w:t>
      </w:r>
      <w:r w:rsidR="00C6193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จากสถาบันการเงิน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สำหรับปีสิ้นสุดวันที่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B25F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 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  <w:r w:rsidR="00B415BA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ไม่มี)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770484" w:rsidRPr="00657820" w14:paraId="10235B09" w14:textId="77777777" w:rsidTr="00E934FC">
        <w:tc>
          <w:tcPr>
            <w:tcW w:w="6300" w:type="dxa"/>
            <w:vAlign w:val="bottom"/>
          </w:tcPr>
          <w:p w14:paraId="213EFC8B" w14:textId="77777777" w:rsidR="00770484" w:rsidRPr="00657820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86B1C25" w14:textId="77777777" w:rsidR="00770484" w:rsidRPr="00657820" w:rsidRDefault="00770484" w:rsidP="000D313F">
            <w:pPr>
              <w:ind w:left="533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770484" w:rsidRPr="00657820" w14:paraId="3AE47F34" w14:textId="77777777" w:rsidTr="00E934FC">
        <w:tc>
          <w:tcPr>
            <w:tcW w:w="6300" w:type="dxa"/>
            <w:vAlign w:val="bottom"/>
          </w:tcPr>
          <w:p w14:paraId="37682676" w14:textId="77777777" w:rsidR="00770484" w:rsidRPr="00657820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1984D91" w14:textId="77777777" w:rsidR="00770484" w:rsidRPr="00657820" w:rsidRDefault="00770484" w:rsidP="000D313F">
            <w:pPr>
              <w:ind w:left="-12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57317" w:rsidRPr="00657820" w14:paraId="46D8D0DC" w14:textId="77777777" w:rsidTr="00E934FC">
        <w:tc>
          <w:tcPr>
            <w:tcW w:w="6300" w:type="dxa"/>
            <w:vAlign w:val="bottom"/>
          </w:tcPr>
          <w:p w14:paraId="6AF0CB53" w14:textId="77777777" w:rsidR="00957317" w:rsidRPr="00657820" w:rsidRDefault="00957317" w:rsidP="00957317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B51C66" w14:textId="69E73ADF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690F4899" w14:textId="77777777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6103BB" w14:textId="77849F49" w:rsidR="00957317" w:rsidRPr="00657820" w:rsidRDefault="00957317" w:rsidP="0095731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57317" w:rsidRPr="00657820" w14:paraId="2FE593A7" w14:textId="77777777" w:rsidTr="00E934FC">
        <w:tc>
          <w:tcPr>
            <w:tcW w:w="6300" w:type="dxa"/>
            <w:vAlign w:val="bottom"/>
          </w:tcPr>
          <w:p w14:paraId="06D15D0B" w14:textId="77777777" w:rsidR="00957317" w:rsidRPr="00657820" w:rsidRDefault="00957317" w:rsidP="0095731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B2FA9" w14:textId="775A1B19" w:rsidR="00957317" w:rsidRPr="00657820" w:rsidRDefault="00E012CA" w:rsidP="00957317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  <w:tc>
          <w:tcPr>
            <w:tcW w:w="90" w:type="dxa"/>
            <w:shd w:val="clear" w:color="auto" w:fill="auto"/>
          </w:tcPr>
          <w:p w14:paraId="619036DE" w14:textId="77777777" w:rsidR="00957317" w:rsidRPr="00657820" w:rsidRDefault="00957317" w:rsidP="0095731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BFA2" w14:textId="62C20928" w:rsidR="00957317" w:rsidRPr="00657820" w:rsidRDefault="00957317" w:rsidP="00957317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167,704</w:t>
            </w:r>
          </w:p>
        </w:tc>
      </w:tr>
      <w:tr w:rsidR="00957317" w:rsidRPr="00657820" w14:paraId="71F086F0" w14:textId="77777777" w:rsidTr="00E934FC">
        <w:tc>
          <w:tcPr>
            <w:tcW w:w="6300" w:type="dxa"/>
            <w:vAlign w:val="bottom"/>
          </w:tcPr>
          <w:p w14:paraId="155E336E" w14:textId="634D9D64" w:rsidR="00957317" w:rsidRPr="00657820" w:rsidRDefault="00957317" w:rsidP="00706E17">
            <w:pPr>
              <w:tabs>
                <w:tab w:val="left" w:pos="360"/>
                <w:tab w:val="left" w:pos="510"/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บวก</w:t>
            </w:r>
            <w:r w:rsidR="008850C0" w:rsidRPr="00657820">
              <w:rPr>
                <w:rFonts w:asciiTheme="majorBidi" w:hAnsiTheme="majorBidi" w:cstheme="majorBidi"/>
                <w:caps/>
                <w:sz w:val="28"/>
              </w:rPr>
              <w:t>:</w:t>
            </w:r>
            <w:r w:rsidR="00C80F60" w:rsidRPr="00657820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กู้เพิ่มระหว่างปี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7BA8E" w14:textId="2068F269" w:rsidR="00957317" w:rsidRPr="00657820" w:rsidRDefault="00E012CA" w:rsidP="00957317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5,000</w:t>
            </w:r>
          </w:p>
        </w:tc>
        <w:tc>
          <w:tcPr>
            <w:tcW w:w="90" w:type="dxa"/>
            <w:shd w:val="clear" w:color="auto" w:fill="auto"/>
          </w:tcPr>
          <w:p w14:paraId="29ECD140" w14:textId="77777777" w:rsidR="00957317" w:rsidRPr="00657820" w:rsidRDefault="00957317" w:rsidP="0095731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243ACB" w14:textId="43FAFDE4" w:rsidR="00957317" w:rsidRPr="00657820" w:rsidRDefault="00957317" w:rsidP="00957317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19,929</w:t>
            </w:r>
          </w:p>
        </w:tc>
      </w:tr>
      <w:tr w:rsidR="00957317" w:rsidRPr="00657820" w14:paraId="3D858751" w14:textId="77777777" w:rsidTr="00E934FC">
        <w:tc>
          <w:tcPr>
            <w:tcW w:w="6300" w:type="dxa"/>
            <w:vAlign w:val="bottom"/>
          </w:tcPr>
          <w:p w14:paraId="33759582" w14:textId="134CF607" w:rsidR="00957317" w:rsidRPr="00657820" w:rsidRDefault="00957317" w:rsidP="0095731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="008850C0" w:rsidRPr="00657820">
              <w:rPr>
                <w:rFonts w:asciiTheme="majorBidi" w:hAnsiTheme="majorBidi" w:cstheme="majorBidi"/>
                <w:caps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จ่ายคืนเงินกู้ระหว่างปี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55A7E" w14:textId="3DAED962" w:rsidR="00957317" w:rsidRPr="00657820" w:rsidRDefault="00E012CA" w:rsidP="00957317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(45,817)</w:t>
            </w:r>
          </w:p>
        </w:tc>
        <w:tc>
          <w:tcPr>
            <w:tcW w:w="90" w:type="dxa"/>
            <w:shd w:val="clear" w:color="auto" w:fill="auto"/>
          </w:tcPr>
          <w:p w14:paraId="1F9D6B71" w14:textId="77777777" w:rsidR="00957317" w:rsidRPr="00657820" w:rsidRDefault="00957317" w:rsidP="0095731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9574" w14:textId="67F9D047" w:rsidR="00957317" w:rsidRPr="00657820" w:rsidRDefault="00957317" w:rsidP="00957317">
            <w:pPr>
              <w:tabs>
                <w:tab w:val="decimal" w:pos="849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(100,918)</w:t>
            </w:r>
          </w:p>
        </w:tc>
      </w:tr>
      <w:tr w:rsidR="00957317" w:rsidRPr="00657820" w14:paraId="79670783" w14:textId="77777777" w:rsidTr="00E934FC">
        <w:tc>
          <w:tcPr>
            <w:tcW w:w="6300" w:type="dxa"/>
            <w:vAlign w:val="bottom"/>
          </w:tcPr>
          <w:p w14:paraId="46A4F1C9" w14:textId="77777777" w:rsidR="00957317" w:rsidRPr="00657820" w:rsidRDefault="00957317" w:rsidP="00957317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C912C" w14:textId="28A9B377" w:rsidR="00957317" w:rsidRPr="00657820" w:rsidRDefault="00E012CA" w:rsidP="00957317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45,898</w:t>
            </w:r>
          </w:p>
        </w:tc>
        <w:tc>
          <w:tcPr>
            <w:tcW w:w="90" w:type="dxa"/>
            <w:shd w:val="clear" w:color="auto" w:fill="auto"/>
          </w:tcPr>
          <w:p w14:paraId="68BA2710" w14:textId="77777777" w:rsidR="00957317" w:rsidRPr="00657820" w:rsidRDefault="00957317" w:rsidP="00957317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98819" w14:textId="367EB182" w:rsidR="00957317" w:rsidRPr="00657820" w:rsidRDefault="00957317" w:rsidP="00957317">
            <w:pPr>
              <w:tabs>
                <w:tab w:val="decimal" w:pos="896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86,715</w:t>
            </w:r>
          </w:p>
        </w:tc>
      </w:tr>
    </w:tbl>
    <w:p w14:paraId="00982408" w14:textId="77777777" w:rsidR="00770484" w:rsidRPr="00657820" w:rsidRDefault="00770484" w:rsidP="00160CCB">
      <w:pPr>
        <w:tabs>
          <w:tab w:val="left" w:pos="900"/>
          <w:tab w:val="left" w:pos="2160"/>
        </w:tabs>
        <w:ind w:hanging="360"/>
        <w:rPr>
          <w:rFonts w:asciiTheme="majorBidi" w:eastAsia="Times New Roman" w:hAnsiTheme="majorBidi" w:cstheme="majorBidi"/>
          <w:b/>
          <w:bCs/>
          <w:sz w:val="28"/>
        </w:rPr>
      </w:pPr>
    </w:p>
    <w:p w14:paraId="186E3808" w14:textId="183FC00A" w:rsidR="001F3FB6" w:rsidRPr="00657820" w:rsidRDefault="001F3FB6" w:rsidP="00E970E7">
      <w:pPr>
        <w:pStyle w:val="ListParagraph"/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เงินกู้ยืมระยะสั้นและเงินกู้ยืมระยะยาว</w:t>
      </w:r>
    </w:p>
    <w:p w14:paraId="1D96940F" w14:textId="2F172832" w:rsidR="006D0861" w:rsidRPr="00657820" w:rsidRDefault="00A94CAB" w:rsidP="001F3FB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เงินกู้ยืมระยะสั้นและเงินกู้ยืมระยะยาว ณ วันที่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132B03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2566 </w:t>
      </w:r>
      <w:r w:rsidR="00132B03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132B03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</w:t>
      </w:r>
    </w:p>
    <w:tbl>
      <w:tblPr>
        <w:tblW w:w="918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990"/>
        <w:gridCol w:w="90"/>
        <w:gridCol w:w="1070"/>
        <w:gridCol w:w="100"/>
        <w:gridCol w:w="900"/>
        <w:gridCol w:w="90"/>
        <w:gridCol w:w="900"/>
        <w:gridCol w:w="90"/>
        <w:gridCol w:w="900"/>
        <w:gridCol w:w="90"/>
        <w:gridCol w:w="905"/>
      </w:tblGrid>
      <w:tr w:rsidR="008C1F16" w:rsidRPr="00657820" w14:paraId="7E1930AF" w14:textId="77777777" w:rsidTr="00BF7D23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17F28B9" w14:textId="77777777" w:rsidR="008C1F16" w:rsidRPr="00657820" w:rsidRDefault="008C1F16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4A3C2A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2F3DE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2B8278F8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left w:val="nil"/>
            </w:tcBorders>
          </w:tcPr>
          <w:p w14:paraId="47679C75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EA1097" w14:textId="77777777" w:rsidR="008C1F16" w:rsidRPr="00657820" w:rsidRDefault="008C1F16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left w:val="nil"/>
              <w:right w:val="nil"/>
            </w:tcBorders>
          </w:tcPr>
          <w:p w14:paraId="6A8B53C2" w14:textId="57094741" w:rsidR="008C1F16" w:rsidRPr="00657820" w:rsidRDefault="008C1F16" w:rsidP="008C1F16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5BAD" w:rsidRPr="00657820" w14:paraId="151D9E02" w14:textId="77777777" w:rsidTr="00BF7D23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5EF6F2BF" w14:textId="77777777" w:rsidR="00985BAD" w:rsidRPr="00657820" w:rsidRDefault="00985BAD" w:rsidP="007267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5" w:name="_Hlk70918995"/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CB65B3" w14:textId="77777777" w:rsidR="00985BAD" w:rsidRPr="00657820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9557A" w14:textId="77777777" w:rsidR="00985BAD" w:rsidRPr="00657820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120EDCE" w14:textId="77777777" w:rsidR="00985BAD" w:rsidRPr="00657820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left w:val="nil"/>
            </w:tcBorders>
          </w:tcPr>
          <w:p w14:paraId="774FD26C" w14:textId="12E40BE7" w:rsidR="00985BAD" w:rsidRPr="00657820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486A3A" w14:textId="77777777" w:rsidR="00985BAD" w:rsidRPr="00657820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left w:val="nil"/>
              <w:right w:val="nil"/>
            </w:tcBorders>
          </w:tcPr>
          <w:p w14:paraId="1120099E" w14:textId="7797BABE" w:rsidR="00985BAD" w:rsidRPr="00657820" w:rsidRDefault="00985BAD" w:rsidP="0072672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64051" w:rsidRPr="00657820" w14:paraId="3C58F6FD" w14:textId="77777777" w:rsidTr="00BF7D23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2C4381A1" w14:textId="77777777" w:rsidR="00F64051" w:rsidRPr="00657820" w:rsidRDefault="00F64051" w:rsidP="00A94AB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D0BB3B" w14:textId="77777777" w:rsidR="00F64051" w:rsidRPr="00657820" w:rsidRDefault="00F64051" w:rsidP="00A94AB4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B93AF" w14:textId="77777777" w:rsidR="00F64051" w:rsidRPr="00657820" w:rsidRDefault="00F64051" w:rsidP="00A94AB4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3F4D84D4" w14:textId="77777777" w:rsidR="00F64051" w:rsidRPr="00657820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220FBDB" w14:textId="49E2565E" w:rsidR="00F64051" w:rsidRPr="00657820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6AD588" w14:textId="77777777" w:rsidR="00F64051" w:rsidRPr="00657820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4D269" w14:textId="3312DA92" w:rsidR="00F64051" w:rsidRPr="00657820" w:rsidRDefault="00F64051" w:rsidP="00A94AB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D759B" w:rsidRPr="00657820" w14:paraId="23B3B948" w14:textId="77777777" w:rsidTr="00BF7D23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81084" w14:textId="77777777" w:rsidR="00957317" w:rsidRPr="00657820" w:rsidRDefault="00957317" w:rsidP="000E201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6E722B" w14:textId="77777777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EA9C5" w14:textId="2F9A03A9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3D5B7" w14:textId="77777777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A9D95" w14:textId="72D9CE12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0E4C1747" w14:textId="77777777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25B079" w14:textId="7656ED5B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FD5D7" w14:textId="77777777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EB88AD" w14:textId="5371199A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E71A29" w14:textId="77777777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34B0B" w14:textId="7F91B872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BC2CF05" w14:textId="77777777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CCD7B" w14:textId="72439A36" w:rsidR="00957317" w:rsidRPr="00657820" w:rsidRDefault="00957317" w:rsidP="000E201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bookmarkEnd w:id="5"/>
      <w:tr w:rsidR="00382976" w:rsidRPr="00657820" w14:paraId="1C521DED" w14:textId="77777777" w:rsidTr="00BF7D23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13B52EF3" w14:textId="77777777" w:rsidR="00957317" w:rsidRPr="00657820" w:rsidRDefault="00957317" w:rsidP="00957317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40D7D194" w14:textId="7B2F4634" w:rsidR="00957317" w:rsidRPr="00657820" w:rsidRDefault="00957317" w:rsidP="00C40CE7">
            <w:pPr>
              <w:ind w:left="355" w:hanging="4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8B3002" w:rsidRPr="00657820">
              <w:rPr>
                <w:rFonts w:asciiTheme="majorBidi" w:hAnsiTheme="majorBidi" w:cstheme="majorBidi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28FED1D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883CE9" w14:textId="36CC950D" w:rsidR="00957317" w:rsidRPr="00657820" w:rsidRDefault="00D579AA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95AC82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7C659" w14:textId="2A70A92F" w:rsidR="00957317" w:rsidRPr="00657820" w:rsidRDefault="00957317" w:rsidP="00F8496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25513D58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B19DC" w14:textId="3A3DD064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0BCBF0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B86D0" w14:textId="38894E91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F9E1E" w14:textId="77777777" w:rsidR="00957317" w:rsidRPr="00657820" w:rsidRDefault="00957317" w:rsidP="00957317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1ECD1" w14:textId="552B5D9B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7D6FAF2" w14:textId="77777777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D65FAC5" w14:textId="2252C1CA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55,990</w:t>
            </w:r>
          </w:p>
        </w:tc>
      </w:tr>
      <w:tr w:rsidR="005D759B" w:rsidRPr="00657820" w14:paraId="34A9AB7F" w14:textId="77777777" w:rsidTr="00BF7D23">
        <w:tc>
          <w:tcPr>
            <w:tcW w:w="2970" w:type="dxa"/>
            <w:tcBorders>
              <w:right w:val="nil"/>
            </w:tcBorders>
          </w:tcPr>
          <w:p w14:paraId="1552D615" w14:textId="77777777" w:rsidR="00957317" w:rsidRPr="00657820" w:rsidRDefault="00957317" w:rsidP="00957317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5EB93F6" w14:textId="607240B4" w:rsidR="00957317" w:rsidRPr="00657820" w:rsidRDefault="00957317" w:rsidP="00C40CE7">
            <w:pPr>
              <w:ind w:left="355" w:hanging="6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8B3002" w:rsidRPr="00657820">
              <w:rPr>
                <w:rFonts w:asciiTheme="majorBidi" w:hAnsiTheme="majorBidi" w:cstheme="majorBidi"/>
                <w:sz w:val="28"/>
              </w:rPr>
              <w:t>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5997FDE9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4C0AB" w14:textId="5E7A65E6" w:rsidR="00957317" w:rsidRPr="00657820" w:rsidRDefault="00D579AA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901E9C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3333E" w14:textId="7B954683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2A01B2EF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A3366" w14:textId="70705C20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D288DA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8E0E5" w14:textId="0C910130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73898E5" w14:textId="77777777" w:rsidR="00957317" w:rsidRPr="00657820" w:rsidRDefault="00957317" w:rsidP="00957317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E4BA8" w14:textId="7BB2E1A4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B923ED" w14:textId="77777777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0A42846" w14:textId="67D0AAE8" w:rsidR="00957317" w:rsidRPr="00657820" w:rsidRDefault="00957317" w:rsidP="00957317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2976" w:rsidRPr="00657820" w14:paraId="5ED97EE4" w14:textId="77777777" w:rsidTr="00BF7D23">
        <w:tc>
          <w:tcPr>
            <w:tcW w:w="2970" w:type="dxa"/>
            <w:tcBorders>
              <w:right w:val="nil"/>
            </w:tcBorders>
          </w:tcPr>
          <w:p w14:paraId="124AE8EC" w14:textId="77777777" w:rsidR="00957317" w:rsidRPr="00657820" w:rsidRDefault="00957317" w:rsidP="00957317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5ED6686B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270C409" w14:textId="5D9949B0" w:rsidR="00957317" w:rsidRPr="00657820" w:rsidRDefault="0064284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</w:t>
            </w:r>
            <w:r w:rsidR="00D579AA" w:rsidRPr="00657820">
              <w:rPr>
                <w:rFonts w:asciiTheme="majorBidi" w:hAnsiTheme="majorBidi" w:cstheme="majorBidi"/>
                <w:sz w:val="28"/>
              </w:rPr>
              <w:t>.00</w:t>
            </w:r>
            <w:r w:rsidR="00D90015"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1D6E14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5314C2D1" w14:textId="6F646893" w:rsidR="00957317" w:rsidRPr="00657820" w:rsidRDefault="00957317" w:rsidP="0095731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5E82A5B0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B4201" w14:textId="41D73187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BFFDE0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B483B" w14:textId="48C3C43B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8EA858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D188C" w14:textId="51ABC940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03B83B" w14:textId="77777777" w:rsidR="00957317" w:rsidRPr="00657820" w:rsidRDefault="00957317" w:rsidP="00957317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BF958F" w14:textId="3A30C9C1" w:rsidR="00957317" w:rsidRPr="00657820" w:rsidRDefault="00957317" w:rsidP="00957317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80,000</w:t>
            </w:r>
          </w:p>
        </w:tc>
      </w:tr>
      <w:tr w:rsidR="004243AA" w:rsidRPr="00657820" w14:paraId="524B2546" w14:textId="77777777" w:rsidTr="00BF7D23"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58E5D8E7" w14:textId="77777777" w:rsidR="00957317" w:rsidRPr="00657820" w:rsidRDefault="00957317" w:rsidP="00957317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BEFB3A" w14:textId="77777777" w:rsidR="00957317" w:rsidRPr="00657820" w:rsidRDefault="00957317" w:rsidP="009573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DB8835D" w14:textId="77777777" w:rsidR="00957317" w:rsidRPr="00657820" w:rsidRDefault="00957317" w:rsidP="009573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44F78" w14:textId="77777777" w:rsidR="00957317" w:rsidRPr="00657820" w:rsidRDefault="00957317" w:rsidP="009573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</w:tcPr>
          <w:p w14:paraId="46B9696A" w14:textId="77777777" w:rsidR="00957317" w:rsidRPr="00657820" w:rsidRDefault="00957317" w:rsidP="009573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DD189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C604A" w14:textId="159306DC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C76E9D2" w14:textId="77777777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50FB4" w14:textId="1025FA6A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84,413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C685450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777EDD" w14:textId="1888269B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AE396" w14:textId="77777777" w:rsidR="00957317" w:rsidRPr="00657820" w:rsidRDefault="00957317" w:rsidP="0095731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9E2B5" w14:textId="59265A9D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135,990</w:t>
            </w:r>
          </w:p>
        </w:tc>
      </w:tr>
      <w:tr w:rsidR="00C10DD2" w:rsidRPr="00657820" w14:paraId="7279761B" w14:textId="77777777" w:rsidTr="00BF7D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E1E172" w14:textId="77777777" w:rsidR="00C10DD2" w:rsidRPr="00657820" w:rsidRDefault="00C10DD2" w:rsidP="00C10DD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2A549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B750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45114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3E03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</w:tcPr>
          <w:p w14:paraId="4292D973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ACDAE2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55DC3C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EE8BE3" w14:textId="77777777" w:rsidR="00C10DD2" w:rsidRPr="00657820" w:rsidRDefault="00C10DD2" w:rsidP="00C10DD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DD2" w:rsidRPr="00657820" w14:paraId="214C32EC" w14:textId="77777777" w:rsidTr="00BF7D2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4CE97" w14:textId="77777777" w:rsidR="00C10DD2" w:rsidRPr="00657820" w:rsidRDefault="00C10DD2" w:rsidP="00C10DD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6362C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38FC1D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E557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966F75F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DD45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6A3146CD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F762326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</w:tcPr>
          <w:p w14:paraId="722F7298" w14:textId="77777777" w:rsidR="00C10DD2" w:rsidRPr="00657820" w:rsidRDefault="00C10DD2" w:rsidP="00C10DD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10DD2" w:rsidRPr="00657820" w14:paraId="1727A903" w14:textId="77777777" w:rsidTr="00BF7D23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034A4B66" w14:textId="77777777" w:rsidR="00C10DD2" w:rsidRPr="00657820" w:rsidRDefault="00C10DD2" w:rsidP="00C10D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3B3C5B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740A7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2C85676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left w:val="nil"/>
            </w:tcBorders>
          </w:tcPr>
          <w:p w14:paraId="5AA98FDB" w14:textId="0DAAA649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00BE18" w14:textId="77777777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left w:val="nil"/>
              <w:right w:val="nil"/>
            </w:tcBorders>
          </w:tcPr>
          <w:p w14:paraId="55898106" w14:textId="4EE6F750" w:rsidR="00C10DD2" w:rsidRPr="00657820" w:rsidRDefault="00C10DD2" w:rsidP="00C10DD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61D1C" w:rsidRPr="00657820" w14:paraId="4685A9CD" w14:textId="77777777" w:rsidTr="00BF7D23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78B85CB" w14:textId="77777777" w:rsidR="00C61D1C" w:rsidRPr="00657820" w:rsidRDefault="00C61D1C" w:rsidP="00C61D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98B54E" w14:textId="77777777" w:rsidR="00C61D1C" w:rsidRPr="00657820" w:rsidRDefault="00C61D1C" w:rsidP="00C61D1C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05523" w14:textId="77777777" w:rsidR="00C61D1C" w:rsidRPr="00657820" w:rsidRDefault="00C61D1C" w:rsidP="00C61D1C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377F1DD2" w14:textId="77777777" w:rsidR="00C61D1C" w:rsidRPr="00657820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371768" w14:textId="240D17B5" w:rsidR="00C61D1C" w:rsidRPr="00657820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89AC6C" w14:textId="77777777" w:rsidR="00C61D1C" w:rsidRPr="00657820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1526FF" w14:textId="25534BE7" w:rsidR="00C61D1C" w:rsidRPr="00657820" w:rsidRDefault="00C61D1C" w:rsidP="00C61D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D759B" w:rsidRPr="00657820" w14:paraId="2F048991" w14:textId="77777777" w:rsidTr="00BF7D23"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FAEA" w14:textId="77777777" w:rsidR="00753FD5" w:rsidRPr="00657820" w:rsidRDefault="00753FD5" w:rsidP="00753FD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D9912B" w14:textId="77777777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2CDE6" w14:textId="011BDBDD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1E1FF" w14:textId="77777777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7CDA1" w14:textId="1C012EEA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14:paraId="596852BB" w14:textId="77777777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AC773" w14:textId="2B889629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22F63" w14:textId="77777777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2E0D40A" w14:textId="2F0D2902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334CD6" w14:textId="77777777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79958" w14:textId="00810F3E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9627226" w14:textId="77777777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209F4" w14:textId="1203B740" w:rsidR="00753FD5" w:rsidRPr="00657820" w:rsidRDefault="00753FD5" w:rsidP="00753FD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382976" w:rsidRPr="00657820" w14:paraId="1A6C4EDA" w14:textId="77777777" w:rsidTr="00902E9B">
        <w:tc>
          <w:tcPr>
            <w:tcW w:w="2970" w:type="dxa"/>
            <w:tcBorders>
              <w:top w:val="single" w:sz="4" w:space="0" w:color="auto"/>
              <w:right w:val="nil"/>
            </w:tcBorders>
          </w:tcPr>
          <w:p w14:paraId="5C1E54CB" w14:textId="67CF0025" w:rsidR="00957317" w:rsidRPr="00657820" w:rsidRDefault="00957317" w:rsidP="0009423C">
            <w:pPr>
              <w:ind w:left="355" w:hanging="36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="001370D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741962"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 w:rsidR="00B15312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  <w:r w:rsidR="00741962" w:rsidRPr="00657820">
              <w:rPr>
                <w:rFonts w:asciiTheme="majorBidi" w:hAnsiTheme="majorBidi" w:cstheme="majorBidi"/>
                <w:sz w:val="28"/>
                <w:cs/>
              </w:rPr>
              <w:t xml:space="preserve">      </w:t>
            </w:r>
            <w:r w:rsidR="00AC5E25"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="00AC5E25"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C968E9">
              <w:rPr>
                <w:rFonts w:asciiTheme="majorBidi" w:hAnsiTheme="majorBidi" w:cstheme="majorBidi"/>
                <w:sz w:val="28"/>
              </w:rPr>
              <w:t>6</w:t>
            </w:r>
            <w:r w:rsidR="00AC5E25" w:rsidRPr="0065782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12A7E247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07697" w14:textId="43B1D83D" w:rsidR="00957317" w:rsidRPr="00657820" w:rsidRDefault="00D579AA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F24C8F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FCB4A" w14:textId="1CE2E5ED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34D69858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F463B" w14:textId="293C31C6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560C3E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2072F4" w14:textId="01A67EE3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E6B89B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4F478" w14:textId="447AD414" w:rsidR="00957317" w:rsidRPr="00657820" w:rsidRDefault="00D579AA" w:rsidP="00902E9B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63511E" w14:textId="77777777" w:rsidR="00957317" w:rsidRPr="00657820" w:rsidRDefault="00957317" w:rsidP="00902E9B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22BEE92" w14:textId="77777777" w:rsidR="00957317" w:rsidRPr="00657820" w:rsidRDefault="00957317" w:rsidP="00902E9B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2976" w:rsidRPr="00657820" w14:paraId="149BA285" w14:textId="77777777" w:rsidTr="00902E9B">
        <w:tc>
          <w:tcPr>
            <w:tcW w:w="2970" w:type="dxa"/>
            <w:tcBorders>
              <w:right w:val="nil"/>
            </w:tcBorders>
          </w:tcPr>
          <w:p w14:paraId="4819C5C1" w14:textId="1C6A4B61" w:rsidR="00957317" w:rsidRPr="00657820" w:rsidRDefault="00957317" w:rsidP="00B54A8A">
            <w:pPr>
              <w:ind w:left="355" w:hanging="36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6E6669" w:rsidRPr="00657820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  <w:r w:rsidR="00FC2426" w:rsidRPr="00657820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  <w:r w:rsidR="00FC2426" w:rsidRPr="00657820">
              <w:rPr>
                <w:rFonts w:asciiTheme="majorBidi" w:hAnsiTheme="majorBidi" w:cstheme="majorBidi"/>
                <w:sz w:val="28"/>
              </w:rPr>
              <w:t>(</w:t>
            </w:r>
            <w:r w:rsidR="00FC2426"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C968E9">
              <w:rPr>
                <w:rFonts w:asciiTheme="majorBidi" w:hAnsiTheme="majorBidi" w:cstheme="majorBidi"/>
                <w:sz w:val="28"/>
              </w:rPr>
              <w:t>6</w:t>
            </w:r>
            <w:r w:rsidR="00FC2426" w:rsidRPr="0065782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1FC45EAC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0B2FE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8F9131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1D340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71D21EE8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89043" w14:textId="5243E2E3" w:rsidR="00957317" w:rsidRPr="00657820" w:rsidRDefault="006907E9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C3160E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20E5F" w14:textId="25963B42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5E32F3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53EFC" w14:textId="3726D8E9" w:rsidR="00957317" w:rsidRPr="00657820" w:rsidRDefault="00D579AA" w:rsidP="00902E9B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BDE37EB" w14:textId="77777777" w:rsidR="00957317" w:rsidRPr="00657820" w:rsidRDefault="00957317" w:rsidP="00902E9B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13FB47" w14:textId="77777777" w:rsidR="00957317" w:rsidRPr="00657820" w:rsidRDefault="00957317" w:rsidP="00902E9B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43AA" w:rsidRPr="00657820" w14:paraId="46570CD0" w14:textId="77777777" w:rsidTr="00BF7D23">
        <w:tc>
          <w:tcPr>
            <w:tcW w:w="2970" w:type="dxa"/>
            <w:tcBorders>
              <w:left w:val="nil"/>
              <w:right w:val="nil"/>
            </w:tcBorders>
          </w:tcPr>
          <w:p w14:paraId="31B685FC" w14:textId="77777777" w:rsidR="00957317" w:rsidRPr="00657820" w:rsidRDefault="00957317" w:rsidP="00957317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3EDAD4" w14:textId="77777777" w:rsidR="00957317" w:rsidRPr="00657820" w:rsidRDefault="00957317" w:rsidP="009573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5DDF65" w14:textId="77777777" w:rsidR="00957317" w:rsidRPr="00657820" w:rsidRDefault="00957317" w:rsidP="009573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FDA25" w14:textId="77777777" w:rsidR="00957317" w:rsidRPr="00657820" w:rsidRDefault="00957317" w:rsidP="009573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0E70769E" w14:textId="77777777" w:rsidR="00957317" w:rsidRPr="00657820" w:rsidRDefault="00957317" w:rsidP="009573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0B833D9B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F0B3F" w14:textId="571809EE" w:rsidR="00957317" w:rsidRPr="00657820" w:rsidRDefault="006907E9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BF429C" w14:textId="77777777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B2287" w14:textId="3F8DD2D0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18764D" w14:textId="77777777" w:rsidR="00957317" w:rsidRPr="00657820" w:rsidRDefault="00957317" w:rsidP="0095731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7F38F9" w14:textId="685C2DB8" w:rsidR="00957317" w:rsidRPr="00657820" w:rsidRDefault="00D579AA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9697E" w14:textId="77777777" w:rsidR="00957317" w:rsidRPr="00657820" w:rsidRDefault="00957317" w:rsidP="00957317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10FA17" w14:textId="77777777" w:rsidR="00957317" w:rsidRPr="00657820" w:rsidRDefault="00957317" w:rsidP="009573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6B0D645" w14:textId="77777777" w:rsidR="00B54A8A" w:rsidRDefault="00B54A8A" w:rsidP="001977BD">
      <w:pPr>
        <w:pStyle w:val="ListParagraph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730092CE" w14:textId="6918E803" w:rsidR="00770484" w:rsidRPr="00657820" w:rsidRDefault="00770484" w:rsidP="00E970E7">
      <w:pPr>
        <w:pStyle w:val="ListParagraph"/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80CDCBF" w14:textId="65A19F89" w:rsidR="00770484" w:rsidRPr="00657820" w:rsidRDefault="0071355E" w:rsidP="00C1181F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714D74" w:rsidRPr="00657820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C1181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ประมาณการหนี้สินไม่หมุนเวียนสำหรับผลประโยชน์พนักงานระยะยาว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ธันวาคม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7317" w:rsidRPr="0065782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0"/>
        <w:gridCol w:w="1170"/>
        <w:gridCol w:w="90"/>
        <w:gridCol w:w="1170"/>
        <w:gridCol w:w="90"/>
        <w:gridCol w:w="1170"/>
      </w:tblGrid>
      <w:tr w:rsidR="000E6296" w:rsidRPr="00657820" w14:paraId="77EE2856" w14:textId="77777777" w:rsidTr="00FC461A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5BCB6" w14:textId="77777777" w:rsidR="000E6296" w:rsidRPr="00657820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5467E" w14:textId="77777777" w:rsidR="000E6296" w:rsidRPr="00657820" w:rsidRDefault="000E6296" w:rsidP="0072672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0E6296" w:rsidRPr="00657820" w14:paraId="259FA626" w14:textId="77777777" w:rsidTr="00D521FA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5FE9" w14:textId="77777777" w:rsidR="000E6296" w:rsidRPr="00657820" w:rsidRDefault="000E6296" w:rsidP="007267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21A14" w14:textId="77777777" w:rsidR="000E6296" w:rsidRPr="00657820" w:rsidRDefault="000E6296" w:rsidP="0072672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F4017" w14:textId="77777777" w:rsidR="000E6296" w:rsidRPr="00657820" w:rsidRDefault="000E6296" w:rsidP="0072672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A8F7F" w14:textId="77777777" w:rsidR="000E6296" w:rsidRPr="00657820" w:rsidRDefault="000E6296" w:rsidP="0072672F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032B5" w:rsidRPr="00657820" w14:paraId="5A551A5C" w14:textId="77777777" w:rsidTr="00D521FA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366B0" w14:textId="77777777" w:rsidR="00957317" w:rsidRPr="00657820" w:rsidRDefault="00957317" w:rsidP="00957317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76F1E" w14:textId="2FE4B13F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E8B12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9FBB8" w14:textId="69114484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A94F1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0A5E3" w14:textId="77DC95B3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C8C21E" w14:textId="7777777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BCBC5" w14:textId="355BA5E7" w:rsidR="00957317" w:rsidRPr="00657820" w:rsidRDefault="00957317" w:rsidP="0095731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1032B5" w:rsidRPr="00657820" w14:paraId="07D6CBCA" w14:textId="77777777" w:rsidTr="00D521FA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11471" w14:textId="07CA9F87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9DE70" w14:textId="481253E1" w:rsidR="00957317" w:rsidRPr="00657820" w:rsidRDefault="00250D30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10,973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728AE" w14:textId="77777777" w:rsidR="00957317" w:rsidRPr="00657820" w:rsidRDefault="00957317" w:rsidP="0095731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08BAD" w14:textId="4CE1028A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9,582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B5E56" w14:textId="77777777" w:rsidR="00957317" w:rsidRPr="00657820" w:rsidRDefault="00957317" w:rsidP="00957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EF80F" w14:textId="007F6D8D" w:rsidR="00957317" w:rsidRPr="00657820" w:rsidRDefault="00C95769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5,334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F4A18" w14:textId="77777777" w:rsidR="00957317" w:rsidRPr="00657820" w:rsidRDefault="00957317" w:rsidP="0095731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A2AC0" w14:textId="2D622879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4,557</w:t>
            </w:r>
          </w:p>
        </w:tc>
      </w:tr>
      <w:tr w:rsidR="00957317" w:rsidRPr="00657820" w14:paraId="7E65D1D9" w14:textId="77777777" w:rsidTr="00D521FA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1F9FB" w14:textId="4D1AD373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5003DA" w14:textId="77777777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B08AB9" w14:textId="77777777" w:rsidR="00957317" w:rsidRPr="00657820" w:rsidRDefault="00957317" w:rsidP="0095731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6D4D0" w14:textId="77777777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DF2833" w14:textId="77777777" w:rsidR="00957317" w:rsidRPr="00657820" w:rsidRDefault="00957317" w:rsidP="00957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5F116" w14:textId="77777777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EBA8D" w14:textId="77777777" w:rsidR="00957317" w:rsidRPr="00657820" w:rsidRDefault="00957317" w:rsidP="0095731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D779BA" w14:textId="77777777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57317" w:rsidRPr="00657820" w14:paraId="4F5C1EE3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EA8AD" w14:textId="486047E7" w:rsidR="00957317" w:rsidRPr="00657820" w:rsidRDefault="00957317" w:rsidP="00957317">
            <w:pPr>
              <w:ind w:left="453"/>
              <w:jc w:val="both"/>
              <w:rPr>
                <w:rFonts w:asciiTheme="majorBidi" w:hAnsiTheme="majorBidi" w:cstheme="majorBidi"/>
                <w:sz w:val="28"/>
              </w:rPr>
            </w:pPr>
            <w:bookmarkStart w:id="6" w:name="_Hlk96438836"/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BB6F" w14:textId="6223FF96" w:rsidR="00957317" w:rsidRPr="00657820" w:rsidRDefault="00250D30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1,637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48D9" w14:textId="77777777" w:rsidR="00957317" w:rsidRPr="00657820" w:rsidRDefault="00957317" w:rsidP="00957317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772B" w14:textId="03425792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1,607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57EE" w14:textId="77777777" w:rsidR="00957317" w:rsidRPr="00657820" w:rsidRDefault="00957317" w:rsidP="00957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91EDA" w14:textId="1B9D3AEB" w:rsidR="00957317" w:rsidRPr="00657820" w:rsidRDefault="001C448F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5F6C" w14:textId="77777777" w:rsidR="00957317" w:rsidRPr="00657820" w:rsidRDefault="00957317" w:rsidP="00957317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7DFC" w14:textId="01A42C1A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688</w:t>
            </w:r>
          </w:p>
        </w:tc>
      </w:tr>
      <w:tr w:rsidR="00957317" w:rsidRPr="00657820" w14:paraId="1829338E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75" w14:textId="68087D1A" w:rsidR="00957317" w:rsidRPr="00657820" w:rsidRDefault="00957317" w:rsidP="00AD3920">
            <w:pPr>
              <w:ind w:left="495" w:hanging="4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C8676" w14:textId="538CEE0D" w:rsidR="00957317" w:rsidRPr="00657820" w:rsidRDefault="005E2F50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  <w:r w:rsidR="007D40F6" w:rsidRPr="00657820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19EE" w14:textId="77777777" w:rsidR="00957317" w:rsidRPr="00657820" w:rsidRDefault="00957317" w:rsidP="00957317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C115" w14:textId="0A33558E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4C1F" w14:textId="77777777" w:rsidR="00957317" w:rsidRPr="00657820" w:rsidRDefault="00957317" w:rsidP="00957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2717" w14:textId="2C57B585" w:rsidR="00957317" w:rsidRPr="00657820" w:rsidRDefault="0019176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716C" w14:textId="77777777" w:rsidR="00957317" w:rsidRPr="00657820" w:rsidRDefault="00957317" w:rsidP="00957317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34CC" w14:textId="363BB52A" w:rsidR="00957317" w:rsidRPr="00657820" w:rsidRDefault="00957317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</w:tr>
      <w:bookmarkEnd w:id="6"/>
      <w:tr w:rsidR="00957317" w:rsidRPr="00657820" w14:paraId="3420CCCF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5AEFEE" w14:textId="4426C42A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1C19CB80" w14:textId="0C02CF5D" w:rsidR="00957317" w:rsidRPr="00657820" w:rsidRDefault="00957317" w:rsidP="00C354D8">
            <w:pPr>
              <w:ind w:left="447" w:right="115" w:hanging="444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กำไร)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gramStart"/>
            <w:r w:rsidRPr="00657820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A998" w14:textId="5D7E1949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96F99F" w14:textId="77777777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B7CC" w14:textId="70B0DE98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BD103C" w14:textId="775CAEAE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A2D8" w14:textId="3D18515A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7F229" w14:textId="77777777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09DB" w14:textId="754E2ED0" w:rsidR="00957317" w:rsidRPr="00657820" w:rsidRDefault="00957317" w:rsidP="00957317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E2E0B" w:rsidRPr="00657820" w14:paraId="6BECC392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E6ECBC" w14:textId="364E09D3" w:rsidR="00EE2E0B" w:rsidRPr="00657820" w:rsidRDefault="00F3748F" w:rsidP="002256A7">
            <w:pPr>
              <w:ind w:left="805" w:hanging="3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 w:rsidR="002256A7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4A49C" w14:textId="24C420BE" w:rsidR="00EE2E0B" w:rsidRPr="00657820" w:rsidRDefault="00442A35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FBFD58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D86F" w14:textId="4DECE466" w:rsidR="00EE2E0B" w:rsidRPr="00657820" w:rsidRDefault="00FB00AE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5EE66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76AE4" w14:textId="6347A42C" w:rsidR="00EE2E0B" w:rsidRPr="00657820" w:rsidRDefault="00AF7205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8C6A46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B0CF" w14:textId="38E2639B" w:rsidR="00EE2E0B" w:rsidRPr="00657820" w:rsidRDefault="00FB00AE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EE2E0B" w:rsidRPr="00657820" w14:paraId="64F0C907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DD364E" w14:textId="0A6EC30B" w:rsidR="00EE2E0B" w:rsidRPr="00657820" w:rsidRDefault="00F3748F" w:rsidP="002256A7">
            <w:pPr>
              <w:ind w:left="805" w:hanging="3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 w:rsidR="002256A7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93FA0" w14:textId="009E44ED" w:rsidR="00EE2E0B" w:rsidRPr="00657820" w:rsidRDefault="005E2F50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(1,</w:t>
            </w:r>
            <w:r w:rsidR="008C118B" w:rsidRPr="00657820">
              <w:rPr>
                <w:rFonts w:asciiTheme="majorBidi" w:hAnsiTheme="majorBidi" w:cstheme="majorBidi"/>
                <w:color w:val="000000"/>
                <w:sz w:val="28"/>
              </w:rPr>
              <w:t>079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8ACF8B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8C8FD" w14:textId="1402E969" w:rsidR="00EE2E0B" w:rsidRPr="00657820" w:rsidRDefault="00FB00AE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533BF3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88EE" w14:textId="4524B135" w:rsidR="00EE2E0B" w:rsidRPr="00657820" w:rsidRDefault="00AF7205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8C118B" w:rsidRPr="00657820">
              <w:rPr>
                <w:rFonts w:asciiTheme="majorBidi" w:hAnsiTheme="majorBidi" w:cstheme="majorBidi"/>
                <w:color w:val="000000"/>
                <w:sz w:val="28"/>
              </w:rPr>
              <w:t>320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50062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74FC" w14:textId="601415C9" w:rsidR="00EE2E0B" w:rsidRPr="00657820" w:rsidRDefault="00FB00AE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EE2E0B" w:rsidRPr="00657820" w14:paraId="3A6294E6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17B817" w14:textId="2DC46AF2" w:rsidR="00EE2E0B" w:rsidRPr="00657820" w:rsidRDefault="00AF7205" w:rsidP="00C354D8">
            <w:pPr>
              <w:ind w:left="4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3488" w14:textId="14F15607" w:rsidR="00EE2E0B" w:rsidRPr="00657820" w:rsidRDefault="005E2F50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8C118B" w:rsidRPr="00657820">
              <w:rPr>
                <w:rFonts w:asciiTheme="majorBidi" w:hAnsiTheme="majorBidi" w:cstheme="majorBidi"/>
                <w:color w:val="000000"/>
                <w:sz w:val="28"/>
              </w:rPr>
              <w:t>3,121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207B8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E2B" w14:textId="4EC11824" w:rsidR="00EE2E0B" w:rsidRPr="00657820" w:rsidRDefault="00FB00AE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E3B6AC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B02A" w14:textId="07484351" w:rsidR="00EE2E0B" w:rsidRPr="00657820" w:rsidRDefault="00C86976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AF7205" w:rsidRPr="00657820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="008C118B" w:rsidRPr="00657820">
              <w:rPr>
                <w:rFonts w:asciiTheme="majorBidi" w:hAnsiTheme="majorBidi" w:cstheme="majorBidi"/>
                <w:color w:val="000000"/>
                <w:sz w:val="28"/>
              </w:rPr>
              <w:t>866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A0044" w14:textId="77777777" w:rsidR="00EE2E0B" w:rsidRPr="00657820" w:rsidRDefault="00EE2E0B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15B6" w14:textId="7D94BB93" w:rsidR="00EE2E0B" w:rsidRPr="00657820" w:rsidRDefault="00FB00AE" w:rsidP="0095731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042F5B" w:rsidRPr="00657820" w14:paraId="74849A08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633393" w14:textId="48B16087" w:rsidR="00042F5B" w:rsidRPr="00657820" w:rsidRDefault="00042F5B" w:rsidP="00042F5B">
            <w:pPr>
              <w:ind w:left="4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โอนกลับส่วนที่รับ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รู้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ในกำไรขาดทุนเบ็ดเสร็จอื่น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48FE" w14:textId="37CE980E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033A1F" w14:textId="77777777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AF38" w14:textId="54B8237C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23F034" w14:textId="77777777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D448" w14:textId="787B3468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569C62" w14:textId="77777777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275C" w14:textId="7923FB65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42F5B" w:rsidRPr="00657820" w14:paraId="677A578F" w14:textId="77777777" w:rsidTr="00D521FA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23CF8B" w14:textId="1F8F2946" w:rsidR="00042F5B" w:rsidRPr="00657820" w:rsidRDefault="00042F5B" w:rsidP="009B5B12">
            <w:pPr>
              <w:tabs>
                <w:tab w:val="left" w:pos="216"/>
              </w:tabs>
              <w:ind w:left="396" w:hanging="39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="00C912D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EB5F" w14:textId="4F094B7B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(425)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9BA096" w14:textId="77777777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C64BE" w14:textId="28F52084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1CD74" w14:textId="77777777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9B82" w14:textId="5EED2039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417ED4" w14:textId="77777777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5220" w14:textId="49FA145B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042F5B" w:rsidRPr="00657820" w14:paraId="0B379BDF" w14:textId="77777777" w:rsidTr="00D521FA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BC610" w14:textId="524A8E91" w:rsidR="00042F5B" w:rsidRPr="00657820" w:rsidRDefault="00042F5B" w:rsidP="00042F5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A4B2B" w14:textId="13D55F75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8,746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32BE75" w14:textId="77777777" w:rsidR="00042F5B" w:rsidRPr="00657820" w:rsidRDefault="00042F5B" w:rsidP="00042F5B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188DD" w14:textId="08BD103A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C5184" w14:textId="77777777" w:rsidR="00042F5B" w:rsidRPr="00657820" w:rsidRDefault="00042F5B" w:rsidP="00042F5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BFF684" w14:textId="653B1D47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2,955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0FD53" w14:textId="77777777" w:rsidR="00042F5B" w:rsidRPr="00657820" w:rsidRDefault="00042F5B" w:rsidP="00042F5B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304AF" w14:textId="1A2BE80E" w:rsidR="00042F5B" w:rsidRPr="00657820" w:rsidRDefault="00042F5B" w:rsidP="00042F5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5,334</w:t>
            </w:r>
          </w:p>
        </w:tc>
      </w:tr>
    </w:tbl>
    <w:p w14:paraId="4B702C47" w14:textId="7B1C503E" w:rsidR="00770484" w:rsidRPr="00657820" w:rsidRDefault="004065DD" w:rsidP="0055458F">
      <w:pPr>
        <w:spacing w:before="240" w:line="240" w:lineRule="atLeast"/>
        <w:ind w:left="360" w:right="-90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770484" w:rsidRPr="00657820">
        <w:rPr>
          <w:rFonts w:asciiTheme="majorBidi" w:hAnsiTheme="majorBidi" w:cstheme="majorBidi"/>
          <w:sz w:val="28"/>
          <w:cs/>
        </w:rPr>
        <w:t>คาดว่าจะ</w:t>
      </w:r>
      <w:r w:rsidR="003F5961" w:rsidRPr="00657820">
        <w:rPr>
          <w:rFonts w:asciiTheme="majorBidi" w:hAnsiTheme="majorBidi" w:cstheme="majorBidi"/>
          <w:sz w:val="28"/>
          <w:cs/>
        </w:rPr>
        <w:t>ไม่มีการ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จ่ายชำระผลประโยชน์ระยะยาวของพนักงานภายใน </w:t>
      </w:r>
      <w:r w:rsidR="003F5961" w:rsidRPr="00657820">
        <w:rPr>
          <w:rFonts w:asciiTheme="majorBidi" w:hAnsiTheme="majorBidi" w:cstheme="majorBidi"/>
          <w:sz w:val="28"/>
        </w:rPr>
        <w:t>1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 ปีข้างหน้า</w:t>
      </w:r>
      <w:r w:rsidR="0055458F" w:rsidRPr="00657820">
        <w:rPr>
          <w:rFonts w:asciiTheme="majorBidi" w:hAnsiTheme="majorBidi" w:cstheme="majorBidi"/>
          <w:sz w:val="28"/>
          <w:cs/>
        </w:rPr>
        <w:t xml:space="preserve"> </w:t>
      </w:r>
    </w:p>
    <w:p w14:paraId="295F89BE" w14:textId="506435AA" w:rsidR="00770484" w:rsidRPr="00657820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sz w:val="28"/>
          <w:lang w:val="en-GB"/>
        </w:rPr>
        <w:t xml:space="preserve">31 </w:t>
      </w:r>
      <w:r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sz w:val="28"/>
          <w:lang w:val="en-GB"/>
        </w:rPr>
        <w:t>256</w:t>
      </w:r>
      <w:r w:rsidR="00957317" w:rsidRPr="00657820">
        <w:rPr>
          <w:rFonts w:asciiTheme="majorBidi" w:hAnsiTheme="majorBidi" w:cstheme="majorBidi"/>
          <w:sz w:val="28"/>
          <w:lang w:val="en-GB"/>
        </w:rPr>
        <w:t>6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065DD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z w:val="28"/>
          <w:cs/>
        </w:rPr>
        <w:t>ประมาณ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9F5B8B" w:rsidRPr="00657820">
        <w:rPr>
          <w:rFonts w:asciiTheme="majorBidi" w:hAnsiTheme="majorBidi" w:cstheme="majorBidi"/>
          <w:sz w:val="28"/>
          <w:lang w:val="en-GB"/>
        </w:rPr>
        <w:t>10</w:t>
      </w:r>
      <w:r w:rsidRPr="00657820">
        <w:rPr>
          <w:rFonts w:asciiTheme="majorBidi" w:hAnsiTheme="majorBidi" w:cstheme="majorBidi"/>
          <w:sz w:val="28"/>
          <w:lang w:val="en-GB"/>
        </w:rPr>
        <w:t xml:space="preserve"> - </w:t>
      </w:r>
      <w:r w:rsidR="009F5B8B" w:rsidRPr="00657820">
        <w:rPr>
          <w:rFonts w:asciiTheme="majorBidi" w:hAnsiTheme="majorBidi" w:cstheme="majorBidi"/>
          <w:sz w:val="28"/>
          <w:lang w:val="en-GB"/>
        </w:rPr>
        <w:t>2</w:t>
      </w:r>
      <w:r w:rsidR="003038E5" w:rsidRPr="00657820">
        <w:rPr>
          <w:rFonts w:asciiTheme="majorBidi" w:hAnsiTheme="majorBidi" w:cstheme="majorBidi"/>
          <w:sz w:val="28"/>
          <w:lang w:val="en-GB"/>
        </w:rPr>
        <w:t>6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ปี (งบการเงินเฉพาะกิจการ</w:t>
      </w:r>
      <w:r w:rsidRPr="00657820">
        <w:rPr>
          <w:rFonts w:asciiTheme="majorBidi" w:hAnsiTheme="majorBidi" w:cstheme="majorBidi"/>
          <w:sz w:val="28"/>
          <w:lang w:val="en-GB"/>
        </w:rPr>
        <w:t xml:space="preserve">: </w:t>
      </w:r>
      <w:r w:rsidR="00ED53A5" w:rsidRPr="00657820">
        <w:rPr>
          <w:rFonts w:asciiTheme="majorBidi" w:hAnsiTheme="majorBidi" w:cstheme="majorBidi"/>
          <w:sz w:val="28"/>
          <w:lang w:val="en-GB"/>
        </w:rPr>
        <w:t>1</w:t>
      </w:r>
      <w:r w:rsidR="00ED0403" w:rsidRPr="00657820">
        <w:rPr>
          <w:rFonts w:asciiTheme="majorBidi" w:hAnsiTheme="majorBidi" w:cstheme="majorBidi"/>
          <w:sz w:val="28"/>
        </w:rPr>
        <w:t>3</w:t>
      </w:r>
      <w:r w:rsidRPr="00657820">
        <w:rPr>
          <w:rFonts w:asciiTheme="majorBidi" w:hAnsiTheme="majorBidi" w:cstheme="majorBidi"/>
          <w:sz w:val="28"/>
          <w:cs/>
        </w:rPr>
        <w:t xml:space="preserve"> ปี) (</w:t>
      </w:r>
      <w:r w:rsidRPr="00657820">
        <w:rPr>
          <w:rFonts w:asciiTheme="majorBidi" w:hAnsiTheme="majorBidi" w:cstheme="majorBidi"/>
          <w:sz w:val="28"/>
          <w:lang w:val="en-GB"/>
        </w:rPr>
        <w:t>256</w:t>
      </w:r>
      <w:r w:rsidR="00BB1EA8" w:rsidRPr="00657820">
        <w:rPr>
          <w:rFonts w:asciiTheme="majorBidi" w:hAnsiTheme="majorBidi" w:cstheme="majorBidi"/>
          <w:sz w:val="28"/>
          <w:lang w:val="en-GB"/>
        </w:rPr>
        <w:t>5</w:t>
      </w:r>
      <w:r w:rsidRPr="00657820">
        <w:rPr>
          <w:rFonts w:asciiTheme="majorBidi" w:hAnsiTheme="majorBidi" w:cstheme="majorBidi"/>
          <w:sz w:val="28"/>
          <w:lang w:val="en-GB"/>
        </w:rPr>
        <w:t xml:space="preserve">: </w:t>
      </w:r>
      <w:r w:rsidR="00ED53A5" w:rsidRPr="00657820">
        <w:rPr>
          <w:rFonts w:asciiTheme="majorBidi" w:hAnsiTheme="majorBidi" w:cstheme="majorBidi"/>
          <w:sz w:val="28"/>
          <w:lang w:val="en-GB"/>
        </w:rPr>
        <w:t>10</w:t>
      </w:r>
      <w:r w:rsidR="00AD35D1" w:rsidRPr="00657820">
        <w:rPr>
          <w:rFonts w:asciiTheme="majorBidi" w:hAnsiTheme="majorBidi" w:cstheme="majorBidi"/>
          <w:sz w:val="28"/>
          <w:lang w:val="en-GB"/>
        </w:rPr>
        <w:t xml:space="preserve"> - 2</w:t>
      </w:r>
      <w:r w:rsidR="00BB1EA8" w:rsidRPr="00657820">
        <w:rPr>
          <w:rFonts w:asciiTheme="majorBidi" w:hAnsiTheme="majorBidi" w:cstheme="majorBidi"/>
          <w:sz w:val="28"/>
          <w:lang w:val="en-GB"/>
        </w:rPr>
        <w:t>7</w:t>
      </w:r>
      <w:r w:rsidR="00AD35D1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AD35D1" w:rsidRPr="00657820">
        <w:rPr>
          <w:rFonts w:asciiTheme="majorBidi" w:hAnsiTheme="majorBidi" w:cstheme="majorBidi"/>
          <w:sz w:val="28"/>
          <w:cs/>
        </w:rPr>
        <w:t>ปี (งบการเงินเฉพาะกิจการ</w:t>
      </w:r>
      <w:r w:rsidR="00AD35D1" w:rsidRPr="00657820">
        <w:rPr>
          <w:rFonts w:asciiTheme="majorBidi" w:hAnsiTheme="majorBidi" w:cstheme="majorBidi"/>
          <w:sz w:val="28"/>
          <w:lang w:val="en-GB"/>
        </w:rPr>
        <w:t xml:space="preserve">: </w:t>
      </w:r>
      <w:r w:rsidR="00ED53A5" w:rsidRPr="00657820">
        <w:rPr>
          <w:rFonts w:asciiTheme="majorBidi" w:hAnsiTheme="majorBidi" w:cstheme="majorBidi"/>
          <w:sz w:val="28"/>
          <w:lang w:val="en-GB"/>
        </w:rPr>
        <w:t>18</w:t>
      </w:r>
      <w:r w:rsidR="00AD35D1" w:rsidRPr="00657820">
        <w:rPr>
          <w:rFonts w:asciiTheme="majorBidi" w:hAnsiTheme="majorBidi" w:cstheme="majorBidi"/>
          <w:sz w:val="28"/>
          <w:cs/>
        </w:rPr>
        <w:t xml:space="preserve"> ปี))</w:t>
      </w:r>
    </w:p>
    <w:p w14:paraId="513411B8" w14:textId="72C58706" w:rsidR="00770484" w:rsidRPr="00657820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5989590" w14:textId="77777777" w:rsidR="00770484" w:rsidRPr="00657820" w:rsidRDefault="00770484" w:rsidP="00640F61">
      <w:pPr>
        <w:tabs>
          <w:tab w:val="left" w:pos="1440"/>
          <w:tab w:val="left" w:pos="2160"/>
          <w:tab w:val="right" w:pos="8540"/>
        </w:tabs>
        <w:spacing w:line="340" w:lineRule="exact"/>
        <w:ind w:left="547" w:hanging="547"/>
        <w:jc w:val="right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color w:val="000000"/>
          <w:sz w:val="28"/>
        </w:rPr>
        <w:t>(</w:t>
      </w:r>
      <w:r w:rsidRPr="00657820">
        <w:rPr>
          <w:rFonts w:asciiTheme="majorBidi" w:hAnsiTheme="majorBidi" w:cstheme="majorBidi"/>
          <w:color w:val="000000"/>
          <w:sz w:val="28"/>
          <w:cs/>
        </w:rPr>
        <w:t>หน่วย</w:t>
      </w:r>
      <w:r w:rsidRPr="00657820">
        <w:rPr>
          <w:rFonts w:asciiTheme="majorBidi" w:hAnsiTheme="majorBidi" w:cstheme="majorBidi"/>
          <w:color w:val="000000"/>
          <w:sz w:val="28"/>
        </w:rPr>
        <w:t xml:space="preserve">: </w:t>
      </w:r>
      <w:r w:rsidRPr="00657820">
        <w:rPr>
          <w:rFonts w:asciiTheme="majorBidi" w:hAnsiTheme="majorBidi" w:cstheme="majorBidi"/>
          <w:color w:val="000000"/>
          <w:sz w:val="28"/>
          <w:cs/>
        </w:rPr>
        <w:t>ร้อยละต่อปี</w:t>
      </w:r>
      <w:r w:rsidRPr="00657820">
        <w:rPr>
          <w:rFonts w:asciiTheme="majorBidi" w:hAnsiTheme="majorBidi" w:cstheme="majorBidi"/>
          <w:color w:val="000000"/>
          <w:sz w:val="28"/>
        </w:rPr>
        <w:t>)</w:t>
      </w:r>
    </w:p>
    <w:tbl>
      <w:tblPr>
        <w:tblW w:w="9108" w:type="dxa"/>
        <w:tblInd w:w="360" w:type="dxa"/>
        <w:tblLook w:val="01E0" w:firstRow="1" w:lastRow="1" w:firstColumn="1" w:lastColumn="1" w:noHBand="0" w:noVBand="0"/>
      </w:tblPr>
      <w:tblGrid>
        <w:gridCol w:w="4059"/>
        <w:gridCol w:w="1296"/>
        <w:gridCol w:w="1260"/>
        <w:gridCol w:w="1260"/>
        <w:gridCol w:w="1233"/>
      </w:tblGrid>
      <w:tr w:rsidR="00770484" w:rsidRPr="00657820" w14:paraId="7090EA46" w14:textId="77777777" w:rsidTr="00845E1F">
        <w:tc>
          <w:tcPr>
            <w:tcW w:w="4059" w:type="dxa"/>
          </w:tcPr>
          <w:p w14:paraId="59AE875C" w14:textId="77777777" w:rsidR="00770484" w:rsidRPr="00657820" w:rsidRDefault="00770484" w:rsidP="000D313F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56" w:type="dxa"/>
            <w:gridSpan w:val="2"/>
          </w:tcPr>
          <w:p w14:paraId="178BAA4B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6410B8DD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8741B" w:rsidRPr="00657820" w14:paraId="040D2515" w14:textId="77777777" w:rsidTr="00845E1F">
        <w:tc>
          <w:tcPr>
            <w:tcW w:w="4059" w:type="dxa"/>
          </w:tcPr>
          <w:p w14:paraId="0278602B" w14:textId="77777777" w:rsidR="0028741B" w:rsidRPr="00657820" w:rsidRDefault="0028741B" w:rsidP="0028741B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5F0DF1EA" w14:textId="3CCF365E" w:rsidR="0028741B" w:rsidRPr="00657820" w:rsidRDefault="0028741B" w:rsidP="002874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B1EA8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50682DD" w14:textId="7597E501" w:rsidR="0028741B" w:rsidRPr="00657820" w:rsidRDefault="0028741B" w:rsidP="002874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B1EA8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5D7357F" w14:textId="1469BD7D" w:rsidR="0028741B" w:rsidRPr="00657820" w:rsidRDefault="0028741B" w:rsidP="002874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B1EA8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33" w:type="dxa"/>
            <w:vAlign w:val="bottom"/>
          </w:tcPr>
          <w:p w14:paraId="3C2C217A" w14:textId="33C4BFBD" w:rsidR="0028741B" w:rsidRPr="00657820" w:rsidRDefault="0028741B" w:rsidP="002874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BB1EA8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B1EA8" w:rsidRPr="00657820" w14:paraId="1220AF74" w14:textId="77777777" w:rsidTr="00845E1F">
        <w:tc>
          <w:tcPr>
            <w:tcW w:w="4059" w:type="dxa"/>
          </w:tcPr>
          <w:p w14:paraId="07544F5A" w14:textId="77777777" w:rsidR="00BB1EA8" w:rsidRPr="00657820" w:rsidRDefault="00BB1EA8" w:rsidP="00BB1EA8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4874F66D" w14:textId="344E40D5" w:rsidR="00BB1EA8" w:rsidRPr="00657820" w:rsidRDefault="00B371BD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2.7 </w:t>
            </w:r>
            <w:r w:rsidR="000F7BD7"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="002364BF"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3.7</w:t>
            </w:r>
          </w:p>
        </w:tc>
        <w:tc>
          <w:tcPr>
            <w:tcW w:w="1260" w:type="dxa"/>
          </w:tcPr>
          <w:p w14:paraId="4A1E9F6B" w14:textId="3DE387FB" w:rsidR="00BB1EA8" w:rsidRPr="00657820" w:rsidRDefault="00BB1EA8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1.7 - 2.4</w:t>
            </w:r>
          </w:p>
        </w:tc>
        <w:tc>
          <w:tcPr>
            <w:tcW w:w="1260" w:type="dxa"/>
            <w:shd w:val="clear" w:color="auto" w:fill="auto"/>
          </w:tcPr>
          <w:p w14:paraId="13D6B453" w14:textId="3F7247FC" w:rsidR="00BB1EA8" w:rsidRPr="00657820" w:rsidRDefault="00671DCA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3.1</w:t>
            </w:r>
          </w:p>
        </w:tc>
        <w:tc>
          <w:tcPr>
            <w:tcW w:w="1233" w:type="dxa"/>
          </w:tcPr>
          <w:p w14:paraId="2ED08F92" w14:textId="68A7C776" w:rsidR="00BB1EA8" w:rsidRPr="00657820" w:rsidRDefault="00BB1EA8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2.0</w:t>
            </w:r>
          </w:p>
        </w:tc>
      </w:tr>
      <w:tr w:rsidR="00BB1EA8" w:rsidRPr="00657820" w14:paraId="38E39676" w14:textId="77777777" w:rsidTr="00845E1F">
        <w:tc>
          <w:tcPr>
            <w:tcW w:w="4059" w:type="dxa"/>
          </w:tcPr>
          <w:p w14:paraId="0AF7BFB3" w14:textId="77777777" w:rsidR="00BB1EA8" w:rsidRPr="00657820" w:rsidRDefault="00BB1EA8" w:rsidP="00BB1EA8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D81DF3D" w14:textId="32C62F5E" w:rsidR="00BB1EA8" w:rsidRPr="00657820" w:rsidRDefault="002364BF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4.0 </w:t>
            </w:r>
            <w:r w:rsidR="000F7BD7"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6.0</w:t>
            </w:r>
          </w:p>
        </w:tc>
        <w:tc>
          <w:tcPr>
            <w:tcW w:w="1260" w:type="dxa"/>
          </w:tcPr>
          <w:p w14:paraId="5A5DFD40" w14:textId="42D06F35" w:rsidR="00BB1EA8" w:rsidRPr="00657820" w:rsidRDefault="00BB1EA8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4.0 - 6.0</w:t>
            </w:r>
          </w:p>
        </w:tc>
        <w:tc>
          <w:tcPr>
            <w:tcW w:w="1260" w:type="dxa"/>
            <w:shd w:val="clear" w:color="auto" w:fill="auto"/>
          </w:tcPr>
          <w:p w14:paraId="62C97523" w14:textId="60B41F6E" w:rsidR="00BB1EA8" w:rsidRPr="00657820" w:rsidRDefault="008D5CCC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6.0</w:t>
            </w:r>
          </w:p>
        </w:tc>
        <w:tc>
          <w:tcPr>
            <w:tcW w:w="1233" w:type="dxa"/>
          </w:tcPr>
          <w:p w14:paraId="659FA757" w14:textId="057F1A18" w:rsidR="00BB1EA8" w:rsidRPr="00657820" w:rsidRDefault="00BB1EA8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6.0</w:t>
            </w:r>
          </w:p>
        </w:tc>
      </w:tr>
      <w:tr w:rsidR="00BB1EA8" w:rsidRPr="00657820" w14:paraId="68AEE1E7" w14:textId="77777777" w:rsidTr="00845E1F">
        <w:tc>
          <w:tcPr>
            <w:tcW w:w="4059" w:type="dxa"/>
          </w:tcPr>
          <w:p w14:paraId="0E100F40" w14:textId="77777777" w:rsidR="00BB1EA8" w:rsidRPr="00657820" w:rsidRDefault="00BB1EA8" w:rsidP="00BB1EA8">
            <w:pPr>
              <w:tabs>
                <w:tab w:val="left" w:pos="252"/>
                <w:tab w:val="left" w:pos="2160"/>
              </w:tabs>
              <w:spacing w:line="340" w:lineRule="exact"/>
              <w:ind w:right="-10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shd w:val="clear" w:color="auto" w:fill="auto"/>
          </w:tcPr>
          <w:p w14:paraId="1925D0AF" w14:textId="5DB65F0A" w:rsidR="00BB1EA8" w:rsidRPr="00657820" w:rsidRDefault="002364BF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1.9 </w:t>
            </w:r>
            <w:r w:rsidR="000F7BD7" w:rsidRPr="00657820">
              <w:rPr>
                <w:rFonts w:asciiTheme="majorBidi" w:hAnsiTheme="majorBidi" w:cstheme="majorBidi"/>
                <w:spacing w:val="-4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>45.8</w:t>
            </w:r>
          </w:p>
        </w:tc>
        <w:tc>
          <w:tcPr>
            <w:tcW w:w="1260" w:type="dxa"/>
          </w:tcPr>
          <w:p w14:paraId="5AC39985" w14:textId="327F57B1" w:rsidR="00BB1EA8" w:rsidRPr="00657820" w:rsidRDefault="00BB1EA8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1.9 - 45.8</w:t>
            </w:r>
          </w:p>
        </w:tc>
        <w:tc>
          <w:tcPr>
            <w:tcW w:w="1260" w:type="dxa"/>
            <w:shd w:val="clear" w:color="auto" w:fill="auto"/>
          </w:tcPr>
          <w:p w14:paraId="1CE57C41" w14:textId="10C46E46" w:rsidR="00BB1EA8" w:rsidRPr="00657820" w:rsidRDefault="008D5CCC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2.9 </w:t>
            </w:r>
            <w:r w:rsidR="00083BC2" w:rsidRPr="00657820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34.4</w:t>
            </w:r>
          </w:p>
        </w:tc>
        <w:tc>
          <w:tcPr>
            <w:tcW w:w="1233" w:type="dxa"/>
          </w:tcPr>
          <w:p w14:paraId="2ADC8389" w14:textId="697BC7DE" w:rsidR="00BB1EA8" w:rsidRPr="00657820" w:rsidRDefault="00BB1EA8" w:rsidP="00BB1EA8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4"/>
                <w:sz w:val="28"/>
              </w:rPr>
              <w:t>2.9 - 34.4</w:t>
            </w:r>
          </w:p>
        </w:tc>
      </w:tr>
    </w:tbl>
    <w:p w14:paraId="674B4476" w14:textId="77777777" w:rsidR="0058017C" w:rsidRPr="00657820" w:rsidRDefault="0058017C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</w:p>
    <w:p w14:paraId="65130935" w14:textId="11BD6A42" w:rsidR="00770484" w:rsidRPr="00657820" w:rsidRDefault="00A000EB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lastRenderedPageBreak/>
        <w:t>การวิเคราะห์</w:t>
      </w:r>
      <w:r w:rsidR="008B28B3" w:rsidRPr="00657820">
        <w:rPr>
          <w:rFonts w:asciiTheme="majorBidi" w:hAnsiTheme="majorBidi" w:cstheme="majorBidi"/>
          <w:sz w:val="28"/>
          <w:cs/>
        </w:rPr>
        <w:t>ความอ่อนไหวของข้อสมมติหลักในการประมาณการตามหลักคณิตศาสตร์ประกันภัย</w:t>
      </w:r>
      <w:r w:rsidR="00770484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ณ วันที่ </w:t>
      </w:r>
      <w:r w:rsidR="00770484" w:rsidRPr="00657820">
        <w:rPr>
          <w:rFonts w:asciiTheme="majorBidi" w:hAnsiTheme="majorBidi" w:cstheme="majorBidi"/>
          <w:sz w:val="28"/>
          <w:lang w:val="en-GB"/>
        </w:rPr>
        <w:t xml:space="preserve">31 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="00770484" w:rsidRPr="00657820">
        <w:rPr>
          <w:rFonts w:asciiTheme="majorBidi" w:hAnsiTheme="majorBidi" w:cstheme="majorBidi"/>
          <w:sz w:val="28"/>
          <w:lang w:val="en-GB"/>
        </w:rPr>
        <w:t>256</w:t>
      </w:r>
      <w:r w:rsidR="005E1ACE" w:rsidRPr="00657820">
        <w:rPr>
          <w:rFonts w:asciiTheme="majorBidi" w:hAnsiTheme="majorBidi" w:cstheme="majorBidi"/>
          <w:sz w:val="28"/>
        </w:rPr>
        <w:t>6</w:t>
      </w:r>
      <w:r w:rsidR="00770484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770484" w:rsidRPr="00657820">
        <w:rPr>
          <w:rFonts w:asciiTheme="majorBidi" w:hAnsiTheme="majorBidi" w:cstheme="majorBidi"/>
          <w:sz w:val="28"/>
          <w:cs/>
        </w:rPr>
        <w:t xml:space="preserve">และ </w:t>
      </w:r>
      <w:r w:rsidR="00770484" w:rsidRPr="00657820">
        <w:rPr>
          <w:rFonts w:asciiTheme="majorBidi" w:hAnsiTheme="majorBidi" w:cstheme="majorBidi"/>
          <w:sz w:val="28"/>
          <w:lang w:val="en-GB"/>
        </w:rPr>
        <w:t>256</w:t>
      </w:r>
      <w:r w:rsidR="005E1ACE" w:rsidRPr="00657820">
        <w:rPr>
          <w:rFonts w:asciiTheme="majorBidi" w:hAnsiTheme="majorBidi" w:cstheme="majorBidi"/>
          <w:sz w:val="28"/>
        </w:rPr>
        <w:t>5</w:t>
      </w:r>
      <w:r w:rsidR="00770484"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="00770484" w:rsidRPr="00657820">
        <w:rPr>
          <w:rFonts w:asciiTheme="majorBidi" w:hAnsiTheme="majorBidi" w:cstheme="majorBidi"/>
          <w:sz w:val="28"/>
          <w:cs/>
        </w:rPr>
        <w:t>สรุปได้ดังนี้</w:t>
      </w:r>
    </w:p>
    <w:tbl>
      <w:tblPr>
        <w:tblW w:w="9083" w:type="dxa"/>
        <w:tblInd w:w="360" w:type="dxa"/>
        <w:tblLook w:val="01E0" w:firstRow="1" w:lastRow="1" w:firstColumn="1" w:lastColumn="1" w:noHBand="0" w:noVBand="0"/>
      </w:tblPr>
      <w:tblGrid>
        <w:gridCol w:w="2610"/>
        <w:gridCol w:w="875"/>
        <w:gridCol w:w="808"/>
        <w:gridCol w:w="755"/>
        <w:gridCol w:w="807"/>
        <w:gridCol w:w="807"/>
        <w:gridCol w:w="807"/>
        <w:gridCol w:w="807"/>
        <w:gridCol w:w="807"/>
      </w:tblGrid>
      <w:tr w:rsidR="00770484" w:rsidRPr="00657820" w14:paraId="61750A80" w14:textId="77777777" w:rsidTr="00640F61">
        <w:tc>
          <w:tcPr>
            <w:tcW w:w="2610" w:type="dxa"/>
            <w:shd w:val="clear" w:color="auto" w:fill="auto"/>
          </w:tcPr>
          <w:p w14:paraId="26552141" w14:textId="77777777" w:rsidR="00770484" w:rsidRPr="00657820" w:rsidRDefault="00770484" w:rsidP="000D31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1820445"/>
          </w:p>
        </w:tc>
        <w:tc>
          <w:tcPr>
            <w:tcW w:w="3245" w:type="dxa"/>
            <w:gridSpan w:val="4"/>
            <w:shd w:val="clear" w:color="auto" w:fill="auto"/>
          </w:tcPr>
          <w:p w14:paraId="2AE97CC7" w14:textId="77777777" w:rsidR="00770484" w:rsidRPr="00657820" w:rsidRDefault="00770484" w:rsidP="000D313F">
            <w:pPr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3228" w:type="dxa"/>
            <w:gridSpan w:val="4"/>
            <w:vAlign w:val="bottom"/>
          </w:tcPr>
          <w:p w14:paraId="5A64A0AE" w14:textId="77777777" w:rsidR="00770484" w:rsidRPr="00657820" w:rsidRDefault="00770484" w:rsidP="000D313F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0484" w:rsidRPr="00657820" w14:paraId="47E796C4" w14:textId="77777777" w:rsidTr="00640F61">
        <w:tc>
          <w:tcPr>
            <w:tcW w:w="2610" w:type="dxa"/>
            <w:shd w:val="clear" w:color="auto" w:fill="auto"/>
          </w:tcPr>
          <w:p w14:paraId="6220C1CA" w14:textId="77777777" w:rsidR="00770484" w:rsidRPr="00657820" w:rsidRDefault="00770484" w:rsidP="000D31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DB754CD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228" w:type="dxa"/>
            <w:gridSpan w:val="4"/>
          </w:tcPr>
          <w:p w14:paraId="1D3CFDF6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657820" w14:paraId="5BD96C79" w14:textId="77777777" w:rsidTr="00640F61">
        <w:tc>
          <w:tcPr>
            <w:tcW w:w="2610" w:type="dxa"/>
            <w:shd w:val="clear" w:color="auto" w:fill="auto"/>
          </w:tcPr>
          <w:p w14:paraId="1A8FB339" w14:textId="77777777" w:rsidR="00770484" w:rsidRPr="00657820" w:rsidRDefault="00770484" w:rsidP="000D31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5DB5944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หนี้สินเพิ่มขึ้น (ลดลง)</w:t>
            </w:r>
          </w:p>
        </w:tc>
        <w:tc>
          <w:tcPr>
            <w:tcW w:w="3228" w:type="dxa"/>
            <w:gridSpan w:val="4"/>
          </w:tcPr>
          <w:p w14:paraId="1AFC4B17" w14:textId="77777777" w:rsidR="00770484" w:rsidRPr="0065782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หนี้สินเพิ่มขึ้น (ลดลง)</w:t>
            </w:r>
          </w:p>
        </w:tc>
      </w:tr>
      <w:tr w:rsidR="00770484" w:rsidRPr="00657820" w14:paraId="6EE880CC" w14:textId="77777777" w:rsidTr="00640F61">
        <w:tc>
          <w:tcPr>
            <w:tcW w:w="2610" w:type="dxa"/>
            <w:shd w:val="clear" w:color="auto" w:fill="auto"/>
          </w:tcPr>
          <w:p w14:paraId="3F2343DC" w14:textId="77777777" w:rsidR="00770484" w:rsidRPr="00657820" w:rsidRDefault="00770484" w:rsidP="000D31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6EF29F6" w14:textId="77777777" w:rsidR="00770484" w:rsidRPr="0065782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เพิ่มขึ้นร้อยละ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0299071" w14:textId="77777777" w:rsidR="00770484" w:rsidRPr="0065782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ลดลงร้อยละ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614" w:type="dxa"/>
            <w:gridSpan w:val="2"/>
            <w:vAlign w:val="bottom"/>
          </w:tcPr>
          <w:p w14:paraId="3597233B" w14:textId="77777777" w:rsidR="00770484" w:rsidRPr="0065782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เพิ่มขึ้นร้อยละ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</w:p>
        </w:tc>
        <w:tc>
          <w:tcPr>
            <w:tcW w:w="1614" w:type="dxa"/>
            <w:gridSpan w:val="2"/>
            <w:vAlign w:val="bottom"/>
          </w:tcPr>
          <w:p w14:paraId="022F62A8" w14:textId="77777777" w:rsidR="00770484" w:rsidRPr="0065782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ลดลงร้อยละ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  <w:tr w:rsidR="00BB1EA8" w:rsidRPr="00657820" w14:paraId="5E177E46" w14:textId="77777777" w:rsidTr="00640F61">
        <w:tc>
          <w:tcPr>
            <w:tcW w:w="2610" w:type="dxa"/>
            <w:shd w:val="clear" w:color="auto" w:fill="auto"/>
          </w:tcPr>
          <w:p w14:paraId="68A21409" w14:textId="77777777" w:rsidR="00BB1EA8" w:rsidRPr="00657820" w:rsidRDefault="00BB1EA8" w:rsidP="00756E9A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CE78CD7" w14:textId="0D0031BF" w:rsidR="00BB1EA8" w:rsidRPr="00657820" w:rsidRDefault="00BB1EA8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A12D957" w14:textId="02B05E79" w:rsidR="00BB1EA8" w:rsidRPr="00657820" w:rsidRDefault="00BB1EA8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5028B226" w14:textId="6F257C71" w:rsidR="00BB1EA8" w:rsidRPr="00657820" w:rsidRDefault="00BB1EA8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4749F3" w14:textId="58B8DD66" w:rsidR="00BB1EA8" w:rsidRPr="00657820" w:rsidRDefault="00BB1EA8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07" w:type="dxa"/>
            <w:vAlign w:val="bottom"/>
          </w:tcPr>
          <w:p w14:paraId="7DECC990" w14:textId="281A9734" w:rsidR="00BB1EA8" w:rsidRPr="00657820" w:rsidRDefault="00BB1EA8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vAlign w:val="bottom"/>
          </w:tcPr>
          <w:p w14:paraId="7FFD94CA" w14:textId="47DAD770" w:rsidR="00BB1EA8" w:rsidRPr="00657820" w:rsidRDefault="00BB1EA8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07" w:type="dxa"/>
            <w:vAlign w:val="bottom"/>
          </w:tcPr>
          <w:p w14:paraId="3E4216C6" w14:textId="4782B8CD" w:rsidR="00BB1EA8" w:rsidRPr="00657820" w:rsidRDefault="00BB1EA8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vAlign w:val="bottom"/>
          </w:tcPr>
          <w:p w14:paraId="08707A7B" w14:textId="625B01FD" w:rsidR="00BB1EA8" w:rsidRPr="00657820" w:rsidRDefault="00BB1EA8" w:rsidP="00756E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B1EA8" w:rsidRPr="00657820" w14:paraId="2AF0CA7C" w14:textId="77777777" w:rsidTr="00640F61">
        <w:tc>
          <w:tcPr>
            <w:tcW w:w="2610" w:type="dxa"/>
            <w:shd w:val="clear" w:color="auto" w:fill="auto"/>
          </w:tcPr>
          <w:p w14:paraId="4654291B" w14:textId="77777777" w:rsidR="00BB1EA8" w:rsidRPr="00657820" w:rsidRDefault="00BB1EA8" w:rsidP="00BB1EA8">
            <w:pPr>
              <w:ind w:left="276" w:right="-50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875" w:type="dxa"/>
            <w:shd w:val="clear" w:color="auto" w:fill="auto"/>
          </w:tcPr>
          <w:p w14:paraId="25B9DD4F" w14:textId="227AB10C" w:rsidR="00BB1EA8" w:rsidRPr="00657820" w:rsidRDefault="0019716D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194F76" w:rsidRPr="00657820">
              <w:rPr>
                <w:rFonts w:asciiTheme="majorBidi" w:hAnsiTheme="majorBidi" w:cstheme="majorBidi"/>
                <w:sz w:val="28"/>
              </w:rPr>
              <w:t>1,0</w:t>
            </w:r>
            <w:r w:rsidR="004E41C4" w:rsidRPr="00657820">
              <w:rPr>
                <w:rFonts w:asciiTheme="majorBidi" w:hAnsiTheme="majorBidi" w:cstheme="majorBidi"/>
                <w:sz w:val="28"/>
              </w:rPr>
              <w:t>83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08" w:type="dxa"/>
            <w:shd w:val="clear" w:color="auto" w:fill="auto"/>
          </w:tcPr>
          <w:p w14:paraId="666BD3C6" w14:textId="7206FA31" w:rsidR="00BB1EA8" w:rsidRPr="00657820" w:rsidRDefault="00BB1EA8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(1,202)</w:t>
            </w:r>
          </w:p>
        </w:tc>
        <w:tc>
          <w:tcPr>
            <w:tcW w:w="755" w:type="dxa"/>
            <w:shd w:val="clear" w:color="auto" w:fill="auto"/>
          </w:tcPr>
          <w:p w14:paraId="51A835FC" w14:textId="0E33B51E" w:rsidR="00BB1EA8" w:rsidRPr="00657820" w:rsidRDefault="00C01E4E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94F76" w:rsidRPr="00657820">
              <w:rPr>
                <w:rFonts w:asciiTheme="majorBidi" w:hAnsiTheme="majorBidi" w:cstheme="majorBidi"/>
                <w:sz w:val="28"/>
              </w:rPr>
              <w:t>1,2</w:t>
            </w:r>
            <w:r w:rsidR="004E41C4" w:rsidRPr="00657820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807" w:type="dxa"/>
            <w:shd w:val="clear" w:color="auto" w:fill="auto"/>
          </w:tcPr>
          <w:p w14:paraId="3D2BE355" w14:textId="48759F58" w:rsidR="00BB1EA8" w:rsidRPr="00657820" w:rsidRDefault="00BB1EA8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1,434</w:t>
            </w:r>
          </w:p>
        </w:tc>
        <w:tc>
          <w:tcPr>
            <w:tcW w:w="807" w:type="dxa"/>
            <w:shd w:val="clear" w:color="auto" w:fill="auto"/>
          </w:tcPr>
          <w:p w14:paraId="57BD051A" w14:textId="3C3A98D4" w:rsidR="00BB1EA8" w:rsidRPr="00657820" w:rsidRDefault="001A477A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</w:t>
            </w:r>
            <w:r w:rsidR="004E41C4" w:rsidRPr="00657820">
              <w:rPr>
                <w:rFonts w:asciiTheme="majorBidi" w:hAnsiTheme="majorBidi" w:cstheme="majorBidi"/>
                <w:sz w:val="28"/>
              </w:rPr>
              <w:t>4</w:t>
            </w:r>
            <w:r w:rsidR="004E2C16" w:rsidRPr="00657820">
              <w:rPr>
                <w:rFonts w:asciiTheme="majorBidi" w:hAnsiTheme="majorBidi" w:cstheme="majorBidi"/>
                <w:sz w:val="28"/>
              </w:rPr>
              <w:t>2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07" w:type="dxa"/>
            <w:shd w:val="clear" w:color="auto" w:fill="auto"/>
          </w:tcPr>
          <w:p w14:paraId="09798C64" w14:textId="28ACDDA6" w:rsidR="00BB1EA8" w:rsidRPr="00657820" w:rsidRDefault="00BB1EA8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(568)</w:t>
            </w:r>
          </w:p>
        </w:tc>
        <w:tc>
          <w:tcPr>
            <w:tcW w:w="807" w:type="dxa"/>
            <w:shd w:val="clear" w:color="auto" w:fill="auto"/>
          </w:tcPr>
          <w:p w14:paraId="170B98EB" w14:textId="3F4660AC" w:rsidR="00BB1EA8" w:rsidRPr="00657820" w:rsidRDefault="00ED2CC8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21C8A" w:rsidRPr="00657820"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807" w:type="dxa"/>
            <w:shd w:val="clear" w:color="auto" w:fill="auto"/>
          </w:tcPr>
          <w:p w14:paraId="32F638E0" w14:textId="776C27EF" w:rsidR="00BB1EA8" w:rsidRPr="00657820" w:rsidRDefault="00BB1EA8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671</w:t>
            </w:r>
          </w:p>
        </w:tc>
      </w:tr>
      <w:tr w:rsidR="00BB1EA8" w:rsidRPr="00657820" w14:paraId="3DB92ABA" w14:textId="77777777" w:rsidTr="00640F61">
        <w:tc>
          <w:tcPr>
            <w:tcW w:w="2610" w:type="dxa"/>
            <w:shd w:val="clear" w:color="auto" w:fill="auto"/>
          </w:tcPr>
          <w:p w14:paraId="7294BA1B" w14:textId="77777777" w:rsidR="00BB1EA8" w:rsidRPr="00657820" w:rsidRDefault="00BB1EA8" w:rsidP="00BB1EA8">
            <w:pPr>
              <w:ind w:left="276" w:right="-215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</w:tcPr>
          <w:p w14:paraId="4EB48D74" w14:textId="6A8575DE" w:rsidR="00BB1EA8" w:rsidRPr="00657820" w:rsidRDefault="00B331A6" w:rsidP="00BB1EA8">
            <w:pPr>
              <w:tabs>
                <w:tab w:val="left" w:pos="525"/>
                <w:tab w:val="left" w:pos="642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87A45" w:rsidRPr="00657820">
              <w:rPr>
                <w:rFonts w:asciiTheme="majorBidi" w:hAnsiTheme="majorBidi" w:cstheme="majorBidi"/>
                <w:sz w:val="28"/>
              </w:rPr>
              <w:t>1,2</w:t>
            </w:r>
            <w:r w:rsidR="004E41C4" w:rsidRPr="00657820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808" w:type="dxa"/>
            <w:shd w:val="clear" w:color="auto" w:fill="auto"/>
          </w:tcPr>
          <w:p w14:paraId="7FA3677D" w14:textId="2AA15948" w:rsidR="00BB1EA8" w:rsidRPr="00657820" w:rsidRDefault="00BB1EA8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1,455</w:t>
            </w:r>
          </w:p>
        </w:tc>
        <w:tc>
          <w:tcPr>
            <w:tcW w:w="755" w:type="dxa"/>
            <w:shd w:val="clear" w:color="auto" w:fill="auto"/>
          </w:tcPr>
          <w:p w14:paraId="3AC62A22" w14:textId="681F678F" w:rsidR="00BB1EA8" w:rsidRPr="00657820" w:rsidRDefault="00587A45" w:rsidP="00BB1EA8">
            <w:pPr>
              <w:tabs>
                <w:tab w:val="left" w:pos="525"/>
                <w:tab w:val="left" w:pos="642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(1,0</w:t>
            </w:r>
            <w:r w:rsidR="004E41C4" w:rsidRPr="00657820">
              <w:rPr>
                <w:rFonts w:asciiTheme="majorBidi" w:hAnsiTheme="majorBidi" w:cstheme="majorBidi"/>
                <w:sz w:val="28"/>
              </w:rPr>
              <w:t>68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07" w:type="dxa"/>
            <w:shd w:val="clear" w:color="auto" w:fill="auto"/>
          </w:tcPr>
          <w:p w14:paraId="5F4B40C7" w14:textId="2A470ECF" w:rsidR="00BB1EA8" w:rsidRPr="00657820" w:rsidRDefault="00BB1EA8" w:rsidP="00BB1EA8">
            <w:pPr>
              <w:tabs>
                <w:tab w:val="left" w:pos="525"/>
                <w:tab w:val="left" w:pos="642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(1,241)</w:t>
            </w:r>
          </w:p>
        </w:tc>
        <w:tc>
          <w:tcPr>
            <w:tcW w:w="807" w:type="dxa"/>
            <w:shd w:val="clear" w:color="auto" w:fill="auto"/>
          </w:tcPr>
          <w:p w14:paraId="6500F7BE" w14:textId="26BB3787" w:rsidR="00BB1EA8" w:rsidRPr="00657820" w:rsidRDefault="00FD5260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331A6"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03F70" w:rsidRPr="00657820">
              <w:rPr>
                <w:rFonts w:asciiTheme="majorBidi" w:hAnsiTheme="majorBidi" w:cstheme="majorBidi"/>
                <w:sz w:val="28"/>
              </w:rPr>
              <w:t>3</w:t>
            </w:r>
            <w:r w:rsidR="00021C8A" w:rsidRPr="00657820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807" w:type="dxa"/>
            <w:shd w:val="clear" w:color="auto" w:fill="auto"/>
          </w:tcPr>
          <w:p w14:paraId="712D31FA" w14:textId="003D5709" w:rsidR="00BB1EA8" w:rsidRPr="00657820" w:rsidRDefault="00BB1EA8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(686)</w:t>
            </w:r>
          </w:p>
        </w:tc>
        <w:tc>
          <w:tcPr>
            <w:tcW w:w="807" w:type="dxa"/>
            <w:shd w:val="clear" w:color="auto" w:fill="auto"/>
          </w:tcPr>
          <w:p w14:paraId="6DE32A9F" w14:textId="1A34604E" w:rsidR="00BB1EA8" w:rsidRPr="00657820" w:rsidRDefault="00B03F70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4440CD" w:rsidRPr="00657820">
              <w:rPr>
                <w:rFonts w:asciiTheme="majorBidi" w:hAnsiTheme="majorBidi" w:cstheme="majorBidi"/>
                <w:sz w:val="28"/>
              </w:rPr>
              <w:t>3</w:t>
            </w:r>
            <w:r w:rsidR="00021C8A" w:rsidRPr="00657820">
              <w:rPr>
                <w:rFonts w:asciiTheme="majorBidi" w:hAnsiTheme="majorBidi" w:cstheme="majorBidi"/>
                <w:sz w:val="28"/>
              </w:rPr>
              <w:t>35</w:t>
            </w:r>
            <w:r w:rsidR="004440CD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07" w:type="dxa"/>
            <w:shd w:val="clear" w:color="auto" w:fill="auto"/>
          </w:tcPr>
          <w:p w14:paraId="3EE6F7B2" w14:textId="712942D7" w:rsidR="00BB1EA8" w:rsidRPr="00657820" w:rsidRDefault="00BB1EA8" w:rsidP="00BB1EA8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(591)</w:t>
            </w:r>
          </w:p>
        </w:tc>
      </w:tr>
      <w:tr w:rsidR="00DE613D" w:rsidRPr="00657820" w14:paraId="66F6872F" w14:textId="77777777" w:rsidTr="00640F61">
        <w:tc>
          <w:tcPr>
            <w:tcW w:w="2610" w:type="dxa"/>
            <w:shd w:val="clear" w:color="auto" w:fill="auto"/>
          </w:tcPr>
          <w:p w14:paraId="03A8EADB" w14:textId="77777777" w:rsidR="00DE613D" w:rsidRPr="00657820" w:rsidRDefault="00DE613D" w:rsidP="00DE613D">
            <w:pPr>
              <w:pStyle w:val="BodyText2"/>
              <w:spacing w:before="240"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02467967" w14:textId="77777777" w:rsidR="00DE613D" w:rsidRPr="00657820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เพิ่มขึ้นร้อยละ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20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4AC0D7A" w14:textId="77777777" w:rsidR="00DE613D" w:rsidRPr="00657820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ลดลงร้อยละ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378DEFD8" w14:textId="77777777" w:rsidR="00DE613D" w:rsidRPr="00657820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เพิ่มขึ้นร้อยละ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 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5B36F8E0" w14:textId="77777777" w:rsidR="00DE613D" w:rsidRPr="00657820" w:rsidRDefault="00DE613D" w:rsidP="00DE613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ลดลงร้อยละ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</w:tr>
      <w:tr w:rsidR="00BB1EA8" w:rsidRPr="00657820" w14:paraId="453752A8" w14:textId="77777777" w:rsidTr="00640F61">
        <w:tc>
          <w:tcPr>
            <w:tcW w:w="2610" w:type="dxa"/>
            <w:shd w:val="clear" w:color="auto" w:fill="auto"/>
          </w:tcPr>
          <w:p w14:paraId="1AACFFCD" w14:textId="77777777" w:rsidR="00BB1EA8" w:rsidRPr="00657820" w:rsidRDefault="00BB1EA8" w:rsidP="00DE613D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9DE1A42" w14:textId="0924DA28" w:rsidR="00BB1EA8" w:rsidRPr="00657820" w:rsidRDefault="00BB1EA8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8A25E6B" w14:textId="404490FA" w:rsidR="00BB1EA8" w:rsidRPr="00657820" w:rsidRDefault="00BB1EA8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80D263B" w14:textId="5D1AAE19" w:rsidR="00BB1EA8" w:rsidRPr="00657820" w:rsidRDefault="00BB1EA8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B808CD5" w14:textId="064C989B" w:rsidR="00BB1EA8" w:rsidRPr="00657820" w:rsidRDefault="00BB1EA8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DA7BAB1" w14:textId="31C6ECC0" w:rsidR="00BB1EA8" w:rsidRPr="00657820" w:rsidRDefault="00BB1EA8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6B2070B" w14:textId="2B812A74" w:rsidR="00BB1EA8" w:rsidRPr="00657820" w:rsidRDefault="00BB1EA8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6C51CD2" w14:textId="19525B4C" w:rsidR="00BB1EA8" w:rsidRPr="00657820" w:rsidRDefault="00BB1EA8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2EF6660" w14:textId="1A498936" w:rsidR="00BB1EA8" w:rsidRPr="00657820" w:rsidRDefault="00BB1EA8" w:rsidP="00DE6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C41E8B" w:rsidRPr="00657820" w14:paraId="788D9B5C" w14:textId="77777777" w:rsidTr="00640F61">
        <w:tc>
          <w:tcPr>
            <w:tcW w:w="2610" w:type="dxa"/>
            <w:shd w:val="clear" w:color="auto" w:fill="auto"/>
          </w:tcPr>
          <w:p w14:paraId="766AD271" w14:textId="77777777" w:rsidR="00C41E8B" w:rsidRPr="00657820" w:rsidRDefault="00C41E8B" w:rsidP="00C41E8B">
            <w:pPr>
              <w:ind w:left="276" w:right="-108" w:hanging="270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อัตราการเปลี่ยนแปลงในจำนวนพนักงาน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7B1829F7" w14:textId="2FB1AFB9" w:rsidR="00C41E8B" w:rsidRPr="00657820" w:rsidRDefault="00834062" w:rsidP="00C41E8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87A45" w:rsidRPr="00657820">
              <w:rPr>
                <w:rFonts w:asciiTheme="majorBidi" w:hAnsiTheme="majorBidi" w:cstheme="majorBidi"/>
                <w:sz w:val="28"/>
              </w:rPr>
              <w:t>(99</w:t>
            </w:r>
            <w:r w:rsidR="00021C8A" w:rsidRPr="00657820">
              <w:rPr>
                <w:rFonts w:asciiTheme="majorBidi" w:hAnsiTheme="majorBidi" w:cstheme="majorBidi"/>
                <w:sz w:val="28"/>
              </w:rPr>
              <w:t>2</w:t>
            </w:r>
            <w:r w:rsidR="00587A45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90EDEBE" w14:textId="2EC1E307" w:rsidR="00C41E8B" w:rsidRPr="00657820" w:rsidRDefault="00BB1EA8" w:rsidP="00C41E8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(1,324)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A83FC28" w14:textId="7BE8E99B" w:rsidR="00C41E8B" w:rsidRPr="00657820" w:rsidRDefault="00587A45" w:rsidP="00C41E8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1,176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46D8245" w14:textId="70B7F372" w:rsidR="00C41E8B" w:rsidRPr="00657820" w:rsidRDefault="00C01E4E" w:rsidP="00C41E8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BB1EA8" w:rsidRPr="00657820">
              <w:rPr>
                <w:rFonts w:asciiTheme="majorBidi" w:hAnsiTheme="majorBidi" w:cstheme="majorBidi"/>
                <w:sz w:val="28"/>
              </w:rPr>
              <w:t>1,659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82B4EBB" w14:textId="762B851C" w:rsidR="00C41E8B" w:rsidRPr="00657820" w:rsidRDefault="0083525E" w:rsidP="00C41E8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04B51" w:rsidRPr="00657820">
              <w:rPr>
                <w:rFonts w:asciiTheme="majorBidi" w:hAnsiTheme="majorBidi" w:cstheme="majorBidi"/>
                <w:sz w:val="28"/>
              </w:rPr>
              <w:t>(3</w:t>
            </w:r>
            <w:r w:rsidR="00021C8A" w:rsidRPr="00657820">
              <w:rPr>
                <w:rFonts w:asciiTheme="majorBidi" w:hAnsiTheme="majorBidi" w:cstheme="majorBidi"/>
                <w:sz w:val="28"/>
              </w:rPr>
              <w:t>18</w:t>
            </w:r>
            <w:r w:rsidR="00104B51"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0784894" w14:textId="4407B159" w:rsidR="00C41E8B" w:rsidRPr="00657820" w:rsidRDefault="0083525E" w:rsidP="00C41E8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B1EA8" w:rsidRPr="00657820">
              <w:rPr>
                <w:rFonts w:asciiTheme="majorBidi" w:hAnsiTheme="majorBidi" w:cstheme="majorBidi"/>
                <w:sz w:val="28"/>
              </w:rPr>
              <w:t>(582)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1853E25" w14:textId="5B96D21E" w:rsidR="00C41E8B" w:rsidRPr="00657820" w:rsidRDefault="00202B2F" w:rsidP="00C41E8B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3525E" w:rsidRPr="0065782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104B51" w:rsidRPr="00657820">
              <w:rPr>
                <w:rFonts w:asciiTheme="majorBidi" w:hAnsiTheme="majorBidi" w:cstheme="majorBidi"/>
                <w:sz w:val="28"/>
              </w:rPr>
              <w:t>3</w:t>
            </w:r>
            <w:r w:rsidR="00021C8A" w:rsidRPr="0065782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FADC5E3" w14:textId="630F49F4" w:rsidR="00C41E8B" w:rsidRPr="00657820" w:rsidRDefault="00415E10" w:rsidP="00C41E8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02B2F"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3525E"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B1EA8" w:rsidRPr="00657820">
              <w:rPr>
                <w:rFonts w:asciiTheme="majorBidi" w:hAnsiTheme="majorBidi" w:cstheme="majorBidi"/>
                <w:sz w:val="28"/>
              </w:rPr>
              <w:t>718</w:t>
            </w:r>
          </w:p>
        </w:tc>
      </w:tr>
    </w:tbl>
    <w:bookmarkEnd w:id="7"/>
    <w:p w14:paraId="6D1C8C59" w14:textId="2E1AD67F" w:rsidR="00770484" w:rsidRPr="00657820" w:rsidRDefault="0071355E" w:rsidP="00804BD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714D74" w:rsidRPr="00657820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</w:rPr>
        <w:t>.2</w:t>
      </w:r>
      <w:r w:rsidR="00770484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กองทุนสำรองเลี้ยงชีพ</w:t>
      </w:r>
    </w:p>
    <w:p w14:paraId="7B411589" w14:textId="77777777" w:rsidR="00770484" w:rsidRPr="00657820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657820">
        <w:rPr>
          <w:rFonts w:asciiTheme="majorBidi" w:hAnsiTheme="majorBidi" w:cstheme="majorBidi"/>
          <w:sz w:val="28"/>
          <w:lang w:val="en-GB"/>
        </w:rPr>
        <w:t>2530</w:t>
      </w:r>
      <w:r w:rsidRPr="00657820">
        <w:rPr>
          <w:rFonts w:asciiTheme="majorBidi" w:hAnsiTheme="majorBidi" w:cstheme="majorBidi"/>
          <w:sz w:val="28"/>
          <w:cs/>
        </w:rPr>
        <w:t xml:space="preserve"> และพระราชบัญญัติกองทุนสำรองเลี้ยงชีพ </w:t>
      </w:r>
      <w:r w:rsidRPr="00657820">
        <w:rPr>
          <w:rFonts w:asciiTheme="majorBidi" w:hAnsiTheme="majorBidi" w:cstheme="majorBidi"/>
          <w:sz w:val="28"/>
          <w:lang w:val="en-GB"/>
        </w:rPr>
        <w:t>(</w:t>
      </w:r>
      <w:r w:rsidRPr="00657820">
        <w:rPr>
          <w:rFonts w:asciiTheme="majorBidi" w:hAnsiTheme="majorBidi" w:cstheme="majorBidi"/>
          <w:sz w:val="28"/>
          <w:cs/>
        </w:rPr>
        <w:t xml:space="preserve">ฉบับที่ </w:t>
      </w:r>
      <w:r w:rsidRPr="00657820">
        <w:rPr>
          <w:rFonts w:asciiTheme="majorBidi" w:hAnsiTheme="majorBidi" w:cstheme="majorBidi"/>
          <w:sz w:val="28"/>
          <w:lang w:val="en-GB"/>
        </w:rPr>
        <w:t xml:space="preserve">2) </w:t>
      </w:r>
      <w:r w:rsidRPr="00657820">
        <w:rPr>
          <w:rFonts w:asciiTheme="majorBidi" w:hAnsiTheme="majorBidi" w:cstheme="majorBidi"/>
          <w:sz w:val="28"/>
          <w:cs/>
        </w:rPr>
        <w:t xml:space="preserve">พ.ศ. </w:t>
      </w:r>
      <w:r w:rsidRPr="00657820">
        <w:rPr>
          <w:rFonts w:asciiTheme="majorBidi" w:hAnsiTheme="majorBidi" w:cstheme="majorBidi"/>
          <w:sz w:val="28"/>
          <w:lang w:val="en-GB"/>
        </w:rPr>
        <w:t>2542</w:t>
      </w:r>
      <w:r w:rsidRPr="00657820">
        <w:rPr>
          <w:rFonts w:asciiTheme="majorBidi" w:hAnsiTheme="majorBidi" w:cstheme="majorBidi"/>
          <w:sz w:val="28"/>
          <w:cs/>
        </w:rPr>
        <w:t xml:space="preserve"> แล้ว</w:t>
      </w:r>
    </w:p>
    <w:p w14:paraId="0AE4157E" w14:textId="5BDE62FA" w:rsidR="00770484" w:rsidRPr="00657820" w:rsidRDefault="00770484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z w:val="28"/>
          <w:cs/>
        </w:rPr>
        <w:t>สำหรับปีสิ้นสุดวันที่</w:t>
      </w:r>
      <w:r w:rsidRPr="00657820">
        <w:rPr>
          <w:rFonts w:asciiTheme="majorBidi" w:hAnsiTheme="majorBidi" w:cstheme="majorBidi"/>
          <w:sz w:val="28"/>
          <w:lang w:val="en-GB"/>
        </w:rPr>
        <w:t xml:space="preserve"> 31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sz w:val="28"/>
          <w:lang w:val="en-GB"/>
        </w:rPr>
        <w:t>256</w:t>
      </w:r>
      <w:r w:rsidR="00BB1EA8" w:rsidRPr="00657820">
        <w:rPr>
          <w:rFonts w:asciiTheme="majorBidi" w:hAnsiTheme="majorBidi" w:cstheme="majorBidi"/>
          <w:sz w:val="28"/>
          <w:lang w:val="en-GB"/>
        </w:rPr>
        <w:t>6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sz w:val="28"/>
          <w:lang w:val="en-GB"/>
        </w:rPr>
        <w:t>256</w:t>
      </w:r>
      <w:r w:rsidR="00BB1EA8" w:rsidRPr="00657820">
        <w:rPr>
          <w:rFonts w:asciiTheme="majorBidi" w:hAnsiTheme="majorBidi" w:cstheme="majorBidi"/>
          <w:sz w:val="28"/>
          <w:lang w:val="en-GB"/>
        </w:rPr>
        <w:t>5</w:t>
      </w:r>
      <w:r w:rsidRPr="00657820">
        <w:rPr>
          <w:rFonts w:asciiTheme="majorBidi" w:hAnsiTheme="majorBidi" w:cstheme="majorBidi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ขาดทุนและกำไรขาดทุนเบ็ดเสร็จมีดังนี้</w:t>
      </w:r>
    </w:p>
    <w:tbl>
      <w:tblPr>
        <w:tblW w:w="906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82"/>
        <w:gridCol w:w="1170"/>
        <w:gridCol w:w="82"/>
        <w:gridCol w:w="1260"/>
        <w:gridCol w:w="82"/>
        <w:gridCol w:w="1260"/>
      </w:tblGrid>
      <w:tr w:rsidR="00770484" w:rsidRPr="00657820" w14:paraId="447EE1AD" w14:textId="77777777" w:rsidTr="00640F61">
        <w:trPr>
          <w:trHeight w:val="279"/>
        </w:trPr>
        <w:tc>
          <w:tcPr>
            <w:tcW w:w="9066" w:type="dxa"/>
            <w:gridSpan w:val="8"/>
          </w:tcPr>
          <w:p w14:paraId="6B194BD4" w14:textId="77777777" w:rsidR="00770484" w:rsidRPr="00657820" w:rsidRDefault="00770484" w:rsidP="000D313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770484" w:rsidRPr="00657820" w14:paraId="51372FB7" w14:textId="77777777" w:rsidTr="00BB1EA8">
        <w:trPr>
          <w:trHeight w:val="279"/>
        </w:trPr>
        <w:tc>
          <w:tcPr>
            <w:tcW w:w="3870" w:type="dxa"/>
          </w:tcPr>
          <w:p w14:paraId="52A485C9" w14:textId="77777777" w:rsidR="00770484" w:rsidRPr="00657820" w:rsidRDefault="00770484" w:rsidP="000D313F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CAD44FE" w14:textId="77777777" w:rsidR="00770484" w:rsidRPr="00657820" w:rsidRDefault="00770484" w:rsidP="000D313F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6E3C76FF" w14:textId="77777777" w:rsidR="00770484" w:rsidRPr="00657820" w:rsidRDefault="00770484" w:rsidP="000D313F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02" w:type="dxa"/>
            <w:gridSpan w:val="3"/>
            <w:tcBorders>
              <w:bottom w:val="single" w:sz="4" w:space="0" w:color="auto"/>
            </w:tcBorders>
          </w:tcPr>
          <w:p w14:paraId="20AE13B8" w14:textId="2B003811" w:rsidR="00770484" w:rsidRPr="00657820" w:rsidRDefault="00770484" w:rsidP="000D313F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</w:t>
            </w:r>
            <w:r w:rsidR="00E14E64">
              <w:rPr>
                <w:rFonts w:asciiTheme="majorBidi" w:hAnsiTheme="majorBidi" w:cstheme="majorBidi" w:hint="cs"/>
                <w:sz w:val="28"/>
                <w:cs/>
              </w:rPr>
              <w:t>ฉ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พาะกิจการ</w:t>
            </w:r>
          </w:p>
        </w:tc>
      </w:tr>
      <w:tr w:rsidR="00BB1EA8" w:rsidRPr="00657820" w14:paraId="4D105555" w14:textId="77777777" w:rsidTr="00BB1EA8">
        <w:trPr>
          <w:trHeight w:val="279"/>
        </w:trPr>
        <w:tc>
          <w:tcPr>
            <w:tcW w:w="3870" w:type="dxa"/>
          </w:tcPr>
          <w:p w14:paraId="4D2E7052" w14:textId="77777777" w:rsidR="00BB1EA8" w:rsidRPr="00657820" w:rsidRDefault="00BB1EA8" w:rsidP="00BB1EA8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7E8C3" w14:textId="13EFF8DE" w:rsidR="00BB1EA8" w:rsidRPr="00657820" w:rsidRDefault="00BB1EA8" w:rsidP="00BB1EA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2" w:type="dxa"/>
          </w:tcPr>
          <w:p w14:paraId="23C934B1" w14:textId="77777777" w:rsidR="00BB1EA8" w:rsidRPr="00657820" w:rsidRDefault="00BB1EA8" w:rsidP="00BB1EA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F73873" w14:textId="2B327DF7" w:rsidR="00BB1EA8" w:rsidRPr="00657820" w:rsidRDefault="00BB1EA8" w:rsidP="00BB1EA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2" w:type="dxa"/>
          </w:tcPr>
          <w:p w14:paraId="3F3D7EED" w14:textId="77777777" w:rsidR="00BB1EA8" w:rsidRPr="00657820" w:rsidRDefault="00BB1EA8" w:rsidP="00BB1EA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B1A59" w14:textId="013D85BE" w:rsidR="00BB1EA8" w:rsidRPr="00657820" w:rsidRDefault="00BB1EA8" w:rsidP="00BB1EA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2" w:type="dxa"/>
          </w:tcPr>
          <w:p w14:paraId="376E906A" w14:textId="77777777" w:rsidR="00BB1EA8" w:rsidRPr="00657820" w:rsidRDefault="00BB1EA8" w:rsidP="00BB1EA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A7024F" w14:textId="31C21E6B" w:rsidR="00BB1EA8" w:rsidRPr="00657820" w:rsidRDefault="00BB1EA8" w:rsidP="00BB1EA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70484" w:rsidRPr="00657820" w14:paraId="1FD73F85" w14:textId="77777777" w:rsidTr="00BB1EA8">
        <w:trPr>
          <w:trHeight w:val="279"/>
        </w:trPr>
        <w:tc>
          <w:tcPr>
            <w:tcW w:w="3870" w:type="dxa"/>
          </w:tcPr>
          <w:p w14:paraId="06A68668" w14:textId="77777777" w:rsidR="00770484" w:rsidRPr="00657820" w:rsidRDefault="00770484" w:rsidP="000D313F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7F062B" w14:textId="21CDF242" w:rsidR="00770484" w:rsidRPr="00657820" w:rsidRDefault="00F2568A" w:rsidP="000D313F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1,035</w:t>
            </w:r>
          </w:p>
        </w:tc>
        <w:tc>
          <w:tcPr>
            <w:tcW w:w="82" w:type="dxa"/>
          </w:tcPr>
          <w:p w14:paraId="4D1C76E9" w14:textId="77777777" w:rsidR="00770484" w:rsidRPr="00657820" w:rsidRDefault="00770484" w:rsidP="000D313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0AB9EF" w14:textId="5C48317D" w:rsidR="00770484" w:rsidRPr="00657820" w:rsidRDefault="00BB1EA8" w:rsidP="000D313F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1,109</w:t>
            </w:r>
          </w:p>
        </w:tc>
        <w:tc>
          <w:tcPr>
            <w:tcW w:w="82" w:type="dxa"/>
          </w:tcPr>
          <w:p w14:paraId="2E8BF83E" w14:textId="77777777" w:rsidR="00770484" w:rsidRPr="00657820" w:rsidRDefault="00770484" w:rsidP="000D313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BF2403" w14:textId="39BA4737" w:rsidR="00770484" w:rsidRPr="00657820" w:rsidRDefault="0054531E" w:rsidP="000D313F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422</w:t>
            </w:r>
          </w:p>
        </w:tc>
        <w:tc>
          <w:tcPr>
            <w:tcW w:w="82" w:type="dxa"/>
          </w:tcPr>
          <w:p w14:paraId="21D5577D" w14:textId="77777777" w:rsidR="00770484" w:rsidRPr="00657820" w:rsidRDefault="00770484" w:rsidP="000D313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8A2C6E" w14:textId="2CF72A0B" w:rsidR="00770484" w:rsidRPr="00657820" w:rsidRDefault="00BB1EA8" w:rsidP="000D313F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486</w:t>
            </w:r>
          </w:p>
        </w:tc>
      </w:tr>
    </w:tbl>
    <w:p w14:paraId="0038ACFC" w14:textId="64AFA034" w:rsidR="005F415B" w:rsidRPr="00657820" w:rsidRDefault="005F415B" w:rsidP="0050749F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หนี้สินไม่หมุนเวียน</w:t>
      </w:r>
      <w:r w:rsidR="006E2E02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W w:w="906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82"/>
        <w:gridCol w:w="1170"/>
        <w:gridCol w:w="82"/>
        <w:gridCol w:w="1260"/>
        <w:gridCol w:w="82"/>
        <w:gridCol w:w="1260"/>
      </w:tblGrid>
      <w:tr w:rsidR="001663AA" w:rsidRPr="00657820" w14:paraId="0757539E" w14:textId="77777777" w:rsidTr="002F30F3">
        <w:trPr>
          <w:trHeight w:val="279"/>
        </w:trPr>
        <w:tc>
          <w:tcPr>
            <w:tcW w:w="9066" w:type="dxa"/>
            <w:gridSpan w:val="8"/>
          </w:tcPr>
          <w:p w14:paraId="708DB4A0" w14:textId="77777777" w:rsidR="001663AA" w:rsidRPr="00657820" w:rsidRDefault="001663AA" w:rsidP="002F30F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65782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1663AA" w:rsidRPr="00657820" w14:paraId="527C9926" w14:textId="77777777" w:rsidTr="002F30F3">
        <w:trPr>
          <w:trHeight w:val="279"/>
        </w:trPr>
        <w:tc>
          <w:tcPr>
            <w:tcW w:w="3870" w:type="dxa"/>
          </w:tcPr>
          <w:p w14:paraId="3C2F80AE" w14:textId="77777777" w:rsidR="001663AA" w:rsidRPr="00657820" w:rsidRDefault="001663AA" w:rsidP="002F30F3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5687A77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142EE640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02" w:type="dxa"/>
            <w:gridSpan w:val="3"/>
            <w:tcBorders>
              <w:bottom w:val="single" w:sz="4" w:space="0" w:color="auto"/>
            </w:tcBorders>
          </w:tcPr>
          <w:p w14:paraId="6643CF82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663AA" w:rsidRPr="00657820" w14:paraId="723A6342" w14:textId="77777777" w:rsidTr="00057E36">
        <w:trPr>
          <w:trHeight w:val="279"/>
        </w:trPr>
        <w:tc>
          <w:tcPr>
            <w:tcW w:w="3870" w:type="dxa"/>
          </w:tcPr>
          <w:p w14:paraId="110C285D" w14:textId="77777777" w:rsidR="001663AA" w:rsidRPr="00657820" w:rsidRDefault="001663AA" w:rsidP="002F30F3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753E4C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2" w:type="dxa"/>
          </w:tcPr>
          <w:p w14:paraId="1EE39A2A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9E0BB6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2" w:type="dxa"/>
          </w:tcPr>
          <w:p w14:paraId="7633FF69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DA451F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2" w:type="dxa"/>
          </w:tcPr>
          <w:p w14:paraId="279A9858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D338E3" w14:textId="77777777" w:rsidR="001663AA" w:rsidRPr="00657820" w:rsidRDefault="001663AA" w:rsidP="002F30F3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1663AA" w:rsidRPr="00657820" w14:paraId="1592C6CC" w14:textId="77777777" w:rsidTr="00057E36">
        <w:trPr>
          <w:trHeight w:val="279"/>
        </w:trPr>
        <w:tc>
          <w:tcPr>
            <w:tcW w:w="3870" w:type="dxa"/>
          </w:tcPr>
          <w:p w14:paraId="22FE5D21" w14:textId="37916D49" w:rsidR="001663AA" w:rsidRPr="00657820" w:rsidRDefault="00517BC4" w:rsidP="002F30F3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รายได้รับล่วงหน้า ค่าเช่าที่ดิน</w:t>
            </w:r>
          </w:p>
        </w:tc>
        <w:tc>
          <w:tcPr>
            <w:tcW w:w="1260" w:type="dxa"/>
          </w:tcPr>
          <w:p w14:paraId="13478C10" w14:textId="2926AA38" w:rsidR="001663AA" w:rsidRPr="00657820" w:rsidRDefault="00517BC4" w:rsidP="002F30F3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82" w:type="dxa"/>
          </w:tcPr>
          <w:p w14:paraId="3AD509D2" w14:textId="77777777" w:rsidR="001663AA" w:rsidRPr="00657820" w:rsidRDefault="001663AA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9E6861F" w14:textId="66457C0B" w:rsidR="001663AA" w:rsidRPr="00657820" w:rsidRDefault="00AF5F44" w:rsidP="002F30F3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12,125</w:t>
            </w:r>
          </w:p>
        </w:tc>
        <w:tc>
          <w:tcPr>
            <w:tcW w:w="82" w:type="dxa"/>
          </w:tcPr>
          <w:p w14:paraId="3BB41C05" w14:textId="77777777" w:rsidR="001663AA" w:rsidRPr="00657820" w:rsidRDefault="001663AA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7A3AD9B" w14:textId="39BB3BA8" w:rsidR="001663AA" w:rsidRPr="00657820" w:rsidRDefault="00AF5F44" w:rsidP="002F30F3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dxa"/>
          </w:tcPr>
          <w:p w14:paraId="2D47D938" w14:textId="77777777" w:rsidR="001663AA" w:rsidRPr="00657820" w:rsidRDefault="001663AA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864FEE1" w14:textId="5EEC7BF0" w:rsidR="001663AA" w:rsidRPr="00657820" w:rsidRDefault="00AF5F44" w:rsidP="002F30F3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63AA" w:rsidRPr="00657820" w14:paraId="3D09FF88" w14:textId="77777777" w:rsidTr="001663AA">
        <w:trPr>
          <w:trHeight w:val="279"/>
        </w:trPr>
        <w:tc>
          <w:tcPr>
            <w:tcW w:w="3870" w:type="dxa"/>
          </w:tcPr>
          <w:p w14:paraId="5B20F757" w14:textId="7E28CB91" w:rsidR="001663AA" w:rsidRPr="00657820" w:rsidRDefault="00AF5F44" w:rsidP="002F30F3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ประมาณการหน</w:t>
            </w:r>
            <w:r w:rsidR="003708ED">
              <w:rPr>
                <w:rFonts w:asciiTheme="majorBidi" w:hAnsiTheme="majorBidi" w:cstheme="majorBidi" w:hint="cs"/>
                <w:sz w:val="28"/>
                <w:cs/>
              </w:rPr>
              <w:t>ี้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สินหมุนเวียนอื่น</w:t>
            </w:r>
          </w:p>
        </w:tc>
        <w:tc>
          <w:tcPr>
            <w:tcW w:w="1260" w:type="dxa"/>
          </w:tcPr>
          <w:p w14:paraId="1ABDA172" w14:textId="68430D04" w:rsidR="001663AA" w:rsidRPr="00657820" w:rsidRDefault="00AF5F44" w:rsidP="002F30F3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15,586</w:t>
            </w:r>
          </w:p>
        </w:tc>
        <w:tc>
          <w:tcPr>
            <w:tcW w:w="82" w:type="dxa"/>
          </w:tcPr>
          <w:p w14:paraId="77E747E9" w14:textId="77777777" w:rsidR="001663AA" w:rsidRPr="00657820" w:rsidRDefault="001663AA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EBEAA01" w14:textId="184A0F54" w:rsidR="001663AA" w:rsidRPr="00657820" w:rsidRDefault="00100B06" w:rsidP="002F30F3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20,793</w:t>
            </w:r>
          </w:p>
        </w:tc>
        <w:tc>
          <w:tcPr>
            <w:tcW w:w="82" w:type="dxa"/>
          </w:tcPr>
          <w:p w14:paraId="738CEC02" w14:textId="77777777" w:rsidR="001663AA" w:rsidRPr="00657820" w:rsidRDefault="001663AA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0470E7A" w14:textId="4D56B9C1" w:rsidR="001663AA" w:rsidRPr="00657820" w:rsidRDefault="00100B06" w:rsidP="002F30F3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dxa"/>
          </w:tcPr>
          <w:p w14:paraId="41031AA3" w14:textId="77777777" w:rsidR="001663AA" w:rsidRPr="00657820" w:rsidRDefault="001663AA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F21C186" w14:textId="1320FEC7" w:rsidR="001663AA" w:rsidRPr="00657820" w:rsidRDefault="00100B06" w:rsidP="002F30F3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749F" w:rsidRPr="00657820" w14:paraId="60BC0841" w14:textId="77777777" w:rsidTr="001663AA">
        <w:trPr>
          <w:trHeight w:val="279"/>
        </w:trPr>
        <w:tc>
          <w:tcPr>
            <w:tcW w:w="3870" w:type="dxa"/>
          </w:tcPr>
          <w:p w14:paraId="48F4208D" w14:textId="6930BCB4" w:rsidR="0050749F" w:rsidRPr="00657820" w:rsidRDefault="0050749F" w:rsidP="0050749F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260" w:type="dxa"/>
          </w:tcPr>
          <w:p w14:paraId="5891A267" w14:textId="4EFE75C1" w:rsidR="0050749F" w:rsidRPr="00657820" w:rsidRDefault="0050749F" w:rsidP="0050749F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6,0</w:t>
            </w:r>
            <w:r w:rsidR="00DE0F10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2" w:type="dxa"/>
          </w:tcPr>
          <w:p w14:paraId="661039CF" w14:textId="77777777" w:rsidR="0050749F" w:rsidRPr="00657820" w:rsidRDefault="0050749F" w:rsidP="0050749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786A5B9" w14:textId="64C07D95" w:rsidR="0050749F" w:rsidRPr="00657820" w:rsidRDefault="00DE0F10" w:rsidP="0050749F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9,367</w:t>
            </w:r>
          </w:p>
        </w:tc>
        <w:tc>
          <w:tcPr>
            <w:tcW w:w="82" w:type="dxa"/>
          </w:tcPr>
          <w:p w14:paraId="239076C9" w14:textId="77777777" w:rsidR="0050749F" w:rsidRPr="00657820" w:rsidRDefault="0050749F" w:rsidP="0050749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829C8EB" w14:textId="17F293E2" w:rsidR="0050749F" w:rsidRPr="00657820" w:rsidRDefault="0050749F" w:rsidP="0050749F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</w:t>
            </w:r>
            <w:r w:rsidR="0089180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2" w:type="dxa"/>
          </w:tcPr>
          <w:p w14:paraId="760DDFA5" w14:textId="77777777" w:rsidR="0050749F" w:rsidRPr="00657820" w:rsidRDefault="0050749F" w:rsidP="0050749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D49BBF3" w14:textId="128980F8" w:rsidR="0050749F" w:rsidRPr="00657820" w:rsidRDefault="0050749F" w:rsidP="0050749F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447</w:t>
            </w:r>
          </w:p>
        </w:tc>
      </w:tr>
      <w:tr w:rsidR="00CF2BD6" w:rsidRPr="00657820" w14:paraId="30721D7E" w14:textId="77777777" w:rsidTr="00B42779">
        <w:trPr>
          <w:trHeight w:val="279"/>
        </w:trPr>
        <w:tc>
          <w:tcPr>
            <w:tcW w:w="3870" w:type="dxa"/>
          </w:tcPr>
          <w:p w14:paraId="6D52BDDF" w14:textId="090C6D68" w:rsidR="00CF2BD6" w:rsidRPr="00657820" w:rsidRDefault="00CF2BD6" w:rsidP="002F30F3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รวมหนี้สินไม่หมุนเวียน</w:t>
            </w:r>
            <w:r w:rsidR="006E2E0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4B029C" w14:textId="322BC44C" w:rsidR="00CF2BD6" w:rsidRPr="009A24BF" w:rsidRDefault="00B653B9" w:rsidP="002F30F3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24BF">
              <w:rPr>
                <w:rFonts w:asciiTheme="majorBidi" w:hAnsiTheme="majorBidi" w:cstheme="majorBidi"/>
                <w:b/>
                <w:bCs/>
                <w:sz w:val="28"/>
              </w:rPr>
              <w:t>32,764</w:t>
            </w:r>
          </w:p>
        </w:tc>
        <w:tc>
          <w:tcPr>
            <w:tcW w:w="82" w:type="dxa"/>
          </w:tcPr>
          <w:p w14:paraId="4AAFD20B" w14:textId="77777777" w:rsidR="00CF2BD6" w:rsidRPr="009A24BF" w:rsidRDefault="00CF2BD6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9D2C0" w14:textId="48FECF31" w:rsidR="00CF2BD6" w:rsidRPr="009A24BF" w:rsidRDefault="00B653B9" w:rsidP="002F30F3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24BF">
              <w:rPr>
                <w:rFonts w:asciiTheme="majorBidi" w:hAnsiTheme="majorBidi" w:cstheme="majorBidi"/>
                <w:b/>
                <w:bCs/>
                <w:sz w:val="28"/>
              </w:rPr>
              <w:t>42,285</w:t>
            </w:r>
          </w:p>
        </w:tc>
        <w:tc>
          <w:tcPr>
            <w:tcW w:w="82" w:type="dxa"/>
          </w:tcPr>
          <w:p w14:paraId="37B6F906" w14:textId="77777777" w:rsidR="00CF2BD6" w:rsidRPr="009A24BF" w:rsidRDefault="00CF2BD6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7C3CE4" w14:textId="3057E846" w:rsidR="00CF2BD6" w:rsidRPr="009A24BF" w:rsidRDefault="00B653B9" w:rsidP="002F30F3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24BF"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  <w:r w:rsidR="00D94698" w:rsidRPr="009A24BF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82" w:type="dxa"/>
          </w:tcPr>
          <w:p w14:paraId="1638A4E9" w14:textId="77777777" w:rsidR="00CF2BD6" w:rsidRPr="009A24BF" w:rsidRDefault="00CF2BD6" w:rsidP="002F30F3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1B4D53" w14:textId="47317705" w:rsidR="00CF2BD6" w:rsidRPr="009A24BF" w:rsidRDefault="002F30F3" w:rsidP="002F30F3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24BF">
              <w:rPr>
                <w:rFonts w:asciiTheme="majorBidi" w:hAnsiTheme="majorBidi" w:cstheme="majorBidi"/>
                <w:b/>
                <w:bCs/>
                <w:sz w:val="28"/>
              </w:rPr>
              <w:t>447</w:t>
            </w:r>
          </w:p>
        </w:tc>
      </w:tr>
    </w:tbl>
    <w:p w14:paraId="3E795E41" w14:textId="4EFDF8A5" w:rsidR="00770484" w:rsidRPr="00657820" w:rsidRDefault="000358F6" w:rsidP="00E970E7">
      <w:pPr>
        <w:pStyle w:val="ListParagraph"/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ทุนเรือนหุ้น และใบสำคัญแสดงสิทธิ</w:t>
      </w:r>
    </w:p>
    <w:p w14:paraId="53387492" w14:textId="77777777" w:rsidR="00AB25D7" w:rsidRPr="00657820" w:rsidRDefault="00AB25D7" w:rsidP="00804BDA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55050A63" w14:textId="74BC3A5C" w:rsidR="00BB1EA8" w:rsidRPr="00657820" w:rsidRDefault="00BB1EA8" w:rsidP="005747FC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สิงหาคม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มีผู้ถือใบสำคัญแสดงสิทธิ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7UP-W4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ใช้สิทธิแปลงสภาพตามประกาศการใช้สิทธิแปลงสภาพครั้งที่</w:t>
      </w:r>
      <w:r w:rsidR="001E19AE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โดยมีหุ้นสามัญที่เกิดจากการใช้สิทธิจำนวน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26,663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หุ้น มูลค่าที่ตราไว้หุ้นละ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0.50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บาท จำนวน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13,331.50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บาท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      </w:t>
      </w:r>
      <w:r w:rsidRPr="003F65D5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และส่วนเกินมูลค่าหุ้นสามัญจำนวน </w:t>
      </w:r>
      <w:r w:rsidRPr="003F65D5">
        <w:rPr>
          <w:rFonts w:asciiTheme="majorBidi" w:hAnsiTheme="majorBidi" w:cstheme="majorBidi"/>
          <w:color w:val="000000"/>
          <w:spacing w:val="2"/>
          <w:sz w:val="28"/>
        </w:rPr>
        <w:t>47,993.40</w:t>
      </w:r>
      <w:r w:rsidRPr="003F65D5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บาท บริษัทได้ดำเนินการจดทะเบียนเปลี่ยนแปลงทุนจดทะเบียนชำระแล้ว</w:t>
      </w:r>
      <w:r w:rsidR="003F65D5">
        <w:rPr>
          <w:rFonts w:asciiTheme="majorBidi" w:hAnsiTheme="majorBidi" w:cstheme="majorBidi"/>
          <w:color w:val="000000"/>
          <w:spacing w:val="-2"/>
          <w:sz w:val="28"/>
          <w:cs/>
        </w:rPr>
        <w:br/>
      </w:r>
      <w:r w:rsidRPr="008D4087">
        <w:rPr>
          <w:rFonts w:asciiTheme="majorBidi" w:hAnsiTheme="majorBidi" w:cstheme="majorBidi"/>
          <w:color w:val="000000"/>
          <w:sz w:val="28"/>
          <w:cs/>
        </w:rPr>
        <w:t xml:space="preserve">ของบริษัทต่อกรมพัฒนาธุรกิจการค้า กระทรวงพาณิชย์ จากเดิม </w:t>
      </w:r>
      <w:r w:rsidRPr="008D4087">
        <w:rPr>
          <w:rFonts w:asciiTheme="majorBidi" w:hAnsiTheme="majorBidi" w:cstheme="majorBidi"/>
          <w:color w:val="000000"/>
          <w:sz w:val="28"/>
        </w:rPr>
        <w:t>2,571,522,575.50</w:t>
      </w:r>
      <w:r w:rsidRPr="008D4087">
        <w:rPr>
          <w:rFonts w:asciiTheme="majorBidi" w:hAnsiTheme="majorBidi" w:cstheme="majorBidi"/>
          <w:color w:val="000000"/>
          <w:sz w:val="28"/>
          <w:cs/>
        </w:rPr>
        <w:t xml:space="preserve"> บาท เป็น </w:t>
      </w:r>
      <w:r w:rsidRPr="008D4087">
        <w:rPr>
          <w:rFonts w:asciiTheme="majorBidi" w:hAnsiTheme="majorBidi" w:cstheme="majorBidi"/>
          <w:color w:val="000000"/>
          <w:sz w:val="28"/>
        </w:rPr>
        <w:t>2,571,535,907.00</w:t>
      </w:r>
      <w:r w:rsidRPr="008D4087">
        <w:rPr>
          <w:rFonts w:asciiTheme="majorBidi" w:hAnsiTheme="majorBidi" w:cstheme="majorBidi"/>
          <w:color w:val="000000"/>
          <w:sz w:val="28"/>
          <w:cs/>
        </w:rPr>
        <w:t xml:space="preserve"> บาท เมื่อวันที่</w:t>
      </w:r>
      <w:r w:rsidR="00003598" w:rsidRPr="00657820">
        <w:rPr>
          <w:rFonts w:asciiTheme="majorBidi" w:hAnsiTheme="majorBidi" w:cstheme="majorBidi"/>
          <w:color w:val="000000"/>
          <w:spacing w:val="-2"/>
          <w:sz w:val="28"/>
        </w:rPr>
        <w:br/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สิงหาคม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เป็นที่เรียบร้อยแล้ว</w:t>
      </w:r>
    </w:p>
    <w:p w14:paraId="5EC75223" w14:textId="34614521" w:rsidR="00C01DEE" w:rsidRPr="00657820" w:rsidRDefault="00BB1EA8" w:rsidP="00BB1EA8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sz w:val="28"/>
        </w:rPr>
        <w:t>26</w:t>
      </w:r>
      <w:r w:rsidRPr="00657820">
        <w:rPr>
          <w:rFonts w:asciiTheme="majorBidi" w:hAnsiTheme="majorBidi" w:cstheme="majorBidi"/>
          <w:sz w:val="28"/>
          <w:cs/>
        </w:rPr>
        <w:t xml:space="preserve"> เมษายน </w:t>
      </w:r>
      <w:r w:rsidRPr="00657820">
        <w:rPr>
          <w:rFonts w:asciiTheme="majorBidi" w:hAnsiTheme="majorBidi" w:cstheme="majorBidi"/>
          <w:sz w:val="28"/>
        </w:rPr>
        <w:t>2566</w:t>
      </w:r>
      <w:r w:rsidRPr="00657820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 ประจำปี </w:t>
      </w:r>
      <w:r w:rsidRPr="00657820">
        <w:rPr>
          <w:rFonts w:asciiTheme="majorBidi" w:hAnsiTheme="majorBidi" w:cstheme="majorBidi"/>
          <w:sz w:val="28"/>
        </w:rPr>
        <w:t>2566</w:t>
      </w:r>
      <w:r w:rsidRPr="00657820">
        <w:rPr>
          <w:rFonts w:asciiTheme="majorBidi" w:hAnsiTheme="majorBidi" w:cstheme="majorBidi"/>
          <w:sz w:val="28"/>
          <w:cs/>
        </w:rPr>
        <w:t xml:space="preserve"> ของบริษัท เซเว่น ยูทิลิตี้ส์ แอนด์ พาวเวอร์ จำกัด </w:t>
      </w:r>
      <w:r w:rsidRPr="00657820">
        <w:rPr>
          <w:rFonts w:asciiTheme="majorBidi" w:hAnsiTheme="majorBidi" w:cstheme="majorBidi"/>
          <w:sz w:val="28"/>
        </w:rPr>
        <w:t>(</w:t>
      </w:r>
      <w:r w:rsidRPr="00657820">
        <w:rPr>
          <w:rFonts w:asciiTheme="majorBidi" w:hAnsiTheme="majorBidi" w:cstheme="majorBidi"/>
          <w:sz w:val="28"/>
          <w:cs/>
        </w:rPr>
        <w:t>มหาชน</w:t>
      </w:r>
      <w:r w:rsidRPr="00657820">
        <w:rPr>
          <w:rFonts w:asciiTheme="majorBidi" w:hAnsiTheme="majorBidi" w:cstheme="majorBidi"/>
          <w:sz w:val="28"/>
        </w:rPr>
        <w:t>)</w:t>
      </w:r>
      <w:r w:rsidRPr="00657820">
        <w:rPr>
          <w:rFonts w:asciiTheme="majorBidi" w:hAnsiTheme="majorBidi" w:cstheme="majorBidi"/>
          <w:sz w:val="28"/>
          <w:cs/>
        </w:rPr>
        <w:t xml:space="preserve"> ได้มีมติอนุมัติลดทุนจดทะเบียนของบริษัท จำนวน </w:t>
      </w:r>
      <w:r w:rsidRPr="00657820">
        <w:rPr>
          <w:rFonts w:asciiTheme="majorBidi" w:hAnsiTheme="majorBidi" w:cstheme="majorBidi"/>
          <w:sz w:val="28"/>
        </w:rPr>
        <w:t xml:space="preserve">202,333,778.50 </w:t>
      </w:r>
      <w:r w:rsidRPr="00657820">
        <w:rPr>
          <w:rFonts w:asciiTheme="majorBidi" w:hAnsiTheme="majorBidi" w:cstheme="majorBidi"/>
          <w:sz w:val="28"/>
          <w:cs/>
        </w:rPr>
        <w:t xml:space="preserve">บาท จากเดิมทุนจดทะเบียน </w:t>
      </w:r>
      <w:r w:rsidRPr="00657820">
        <w:rPr>
          <w:rFonts w:asciiTheme="majorBidi" w:hAnsiTheme="majorBidi" w:cstheme="majorBidi"/>
          <w:sz w:val="28"/>
        </w:rPr>
        <w:t>2,773,869,685.50</w:t>
      </w:r>
      <w:r w:rsidRPr="00657820">
        <w:rPr>
          <w:rFonts w:asciiTheme="majorBidi" w:hAnsiTheme="majorBidi" w:cstheme="majorBidi"/>
          <w:sz w:val="28"/>
          <w:cs/>
        </w:rPr>
        <w:t xml:space="preserve"> บาท เป็น </w:t>
      </w:r>
      <w:r w:rsidRPr="00657820">
        <w:rPr>
          <w:rFonts w:asciiTheme="majorBidi" w:hAnsiTheme="majorBidi" w:cstheme="majorBidi"/>
          <w:sz w:val="28"/>
        </w:rPr>
        <w:t xml:space="preserve">2,571,535,907.00 </w:t>
      </w:r>
      <w:r w:rsidRPr="00657820">
        <w:rPr>
          <w:rFonts w:asciiTheme="majorBidi" w:hAnsiTheme="majorBidi" w:cstheme="majorBidi"/>
          <w:sz w:val="28"/>
          <w:cs/>
        </w:rPr>
        <w:t xml:space="preserve">บาท โดยการตัดหุ้นสามัญจดทะเบียนจัดสรรเพื่อรองรับการใช้สิทธิของใบสำคัญแสดงสิทธิ </w:t>
      </w:r>
      <w:r w:rsidRPr="00657820">
        <w:rPr>
          <w:rFonts w:asciiTheme="majorBidi" w:hAnsiTheme="majorBidi" w:cstheme="majorBidi"/>
          <w:sz w:val="28"/>
        </w:rPr>
        <w:t>7UP-W4</w:t>
      </w:r>
      <w:r w:rsidRPr="00657820">
        <w:rPr>
          <w:rFonts w:asciiTheme="majorBidi" w:hAnsiTheme="majorBidi" w:cstheme="majorBidi"/>
          <w:sz w:val="28"/>
          <w:cs/>
        </w:rPr>
        <w:t xml:space="preserve"> ที่ไม่ได้ใช้สิทธิ เป็นจำนวนรวมทั้งสิ้น </w:t>
      </w:r>
      <w:r w:rsidRPr="00657820">
        <w:rPr>
          <w:rFonts w:asciiTheme="majorBidi" w:hAnsiTheme="majorBidi" w:cstheme="majorBidi"/>
          <w:sz w:val="28"/>
        </w:rPr>
        <w:t>404,667,557</w:t>
      </w:r>
      <w:r w:rsidRPr="00657820">
        <w:rPr>
          <w:rFonts w:asciiTheme="majorBidi" w:hAnsiTheme="majorBidi" w:cstheme="majorBidi"/>
          <w:sz w:val="28"/>
          <w:cs/>
        </w:rPr>
        <w:t xml:space="preserve"> หน่วย มูลค่าที่ตราไว้หน่วยละ </w:t>
      </w:r>
      <w:r w:rsidRPr="00657820">
        <w:rPr>
          <w:rFonts w:asciiTheme="majorBidi" w:hAnsiTheme="majorBidi" w:cstheme="majorBidi"/>
          <w:sz w:val="28"/>
        </w:rPr>
        <w:t xml:space="preserve">0.05 </w:t>
      </w:r>
      <w:r w:rsidRPr="00657820">
        <w:rPr>
          <w:rFonts w:asciiTheme="majorBidi" w:hAnsiTheme="majorBidi" w:cstheme="majorBidi"/>
          <w:sz w:val="28"/>
          <w:cs/>
        </w:rPr>
        <w:t>บาท</w:t>
      </w:r>
    </w:p>
    <w:p w14:paraId="0AD81AC6" w14:textId="77777777" w:rsidR="00AB25D7" w:rsidRPr="00657820" w:rsidRDefault="00AB25D7" w:rsidP="00C57FF6">
      <w:pPr>
        <w:spacing w:before="240" w:after="240" w:line="240" w:lineRule="atLeast"/>
        <w:ind w:left="36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58ADAD70" w14:textId="39A08807" w:rsidR="00BB1EA8" w:rsidRPr="00657820" w:rsidRDefault="00BB1EA8" w:rsidP="005D777C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 xml:space="preserve">ที่ประชุมคณะกรรมการบริษัทได้มีมติเห็นชอบให้นำเสนอในประชุมวิสามัญผู้ถือหุ้น ครั้งที่ </w:t>
      </w:r>
      <w:r w:rsidR="005D777C">
        <w:rPr>
          <w:rFonts w:asciiTheme="majorBidi" w:hAnsiTheme="majorBidi" w:cstheme="majorBidi"/>
          <w:spacing w:val="-4"/>
          <w:sz w:val="28"/>
        </w:rPr>
        <w:t>1/</w:t>
      </w:r>
      <w:r w:rsidR="00AB7490">
        <w:rPr>
          <w:rFonts w:asciiTheme="majorBidi" w:hAnsiTheme="majorBidi" w:cstheme="majorBidi"/>
          <w:spacing w:val="-4"/>
          <w:sz w:val="28"/>
        </w:rPr>
        <w:t>2562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="005D777C">
        <w:rPr>
          <w:rFonts w:asciiTheme="majorBidi" w:hAnsiTheme="majorBidi" w:cstheme="majorBidi"/>
          <w:spacing w:val="-4"/>
          <w:sz w:val="28"/>
        </w:rPr>
        <w:t>31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พฤษภาคม </w:t>
      </w:r>
      <w:r w:rsidR="005D777C">
        <w:rPr>
          <w:rFonts w:asciiTheme="majorBidi" w:hAnsiTheme="majorBidi" w:cstheme="majorBidi"/>
          <w:spacing w:val="-4"/>
          <w:sz w:val="28"/>
        </w:rPr>
        <w:t>2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562 </w:t>
      </w:r>
      <w:r w:rsidRPr="00657820">
        <w:rPr>
          <w:rFonts w:asciiTheme="majorBidi" w:hAnsiTheme="majorBidi" w:cstheme="majorBidi"/>
          <w:sz w:val="28"/>
          <w:cs/>
        </w:rPr>
        <w:t xml:space="preserve">พิจารณาอนุมัติการเพิ่มทุนจดทะเบียนของบริษัท จำนวน </w:t>
      </w:r>
      <w:r w:rsidR="00AB7490">
        <w:rPr>
          <w:rFonts w:asciiTheme="majorBidi" w:hAnsiTheme="majorBidi" w:cstheme="majorBidi"/>
          <w:sz w:val="28"/>
        </w:rPr>
        <w:t>605,919,620.00</w:t>
      </w:r>
      <w:r w:rsidRPr="00657820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="00AB7490">
        <w:rPr>
          <w:rFonts w:asciiTheme="majorBidi" w:hAnsiTheme="majorBidi" w:cstheme="majorBidi"/>
          <w:sz w:val="28"/>
        </w:rPr>
        <w:t>3,</w:t>
      </w:r>
      <w:r w:rsidRPr="00657820">
        <w:rPr>
          <w:rFonts w:asciiTheme="majorBidi" w:hAnsiTheme="majorBidi" w:cstheme="majorBidi"/>
          <w:sz w:val="28"/>
          <w:cs/>
        </w:rPr>
        <w:t xml:space="preserve">029,598,102.00 บาท เป็น </w:t>
      </w:r>
      <w:r w:rsidR="00AB7490">
        <w:rPr>
          <w:rFonts w:asciiTheme="majorBidi" w:hAnsiTheme="majorBidi" w:cstheme="majorBidi"/>
          <w:sz w:val="28"/>
        </w:rPr>
        <w:t>3,</w:t>
      </w:r>
      <w:r w:rsidR="00AA7878">
        <w:rPr>
          <w:rFonts w:asciiTheme="majorBidi" w:hAnsiTheme="majorBidi" w:cstheme="majorBidi"/>
          <w:sz w:val="28"/>
        </w:rPr>
        <w:t>635,517,722.00</w:t>
      </w:r>
      <w:r w:rsidRPr="00657820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="00AA7878">
        <w:rPr>
          <w:rFonts w:asciiTheme="majorBidi" w:hAnsiTheme="majorBidi" w:cstheme="majorBidi"/>
          <w:sz w:val="28"/>
        </w:rPr>
        <w:t>605,919</w:t>
      </w:r>
      <w:r w:rsidR="0064460A">
        <w:rPr>
          <w:rFonts w:asciiTheme="majorBidi" w:hAnsiTheme="majorBidi" w:cstheme="majorBidi"/>
          <w:sz w:val="28"/>
        </w:rPr>
        <w:t>,620</w:t>
      </w:r>
      <w:r w:rsidRPr="00657820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="0064460A">
        <w:rPr>
          <w:rFonts w:asciiTheme="majorBidi" w:hAnsiTheme="majorBidi" w:cstheme="majorBidi"/>
          <w:sz w:val="28"/>
        </w:rPr>
        <w:t>1.00</w:t>
      </w:r>
      <w:r w:rsidRPr="00657820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="00A80F42">
        <w:rPr>
          <w:rFonts w:asciiTheme="majorBidi" w:hAnsiTheme="majorBidi" w:cstheme="majorBidi"/>
          <w:sz w:val="28"/>
        </w:rPr>
        <w:t>4</w:t>
      </w:r>
      <w:r w:rsidRPr="00657820">
        <w:rPr>
          <w:rFonts w:asciiTheme="majorBidi" w:hAnsiTheme="majorBidi" w:cstheme="majorBidi"/>
          <w:sz w:val="28"/>
          <w:cs/>
        </w:rPr>
        <w:t xml:space="preserve"> (“7</w:t>
      </w:r>
      <w:r w:rsidRPr="00657820">
        <w:rPr>
          <w:rFonts w:asciiTheme="majorBidi" w:hAnsiTheme="majorBidi" w:cstheme="majorBidi"/>
          <w:sz w:val="28"/>
        </w:rPr>
        <w:t>UP-W</w:t>
      </w:r>
      <w:r w:rsidRPr="00657820">
        <w:rPr>
          <w:rFonts w:asciiTheme="majorBidi" w:hAnsiTheme="majorBidi" w:cstheme="majorBidi"/>
          <w:sz w:val="28"/>
          <w:cs/>
        </w:rPr>
        <w:t xml:space="preserve">4”) ซึ่งออกเมื่อวันที่ </w:t>
      </w:r>
      <w:r w:rsidR="00A80F42">
        <w:rPr>
          <w:rFonts w:asciiTheme="majorBidi" w:hAnsiTheme="majorBidi" w:cstheme="majorBidi"/>
          <w:sz w:val="28"/>
        </w:rPr>
        <w:t>9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="00594053">
        <w:rPr>
          <w:rFonts w:asciiTheme="majorBidi" w:hAnsiTheme="majorBidi" w:cstheme="majorBidi"/>
          <w:sz w:val="28"/>
        </w:rPr>
        <w:t xml:space="preserve"> </w:t>
      </w:r>
      <w:r w:rsidR="00064EDE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สิงหาคม </w:t>
      </w:r>
      <w:r w:rsidR="00A80F42">
        <w:rPr>
          <w:rFonts w:asciiTheme="majorBidi" w:hAnsiTheme="majorBidi" w:cstheme="majorBidi"/>
          <w:sz w:val="28"/>
        </w:rPr>
        <w:t>2562</w:t>
      </w:r>
      <w:r w:rsidRPr="00657820">
        <w:rPr>
          <w:rFonts w:asciiTheme="majorBidi" w:hAnsiTheme="majorBidi" w:cstheme="majorBidi"/>
          <w:sz w:val="28"/>
          <w:cs/>
        </w:rPr>
        <w:t xml:space="preserve"> ใบสำคัญแสดงสิทธิ </w:t>
      </w:r>
      <w:r w:rsidR="00594053">
        <w:rPr>
          <w:rFonts w:asciiTheme="majorBidi" w:hAnsiTheme="majorBidi" w:cstheme="majorBidi"/>
          <w:sz w:val="28"/>
        </w:rPr>
        <w:t>7</w:t>
      </w:r>
      <w:r w:rsidRPr="00657820">
        <w:rPr>
          <w:rFonts w:asciiTheme="majorBidi" w:hAnsiTheme="majorBidi" w:cstheme="majorBidi"/>
          <w:sz w:val="28"/>
        </w:rPr>
        <w:t>UP-W</w:t>
      </w:r>
      <w:r w:rsidR="00594053">
        <w:rPr>
          <w:rFonts w:asciiTheme="majorBidi" w:hAnsiTheme="majorBidi" w:cstheme="majorBidi"/>
          <w:sz w:val="28"/>
        </w:rPr>
        <w:t>4</w:t>
      </w:r>
      <w:r w:rsidRPr="00657820">
        <w:rPr>
          <w:rFonts w:asciiTheme="majorBidi" w:hAnsiTheme="majorBidi" w:cstheme="majorBidi"/>
          <w:sz w:val="28"/>
          <w:cs/>
        </w:rPr>
        <w:t xml:space="preserve"> มีอายุ </w:t>
      </w:r>
      <w:r w:rsidR="00594053">
        <w:rPr>
          <w:rFonts w:asciiTheme="majorBidi" w:hAnsiTheme="majorBidi" w:cstheme="majorBidi"/>
          <w:sz w:val="28"/>
        </w:rPr>
        <w:t>3</w:t>
      </w:r>
      <w:r w:rsidRPr="00657820">
        <w:rPr>
          <w:rFonts w:asciiTheme="majorBidi" w:hAnsiTheme="majorBidi" w:cstheme="majorBidi"/>
          <w:sz w:val="28"/>
          <w:cs/>
        </w:rPr>
        <w:t xml:space="preserve"> ปี และวันใช้สิทธิครั้งสุดท้ายตรงกับวันที่ </w:t>
      </w:r>
      <w:r w:rsidR="00594053">
        <w:rPr>
          <w:rFonts w:asciiTheme="majorBidi" w:hAnsiTheme="majorBidi" w:cstheme="majorBidi"/>
          <w:sz w:val="28"/>
        </w:rPr>
        <w:t>8</w:t>
      </w:r>
      <w:r w:rsidRPr="00657820">
        <w:rPr>
          <w:rFonts w:asciiTheme="majorBidi" w:hAnsiTheme="majorBidi" w:cstheme="majorBidi"/>
          <w:sz w:val="28"/>
          <w:cs/>
        </w:rPr>
        <w:t xml:space="preserve"> สิงหาคม </w:t>
      </w:r>
      <w:r w:rsidR="00594053">
        <w:rPr>
          <w:rFonts w:asciiTheme="majorBidi" w:hAnsiTheme="majorBidi" w:cstheme="majorBidi"/>
          <w:sz w:val="28"/>
        </w:rPr>
        <w:t>2565</w:t>
      </w:r>
      <w:r w:rsidRPr="00657820">
        <w:rPr>
          <w:rFonts w:asciiTheme="majorBidi" w:hAnsiTheme="majorBidi" w:cstheme="majorBidi"/>
          <w:sz w:val="28"/>
          <w:cs/>
        </w:rPr>
        <w:t xml:space="preserve"> เพื่อจัดสรรให้แก่ผู้ถือหุ้นเดิมตามสัดส</w:t>
      </w:r>
      <w:r w:rsidR="004A0A40" w:rsidRPr="00657820">
        <w:rPr>
          <w:rFonts w:asciiTheme="majorBidi" w:hAnsiTheme="majorBidi" w:cstheme="majorBidi"/>
          <w:sz w:val="28"/>
          <w:cs/>
        </w:rPr>
        <w:t>่</w:t>
      </w:r>
      <w:r w:rsidRPr="00657820">
        <w:rPr>
          <w:rFonts w:asciiTheme="majorBidi" w:hAnsiTheme="majorBidi" w:cstheme="majorBidi"/>
          <w:sz w:val="28"/>
          <w:cs/>
        </w:rPr>
        <w:t>วนการถือหุ้น (</w:t>
      </w:r>
      <w:r w:rsidRPr="00657820">
        <w:rPr>
          <w:rFonts w:asciiTheme="majorBidi" w:hAnsiTheme="majorBidi" w:cstheme="majorBidi"/>
          <w:sz w:val="28"/>
        </w:rPr>
        <w:t xml:space="preserve">Rights Offering) </w:t>
      </w:r>
      <w:r w:rsidRPr="00657820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657820">
        <w:rPr>
          <w:rFonts w:asciiTheme="majorBidi" w:hAnsiTheme="majorBidi" w:cstheme="majorBidi"/>
          <w:sz w:val="28"/>
        </w:rPr>
        <w:t>5</w:t>
      </w:r>
      <w:r w:rsidRPr="00657820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="00C443E7">
        <w:rPr>
          <w:rFonts w:asciiTheme="majorBidi" w:hAnsiTheme="majorBidi" w:cstheme="majorBidi"/>
          <w:sz w:val="28"/>
        </w:rPr>
        <w:t xml:space="preserve">    </w:t>
      </w:r>
      <w:r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657820">
        <w:rPr>
          <w:rFonts w:asciiTheme="majorBidi" w:hAnsiTheme="majorBidi" w:cstheme="majorBidi"/>
          <w:sz w:val="28"/>
        </w:rPr>
        <w:t>0.05</w:t>
      </w:r>
      <w:r w:rsidRPr="00657820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19E392D5" w14:textId="77777777" w:rsidR="00BB1EA8" w:rsidRPr="00657820" w:rsidRDefault="00BB1EA8" w:rsidP="00BB1EA8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4A84B37F" w14:textId="77777777" w:rsidR="00BB1EA8" w:rsidRPr="00657820" w:rsidRDefault="00BB1EA8" w:rsidP="00BB1EA8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ราคา </w:t>
      </w:r>
      <w:r w:rsidRPr="00657820">
        <w:rPr>
          <w:rFonts w:asciiTheme="majorBidi" w:hAnsiTheme="majorBidi" w:cstheme="majorBidi"/>
          <w:sz w:val="28"/>
        </w:rPr>
        <w:t>0.50</w:t>
      </w:r>
      <w:r w:rsidRPr="00657820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5FE6D8DD" w14:textId="77777777" w:rsidR="00BB1EA8" w:rsidRPr="00657820" w:rsidRDefault="00BB1EA8" w:rsidP="00BB1EA8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657820">
        <w:rPr>
          <w:rFonts w:asciiTheme="majorBidi" w:hAnsiTheme="majorBidi" w:cstheme="majorBidi"/>
          <w:sz w:val="28"/>
        </w:rPr>
        <w:t>2</w:t>
      </w:r>
      <w:r w:rsidRPr="00657820">
        <w:rPr>
          <w:rFonts w:asciiTheme="majorBidi" w:hAnsiTheme="majorBidi" w:cstheme="majorBidi"/>
          <w:sz w:val="28"/>
          <w:cs/>
        </w:rPr>
        <w:t xml:space="preserve"> ราคา </w:t>
      </w:r>
      <w:r w:rsidRPr="00657820">
        <w:rPr>
          <w:rFonts w:asciiTheme="majorBidi" w:hAnsiTheme="majorBidi" w:cstheme="majorBidi"/>
          <w:sz w:val="28"/>
        </w:rPr>
        <w:t>1.25</w:t>
      </w:r>
      <w:r w:rsidRPr="00657820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361A8C4C" w14:textId="77777777" w:rsidR="00BB1EA8" w:rsidRPr="00657820" w:rsidRDefault="00BB1EA8" w:rsidP="00BB1EA8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657820">
        <w:rPr>
          <w:rFonts w:asciiTheme="majorBidi" w:hAnsiTheme="majorBidi" w:cstheme="majorBidi"/>
          <w:sz w:val="28"/>
        </w:rPr>
        <w:t>3</w:t>
      </w:r>
      <w:r w:rsidRPr="00657820">
        <w:rPr>
          <w:rFonts w:asciiTheme="majorBidi" w:hAnsiTheme="majorBidi" w:cstheme="majorBidi"/>
          <w:sz w:val="28"/>
          <w:cs/>
        </w:rPr>
        <w:t xml:space="preserve"> ราคา </w:t>
      </w:r>
      <w:r w:rsidRPr="00657820">
        <w:rPr>
          <w:rFonts w:asciiTheme="majorBidi" w:hAnsiTheme="majorBidi" w:cstheme="majorBidi"/>
          <w:sz w:val="28"/>
        </w:rPr>
        <w:t>2.25</w:t>
      </w:r>
      <w:r w:rsidRPr="00657820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11B32140" w14:textId="220D38F5" w:rsidR="00BB1EA8" w:rsidRPr="00657820" w:rsidRDefault="00BB1EA8" w:rsidP="00EA4B45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z w:val="28"/>
        </w:rPr>
        <w:tab/>
        <w:t>(</w:t>
      </w:r>
      <w:r w:rsidRPr="00657820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657820">
        <w:rPr>
          <w:rFonts w:asciiTheme="majorBidi" w:hAnsiTheme="majorBidi" w:cstheme="majorBidi"/>
          <w:sz w:val="28"/>
        </w:rPr>
        <w:t>7UP-W4 1</w:t>
      </w:r>
      <w:r w:rsidRPr="00657820">
        <w:rPr>
          <w:rFonts w:asciiTheme="majorBidi" w:hAnsiTheme="majorBidi" w:cstheme="majorBidi"/>
          <w:sz w:val="28"/>
          <w:cs/>
        </w:rPr>
        <w:t xml:space="preserve"> หน่วย: หุ้นสามัญ </w:t>
      </w:r>
      <w:r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หุ้น)</w:t>
      </w:r>
    </w:p>
    <w:p w14:paraId="33588750" w14:textId="77777777" w:rsidR="00C443E7" w:rsidRDefault="00C443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4EC03877" w14:textId="4BDE89C7" w:rsidR="00BB1EA8" w:rsidRPr="00657820" w:rsidRDefault="00BB1EA8" w:rsidP="00BB1EA8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lastRenderedPageBreak/>
        <w:t xml:space="preserve">เมื่อวันที่ </w:t>
      </w:r>
      <w:r w:rsidRPr="00657820">
        <w:rPr>
          <w:rFonts w:asciiTheme="majorBidi" w:hAnsiTheme="majorBidi" w:cstheme="majorBidi"/>
          <w:sz w:val="28"/>
        </w:rPr>
        <w:t>30</w:t>
      </w:r>
      <w:r w:rsidRPr="00657820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657820">
        <w:rPr>
          <w:rFonts w:asciiTheme="majorBidi" w:hAnsiTheme="majorBidi" w:cstheme="majorBidi"/>
          <w:sz w:val="28"/>
        </w:rPr>
        <w:t>2564</w:t>
      </w:r>
      <w:r w:rsidRPr="00657820">
        <w:rPr>
          <w:rFonts w:asciiTheme="majorBidi" w:hAnsiTheme="majorBidi" w:cstheme="majorBidi"/>
          <w:sz w:val="28"/>
          <w:cs/>
        </w:rPr>
        <w:t xml:space="preserve"> มีผู้ถือใบสำคัญแสดงสิทธิ </w:t>
      </w:r>
      <w:r w:rsidRPr="00657820">
        <w:rPr>
          <w:rFonts w:asciiTheme="majorBidi" w:hAnsiTheme="majorBidi" w:cstheme="majorBidi"/>
          <w:sz w:val="28"/>
        </w:rPr>
        <w:t>7UP-W4</w:t>
      </w:r>
      <w:r w:rsidRPr="00657820">
        <w:rPr>
          <w:rFonts w:asciiTheme="majorBidi" w:hAnsiTheme="majorBidi" w:cstheme="majorBidi"/>
          <w:sz w:val="28"/>
          <w:cs/>
        </w:rPr>
        <w:t xml:space="preserve"> ใช้สิทธิแปลงสภาพตามประกาศการใช้สิทธิแปลงสภาพ    ครั้งที่ </w:t>
      </w:r>
      <w:r w:rsidRPr="00657820">
        <w:rPr>
          <w:rFonts w:asciiTheme="majorBidi" w:hAnsiTheme="majorBidi" w:cstheme="majorBidi"/>
          <w:sz w:val="28"/>
        </w:rPr>
        <w:t>2</w:t>
      </w:r>
      <w:r w:rsidRPr="00657820">
        <w:rPr>
          <w:rFonts w:asciiTheme="majorBidi" w:hAnsiTheme="majorBidi" w:cstheme="majorBidi"/>
          <w:sz w:val="28"/>
          <w:cs/>
        </w:rPr>
        <w:t xml:space="preserve"> จำนวน </w:t>
      </w:r>
      <w:r w:rsidRPr="00657820">
        <w:rPr>
          <w:rFonts w:asciiTheme="majorBidi" w:hAnsiTheme="majorBidi" w:cstheme="majorBidi"/>
          <w:sz w:val="28"/>
        </w:rPr>
        <w:t>201,225,400</w:t>
      </w:r>
      <w:r w:rsidRPr="00657820">
        <w:rPr>
          <w:rFonts w:asciiTheme="majorBidi" w:hAnsiTheme="majorBidi" w:cstheme="majorBidi"/>
          <w:sz w:val="28"/>
          <w:cs/>
        </w:rPr>
        <w:t xml:space="preserve"> หน่วย มูลค่าที่ตราไว้หน่วยละ </w:t>
      </w:r>
      <w:r w:rsidRPr="00657820">
        <w:rPr>
          <w:rFonts w:asciiTheme="majorBidi" w:hAnsiTheme="majorBidi" w:cstheme="majorBidi"/>
          <w:sz w:val="28"/>
        </w:rPr>
        <w:t>0.05</w:t>
      </w:r>
      <w:r w:rsidRPr="00657820">
        <w:rPr>
          <w:rFonts w:asciiTheme="majorBidi" w:hAnsiTheme="majorBidi" w:cstheme="majorBidi"/>
          <w:sz w:val="28"/>
          <w:cs/>
        </w:rPr>
        <w:t xml:space="preserve"> บาท เป็นจำนวนเงิน </w:t>
      </w:r>
      <w:r w:rsidRPr="00657820">
        <w:rPr>
          <w:rFonts w:asciiTheme="majorBidi" w:hAnsiTheme="majorBidi" w:cstheme="majorBidi"/>
          <w:sz w:val="28"/>
        </w:rPr>
        <w:t>10,061,270.00</w:t>
      </w:r>
      <w:r w:rsidRPr="00657820">
        <w:rPr>
          <w:rFonts w:asciiTheme="majorBidi" w:hAnsiTheme="majorBidi" w:cstheme="majorBidi"/>
          <w:sz w:val="28"/>
          <w:cs/>
        </w:rPr>
        <w:t xml:space="preserve"> บาท ราคาใช้สิทธิแปลงสภาพหน่วยละ </w:t>
      </w:r>
      <w:r w:rsidRPr="00657820">
        <w:rPr>
          <w:rFonts w:asciiTheme="majorBidi" w:hAnsiTheme="majorBidi" w:cstheme="majorBidi"/>
          <w:sz w:val="28"/>
        </w:rPr>
        <w:t>1.25</w:t>
      </w:r>
      <w:r w:rsidRPr="00657820">
        <w:rPr>
          <w:rFonts w:asciiTheme="majorBidi" w:hAnsiTheme="majorBidi" w:cstheme="majorBidi"/>
          <w:sz w:val="28"/>
          <w:cs/>
        </w:rPr>
        <w:t xml:space="preserve"> บาท เป็นจำนวนเงิน </w:t>
      </w:r>
      <w:r w:rsidRPr="00657820">
        <w:rPr>
          <w:rFonts w:asciiTheme="majorBidi" w:hAnsiTheme="majorBidi" w:cstheme="majorBidi"/>
          <w:sz w:val="28"/>
        </w:rPr>
        <w:t>251,531,750.00</w:t>
      </w:r>
      <w:r w:rsidRPr="00657820">
        <w:rPr>
          <w:rFonts w:asciiTheme="majorBidi" w:hAnsiTheme="majorBidi" w:cstheme="majorBidi"/>
          <w:sz w:val="28"/>
          <w:cs/>
        </w:rPr>
        <w:t xml:space="preserve"> บาท คงเหลือใบสำคัญแสดงสิทธิ </w:t>
      </w:r>
      <w:r w:rsidRPr="00657820">
        <w:rPr>
          <w:rFonts w:asciiTheme="majorBidi" w:hAnsiTheme="majorBidi" w:cstheme="majorBidi"/>
          <w:sz w:val="28"/>
        </w:rPr>
        <w:t>7UP-W4</w:t>
      </w:r>
      <w:r w:rsidRPr="00657820">
        <w:rPr>
          <w:rFonts w:asciiTheme="majorBidi" w:hAnsiTheme="majorBidi" w:cstheme="majorBidi"/>
          <w:sz w:val="28"/>
          <w:cs/>
        </w:rPr>
        <w:t xml:space="preserve"> ที่ยังไม่ใช้สิทธิจำนวน</w:t>
      </w:r>
      <w:r w:rsidR="00FB24E5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</w:rPr>
        <w:t>404,694,220</w:t>
      </w:r>
      <w:r w:rsidRPr="00657820">
        <w:rPr>
          <w:rFonts w:asciiTheme="majorBidi" w:hAnsiTheme="majorBidi" w:cstheme="majorBidi"/>
          <w:sz w:val="28"/>
          <w:cs/>
        </w:rPr>
        <w:t xml:space="preserve"> หน่วย มูลค่าที่ตราไว้หน่วยละ </w:t>
      </w:r>
      <w:r w:rsidRPr="00657820">
        <w:rPr>
          <w:rFonts w:asciiTheme="majorBidi" w:hAnsiTheme="majorBidi" w:cstheme="majorBidi"/>
          <w:sz w:val="28"/>
        </w:rPr>
        <w:t>0.05</w:t>
      </w:r>
      <w:r w:rsidRPr="00657820">
        <w:rPr>
          <w:rFonts w:asciiTheme="majorBidi" w:hAnsiTheme="majorBidi" w:cstheme="majorBidi"/>
          <w:sz w:val="28"/>
          <w:cs/>
        </w:rPr>
        <w:t xml:space="preserve"> บาท เป็นจำนวนเงิน </w:t>
      </w:r>
      <w:r w:rsidRPr="00657820">
        <w:rPr>
          <w:rFonts w:asciiTheme="majorBidi" w:hAnsiTheme="majorBidi" w:cstheme="majorBidi"/>
          <w:sz w:val="28"/>
        </w:rPr>
        <w:t>20,234,711.00</w:t>
      </w:r>
      <w:r w:rsidRPr="00657820">
        <w:rPr>
          <w:rFonts w:asciiTheme="majorBidi" w:hAnsiTheme="majorBidi" w:cstheme="majorBidi"/>
          <w:sz w:val="28"/>
          <w:cs/>
        </w:rPr>
        <w:t xml:space="preserve"> บาท โดยมีหุ้นสามัญที่เกิดจากการใช้สิทธิจำนวน </w:t>
      </w:r>
      <w:r w:rsidRPr="00657820">
        <w:rPr>
          <w:rFonts w:asciiTheme="majorBidi" w:hAnsiTheme="majorBidi" w:cstheme="majorBidi"/>
          <w:sz w:val="28"/>
        </w:rPr>
        <w:t>201,225,400</w:t>
      </w:r>
      <w:r w:rsidRPr="00657820">
        <w:rPr>
          <w:rFonts w:asciiTheme="majorBidi" w:hAnsiTheme="majorBidi" w:cstheme="majorBidi"/>
          <w:sz w:val="28"/>
          <w:cs/>
        </w:rPr>
        <w:t xml:space="preserve"> หุ้น</w:t>
      </w:r>
    </w:p>
    <w:p w14:paraId="15DA71FD" w14:textId="169D6ACF" w:rsidR="004551D6" w:rsidRPr="00657820" w:rsidRDefault="00BB1EA8" w:rsidP="00BB1EA8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lang w:val="en-GB"/>
        </w:rPr>
      </w:pPr>
      <w:r w:rsidRPr="00657820">
        <w:rPr>
          <w:rFonts w:asciiTheme="majorBidi" w:hAnsiTheme="majorBidi" w:cstheme="majorBidi"/>
          <w:spacing w:val="-6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spacing w:val="-6"/>
          <w:sz w:val="28"/>
        </w:rPr>
        <w:t xml:space="preserve">8 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สิงหาคม </w:t>
      </w:r>
      <w:r w:rsidRPr="00657820">
        <w:rPr>
          <w:rFonts w:asciiTheme="majorBidi" w:hAnsiTheme="majorBidi" w:cstheme="majorBidi"/>
          <w:spacing w:val="-6"/>
          <w:sz w:val="28"/>
        </w:rPr>
        <w:t xml:space="preserve">2565 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มีผู้ถือใบสำคัญแสดงสิทธิ </w:t>
      </w:r>
      <w:r w:rsidRPr="00657820">
        <w:rPr>
          <w:rFonts w:asciiTheme="majorBidi" w:hAnsiTheme="majorBidi" w:cstheme="majorBidi"/>
          <w:spacing w:val="-6"/>
          <w:sz w:val="28"/>
        </w:rPr>
        <w:t xml:space="preserve">7UP-W4 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ใช้สิทธิแปลงสภาพตามประกาศการใช้สิทธิแปลงสภาพครั้งที่ </w:t>
      </w:r>
      <w:r w:rsidRPr="00657820">
        <w:rPr>
          <w:rFonts w:asciiTheme="majorBidi" w:hAnsiTheme="majorBidi" w:cstheme="majorBidi"/>
          <w:spacing w:val="-6"/>
          <w:sz w:val="28"/>
        </w:rPr>
        <w:t>3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จำนวน </w:t>
      </w:r>
      <w:r w:rsidRPr="00657820">
        <w:rPr>
          <w:rFonts w:asciiTheme="majorBidi" w:hAnsiTheme="majorBidi" w:cstheme="majorBidi"/>
          <w:sz w:val="28"/>
        </w:rPr>
        <w:t xml:space="preserve">26,663 </w:t>
      </w:r>
      <w:r w:rsidRPr="00657820">
        <w:rPr>
          <w:rFonts w:asciiTheme="majorBidi" w:hAnsiTheme="majorBidi" w:cstheme="majorBidi"/>
          <w:sz w:val="28"/>
          <w:cs/>
        </w:rPr>
        <w:t xml:space="preserve">หน่วย มูลค่าที่ตราไว้หน่วยละ </w:t>
      </w:r>
      <w:r w:rsidRPr="00657820">
        <w:rPr>
          <w:rFonts w:asciiTheme="majorBidi" w:hAnsiTheme="majorBidi" w:cstheme="majorBidi"/>
          <w:sz w:val="28"/>
        </w:rPr>
        <w:t xml:space="preserve">0.05 </w:t>
      </w:r>
      <w:r w:rsidRPr="00657820">
        <w:rPr>
          <w:rFonts w:asciiTheme="majorBidi" w:hAnsiTheme="majorBidi" w:cstheme="majorBidi"/>
          <w:sz w:val="28"/>
          <w:cs/>
        </w:rPr>
        <w:t xml:space="preserve">บาท เป็นจำนวนเงิน </w:t>
      </w:r>
      <w:r w:rsidRPr="00657820">
        <w:rPr>
          <w:rFonts w:asciiTheme="majorBidi" w:hAnsiTheme="majorBidi" w:cstheme="majorBidi"/>
          <w:sz w:val="28"/>
        </w:rPr>
        <w:t xml:space="preserve">1,333.15 </w:t>
      </w:r>
      <w:r w:rsidRPr="00657820">
        <w:rPr>
          <w:rFonts w:asciiTheme="majorBidi" w:hAnsiTheme="majorBidi" w:cstheme="majorBidi"/>
          <w:sz w:val="28"/>
          <w:cs/>
        </w:rPr>
        <w:t>บาท ราคาใช้สิทธิแปลงสภาพ</w:t>
      </w:r>
      <w:r w:rsidRPr="00657820">
        <w:rPr>
          <w:rFonts w:asciiTheme="majorBidi" w:hAnsiTheme="majorBidi" w:cstheme="majorBidi"/>
          <w:sz w:val="28"/>
        </w:rPr>
        <w:t xml:space="preserve">     </w:t>
      </w:r>
      <w:r w:rsidRPr="00657820">
        <w:rPr>
          <w:rFonts w:asciiTheme="majorBidi" w:hAnsiTheme="majorBidi" w:cstheme="majorBidi"/>
          <w:sz w:val="28"/>
          <w:cs/>
        </w:rPr>
        <w:t xml:space="preserve">หน่วยละ </w:t>
      </w:r>
      <w:r w:rsidRPr="00657820">
        <w:rPr>
          <w:rFonts w:asciiTheme="majorBidi" w:hAnsiTheme="majorBidi" w:cstheme="majorBidi"/>
          <w:sz w:val="28"/>
        </w:rPr>
        <w:t xml:space="preserve">2.25 </w:t>
      </w:r>
      <w:r w:rsidRPr="00657820">
        <w:rPr>
          <w:rFonts w:asciiTheme="majorBidi" w:hAnsiTheme="majorBidi" w:cstheme="majorBidi"/>
          <w:sz w:val="28"/>
          <w:cs/>
        </w:rPr>
        <w:t xml:space="preserve">บาท เป็นจำนวนเงิน </w:t>
      </w:r>
      <w:r w:rsidRPr="00657820">
        <w:rPr>
          <w:rFonts w:asciiTheme="majorBidi" w:hAnsiTheme="majorBidi" w:cstheme="majorBidi"/>
          <w:sz w:val="28"/>
        </w:rPr>
        <w:t>59,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991.75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บาท คงเหลือใบสำคัญแสดงสิทธิ </w:t>
      </w:r>
      <w:r w:rsidRPr="00657820">
        <w:rPr>
          <w:rFonts w:asciiTheme="majorBidi" w:hAnsiTheme="majorBidi" w:cstheme="majorBidi"/>
          <w:sz w:val="28"/>
        </w:rPr>
        <w:t xml:space="preserve">7UP-W4 </w:t>
      </w:r>
      <w:r w:rsidRPr="00657820">
        <w:rPr>
          <w:rFonts w:asciiTheme="majorBidi" w:hAnsiTheme="majorBidi" w:cstheme="majorBidi"/>
          <w:sz w:val="28"/>
          <w:cs/>
        </w:rPr>
        <w:t>ที่ยังที่ไม่ได้ใช้สิทธิ</w:t>
      </w:r>
      <w:r w:rsidRPr="00657820">
        <w:rPr>
          <w:rFonts w:asciiTheme="majorBidi" w:hAnsiTheme="majorBidi" w:cstheme="majorBidi"/>
          <w:sz w:val="28"/>
        </w:rPr>
        <w:t xml:space="preserve">      </w:t>
      </w:r>
      <w:r w:rsidRPr="00657820">
        <w:rPr>
          <w:rFonts w:asciiTheme="majorBidi" w:hAnsiTheme="majorBidi" w:cstheme="majorBidi"/>
          <w:sz w:val="28"/>
          <w:cs/>
        </w:rPr>
        <w:t xml:space="preserve">จำนวน </w:t>
      </w:r>
      <w:r w:rsidRPr="00657820">
        <w:rPr>
          <w:rFonts w:asciiTheme="majorBidi" w:hAnsiTheme="majorBidi" w:cstheme="majorBidi"/>
          <w:sz w:val="28"/>
        </w:rPr>
        <w:t xml:space="preserve">404,667,557 </w:t>
      </w:r>
      <w:r w:rsidRPr="00657820">
        <w:rPr>
          <w:rFonts w:asciiTheme="majorBidi" w:hAnsiTheme="majorBidi" w:cstheme="majorBidi"/>
          <w:sz w:val="28"/>
          <w:cs/>
        </w:rPr>
        <w:t>หน่วย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มูลค่าที่ตราไว้หน่วยละ </w:t>
      </w:r>
      <w:r w:rsidRPr="00657820">
        <w:rPr>
          <w:rFonts w:asciiTheme="majorBidi" w:hAnsiTheme="majorBidi" w:cstheme="majorBidi"/>
          <w:sz w:val="28"/>
        </w:rPr>
        <w:t xml:space="preserve">0.05 </w:t>
      </w:r>
      <w:r w:rsidRPr="00657820">
        <w:rPr>
          <w:rFonts w:asciiTheme="majorBidi" w:hAnsiTheme="majorBidi" w:cstheme="majorBidi"/>
          <w:sz w:val="28"/>
          <w:cs/>
        </w:rPr>
        <w:t xml:space="preserve">บาท เป็นจำนวนเงิน </w:t>
      </w:r>
      <w:r w:rsidRPr="00657820">
        <w:rPr>
          <w:rFonts w:asciiTheme="majorBidi" w:hAnsiTheme="majorBidi" w:cstheme="majorBidi"/>
          <w:sz w:val="28"/>
        </w:rPr>
        <w:t xml:space="preserve">20,233,377.85 </w:t>
      </w:r>
      <w:r w:rsidRPr="00657820">
        <w:rPr>
          <w:rFonts w:asciiTheme="majorBidi" w:hAnsiTheme="majorBidi" w:cstheme="majorBidi"/>
          <w:sz w:val="28"/>
          <w:cs/>
        </w:rPr>
        <w:t>บาท โดยมีหุ้นสามัญ</w:t>
      </w:r>
      <w:r w:rsidRPr="00657820">
        <w:rPr>
          <w:rFonts w:asciiTheme="majorBidi" w:hAnsiTheme="majorBidi" w:cstheme="majorBidi"/>
          <w:sz w:val="28"/>
        </w:rPr>
        <w:t xml:space="preserve">      </w:t>
      </w:r>
      <w:r w:rsidRPr="00657820">
        <w:rPr>
          <w:rFonts w:asciiTheme="majorBidi" w:hAnsiTheme="majorBidi" w:cstheme="majorBidi"/>
          <w:sz w:val="28"/>
          <w:cs/>
        </w:rPr>
        <w:t xml:space="preserve">ที่เกิดจากการใช้สิทธิจำนวน </w:t>
      </w:r>
      <w:r w:rsidRPr="00657820">
        <w:rPr>
          <w:rFonts w:asciiTheme="majorBidi" w:hAnsiTheme="majorBidi" w:cstheme="majorBidi"/>
          <w:sz w:val="28"/>
        </w:rPr>
        <w:t xml:space="preserve">26,663 </w:t>
      </w:r>
      <w:r w:rsidRPr="00657820">
        <w:rPr>
          <w:rFonts w:asciiTheme="majorBidi" w:hAnsiTheme="majorBidi" w:cstheme="majorBidi"/>
          <w:sz w:val="28"/>
          <w:cs/>
        </w:rPr>
        <w:t>หุ้น</w:t>
      </w:r>
    </w:p>
    <w:p w14:paraId="6533013C" w14:textId="7B51A43D" w:rsidR="00770484" w:rsidRPr="00657820" w:rsidRDefault="00770484" w:rsidP="00E970E7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19BA6566" w14:textId="4F5A63A2" w:rsidR="008047E5" w:rsidRPr="00657820" w:rsidRDefault="00BB1EA8" w:rsidP="00AB25D7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ผลต่างของมูลค่ายุติธรรม และมูลค่าที่เสนอขายของหุ้นสามัญของบริษัทเกิดจากการที่บริษัทเข้าซื้อเงินลงทุนในบริษัท สตาร์แก๊ส จำกัด และบริษัทย่อย และได้ออกและเสนอขายหุ้นสามัญเพิ่มทุนของบริษัทให้แก่บุคคลในวงจำกัด (ซึ่งเป็นนักลงทุนที่เป็น </w:t>
      </w:r>
      <w:r w:rsidRPr="00657820">
        <w:rPr>
          <w:rFonts w:asciiTheme="majorBidi" w:hAnsiTheme="majorBidi" w:cstheme="majorBidi"/>
          <w:sz w:val="28"/>
        </w:rPr>
        <w:t xml:space="preserve">Strategic Investors </w:t>
      </w:r>
      <w:r w:rsidRPr="00657820">
        <w:rPr>
          <w:rFonts w:asciiTheme="majorBidi" w:hAnsiTheme="majorBidi" w:cstheme="majorBidi"/>
          <w:sz w:val="28"/>
          <w:cs/>
        </w:rPr>
        <w:t xml:space="preserve">ที่นอกจากมีศักยภาพด้านเงินลงทุน แล้วยังมีประสบการณ์ความรู้ ความชำนาญในธุรกิจการจัดจำหน่าย </w:t>
      </w:r>
      <w:r w:rsidRPr="00657820">
        <w:rPr>
          <w:rFonts w:asciiTheme="majorBidi" w:hAnsiTheme="majorBidi" w:cstheme="majorBidi"/>
          <w:sz w:val="28"/>
        </w:rPr>
        <w:t xml:space="preserve">LPG </w:t>
      </w:r>
      <w:r w:rsidRPr="00657820">
        <w:rPr>
          <w:rFonts w:asciiTheme="majorBidi" w:hAnsiTheme="majorBidi" w:cstheme="majorBidi"/>
          <w:sz w:val="28"/>
          <w:cs/>
        </w:rPr>
        <w:t xml:space="preserve">และมีธุรกิจที่เกี่ยวข้องกับ </w:t>
      </w:r>
      <w:r w:rsidRPr="00657820">
        <w:rPr>
          <w:rFonts w:asciiTheme="majorBidi" w:hAnsiTheme="majorBidi" w:cstheme="majorBidi"/>
          <w:sz w:val="28"/>
        </w:rPr>
        <w:t xml:space="preserve">LPG) </w:t>
      </w:r>
      <w:r w:rsidRPr="00657820">
        <w:rPr>
          <w:rFonts w:asciiTheme="majorBidi" w:hAnsiTheme="majorBidi" w:cstheme="majorBidi"/>
          <w:sz w:val="28"/>
          <w:cs/>
        </w:rPr>
        <w:t>ในราคาเสนอขายที่สูงกว่ามูลค่ายุติธรรมของหุ้นสามัญของบริษัท ณ วันซื้อ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เงินลงทุนในกลุ่ม บริษัท สตาร์ แก๊ส จำกัด</w:t>
      </w:r>
    </w:p>
    <w:p w14:paraId="38BA8FFB" w14:textId="58A654E2" w:rsidR="00770484" w:rsidRPr="00657820" w:rsidRDefault="00770484" w:rsidP="00E970E7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ส่วน</w:t>
      </w:r>
      <w:r w:rsidR="00EC62D6" w:rsidRPr="00657820">
        <w:rPr>
          <w:rFonts w:asciiTheme="majorBidi" w:hAnsiTheme="majorBidi" w:cstheme="majorBidi"/>
          <w:b/>
          <w:bCs/>
          <w:sz w:val="28"/>
          <w:cs/>
        </w:rPr>
        <w:t>เกิน</w:t>
      </w:r>
      <w:r w:rsidRPr="00657820">
        <w:rPr>
          <w:rFonts w:asciiTheme="majorBidi" w:hAnsiTheme="majorBidi" w:cstheme="majorBidi"/>
          <w:b/>
          <w:bCs/>
          <w:sz w:val="28"/>
          <w:cs/>
        </w:rPr>
        <w:t>จากการเปลี่ยนแปลงสัดส่วนการถือหุ้นในบริษัทย่อย</w:t>
      </w:r>
    </w:p>
    <w:p w14:paraId="1DC3DCD4" w14:textId="48431648" w:rsidR="006123FC" w:rsidRPr="00657820" w:rsidRDefault="00BB1EA8" w:rsidP="00770484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ส่วนเกินจากการเปลี่ยนแปลงสัดส่วนการถือหุ้นในบริษัทย่อยเกิดจากการซื้อหุ้นเพิ่มร้อยละ </w:t>
      </w:r>
      <w:r w:rsidRPr="00657820">
        <w:rPr>
          <w:rFonts w:asciiTheme="majorBidi" w:hAnsiTheme="majorBidi" w:cstheme="majorBidi"/>
          <w:sz w:val="28"/>
        </w:rPr>
        <w:t xml:space="preserve">10.84 </w:t>
      </w:r>
      <w:r w:rsidRPr="00657820">
        <w:rPr>
          <w:rFonts w:asciiTheme="majorBidi" w:hAnsiTheme="majorBidi" w:cstheme="majorBidi"/>
          <w:sz w:val="28"/>
          <w:cs/>
        </w:rPr>
        <w:t xml:space="preserve">ของบริษัท แซม วอเตอร์    ซัพพลาย จำกัด และลดสัดส่วนการถือหุ้นร้อยละ </w:t>
      </w:r>
      <w:r w:rsidRPr="00657820">
        <w:rPr>
          <w:rFonts w:asciiTheme="majorBidi" w:hAnsiTheme="majorBidi" w:cstheme="majorBidi"/>
          <w:sz w:val="28"/>
        </w:rPr>
        <w:t xml:space="preserve">20 </w:t>
      </w:r>
      <w:r w:rsidRPr="00657820">
        <w:rPr>
          <w:rFonts w:asciiTheme="majorBidi" w:hAnsiTheme="majorBidi" w:cstheme="majorBidi"/>
          <w:sz w:val="28"/>
          <w:cs/>
        </w:rPr>
        <w:t xml:space="preserve">ในบริษัท เอ็นเนอยี่ รีโวลูชั่น จำกัด และลดสัดส่วนการถือหุ้นร้อยละ </w:t>
      </w:r>
      <w:r w:rsidRPr="00657820">
        <w:rPr>
          <w:rFonts w:asciiTheme="majorBidi" w:hAnsiTheme="majorBidi" w:cstheme="majorBidi"/>
          <w:sz w:val="28"/>
        </w:rPr>
        <w:t>5</w:t>
      </w:r>
      <w:r w:rsidRPr="00657820">
        <w:rPr>
          <w:rFonts w:asciiTheme="majorBidi" w:hAnsiTheme="majorBidi" w:cstheme="majorBidi"/>
          <w:sz w:val="28"/>
          <w:cs/>
        </w:rPr>
        <w:t xml:space="preserve"> ในบริษัท พระแสงกรีน พาวเวอร์ จำกัด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ผลกระทบจากการเปลี่ยนแปลงสัดส่วนการถือหุ้นในบริษัทย่อย โดยไม่สูญเสีย       การควบคุมจะถูกรับรู้ในส่วนเกินจากการเปลี่ยนแปลงสัดส่วนการถือหุ้นในบริษัทย่อยเป็นรายการแยกต่างหากในส่วนของ     ผู้ถือหุ้นในงบแสดงฐานะการเงินรวม</w:t>
      </w:r>
    </w:p>
    <w:p w14:paraId="6F34A4B8" w14:textId="3AF6B799" w:rsidR="006123FC" w:rsidRPr="00657820" w:rsidRDefault="00EA4B45" w:rsidP="00EA4B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br w:type="page"/>
      </w:r>
    </w:p>
    <w:p w14:paraId="053680D4" w14:textId="77777777" w:rsidR="00DE512A" w:rsidRPr="00657820" w:rsidRDefault="00DE512A" w:rsidP="00E970E7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สำรองตามกฎหมาย</w:t>
      </w:r>
    </w:p>
    <w:p w14:paraId="652A7538" w14:textId="00FA21D6" w:rsidR="00BB1EA8" w:rsidRPr="00657820" w:rsidRDefault="00DE512A" w:rsidP="006123FC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bookmarkStart w:id="8" w:name="_Hlk152161430"/>
      <w:bookmarkStart w:id="9" w:name="_Hlk152161442"/>
      <w:r w:rsidRPr="00657820">
        <w:rPr>
          <w:rFonts w:asciiTheme="majorBidi" w:hAnsiTheme="majorBidi" w:cstheme="majorBidi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Pr="00657820">
        <w:rPr>
          <w:rFonts w:asciiTheme="majorBidi" w:hAnsiTheme="majorBidi" w:cstheme="majorBidi"/>
          <w:sz w:val="28"/>
        </w:rPr>
        <w:t>2535</w:t>
      </w:r>
      <w:r w:rsidRPr="00657820">
        <w:rPr>
          <w:rFonts w:asciiTheme="majorBidi" w:hAnsiTheme="majorBidi" w:cstheme="majorBidi"/>
          <w:sz w:val="28"/>
          <w:cs/>
        </w:rPr>
        <w:t xml:space="preserve"> มาตรา </w:t>
      </w:r>
      <w:r w:rsidRPr="00657820">
        <w:rPr>
          <w:rFonts w:asciiTheme="majorBidi" w:hAnsiTheme="majorBidi" w:cstheme="majorBidi"/>
          <w:sz w:val="28"/>
        </w:rPr>
        <w:t>116</w:t>
      </w:r>
      <w:r w:rsidRPr="00657820">
        <w:rPr>
          <w:rFonts w:asciiTheme="majorBidi" w:hAnsiTheme="majorBidi" w:cstheme="majorBidi"/>
          <w:sz w:val="28"/>
          <w:cs/>
        </w:rPr>
        <w:t xml:space="preserve"> บริษัทจะต้องจัดสรรบัญชีสำรอง (“สำรองตามกฎหมาย”) อย่างน้อยร้อยละ </w:t>
      </w:r>
      <w:r w:rsidRPr="00657820">
        <w:rPr>
          <w:rFonts w:asciiTheme="majorBidi" w:hAnsiTheme="majorBidi" w:cstheme="majorBidi"/>
          <w:sz w:val="28"/>
        </w:rPr>
        <w:t>5</w:t>
      </w:r>
      <w:r w:rsidRPr="00657820">
        <w:rPr>
          <w:rFonts w:asciiTheme="majorBidi" w:hAnsiTheme="majorBidi" w:cstheme="majorBidi"/>
          <w:sz w:val="28"/>
          <w:cs/>
        </w:rPr>
        <w:t xml:space="preserve"> 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657820">
        <w:rPr>
          <w:rFonts w:asciiTheme="majorBidi" w:hAnsiTheme="majorBidi" w:cstheme="majorBidi"/>
          <w:sz w:val="28"/>
        </w:rPr>
        <w:t>10</w:t>
      </w:r>
      <w:r w:rsidRPr="00657820">
        <w:rPr>
          <w:rFonts w:asciiTheme="majorBidi" w:hAnsiTheme="majorBidi" w:cstheme="majorBidi"/>
          <w:sz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 </w:t>
      </w:r>
    </w:p>
    <w:p w14:paraId="4F4E6780" w14:textId="6947C119" w:rsidR="0039568D" w:rsidRPr="00657820" w:rsidRDefault="00DE512A" w:rsidP="00DE512A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spacing w:val="-4"/>
          <w:sz w:val="28"/>
        </w:rPr>
        <w:t>11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มีนาคม </w:t>
      </w:r>
      <w:r w:rsidRPr="00657820">
        <w:rPr>
          <w:rFonts w:asciiTheme="majorBidi" w:hAnsiTheme="majorBidi" w:cstheme="majorBidi"/>
          <w:spacing w:val="-4"/>
          <w:sz w:val="28"/>
        </w:rPr>
        <w:t>2565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ที่ประชุมคณะกรรมการบริษัท ครั้งที่ </w:t>
      </w:r>
      <w:r w:rsidRPr="00657820">
        <w:rPr>
          <w:rFonts w:asciiTheme="majorBidi" w:hAnsiTheme="majorBidi" w:cstheme="majorBidi"/>
          <w:spacing w:val="-4"/>
          <w:sz w:val="28"/>
        </w:rPr>
        <w:t>3/2565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ของบริษัท เซเว่น ยูทิลิตี้ส์ แอนด์ พาวเวอร์ จำกัด (มหาชน)</w:t>
      </w:r>
      <w:r w:rsidRPr="00657820">
        <w:rPr>
          <w:rFonts w:asciiTheme="majorBidi" w:hAnsiTheme="majorBidi" w:cstheme="majorBidi"/>
          <w:sz w:val="28"/>
          <w:cs/>
        </w:rPr>
        <w:t xml:space="preserve"> ได้มีมติเสนอต่อที่ประชุมผู้ถือหุ้นประจำปี </w:t>
      </w:r>
      <w:r w:rsidRPr="00657820">
        <w:rPr>
          <w:rFonts w:asciiTheme="majorBidi" w:hAnsiTheme="majorBidi" w:cstheme="majorBidi"/>
          <w:sz w:val="28"/>
        </w:rPr>
        <w:t>2565</w:t>
      </w:r>
      <w:r w:rsidRPr="00657820">
        <w:rPr>
          <w:rFonts w:asciiTheme="majorBidi" w:hAnsiTheme="majorBidi" w:cstheme="majorBidi"/>
          <w:sz w:val="28"/>
          <w:cs/>
        </w:rPr>
        <w:t xml:space="preserve"> เพื่อพิจ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ารณาอนุมัติให้จัดสรรกำไรสะสม จำนวน </w:t>
      </w:r>
      <w:r w:rsidRPr="00657820">
        <w:rPr>
          <w:rFonts w:asciiTheme="majorBidi" w:hAnsiTheme="majorBidi" w:cstheme="majorBidi"/>
          <w:spacing w:val="-6"/>
          <w:sz w:val="28"/>
        </w:rPr>
        <w:t>1.98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 ล้านบาทเป็น</w:t>
      </w:r>
      <w:r w:rsidRPr="00657820">
        <w:rPr>
          <w:rFonts w:asciiTheme="majorBidi" w:hAnsiTheme="majorBidi" w:cstheme="majorBidi"/>
          <w:sz w:val="28"/>
          <w:cs/>
        </w:rPr>
        <w:t xml:space="preserve">           ทุนสำรองตามกฎหมาย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657820">
        <w:rPr>
          <w:rFonts w:asciiTheme="majorBidi" w:hAnsiTheme="majorBidi" w:cstheme="majorBidi"/>
          <w:sz w:val="28"/>
        </w:rPr>
        <w:t>28</w:t>
      </w:r>
      <w:r w:rsidRPr="00657820">
        <w:rPr>
          <w:rFonts w:asciiTheme="majorBidi" w:hAnsiTheme="majorBidi" w:cstheme="majorBidi"/>
          <w:sz w:val="28"/>
          <w:cs/>
        </w:rPr>
        <w:t xml:space="preserve"> เมษายน </w:t>
      </w:r>
      <w:r w:rsidRPr="00657820">
        <w:rPr>
          <w:rFonts w:asciiTheme="majorBidi" w:hAnsiTheme="majorBidi" w:cstheme="majorBidi"/>
          <w:sz w:val="28"/>
        </w:rPr>
        <w:t>2565</w:t>
      </w:r>
      <w:r w:rsidRPr="00657820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 ครั้งที่ </w:t>
      </w:r>
      <w:r w:rsidRPr="00657820">
        <w:rPr>
          <w:rFonts w:asciiTheme="majorBidi" w:hAnsiTheme="majorBidi" w:cstheme="majorBidi"/>
          <w:sz w:val="28"/>
        </w:rPr>
        <w:t>1/2565</w:t>
      </w:r>
      <w:r w:rsidRPr="00657820">
        <w:rPr>
          <w:rFonts w:asciiTheme="majorBidi" w:hAnsiTheme="majorBidi" w:cstheme="majorBidi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ได้มีมติอนุมัติเรื่องดังกล่าวแล้ว</w:t>
      </w:r>
      <w:bookmarkEnd w:id="8"/>
    </w:p>
    <w:p w14:paraId="661BA107" w14:textId="00910872" w:rsidR="00E232FD" w:rsidRPr="00657820" w:rsidRDefault="002D0400" w:rsidP="00441047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 xml:space="preserve">เมื่อวันที่ </w:t>
      </w:r>
      <w:r w:rsidR="00EA426D" w:rsidRPr="00657820">
        <w:rPr>
          <w:rFonts w:asciiTheme="majorBidi" w:hAnsiTheme="majorBidi" w:cstheme="majorBidi"/>
          <w:spacing w:val="-4"/>
          <w:sz w:val="28"/>
        </w:rPr>
        <w:t>27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EA426D" w:rsidRPr="00657820">
        <w:rPr>
          <w:rFonts w:asciiTheme="majorBidi" w:hAnsiTheme="majorBidi" w:cstheme="majorBidi"/>
          <w:spacing w:val="-4"/>
          <w:sz w:val="28"/>
          <w:cs/>
        </w:rPr>
        <w:t xml:space="preserve">กุมภาพันธ์ </w:t>
      </w:r>
      <w:r w:rsidRPr="00657820">
        <w:rPr>
          <w:rFonts w:asciiTheme="majorBidi" w:hAnsiTheme="majorBidi" w:cstheme="majorBidi"/>
          <w:spacing w:val="-4"/>
          <w:sz w:val="28"/>
        </w:rPr>
        <w:t>256</w:t>
      </w:r>
      <w:r w:rsidR="00EA426D" w:rsidRPr="00657820">
        <w:rPr>
          <w:rFonts w:asciiTheme="majorBidi" w:hAnsiTheme="majorBidi" w:cstheme="majorBidi"/>
          <w:spacing w:val="-4"/>
          <w:sz w:val="28"/>
        </w:rPr>
        <w:t>6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ที่ประชุมคณะกรรมการบริษัท ครั้งที่ </w:t>
      </w:r>
      <w:r w:rsidR="00EA426D" w:rsidRPr="00657820">
        <w:rPr>
          <w:rFonts w:asciiTheme="majorBidi" w:hAnsiTheme="majorBidi" w:cstheme="majorBidi"/>
          <w:spacing w:val="-4"/>
          <w:sz w:val="28"/>
        </w:rPr>
        <w:t>2</w:t>
      </w:r>
      <w:r w:rsidRPr="00657820">
        <w:rPr>
          <w:rFonts w:asciiTheme="majorBidi" w:hAnsiTheme="majorBidi" w:cstheme="majorBidi"/>
          <w:spacing w:val="-4"/>
          <w:sz w:val="28"/>
        </w:rPr>
        <w:t>/256</w:t>
      </w:r>
      <w:r w:rsidR="00EA426D" w:rsidRPr="00657820">
        <w:rPr>
          <w:rFonts w:asciiTheme="majorBidi" w:hAnsiTheme="majorBidi" w:cstheme="majorBidi"/>
          <w:spacing w:val="-4"/>
          <w:sz w:val="28"/>
        </w:rPr>
        <w:t>6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ของบริษัท เซเว่น ยูทิลิตี้ส์ แอนด์ พาวเวอร์ จำกัด (มหาชน)</w:t>
      </w:r>
      <w:r w:rsidRPr="00657820">
        <w:rPr>
          <w:rFonts w:asciiTheme="majorBidi" w:hAnsiTheme="majorBidi" w:cstheme="majorBidi"/>
          <w:sz w:val="28"/>
          <w:cs/>
        </w:rPr>
        <w:t xml:space="preserve"> ได้มีมติเสนอต่อที่ประชุมผู้ถือหุ้นประจำปี </w:t>
      </w:r>
      <w:r w:rsidRPr="00657820">
        <w:rPr>
          <w:rFonts w:asciiTheme="majorBidi" w:hAnsiTheme="majorBidi" w:cstheme="majorBidi"/>
          <w:sz w:val="28"/>
        </w:rPr>
        <w:t>256</w:t>
      </w:r>
      <w:r w:rsidR="00EA426D" w:rsidRPr="00657820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  <w:cs/>
        </w:rPr>
        <w:t xml:space="preserve"> เพื่อพิจ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ารณาอนุมัติให้จัดสรรกำไรสะสม จำนวน </w:t>
      </w:r>
      <w:r w:rsidR="00EA426D" w:rsidRPr="00657820">
        <w:rPr>
          <w:rFonts w:asciiTheme="majorBidi" w:hAnsiTheme="majorBidi" w:cstheme="majorBidi"/>
          <w:spacing w:val="-6"/>
          <w:sz w:val="28"/>
        </w:rPr>
        <w:t>2.32</w:t>
      </w:r>
      <w:r w:rsidRPr="00657820">
        <w:rPr>
          <w:rFonts w:asciiTheme="majorBidi" w:hAnsiTheme="majorBidi" w:cstheme="majorBidi"/>
          <w:spacing w:val="-6"/>
          <w:sz w:val="28"/>
          <w:cs/>
        </w:rPr>
        <w:t xml:space="preserve"> ล้านบาทเป็น</w:t>
      </w:r>
      <w:r w:rsidRPr="00657820">
        <w:rPr>
          <w:rFonts w:asciiTheme="majorBidi" w:hAnsiTheme="majorBidi" w:cstheme="majorBidi"/>
          <w:sz w:val="28"/>
          <w:cs/>
        </w:rPr>
        <w:t xml:space="preserve">           ทุนสำรองตามกฎหมาย</w:t>
      </w:r>
      <w:bookmarkEnd w:id="9"/>
      <w:r w:rsidR="005E09E3" w:rsidRPr="0065782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="005E09E3" w:rsidRPr="00657820">
        <w:rPr>
          <w:rFonts w:asciiTheme="majorBidi" w:hAnsiTheme="majorBidi" w:cstheme="majorBidi"/>
          <w:sz w:val="28"/>
        </w:rPr>
        <w:t>26</w:t>
      </w:r>
      <w:r w:rsidR="005E09E3" w:rsidRPr="00657820">
        <w:rPr>
          <w:rFonts w:asciiTheme="majorBidi" w:hAnsiTheme="majorBidi" w:cstheme="majorBidi"/>
          <w:sz w:val="28"/>
          <w:cs/>
        </w:rPr>
        <w:t xml:space="preserve"> เมษายน </w:t>
      </w:r>
      <w:r w:rsidR="005E09E3" w:rsidRPr="00657820">
        <w:rPr>
          <w:rFonts w:asciiTheme="majorBidi" w:hAnsiTheme="majorBidi" w:cstheme="majorBidi"/>
          <w:sz w:val="28"/>
        </w:rPr>
        <w:t>2566</w:t>
      </w:r>
      <w:r w:rsidR="005E09E3" w:rsidRPr="00657820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 ครั้งที่ </w:t>
      </w:r>
      <w:r w:rsidR="005E09E3" w:rsidRPr="00657820">
        <w:rPr>
          <w:rFonts w:asciiTheme="majorBidi" w:hAnsiTheme="majorBidi" w:cstheme="majorBidi"/>
          <w:sz w:val="28"/>
        </w:rPr>
        <w:t>1/2566</w:t>
      </w:r>
      <w:r w:rsidR="005E09E3" w:rsidRPr="00657820">
        <w:rPr>
          <w:rFonts w:asciiTheme="majorBidi" w:hAnsiTheme="majorBidi" w:cstheme="majorBidi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ได้มีมติอนุมัติเรื่องดังกล่าวแล้ว</w:t>
      </w:r>
    </w:p>
    <w:p w14:paraId="48EDDA39" w14:textId="5F6B9C9F" w:rsidR="00373C8D" w:rsidRPr="00657820" w:rsidRDefault="00373C8D" w:rsidP="00E970E7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ส่วนเกินทุนจากการตีราคาสินทรัพย์</w:t>
      </w:r>
    </w:p>
    <w:p w14:paraId="67D98F80" w14:textId="708DBE94" w:rsidR="00373C8D" w:rsidRPr="00657820" w:rsidRDefault="00373C8D" w:rsidP="00FD5DAA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ส่วนเกินทุนจากการตีราคาสินทรัพย์ คือส่วนเกินทุนจากการตีราคาที่ดิน อาคารและส่วนปรับปรุงอาคาร ส่วนเกินทุนจากการตีราคาสินทรัพย์ดังกล่าว จะทยอยตัดจำหน่ายโดยใช้วิธีเส้นตรงตามอายุการใช้</w:t>
      </w:r>
      <w:r w:rsidR="00914B70" w:rsidRPr="00657820">
        <w:rPr>
          <w:rFonts w:asciiTheme="majorBidi" w:hAnsiTheme="majorBidi" w:cstheme="majorBidi"/>
          <w:sz w:val="28"/>
          <w:cs/>
        </w:rPr>
        <w:t>ประโยชน์</w:t>
      </w:r>
      <w:r w:rsidRPr="00657820">
        <w:rPr>
          <w:rFonts w:asciiTheme="majorBidi" w:hAnsiTheme="majorBidi" w:cstheme="majorBidi"/>
          <w:sz w:val="28"/>
          <w:cs/>
        </w:rPr>
        <w:t>ที่เหลืออยู่ของสินทรัพย์นั้น และบันทึกโอนไปยังกำไรสะสมโดยตรง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73C8D" w:rsidRPr="00657820" w14:paraId="3CFB764F" w14:textId="77777777" w:rsidTr="005F2E01">
        <w:tc>
          <w:tcPr>
            <w:tcW w:w="4140" w:type="dxa"/>
          </w:tcPr>
          <w:p w14:paraId="206316B1" w14:textId="77777777" w:rsidR="00373C8D" w:rsidRPr="00657820" w:rsidRDefault="00373C8D" w:rsidP="00EC13E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146A3B14" w14:textId="77777777" w:rsidR="00373C8D" w:rsidRPr="00657820" w:rsidRDefault="00373C8D" w:rsidP="00EC13EF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4A691946" w14:textId="77777777" w:rsidR="00373C8D" w:rsidRPr="00657820" w:rsidRDefault="00373C8D" w:rsidP="00EC13EF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73C8D" w:rsidRPr="00657820" w14:paraId="2D78317A" w14:textId="77777777" w:rsidTr="005F2E01">
        <w:trPr>
          <w:trHeight w:val="171"/>
        </w:trPr>
        <w:tc>
          <w:tcPr>
            <w:tcW w:w="4140" w:type="dxa"/>
          </w:tcPr>
          <w:p w14:paraId="15F69369" w14:textId="77777777" w:rsidR="00373C8D" w:rsidRPr="00657820" w:rsidRDefault="00373C8D" w:rsidP="00EC13EF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2F81ED66" w14:textId="77777777" w:rsidR="00373C8D" w:rsidRPr="00657820" w:rsidRDefault="00373C8D" w:rsidP="00BB3D62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67D3C1F" w14:textId="77777777" w:rsidR="00373C8D" w:rsidRPr="00657820" w:rsidRDefault="00373C8D" w:rsidP="00BB3D62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B1EA8" w:rsidRPr="00657820" w14:paraId="2BAD192A" w14:textId="77777777" w:rsidTr="005F2E01">
        <w:tc>
          <w:tcPr>
            <w:tcW w:w="4140" w:type="dxa"/>
          </w:tcPr>
          <w:p w14:paraId="770EE258" w14:textId="77777777" w:rsidR="00BB1EA8" w:rsidRPr="00657820" w:rsidRDefault="00BB1EA8" w:rsidP="00BB1EA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10E3FAF" w14:textId="134A94A0" w:rsidR="00BB1EA8" w:rsidRPr="00657820" w:rsidRDefault="00BB1EA8" w:rsidP="00BB3D62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6AADDDD6" w14:textId="6A127628" w:rsidR="00BB1EA8" w:rsidRPr="00657820" w:rsidRDefault="00BB1EA8" w:rsidP="00BB3D62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B243C9A" w14:textId="1CE60C7F" w:rsidR="00BB1EA8" w:rsidRPr="00657820" w:rsidRDefault="00BB1EA8" w:rsidP="00BB3D62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8359BF7" w14:textId="73D99E24" w:rsidR="00BB1EA8" w:rsidRPr="00657820" w:rsidRDefault="00BB1EA8" w:rsidP="00BB3D62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B1EA8" w:rsidRPr="00657820" w14:paraId="1DCE9A80" w14:textId="77777777" w:rsidTr="005F2E01">
        <w:tc>
          <w:tcPr>
            <w:tcW w:w="4140" w:type="dxa"/>
          </w:tcPr>
          <w:p w14:paraId="2AAB3035" w14:textId="77777777" w:rsidR="00BB1EA8" w:rsidRPr="00657820" w:rsidRDefault="00BB1EA8" w:rsidP="00BB1EA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046533D4" w14:textId="6F28583B" w:rsidR="00BB1EA8" w:rsidRPr="00657820" w:rsidRDefault="00723066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18,560</w:t>
            </w:r>
          </w:p>
        </w:tc>
        <w:tc>
          <w:tcPr>
            <w:tcW w:w="1260" w:type="dxa"/>
            <w:vAlign w:val="bottom"/>
          </w:tcPr>
          <w:p w14:paraId="398205F0" w14:textId="32271A99" w:rsidR="00BB1EA8" w:rsidRPr="00657820" w:rsidRDefault="00BB1EA8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104,149</w:t>
            </w:r>
          </w:p>
        </w:tc>
        <w:tc>
          <w:tcPr>
            <w:tcW w:w="1260" w:type="dxa"/>
          </w:tcPr>
          <w:p w14:paraId="4C2A8B53" w14:textId="60C84814" w:rsidR="00BB1EA8" w:rsidRPr="00657820" w:rsidRDefault="003D7884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72FBF67" w14:textId="2A507D0C" w:rsidR="00BB1EA8" w:rsidRPr="00657820" w:rsidRDefault="00BB1EA8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64,168</w:t>
            </w:r>
          </w:p>
        </w:tc>
      </w:tr>
      <w:tr w:rsidR="00BB1EA8" w:rsidRPr="00657820" w14:paraId="7F5EF67B" w14:textId="77777777" w:rsidTr="005F2E01">
        <w:trPr>
          <w:trHeight w:val="77"/>
        </w:trPr>
        <w:tc>
          <w:tcPr>
            <w:tcW w:w="4140" w:type="dxa"/>
          </w:tcPr>
          <w:p w14:paraId="4889960B" w14:textId="4D501307" w:rsidR="00BB1EA8" w:rsidRPr="00657820" w:rsidRDefault="00FD5DAA" w:rsidP="00BB1EA8">
            <w:pPr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="00BB1EA8" w:rsidRPr="00657820">
              <w:rPr>
                <w:rFonts w:asciiTheme="majorBidi" w:hAnsiTheme="majorBidi" w:cstheme="majorBidi"/>
                <w:sz w:val="28"/>
              </w:rPr>
              <w:t>:</w:t>
            </w:r>
            <w:r w:rsidR="00BB1EA8" w:rsidRPr="00657820">
              <w:rPr>
                <w:rFonts w:asciiTheme="majorBidi" w:hAnsiTheme="majorBidi" w:cstheme="majorBidi"/>
                <w:sz w:val="28"/>
                <w:cs/>
              </w:rPr>
              <w:t xml:space="preserve"> ตีราคา</w:t>
            </w:r>
            <w:r w:rsidR="00B83D65" w:rsidRPr="00657820">
              <w:rPr>
                <w:rFonts w:asciiTheme="majorBidi" w:hAnsiTheme="majorBidi" w:cstheme="majorBidi"/>
                <w:sz w:val="28"/>
                <w:cs/>
              </w:rPr>
              <w:t>เพิ่ม</w:t>
            </w:r>
            <w:r w:rsidR="00BB1EA8" w:rsidRPr="00657820">
              <w:rPr>
                <w:rFonts w:asciiTheme="majorBidi" w:hAnsiTheme="majorBidi" w:cstheme="majorBidi"/>
                <w:sz w:val="28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614E0BD8" w14:textId="36806FDE" w:rsidR="00BB1EA8" w:rsidRPr="00657820" w:rsidRDefault="0054362E" w:rsidP="00BB3D62">
            <w:pPr>
              <w:tabs>
                <w:tab w:val="decimal" w:pos="68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6,006</w:t>
            </w:r>
          </w:p>
        </w:tc>
        <w:tc>
          <w:tcPr>
            <w:tcW w:w="1260" w:type="dxa"/>
            <w:vAlign w:val="bottom"/>
          </w:tcPr>
          <w:p w14:paraId="0A29543C" w14:textId="67F99F08" w:rsidR="00BB1EA8" w:rsidRPr="00657820" w:rsidRDefault="00BB1EA8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E913173" w14:textId="7E8220F2" w:rsidR="00BB1EA8" w:rsidRPr="00657820" w:rsidRDefault="003D7884" w:rsidP="00BB3D62">
            <w:pP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322F6B2" w14:textId="01D4083E" w:rsidR="00BB1EA8" w:rsidRPr="00657820" w:rsidRDefault="00BB1EA8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1EA8" w:rsidRPr="00657820" w14:paraId="16E6A25D" w14:textId="77777777" w:rsidTr="005F2E01">
        <w:tc>
          <w:tcPr>
            <w:tcW w:w="4140" w:type="dxa"/>
          </w:tcPr>
          <w:p w14:paraId="5169097F" w14:textId="484EC241" w:rsidR="00BB1EA8" w:rsidRPr="00657820" w:rsidRDefault="00BB1EA8" w:rsidP="00BB1EA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D80C16" w:rsidRPr="00657820">
              <w:rPr>
                <w:rFonts w:asciiTheme="majorBidi" w:hAnsiTheme="majorBidi" w:cstheme="majorBidi"/>
                <w:sz w:val="28"/>
                <w:cs/>
              </w:rPr>
              <w:t>ตัด</w:t>
            </w:r>
            <w:r w:rsidR="00A828A7" w:rsidRPr="00657820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="001D33C9" w:rsidRPr="00657820">
              <w:rPr>
                <w:rFonts w:asciiTheme="majorBidi" w:hAnsiTheme="majorBidi" w:cstheme="majorBidi"/>
                <w:sz w:val="28"/>
                <w:cs/>
              </w:rPr>
              <w:t>และค่าเสื่อมราคา</w:t>
            </w:r>
            <w:r w:rsidR="000C22D0" w:rsidRPr="00657820">
              <w:rPr>
                <w:rFonts w:asciiTheme="majorBidi" w:hAnsiTheme="majorBidi" w:cstheme="majorBidi"/>
                <w:sz w:val="28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459E24A7" w14:textId="3F4D0E10" w:rsidR="00BB1EA8" w:rsidRPr="00657820" w:rsidRDefault="00B52A84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1B539E">
              <w:rPr>
                <w:rFonts w:asciiTheme="majorBidi" w:hAnsiTheme="majorBidi" w:cstheme="majorBidi"/>
                <w:sz w:val="28"/>
              </w:rPr>
              <w:t>54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EF0FA80" w14:textId="7947117B" w:rsidR="00BB1EA8" w:rsidRPr="00657820" w:rsidRDefault="00BB1EA8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(2,094)</w:t>
            </w:r>
          </w:p>
        </w:tc>
        <w:tc>
          <w:tcPr>
            <w:tcW w:w="1260" w:type="dxa"/>
            <w:vAlign w:val="bottom"/>
          </w:tcPr>
          <w:p w14:paraId="5DC6E68D" w14:textId="11C325AF" w:rsidR="00BB1EA8" w:rsidRPr="00657820" w:rsidRDefault="003D7884" w:rsidP="00BB3D62">
            <w:pP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879833" w14:textId="383BDA61" w:rsidR="00BB1EA8" w:rsidRPr="00657820" w:rsidRDefault="00BB1EA8" w:rsidP="00BB3D62">
            <w:pPr>
              <w:tabs>
                <w:tab w:val="decimal" w:pos="59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(1,452)</w:t>
            </w:r>
          </w:p>
        </w:tc>
      </w:tr>
      <w:tr w:rsidR="00D6260C" w:rsidRPr="00657820" w14:paraId="2E6BAE71" w14:textId="77777777" w:rsidTr="005F2E01">
        <w:tc>
          <w:tcPr>
            <w:tcW w:w="4140" w:type="dxa"/>
          </w:tcPr>
          <w:p w14:paraId="59FB0974" w14:textId="2C8EAB18" w:rsidR="004673B7" w:rsidRPr="004673B7" w:rsidRDefault="002C7834" w:rsidP="00BB1EA8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CC42D2" w:rsidRPr="00CC42D2">
              <w:rPr>
                <w:rFonts w:asciiTheme="majorBidi" w:hAnsiTheme="majorBidi" w:hint="cs"/>
                <w:sz w:val="28"/>
                <w:cs/>
              </w:rPr>
              <w:t>ผลกระทบของภาษีเงินได้</w:t>
            </w:r>
          </w:p>
        </w:tc>
        <w:tc>
          <w:tcPr>
            <w:tcW w:w="1260" w:type="dxa"/>
            <w:vAlign w:val="bottom"/>
          </w:tcPr>
          <w:p w14:paraId="0EA69AE8" w14:textId="5CED8D49" w:rsidR="00D6260C" w:rsidRPr="00657820" w:rsidRDefault="001B539E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(1,190)</w:t>
            </w:r>
          </w:p>
        </w:tc>
        <w:tc>
          <w:tcPr>
            <w:tcW w:w="1260" w:type="dxa"/>
            <w:vAlign w:val="bottom"/>
          </w:tcPr>
          <w:p w14:paraId="2891821C" w14:textId="7797EE28" w:rsidR="00D6260C" w:rsidRPr="00657820" w:rsidRDefault="00123E8B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393F1D" w14:textId="1A987B54" w:rsidR="00D6260C" w:rsidRPr="00657820" w:rsidRDefault="00123E8B" w:rsidP="00BB3D62">
            <w:pP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373EA9" w14:textId="66C016A9" w:rsidR="00D6260C" w:rsidRPr="00657820" w:rsidRDefault="00123E8B" w:rsidP="00BB3D62">
            <w:pPr>
              <w:tabs>
                <w:tab w:val="decimal" w:pos="59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1A6A" w:rsidRPr="00657820" w14:paraId="6FAF7008" w14:textId="77777777" w:rsidTr="005F2E01">
        <w:tc>
          <w:tcPr>
            <w:tcW w:w="4140" w:type="dxa"/>
          </w:tcPr>
          <w:p w14:paraId="196B7D48" w14:textId="61BBAB08" w:rsidR="00231A6A" w:rsidRPr="00657820" w:rsidRDefault="00D324ED" w:rsidP="00BB1EA8">
            <w:pPr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E746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BE7467">
              <w:rPr>
                <w:rFonts w:ascii="Angsana New" w:hAnsi="Angsana New" w:hint="cs"/>
                <w:sz w:val="28"/>
                <w:cs/>
              </w:rPr>
              <w:t>รับรู้ไปยังส่วนของผู้ถือหุ้นส่วนน้อย</w:t>
            </w:r>
          </w:p>
        </w:tc>
        <w:tc>
          <w:tcPr>
            <w:tcW w:w="1260" w:type="dxa"/>
            <w:vAlign w:val="bottom"/>
          </w:tcPr>
          <w:p w14:paraId="4BB1E296" w14:textId="50BEC69B" w:rsidR="00231A6A" w:rsidRDefault="00D324ED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(2,703)</w:t>
            </w:r>
          </w:p>
        </w:tc>
        <w:tc>
          <w:tcPr>
            <w:tcW w:w="1260" w:type="dxa"/>
            <w:vAlign w:val="bottom"/>
          </w:tcPr>
          <w:p w14:paraId="024E6D83" w14:textId="19CCD657" w:rsidR="00231A6A" w:rsidRDefault="00D324ED" w:rsidP="00BB3D62">
            <w:pP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CBE5FA" w14:textId="62477E74" w:rsidR="00231A6A" w:rsidRDefault="00D324ED" w:rsidP="00BB3D62">
            <w:pP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4261D1" w14:textId="6BCB007B" w:rsidR="00231A6A" w:rsidRDefault="00D324ED" w:rsidP="00BB3D62">
            <w:pPr>
              <w:tabs>
                <w:tab w:val="decimal" w:pos="59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1EA8" w:rsidRPr="00657820" w14:paraId="67E9789F" w14:textId="77777777" w:rsidTr="005F2E01">
        <w:tc>
          <w:tcPr>
            <w:tcW w:w="4140" w:type="dxa"/>
          </w:tcPr>
          <w:p w14:paraId="369AFA25" w14:textId="60385DDC" w:rsidR="00BB1EA8" w:rsidRPr="00657820" w:rsidRDefault="00BB1EA8" w:rsidP="00BB1EA8">
            <w:pPr>
              <w:ind w:left="616" w:hanging="616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โอนส่วนเกินทุนจากการตีราคาสินทรัพย์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ไปกำไรสะสม</w:t>
            </w:r>
          </w:p>
        </w:tc>
        <w:tc>
          <w:tcPr>
            <w:tcW w:w="1260" w:type="dxa"/>
            <w:vAlign w:val="bottom"/>
          </w:tcPr>
          <w:p w14:paraId="727B24B2" w14:textId="4A90384E" w:rsidR="00BB1EA8" w:rsidRPr="00657820" w:rsidRDefault="00D324ED" w:rsidP="00BB3D6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3BB6E6" w14:textId="7C110A32" w:rsidR="00BB1EA8" w:rsidRPr="00657820" w:rsidRDefault="00BB1EA8" w:rsidP="00BB3D62">
            <w:pPr>
              <w:pBdr>
                <w:bottom w:val="sing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(83,495)</w:t>
            </w:r>
          </w:p>
        </w:tc>
        <w:tc>
          <w:tcPr>
            <w:tcW w:w="1260" w:type="dxa"/>
            <w:vAlign w:val="bottom"/>
          </w:tcPr>
          <w:p w14:paraId="02E487AD" w14:textId="06895F2D" w:rsidR="00BB1EA8" w:rsidRPr="00657820" w:rsidRDefault="003D7884" w:rsidP="00BB3D62">
            <w:pPr>
              <w:pBdr>
                <w:bottom w:val="single" w:sz="6" w:space="1" w:color="auto"/>
              </w:pBdr>
              <w:tabs>
                <w:tab w:val="decimal" w:pos="50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359D8A" w14:textId="7DA2C01A" w:rsidR="00BB1EA8" w:rsidRPr="00657820" w:rsidRDefault="00BB1EA8" w:rsidP="00BB3D62">
            <w:pPr>
              <w:pBdr>
                <w:bottom w:val="single" w:sz="6" w:space="1" w:color="auto"/>
              </w:pBdr>
              <w:tabs>
                <w:tab w:val="decimal" w:pos="590"/>
              </w:tabs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(62,716)</w:t>
            </w:r>
          </w:p>
        </w:tc>
      </w:tr>
      <w:tr w:rsidR="00BB1EA8" w:rsidRPr="00657820" w14:paraId="24B8CE30" w14:textId="77777777" w:rsidTr="005F2E01">
        <w:tc>
          <w:tcPr>
            <w:tcW w:w="4140" w:type="dxa"/>
          </w:tcPr>
          <w:p w14:paraId="28EF885A" w14:textId="77777777" w:rsidR="00BB1EA8" w:rsidRPr="00657820" w:rsidRDefault="00BB1EA8" w:rsidP="00BB1EA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084EB1E0" w14:textId="704BB3F5" w:rsidR="00BB1EA8" w:rsidRPr="00657820" w:rsidRDefault="00C04CAB" w:rsidP="00BB3D62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20,619</w:t>
            </w:r>
          </w:p>
        </w:tc>
        <w:tc>
          <w:tcPr>
            <w:tcW w:w="1260" w:type="dxa"/>
            <w:vAlign w:val="bottom"/>
          </w:tcPr>
          <w:p w14:paraId="4E0A954C" w14:textId="6F656EEE" w:rsidR="00BB1EA8" w:rsidRPr="00657820" w:rsidRDefault="00BB1EA8" w:rsidP="00BB3D62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18,560</w:t>
            </w:r>
          </w:p>
        </w:tc>
        <w:tc>
          <w:tcPr>
            <w:tcW w:w="1260" w:type="dxa"/>
          </w:tcPr>
          <w:p w14:paraId="070E63EC" w14:textId="5F150874" w:rsidR="00BB1EA8" w:rsidRPr="00657820" w:rsidRDefault="003D7884" w:rsidP="00BB3D62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60" w:type="dxa"/>
          </w:tcPr>
          <w:p w14:paraId="4E1C0A02" w14:textId="00C3CC8E" w:rsidR="00BB1EA8" w:rsidRPr="00657820" w:rsidRDefault="00BB1EA8" w:rsidP="00BB3D62">
            <w:pPr>
              <w:pBdr>
                <w:bottom w:val="double" w:sz="6" w:space="1" w:color="auto"/>
              </w:pBdr>
              <w:tabs>
                <w:tab w:val="decimal" w:pos="100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0CACAA6" w14:textId="286DF067" w:rsidR="00E232FD" w:rsidRPr="00657820" w:rsidRDefault="00373C8D" w:rsidP="000F356D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0594D637" w14:textId="77777777" w:rsidR="00E552FB" w:rsidRPr="00657820" w:rsidRDefault="00E552FB" w:rsidP="00DF7E0E">
      <w:pPr>
        <w:spacing w:before="240"/>
        <w:jc w:val="thaiDistribute"/>
        <w:rPr>
          <w:rFonts w:asciiTheme="majorBidi" w:hAnsiTheme="majorBidi" w:cstheme="majorBidi"/>
          <w:sz w:val="28"/>
        </w:rPr>
      </w:pPr>
    </w:p>
    <w:p w14:paraId="1CD2F4C9" w14:textId="34896040" w:rsidR="00373C8D" w:rsidRPr="00657820" w:rsidRDefault="00373C8D" w:rsidP="005F2E01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รายได้อื่น</w:t>
      </w:r>
    </w:p>
    <w:p w14:paraId="43AAB4C3" w14:textId="725103CD" w:rsidR="00373C8D" w:rsidRPr="00657820" w:rsidRDefault="00373C8D" w:rsidP="00776946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รายได้อื่นสำหรับปีสิ้นสุดวันที่ </w:t>
      </w:r>
      <w:r w:rsidRPr="00657820">
        <w:rPr>
          <w:rFonts w:asciiTheme="majorBidi" w:hAnsiTheme="majorBidi" w:cstheme="majorBidi"/>
          <w:sz w:val="28"/>
        </w:rPr>
        <w:t>31</w:t>
      </w:r>
      <w:r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sz w:val="28"/>
        </w:rPr>
        <w:t>256</w:t>
      </w:r>
      <w:r w:rsidR="00BB1EA8" w:rsidRPr="00657820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  <w:cs/>
        </w:rPr>
        <w:t xml:space="preserve"> และ </w:t>
      </w:r>
      <w:r w:rsidRPr="00657820">
        <w:rPr>
          <w:rFonts w:asciiTheme="majorBidi" w:hAnsiTheme="majorBidi" w:cstheme="majorBidi"/>
          <w:sz w:val="28"/>
        </w:rPr>
        <w:t>256</w:t>
      </w:r>
      <w:r w:rsidR="00BB1EA8" w:rsidRPr="00657820">
        <w:rPr>
          <w:rFonts w:asciiTheme="majorBidi" w:hAnsiTheme="majorBidi" w:cstheme="majorBidi"/>
          <w:sz w:val="28"/>
        </w:rPr>
        <w:t>5</w:t>
      </w:r>
      <w:r w:rsidRPr="00657820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86"/>
        <w:gridCol w:w="1174"/>
        <w:gridCol w:w="86"/>
        <w:gridCol w:w="1174"/>
        <w:gridCol w:w="86"/>
        <w:gridCol w:w="1174"/>
      </w:tblGrid>
      <w:tr w:rsidR="00373C8D" w:rsidRPr="00657820" w14:paraId="6F953494" w14:textId="77777777" w:rsidTr="00AD43C9">
        <w:trPr>
          <w:tblHeader/>
        </w:trPr>
        <w:tc>
          <w:tcPr>
            <w:tcW w:w="4140" w:type="dxa"/>
          </w:tcPr>
          <w:p w14:paraId="06E571F6" w14:textId="77777777" w:rsidR="00373C8D" w:rsidRPr="00657820" w:rsidRDefault="00373C8D" w:rsidP="000D31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B51AB08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771B2260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6702C039" w14:textId="77777777" w:rsidR="00373C8D" w:rsidRPr="00657820" w:rsidRDefault="00373C8D" w:rsidP="000D313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373C8D" w:rsidRPr="00657820" w14:paraId="19E988AB" w14:textId="77777777" w:rsidTr="00AD43C9">
        <w:trPr>
          <w:tblHeader/>
        </w:trPr>
        <w:tc>
          <w:tcPr>
            <w:tcW w:w="4140" w:type="dxa"/>
          </w:tcPr>
          <w:p w14:paraId="4A0F04DB" w14:textId="77777777" w:rsidR="00373C8D" w:rsidRPr="00657820" w:rsidRDefault="00373C8D" w:rsidP="000D31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D3A1F66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79D35DB9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4" w:type="dxa"/>
            <w:gridSpan w:val="3"/>
            <w:tcBorders>
              <w:bottom w:val="single" w:sz="4" w:space="0" w:color="auto"/>
            </w:tcBorders>
            <w:vAlign w:val="bottom"/>
          </w:tcPr>
          <w:p w14:paraId="3CBF81F6" w14:textId="77777777" w:rsidR="00373C8D" w:rsidRPr="00657820" w:rsidRDefault="00373C8D" w:rsidP="000D313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B1EA8" w:rsidRPr="00657820" w14:paraId="4C9A00DC" w14:textId="77777777" w:rsidTr="00AD43C9">
        <w:trPr>
          <w:tblHeader/>
        </w:trPr>
        <w:tc>
          <w:tcPr>
            <w:tcW w:w="4140" w:type="dxa"/>
          </w:tcPr>
          <w:p w14:paraId="2F2CDAD8" w14:textId="77777777" w:rsidR="00BB1EA8" w:rsidRPr="00657820" w:rsidRDefault="00BB1EA8" w:rsidP="00BB1EA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5853" w14:textId="583F7C13" w:rsidR="00BB1EA8" w:rsidRPr="00657820" w:rsidRDefault="00F4408B" w:rsidP="00BB1E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B4D4968" w14:textId="77777777" w:rsidR="00BB1EA8" w:rsidRPr="00657820" w:rsidRDefault="00BB1EA8" w:rsidP="00BB1E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61224" w14:textId="3312561C" w:rsidR="00BB1EA8" w:rsidRPr="00657820" w:rsidRDefault="00BB1EA8" w:rsidP="00BB1E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6" w:type="dxa"/>
          </w:tcPr>
          <w:p w14:paraId="06F2D68F" w14:textId="77777777" w:rsidR="00BB1EA8" w:rsidRPr="00657820" w:rsidRDefault="00BB1EA8" w:rsidP="00BB1E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DD982" w14:textId="3298D0E2" w:rsidR="00BB1EA8" w:rsidRPr="00657820" w:rsidRDefault="00F4408B" w:rsidP="00BB1E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D2E147C" w14:textId="77777777" w:rsidR="00BB1EA8" w:rsidRPr="00657820" w:rsidRDefault="00BB1EA8" w:rsidP="00BB1E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C519" w14:textId="7A4DBA9B" w:rsidR="00BB1EA8" w:rsidRPr="00657820" w:rsidRDefault="00BB1EA8" w:rsidP="00BB1EA8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1D6ACA" w:rsidRPr="00657820" w14:paraId="28B87339" w14:textId="77777777" w:rsidTr="001D6ACA">
        <w:trPr>
          <w:tblHeader/>
        </w:trPr>
        <w:tc>
          <w:tcPr>
            <w:tcW w:w="4140" w:type="dxa"/>
          </w:tcPr>
          <w:p w14:paraId="7B1D8FE3" w14:textId="77777777" w:rsidR="00E552FB" w:rsidRPr="00657820" w:rsidRDefault="001D6ACA" w:rsidP="001D6ACA">
            <w:pPr>
              <w:ind w:left="360" w:right="-18" w:hanging="272"/>
              <w:jc w:val="thaiDistribute"/>
              <w:rPr>
                <w:rStyle w:val="ui-provider"/>
                <w:rFonts w:asciiTheme="majorBidi" w:hAnsiTheme="majorBidi" w:cstheme="majorBidi"/>
                <w:sz w:val="28"/>
              </w:rPr>
            </w:pPr>
            <w:r w:rsidRPr="00657820">
              <w:rPr>
                <w:rStyle w:val="ui-provider"/>
                <w:rFonts w:asciiTheme="majorBidi" w:hAnsiTheme="majorBidi" w:cstheme="majorBidi"/>
                <w:sz w:val="28"/>
                <w:cs/>
              </w:rPr>
              <w:t>กำไร</w:t>
            </w:r>
            <w:r w:rsidR="0008251B" w:rsidRPr="00657820">
              <w:rPr>
                <w:rStyle w:val="ui-provider"/>
                <w:rFonts w:asciiTheme="majorBidi" w:hAnsiTheme="majorBidi" w:cstheme="majorBidi"/>
                <w:sz w:val="28"/>
                <w:cs/>
              </w:rPr>
              <w:t>จากการตีมูลค่าเงินลงทุนใน</w:t>
            </w:r>
            <w:r w:rsidR="00D71CF8" w:rsidRPr="00657820">
              <w:rPr>
                <w:rStyle w:val="ui-provider"/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  <w:p w14:paraId="1AC4FFA7" w14:textId="141A3577" w:rsidR="001D6ACA" w:rsidRPr="00657820" w:rsidRDefault="00E552FB" w:rsidP="001D6ACA">
            <w:pPr>
              <w:ind w:left="360" w:right="-18" w:hanging="272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657820">
              <w:rPr>
                <w:rStyle w:val="ui-provider"/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D71CF8" w:rsidRPr="00657820">
              <w:rPr>
                <w:rStyle w:val="ui-provider"/>
                <w:rFonts w:asciiTheme="majorBidi" w:hAnsiTheme="majorBidi" w:cstheme="majorBidi"/>
                <w:sz w:val="28"/>
                <w:cs/>
              </w:rPr>
              <w:t>ทางการเงินไม่หมุนเวียนอื่น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9072CD" w14:textId="40D9D0CA" w:rsidR="001D6ACA" w:rsidRPr="00657820" w:rsidRDefault="00891AC8" w:rsidP="0008251B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4,023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A90E0BD" w14:textId="77777777" w:rsidR="001D6ACA" w:rsidRPr="00657820" w:rsidRDefault="001D6ACA" w:rsidP="0008251B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30A8A54" w14:textId="384ED955" w:rsidR="001D6ACA" w:rsidRPr="00657820" w:rsidRDefault="00891AC8" w:rsidP="0008251B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36697FEC" w14:textId="77777777" w:rsidR="001D6ACA" w:rsidRPr="00657820" w:rsidRDefault="001D6ACA" w:rsidP="0008251B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85D5E8C" w14:textId="43F474B6" w:rsidR="001D6ACA" w:rsidRPr="00657820" w:rsidRDefault="00891AC8" w:rsidP="0008251B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100E439" w14:textId="77777777" w:rsidR="001D6ACA" w:rsidRPr="00657820" w:rsidRDefault="001D6ACA" w:rsidP="0008251B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A401D80" w14:textId="142E3400" w:rsidR="001D6ACA" w:rsidRPr="00657820" w:rsidRDefault="00891AC8" w:rsidP="0008251B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1EA8" w:rsidRPr="00657820" w14:paraId="3635B60F" w14:textId="77777777" w:rsidTr="00AD43C9">
        <w:tc>
          <w:tcPr>
            <w:tcW w:w="4140" w:type="dxa"/>
          </w:tcPr>
          <w:p w14:paraId="4AF95078" w14:textId="36A8686B" w:rsidR="00BB1EA8" w:rsidRPr="00657820" w:rsidRDefault="00BB1EA8" w:rsidP="00BB1EA8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ดอกเบี้ยรับ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90FA56" w14:textId="2E71D520" w:rsidR="00BB1EA8" w:rsidRPr="00657820" w:rsidRDefault="00891AC8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625</w:t>
            </w:r>
          </w:p>
        </w:tc>
        <w:tc>
          <w:tcPr>
            <w:tcW w:w="86" w:type="dxa"/>
          </w:tcPr>
          <w:p w14:paraId="29E0A0EA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98A0B86" w14:textId="15D4F645" w:rsidR="00BB1EA8" w:rsidRPr="00657820" w:rsidRDefault="00BB1EA8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86" w:type="dxa"/>
          </w:tcPr>
          <w:p w14:paraId="2FE8D757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299FF46" w14:textId="5D93DA45" w:rsidR="00BB1EA8" w:rsidRPr="00657820" w:rsidRDefault="00891AC8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31,940</w:t>
            </w:r>
          </w:p>
        </w:tc>
        <w:tc>
          <w:tcPr>
            <w:tcW w:w="86" w:type="dxa"/>
          </w:tcPr>
          <w:p w14:paraId="38E2CBAA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6FAC0B2D" w14:textId="69AC6D73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</w:rPr>
              <w:t>31,562</w:t>
            </w:r>
          </w:p>
        </w:tc>
      </w:tr>
      <w:tr w:rsidR="00BB1EA8" w:rsidRPr="00657820" w14:paraId="5937A0C7" w14:textId="77777777" w:rsidTr="00AD43C9">
        <w:tc>
          <w:tcPr>
            <w:tcW w:w="4140" w:type="dxa"/>
          </w:tcPr>
          <w:p w14:paraId="459628E7" w14:textId="77777777" w:rsidR="00BB1EA8" w:rsidRPr="00657820" w:rsidRDefault="00BB1EA8" w:rsidP="00BB1EA8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BFC63" w14:textId="79B85EBA" w:rsidR="00BB1EA8" w:rsidRPr="00657820" w:rsidRDefault="00891AC8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3,343</w:t>
            </w:r>
          </w:p>
        </w:tc>
        <w:tc>
          <w:tcPr>
            <w:tcW w:w="86" w:type="dxa"/>
          </w:tcPr>
          <w:p w14:paraId="5CFE2CF7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E0FF91E" w14:textId="47DD7680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8,575</w:t>
            </w:r>
          </w:p>
        </w:tc>
        <w:tc>
          <w:tcPr>
            <w:tcW w:w="86" w:type="dxa"/>
          </w:tcPr>
          <w:p w14:paraId="65D4B143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BA14E7A" w14:textId="0EF69C30" w:rsidR="00BB1EA8" w:rsidRPr="00657820" w:rsidRDefault="00891AC8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1,456</w:t>
            </w:r>
          </w:p>
        </w:tc>
        <w:tc>
          <w:tcPr>
            <w:tcW w:w="86" w:type="dxa"/>
          </w:tcPr>
          <w:p w14:paraId="664C70D0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1D90DB3E" w14:textId="057D9B65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6,229</w:t>
            </w:r>
          </w:p>
        </w:tc>
      </w:tr>
      <w:tr w:rsidR="00BB1EA8" w:rsidRPr="00657820" w14:paraId="03A10B30" w14:textId="77777777" w:rsidTr="00AD43C9">
        <w:tc>
          <w:tcPr>
            <w:tcW w:w="4140" w:type="dxa"/>
          </w:tcPr>
          <w:p w14:paraId="461FE888" w14:textId="77777777" w:rsidR="00BB1EA8" w:rsidRPr="00657820" w:rsidRDefault="00BB1EA8" w:rsidP="00BB1EA8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287502" w14:textId="55A284FD" w:rsidR="00BB1EA8" w:rsidRPr="00657820" w:rsidRDefault="00891AC8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3,108</w:t>
            </w:r>
          </w:p>
        </w:tc>
        <w:tc>
          <w:tcPr>
            <w:tcW w:w="86" w:type="dxa"/>
          </w:tcPr>
          <w:p w14:paraId="181DB222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647851D" w14:textId="2FD2336C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1,680</w:t>
            </w:r>
          </w:p>
        </w:tc>
        <w:tc>
          <w:tcPr>
            <w:tcW w:w="86" w:type="dxa"/>
          </w:tcPr>
          <w:p w14:paraId="40CA7D4E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335F606" w14:textId="02DE7BB0" w:rsidR="00BB1EA8" w:rsidRPr="00657820" w:rsidRDefault="00891AC8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382C121B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0DBF6C0E" w14:textId="45667B47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1EA8" w:rsidRPr="00657820" w14:paraId="0486A28C" w14:textId="77777777" w:rsidTr="00AD43C9">
        <w:tc>
          <w:tcPr>
            <w:tcW w:w="4140" w:type="dxa"/>
            <w:vAlign w:val="bottom"/>
          </w:tcPr>
          <w:p w14:paraId="27222EEE" w14:textId="77777777" w:rsidR="00BB1EA8" w:rsidRPr="00657820" w:rsidRDefault="00BB1EA8" w:rsidP="00BB1EA8">
            <w:pPr>
              <w:ind w:left="360" w:right="-18" w:hanging="2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F1E93" w14:textId="38EE2D3A" w:rsidR="00BB1EA8" w:rsidRPr="00657820" w:rsidRDefault="002C518B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17,282</w:t>
            </w:r>
          </w:p>
        </w:tc>
        <w:tc>
          <w:tcPr>
            <w:tcW w:w="86" w:type="dxa"/>
          </w:tcPr>
          <w:p w14:paraId="72F4DD7E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220C9" w14:textId="0BAEA592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38,418</w:t>
            </w:r>
          </w:p>
        </w:tc>
        <w:tc>
          <w:tcPr>
            <w:tcW w:w="86" w:type="dxa"/>
          </w:tcPr>
          <w:p w14:paraId="1C109C28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4437BE7" w14:textId="01DE8EDC" w:rsidR="00BB1EA8" w:rsidRPr="00657820" w:rsidRDefault="00891AC8" w:rsidP="00BB1EA8">
            <w:pPr>
              <w:tabs>
                <w:tab w:val="decimal" w:pos="546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</w:t>
            </w:r>
            <w:r w:rsidR="00145031" w:rsidRPr="00657820"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86" w:type="dxa"/>
          </w:tcPr>
          <w:p w14:paraId="6BF530CC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85DE0D2" w14:textId="594AA27D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4,525</w:t>
            </w:r>
          </w:p>
        </w:tc>
      </w:tr>
      <w:tr w:rsidR="00BB1EA8" w:rsidRPr="00657820" w14:paraId="543BC3E7" w14:textId="77777777" w:rsidTr="00AD43C9">
        <w:tc>
          <w:tcPr>
            <w:tcW w:w="4140" w:type="dxa"/>
          </w:tcPr>
          <w:p w14:paraId="3C16888F" w14:textId="77777777" w:rsidR="00BB1EA8" w:rsidRPr="00657820" w:rsidRDefault="00BB1EA8" w:rsidP="00BB1EA8">
            <w:pPr>
              <w:ind w:left="360" w:right="-18" w:hanging="27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1BC87" w14:textId="0CCD1722" w:rsidR="00BB1EA8" w:rsidRPr="00657820" w:rsidRDefault="009B43C9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28,381</w:t>
            </w:r>
          </w:p>
        </w:tc>
        <w:tc>
          <w:tcPr>
            <w:tcW w:w="86" w:type="dxa"/>
          </w:tcPr>
          <w:p w14:paraId="572A5411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805E4" w14:textId="504842BC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48,838</w:t>
            </w:r>
          </w:p>
        </w:tc>
        <w:tc>
          <w:tcPr>
            <w:tcW w:w="86" w:type="dxa"/>
          </w:tcPr>
          <w:p w14:paraId="1936BD05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E1D57" w14:textId="213120D7" w:rsidR="00BB1EA8" w:rsidRPr="00657820" w:rsidRDefault="00891AC8" w:rsidP="000779D6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37,</w:t>
            </w:r>
            <w:r w:rsidR="00145031" w:rsidRPr="00657820">
              <w:rPr>
                <w:rFonts w:asciiTheme="majorBidi" w:hAnsiTheme="majorBidi" w:cstheme="majorBidi"/>
                <w:b/>
                <w:bCs/>
                <w:sz w:val="28"/>
              </w:rPr>
              <w:t>650</w:t>
            </w:r>
          </w:p>
        </w:tc>
        <w:tc>
          <w:tcPr>
            <w:tcW w:w="86" w:type="dxa"/>
          </w:tcPr>
          <w:p w14:paraId="26B8791C" w14:textId="77777777" w:rsidR="00BB1EA8" w:rsidRPr="00657820" w:rsidRDefault="00BB1EA8" w:rsidP="00BB1EA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E0AED3C" w14:textId="3C44D4DE" w:rsidR="00BB1EA8" w:rsidRPr="00657820" w:rsidRDefault="00BB1EA8" w:rsidP="00BB1EA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42,316</w:t>
            </w:r>
          </w:p>
        </w:tc>
      </w:tr>
    </w:tbl>
    <w:p w14:paraId="7EC51E33" w14:textId="51546436" w:rsidR="00E232FD" w:rsidRPr="00657820" w:rsidRDefault="00E232F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92E03D6" w14:textId="40D7B59B" w:rsidR="00821904" w:rsidRPr="00657820" w:rsidRDefault="00821904" w:rsidP="00AD43C9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ค่าใช้จ่ายตามลักษณะ</w:t>
      </w:r>
    </w:p>
    <w:p w14:paraId="6555EFD9" w14:textId="347DCEDE" w:rsidR="00821904" w:rsidRPr="00657820" w:rsidRDefault="00821904" w:rsidP="00AD43C9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สำหรับปีสิ้นสุดวันที่</w:t>
      </w:r>
      <w:r w:rsidRPr="00657820">
        <w:rPr>
          <w:rFonts w:asciiTheme="majorBidi" w:hAnsiTheme="majorBidi" w:cstheme="majorBidi"/>
          <w:sz w:val="28"/>
        </w:rPr>
        <w:t xml:space="preserve"> 31 </w:t>
      </w:r>
      <w:r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sz w:val="28"/>
        </w:rPr>
        <w:t>256</w:t>
      </w:r>
      <w:r w:rsidR="00F4408B" w:rsidRPr="00657820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sz w:val="28"/>
        </w:rPr>
        <w:t>256</w:t>
      </w:r>
      <w:r w:rsidR="00F4408B" w:rsidRPr="00657820">
        <w:rPr>
          <w:rFonts w:asciiTheme="majorBidi" w:hAnsiTheme="majorBidi" w:cstheme="majorBidi"/>
          <w:sz w:val="28"/>
        </w:rPr>
        <w:t>5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821904" w:rsidRPr="00657820" w14:paraId="12A40B19" w14:textId="77777777" w:rsidTr="00AD43C9">
        <w:tc>
          <w:tcPr>
            <w:tcW w:w="4140" w:type="dxa"/>
          </w:tcPr>
          <w:p w14:paraId="2CDF4022" w14:textId="77777777" w:rsidR="00821904" w:rsidRPr="00657820" w:rsidRDefault="00821904" w:rsidP="000D313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0BAC2C33" w14:textId="77777777" w:rsidR="00821904" w:rsidRPr="00657820" w:rsidRDefault="00821904" w:rsidP="000D313F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67285DD1" w14:textId="77777777" w:rsidR="00821904" w:rsidRPr="00657820" w:rsidRDefault="00821904" w:rsidP="000D313F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21904" w:rsidRPr="00657820" w14:paraId="6164B2AC" w14:textId="77777777" w:rsidTr="00AD43C9">
        <w:tc>
          <w:tcPr>
            <w:tcW w:w="4140" w:type="dxa"/>
          </w:tcPr>
          <w:p w14:paraId="3A4A6E56" w14:textId="77777777" w:rsidR="00821904" w:rsidRPr="00657820" w:rsidRDefault="00821904" w:rsidP="000D313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5477B22E" w14:textId="77777777" w:rsidR="00821904" w:rsidRPr="00657820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FB7FDB" w14:textId="77777777" w:rsidR="00821904" w:rsidRPr="00657820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4408B" w:rsidRPr="00657820" w14:paraId="38AAA743" w14:textId="77777777" w:rsidTr="00AD43C9">
        <w:tc>
          <w:tcPr>
            <w:tcW w:w="4140" w:type="dxa"/>
          </w:tcPr>
          <w:p w14:paraId="6F276093" w14:textId="77777777" w:rsidR="00F4408B" w:rsidRPr="00657820" w:rsidRDefault="00F4408B" w:rsidP="00F4408B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0DD6A" w14:textId="133C06ED" w:rsidR="00F4408B" w:rsidRPr="00657820" w:rsidRDefault="00F4408B" w:rsidP="00F4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02B08A5" w14:textId="03008C46" w:rsidR="00F4408B" w:rsidRPr="00657820" w:rsidRDefault="00F4408B" w:rsidP="00F4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DF77351" w14:textId="399BA192" w:rsidR="00F4408B" w:rsidRPr="00657820" w:rsidRDefault="00F4408B" w:rsidP="00F4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90FA7F2" w14:textId="45E5FBE4" w:rsidR="00F4408B" w:rsidRPr="00657820" w:rsidRDefault="00F4408B" w:rsidP="00F4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F4408B" w:rsidRPr="00657820" w14:paraId="18CF55D5" w14:textId="77777777" w:rsidTr="00AD43C9">
        <w:tc>
          <w:tcPr>
            <w:tcW w:w="4140" w:type="dxa"/>
            <w:vAlign w:val="bottom"/>
          </w:tcPr>
          <w:p w14:paraId="716BFFD3" w14:textId="295EF86D" w:rsidR="00F4408B" w:rsidRPr="00657820" w:rsidRDefault="00F4408B" w:rsidP="00F4408B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57422A53" w14:textId="2F41CD66" w:rsidR="00F4408B" w:rsidRPr="00657820" w:rsidRDefault="00FA1F15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5EA8EA" w14:textId="19D3B9FA" w:rsidR="00F4408B" w:rsidRPr="00657820" w:rsidRDefault="00F4408B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1,338</w:t>
            </w:r>
          </w:p>
        </w:tc>
        <w:tc>
          <w:tcPr>
            <w:tcW w:w="1260" w:type="dxa"/>
            <w:shd w:val="clear" w:color="auto" w:fill="auto"/>
          </w:tcPr>
          <w:p w14:paraId="6A82EF06" w14:textId="786547EF" w:rsidR="00F4408B" w:rsidRPr="00657820" w:rsidRDefault="00B81165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C18A71A" w14:textId="67A56DED" w:rsidR="00F4408B" w:rsidRPr="00657820" w:rsidRDefault="00F4408B" w:rsidP="00F4408B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1,338</w:t>
            </w:r>
          </w:p>
        </w:tc>
      </w:tr>
      <w:tr w:rsidR="00F4408B" w:rsidRPr="00657820" w14:paraId="2544DD2D" w14:textId="77777777" w:rsidTr="00AD43C9">
        <w:tc>
          <w:tcPr>
            <w:tcW w:w="4140" w:type="dxa"/>
            <w:vAlign w:val="bottom"/>
          </w:tcPr>
          <w:p w14:paraId="15A9397F" w14:textId="307BE8C7" w:rsidR="00F4408B" w:rsidRPr="00657820" w:rsidRDefault="00F4408B" w:rsidP="00F4408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ค่าใช้จ่ายพนักงาน</w:t>
            </w:r>
          </w:p>
        </w:tc>
        <w:tc>
          <w:tcPr>
            <w:tcW w:w="1260" w:type="dxa"/>
            <w:shd w:val="clear" w:color="auto" w:fill="auto"/>
          </w:tcPr>
          <w:p w14:paraId="180F8AD7" w14:textId="2075C719" w:rsidR="00F4408B" w:rsidRPr="00657820" w:rsidRDefault="00432755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73</w:t>
            </w:r>
            <w:r w:rsidR="00B109F4" w:rsidRPr="00657820">
              <w:rPr>
                <w:rFonts w:asciiTheme="majorBidi" w:hAnsiTheme="majorBidi" w:cstheme="majorBidi"/>
                <w:sz w:val="28"/>
              </w:rPr>
              <w:t>,</w:t>
            </w:r>
            <w:r w:rsidR="00C870D1" w:rsidRPr="00657820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274E1B72" w14:textId="0DCBC7DC" w:rsidR="00F4408B" w:rsidRPr="00657820" w:rsidRDefault="00F4408B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41,356</w:t>
            </w:r>
          </w:p>
        </w:tc>
        <w:tc>
          <w:tcPr>
            <w:tcW w:w="1260" w:type="dxa"/>
            <w:shd w:val="clear" w:color="auto" w:fill="auto"/>
          </w:tcPr>
          <w:p w14:paraId="7A7FA6DF" w14:textId="04A72DB3" w:rsidR="00F4408B" w:rsidRPr="00657820" w:rsidRDefault="00432755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  <w:r w:rsidR="00A03C42" w:rsidRPr="006578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162</w:t>
            </w:r>
          </w:p>
        </w:tc>
        <w:tc>
          <w:tcPr>
            <w:tcW w:w="1260" w:type="dxa"/>
          </w:tcPr>
          <w:p w14:paraId="0E31BDA3" w14:textId="047826FA" w:rsidR="00F4408B" w:rsidRPr="00657820" w:rsidRDefault="00F4408B" w:rsidP="00F4408B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20,709</w:t>
            </w:r>
          </w:p>
        </w:tc>
      </w:tr>
      <w:tr w:rsidR="00F4408B" w:rsidRPr="00657820" w14:paraId="413BCF35" w14:textId="77777777" w:rsidTr="00AD43C9">
        <w:tc>
          <w:tcPr>
            <w:tcW w:w="4140" w:type="dxa"/>
            <w:vAlign w:val="bottom"/>
          </w:tcPr>
          <w:p w14:paraId="651C877F" w14:textId="77777777" w:rsidR="00F4408B" w:rsidRPr="00657820" w:rsidRDefault="00F4408B" w:rsidP="00F4408B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</w:t>
            </w:r>
          </w:p>
        </w:tc>
        <w:tc>
          <w:tcPr>
            <w:tcW w:w="1260" w:type="dxa"/>
            <w:shd w:val="clear" w:color="auto" w:fill="auto"/>
          </w:tcPr>
          <w:p w14:paraId="1286F90B" w14:textId="1AD52D9B" w:rsidR="00F4408B" w:rsidRPr="00657820" w:rsidRDefault="00432755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</w:t>
            </w:r>
            <w:r w:rsidR="00B109F4" w:rsidRPr="006578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716</w:t>
            </w:r>
          </w:p>
        </w:tc>
        <w:tc>
          <w:tcPr>
            <w:tcW w:w="1260" w:type="dxa"/>
            <w:shd w:val="clear" w:color="auto" w:fill="auto"/>
          </w:tcPr>
          <w:p w14:paraId="5F0CCFAB" w14:textId="03FC41D7" w:rsidR="00F4408B" w:rsidRPr="00657820" w:rsidRDefault="00F4408B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17,246</w:t>
            </w:r>
          </w:p>
        </w:tc>
        <w:tc>
          <w:tcPr>
            <w:tcW w:w="1260" w:type="dxa"/>
            <w:shd w:val="clear" w:color="auto" w:fill="auto"/>
          </w:tcPr>
          <w:p w14:paraId="0987C790" w14:textId="6731429A" w:rsidR="00F4408B" w:rsidRPr="00657820" w:rsidRDefault="00A03C42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="00432755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</w:t>
            </w:r>
            <w:r w:rsidR="00432755">
              <w:rPr>
                <w:rFonts w:asciiTheme="majorBidi" w:hAnsiTheme="majorBidi" w:cstheme="majorBidi" w:hint="cs"/>
                <w:sz w:val="28"/>
                <w:cs/>
              </w:rPr>
              <w:t>840</w:t>
            </w:r>
          </w:p>
        </w:tc>
        <w:tc>
          <w:tcPr>
            <w:tcW w:w="1260" w:type="dxa"/>
          </w:tcPr>
          <w:p w14:paraId="38FF9D21" w14:textId="7E7E5273" w:rsidR="00F4408B" w:rsidRPr="00657820" w:rsidRDefault="00F4408B" w:rsidP="00F4408B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13,310</w:t>
            </w:r>
          </w:p>
        </w:tc>
      </w:tr>
      <w:tr w:rsidR="00F4408B" w:rsidRPr="00657820" w14:paraId="1AA6C55E" w14:textId="77777777" w:rsidTr="00AD43C9">
        <w:tc>
          <w:tcPr>
            <w:tcW w:w="4140" w:type="dxa"/>
            <w:vAlign w:val="bottom"/>
          </w:tcPr>
          <w:p w14:paraId="2E890463" w14:textId="77777777" w:rsidR="00F4408B" w:rsidRPr="00657820" w:rsidRDefault="00F4408B" w:rsidP="00F4408B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ค่าส่งเสริมการขาย</w:t>
            </w:r>
          </w:p>
        </w:tc>
        <w:tc>
          <w:tcPr>
            <w:tcW w:w="1260" w:type="dxa"/>
            <w:shd w:val="clear" w:color="auto" w:fill="auto"/>
          </w:tcPr>
          <w:p w14:paraId="597A2587" w14:textId="0CE891FC" w:rsidR="00F4408B" w:rsidRPr="00657820" w:rsidRDefault="00CB7688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15,361</w:t>
            </w:r>
          </w:p>
        </w:tc>
        <w:tc>
          <w:tcPr>
            <w:tcW w:w="1260" w:type="dxa"/>
            <w:shd w:val="clear" w:color="auto" w:fill="auto"/>
          </w:tcPr>
          <w:p w14:paraId="3DFE8489" w14:textId="013D2F7C" w:rsidR="00F4408B" w:rsidRPr="00657820" w:rsidRDefault="00F4408B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14,388</w:t>
            </w:r>
          </w:p>
        </w:tc>
        <w:tc>
          <w:tcPr>
            <w:tcW w:w="1260" w:type="dxa"/>
            <w:shd w:val="clear" w:color="auto" w:fill="auto"/>
          </w:tcPr>
          <w:p w14:paraId="682F4319" w14:textId="2D352837" w:rsidR="00F4408B" w:rsidRPr="00657820" w:rsidRDefault="00123BF5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138</w:t>
            </w:r>
          </w:p>
        </w:tc>
        <w:tc>
          <w:tcPr>
            <w:tcW w:w="1260" w:type="dxa"/>
          </w:tcPr>
          <w:p w14:paraId="782E1349" w14:textId="354BED0D" w:rsidR="00F4408B" w:rsidRPr="00657820" w:rsidRDefault="00F4408B" w:rsidP="00F4408B">
            <w:pPr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4408B" w:rsidRPr="00657820" w14:paraId="08B8732D" w14:textId="77777777" w:rsidTr="00AD43C9">
        <w:tc>
          <w:tcPr>
            <w:tcW w:w="4140" w:type="dxa"/>
            <w:vAlign w:val="bottom"/>
          </w:tcPr>
          <w:p w14:paraId="0AEE65B8" w14:textId="77777777" w:rsidR="00F4408B" w:rsidRPr="00657820" w:rsidRDefault="00F4408B" w:rsidP="00F4408B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ค่าเช่าและค่าบริการส่วนกลาง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C0EAA7" w14:textId="4E55EEBD" w:rsidR="00F4408B" w:rsidRPr="00657820" w:rsidRDefault="00CB7688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25,</w:t>
            </w:r>
            <w:r w:rsidR="001711A6"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F70C51" w14:textId="52241BBF" w:rsidR="00F4408B" w:rsidRPr="00657820" w:rsidRDefault="00F4408B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13,778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A05ECF" w14:textId="55C20ABE" w:rsidR="00F4408B" w:rsidRPr="00657820" w:rsidRDefault="00123BF5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156</w:t>
            </w:r>
          </w:p>
        </w:tc>
        <w:tc>
          <w:tcPr>
            <w:tcW w:w="1260" w:type="dxa"/>
            <w:vAlign w:val="bottom"/>
          </w:tcPr>
          <w:p w14:paraId="6C620DCD" w14:textId="586C98FF" w:rsidR="00F4408B" w:rsidRPr="00657820" w:rsidRDefault="00F4408B" w:rsidP="00F4408B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F4408B" w:rsidRPr="00657820" w14:paraId="3318F823" w14:textId="77777777" w:rsidTr="00AD43C9">
        <w:tc>
          <w:tcPr>
            <w:tcW w:w="4140" w:type="dxa"/>
            <w:vAlign w:val="bottom"/>
          </w:tcPr>
          <w:p w14:paraId="27274902" w14:textId="77777777" w:rsidR="00F4408B" w:rsidRPr="00657820" w:rsidRDefault="00F4408B" w:rsidP="00F4408B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8AC64" w14:textId="1ECA7E14" w:rsidR="00F4408B" w:rsidRPr="00657820" w:rsidRDefault="00C870D1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187</w:t>
            </w:r>
            <w:r w:rsidR="005D2D7D" w:rsidRPr="00657820">
              <w:rPr>
                <w:rFonts w:asciiTheme="majorBidi" w:hAnsiTheme="majorBidi" w:cstheme="majorBidi"/>
                <w:sz w:val="28"/>
              </w:rPr>
              <w:t>,</w:t>
            </w:r>
            <w:r w:rsidR="00432755">
              <w:rPr>
                <w:rFonts w:asciiTheme="majorBidi" w:hAnsiTheme="majorBidi" w:cstheme="majorBidi" w:hint="cs"/>
                <w:sz w:val="28"/>
                <w:cs/>
              </w:rPr>
              <w:t>736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A49EE" w14:textId="6C7FF98C" w:rsidR="00F4408B" w:rsidRPr="00657820" w:rsidRDefault="00F4408B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196,658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2DB85" w14:textId="1C98494B" w:rsidR="00F4408B" w:rsidRPr="00657820" w:rsidRDefault="00123BF5" w:rsidP="00F4408B">
            <w:pPr>
              <w:tabs>
                <w:tab w:val="decimal" w:pos="882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1,</w:t>
            </w:r>
            <w:r w:rsidR="00432755">
              <w:rPr>
                <w:rFonts w:asciiTheme="majorBidi" w:hAnsiTheme="majorBidi" w:cstheme="majorBidi" w:hint="cs"/>
                <w:sz w:val="28"/>
                <w:cs/>
              </w:rPr>
              <w:t>134</w:t>
            </w:r>
          </w:p>
        </w:tc>
        <w:tc>
          <w:tcPr>
            <w:tcW w:w="1260" w:type="dxa"/>
            <w:vAlign w:val="bottom"/>
          </w:tcPr>
          <w:p w14:paraId="42CC4FAA" w14:textId="13E8D217" w:rsidR="00F4408B" w:rsidRPr="00657820" w:rsidRDefault="00F4408B" w:rsidP="00F4408B">
            <w:pPr>
              <w:tabs>
                <w:tab w:val="decimal" w:pos="887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5,725</w:t>
            </w:r>
          </w:p>
        </w:tc>
      </w:tr>
      <w:tr w:rsidR="00F4408B" w:rsidRPr="00657820" w14:paraId="43B1F2BF" w14:textId="77777777" w:rsidTr="00AD43C9">
        <w:tc>
          <w:tcPr>
            <w:tcW w:w="4140" w:type="dxa"/>
            <w:vAlign w:val="bottom"/>
          </w:tcPr>
          <w:p w14:paraId="7B949671" w14:textId="77777777" w:rsidR="00F4408B" w:rsidRPr="00657820" w:rsidRDefault="00F4408B" w:rsidP="00F4408B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ค่าธรรมเนียมที่ปรึกษา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5C5714" w14:textId="642CD612" w:rsidR="00F4408B" w:rsidRPr="00657820" w:rsidRDefault="00110DDA" w:rsidP="00F4408B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B109F4" w:rsidRPr="00657820">
              <w:rPr>
                <w:rFonts w:asciiTheme="majorBidi" w:hAnsiTheme="majorBidi" w:cstheme="majorBidi"/>
                <w:sz w:val="28"/>
              </w:rPr>
              <w:t>5,164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854EA5" w14:textId="744F23AD" w:rsidR="00F4408B" w:rsidRPr="00657820" w:rsidRDefault="00F4408B" w:rsidP="00F4408B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11,537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26C225" w14:textId="4139B1EE" w:rsidR="00F4408B" w:rsidRPr="00657820" w:rsidRDefault="00123BF5" w:rsidP="00F4408B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5,9</w:t>
            </w:r>
            <w:r w:rsidR="00490FE9" w:rsidRPr="00657820">
              <w:rPr>
                <w:rFonts w:asciiTheme="majorBidi" w:hAnsiTheme="majorBidi" w:cstheme="majorBidi"/>
                <w:sz w:val="28"/>
              </w:rPr>
              <w:t>8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09F2D3BF" w14:textId="07147EED" w:rsidR="00F4408B" w:rsidRPr="00657820" w:rsidRDefault="00F4408B" w:rsidP="00F4408B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4,919</w:t>
            </w:r>
          </w:p>
        </w:tc>
      </w:tr>
      <w:tr w:rsidR="00F4408B" w:rsidRPr="00657820" w14:paraId="5B483C9D" w14:textId="77777777" w:rsidTr="00AD43C9">
        <w:tc>
          <w:tcPr>
            <w:tcW w:w="4140" w:type="dxa"/>
            <w:vAlign w:val="bottom"/>
          </w:tcPr>
          <w:p w14:paraId="4C5693B6" w14:textId="7E43FD66" w:rsidR="00F4408B" w:rsidRPr="00657820" w:rsidRDefault="00F4408B" w:rsidP="00F4408B">
            <w:pPr>
              <w:ind w:left="162" w:right="-43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ผลขาดทุนจากการด้อยค่า </w:t>
            </w:r>
            <w:r w:rsidR="008D0C32"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ลูกหนี้การค้าและ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6D8383" w14:textId="1CD49714" w:rsidR="00F4408B" w:rsidRPr="00657820" w:rsidRDefault="00110DDA" w:rsidP="00F4408B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2,</w:t>
            </w:r>
            <w:r w:rsidR="00432755">
              <w:rPr>
                <w:rFonts w:asciiTheme="majorBidi" w:hAnsiTheme="majorBidi" w:cstheme="majorBidi" w:hint="cs"/>
                <w:sz w:val="28"/>
                <w:cs/>
              </w:rPr>
              <w:t>401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5AFC9F" w14:textId="1B0CBBE4" w:rsidR="00F4408B" w:rsidRPr="00657820" w:rsidRDefault="00F4408B" w:rsidP="00F4408B">
            <w:pPr>
              <w:tabs>
                <w:tab w:val="decimal" w:pos="1008"/>
              </w:tabs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 4,849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9A5D44" w14:textId="61DA1EAC" w:rsidR="00F4408B" w:rsidRPr="00657820" w:rsidRDefault="00123BF5" w:rsidP="00F4408B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9F8DD21" w14:textId="57E4CB71" w:rsidR="00F4408B" w:rsidRPr="00657820" w:rsidRDefault="00F4408B" w:rsidP="00F4408B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  <w:tr w:rsidR="00643060" w:rsidRPr="00657820" w14:paraId="1BF05115" w14:textId="77777777" w:rsidTr="00AD43C9">
        <w:tc>
          <w:tcPr>
            <w:tcW w:w="4140" w:type="dxa"/>
            <w:vAlign w:val="bottom"/>
          </w:tcPr>
          <w:p w14:paraId="50A8BFBF" w14:textId="3F663CDC" w:rsidR="00643060" w:rsidRPr="00657820" w:rsidRDefault="00643060" w:rsidP="00643060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โอนกลับผลขาดทุนจากการด้อยค่า </w:t>
            </w: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D0F506" w14:textId="50399E36" w:rsidR="00643060" w:rsidRPr="00657820" w:rsidRDefault="00643060" w:rsidP="00643060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4E3F0" w14:textId="4D7752BC" w:rsidR="00643060" w:rsidRPr="00657820" w:rsidRDefault="00643060" w:rsidP="00643060">
            <w:pPr>
              <w:tabs>
                <w:tab w:val="decimal" w:pos="1008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(5,595)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B9324C" w14:textId="75ADDD52" w:rsidR="00643060" w:rsidRPr="00657820" w:rsidRDefault="00643060" w:rsidP="00643060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9CB6BB8" w14:textId="2A1089A1" w:rsidR="00643060" w:rsidRPr="00657820" w:rsidRDefault="00643060" w:rsidP="00643060">
            <w:pPr>
              <w:tabs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B237A" w:rsidRPr="00657820" w14:paraId="56966254" w14:textId="77777777" w:rsidTr="00AD43C9">
        <w:tc>
          <w:tcPr>
            <w:tcW w:w="4140" w:type="dxa"/>
            <w:vAlign w:val="bottom"/>
          </w:tcPr>
          <w:p w14:paraId="18607120" w14:textId="5B2F0D79" w:rsidR="00FB237A" w:rsidRDefault="00FB237A" w:rsidP="00FB237A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ผลขาดทุนจากการด้อยค่า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ภาษีเงินได้หัก ณ ที่จ่าย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09BFD" w14:textId="3724B46C" w:rsidR="00FB237A" w:rsidRPr="00657820" w:rsidRDefault="00FB237A" w:rsidP="00FB237A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D0334" w14:textId="162A686E" w:rsidR="00FB237A" w:rsidRDefault="00FB237A" w:rsidP="00FB237A">
            <w:pPr>
              <w:tabs>
                <w:tab w:val="decimal" w:pos="789"/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00AC39" w14:textId="73F50B97" w:rsidR="00FB237A" w:rsidRPr="00657820" w:rsidRDefault="00FB237A" w:rsidP="00FB237A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1DBC161" w14:textId="1ACA9293" w:rsidR="00FB237A" w:rsidRPr="00657820" w:rsidRDefault="00FB237A" w:rsidP="00FB237A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4239" w:rsidRPr="00657820" w14:paraId="03E98168" w14:textId="77777777" w:rsidTr="00AD43C9">
        <w:tc>
          <w:tcPr>
            <w:tcW w:w="4140" w:type="dxa"/>
            <w:vAlign w:val="bottom"/>
          </w:tcPr>
          <w:p w14:paraId="3910C56D" w14:textId="36F771CF" w:rsidR="00964239" w:rsidRDefault="00964239" w:rsidP="00964239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โอนกลับ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ผลขาดทุนจากการด้อยค่า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2A8C2" w14:textId="4DD5EEBC" w:rsidR="00964239" w:rsidRPr="00657820" w:rsidRDefault="00964239" w:rsidP="00964239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C10339" w14:textId="233488A7" w:rsidR="00964239" w:rsidRPr="00657820" w:rsidRDefault="00964239" w:rsidP="00964239">
            <w:pPr>
              <w:tabs>
                <w:tab w:val="decimal" w:pos="789"/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 w:rsidRPr="00A9352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A59F5D" w14:textId="316B26CA" w:rsidR="00964239" w:rsidRPr="00657820" w:rsidRDefault="00964239" w:rsidP="00964239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9,784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7DF7DC9" w14:textId="76BBEF18" w:rsidR="00964239" w:rsidRPr="00657820" w:rsidRDefault="00964239" w:rsidP="00964239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(4,520) </w:t>
            </w:r>
          </w:p>
        </w:tc>
      </w:tr>
      <w:tr w:rsidR="005D40B0" w:rsidRPr="00657820" w14:paraId="757BDA8F" w14:textId="77777777" w:rsidTr="00AD43C9">
        <w:tc>
          <w:tcPr>
            <w:tcW w:w="4140" w:type="dxa"/>
            <w:vAlign w:val="bottom"/>
          </w:tcPr>
          <w:p w14:paraId="28B9E057" w14:textId="75AC1C40" w:rsidR="005D40B0" w:rsidRPr="00657820" w:rsidRDefault="005D40B0" w:rsidP="005D40B0">
            <w:pPr>
              <w:ind w:left="162" w:right="-43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ผลขาดทุนจากการด้อยค่า </w:t>
            </w:r>
            <w:r w:rsidR="002F2BF2"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สินค้าคงเหลือ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โอนกลับ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E03667" w14:textId="284AD340" w:rsidR="005D40B0" w:rsidRPr="00657820" w:rsidRDefault="00432755" w:rsidP="005D40B0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="005D40B0" w:rsidRPr="006578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41497" w14:textId="62D17705" w:rsidR="005D40B0" w:rsidRPr="00657820" w:rsidRDefault="0052372A" w:rsidP="005D40B0">
            <w:pPr>
              <w:tabs>
                <w:tab w:val="decimal" w:pos="789"/>
                <w:tab w:val="decimal" w:pos="1008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E6B268" w14:textId="74290FA4" w:rsidR="005D40B0" w:rsidRPr="00657820" w:rsidRDefault="005D40B0" w:rsidP="005D40B0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(1,338)</w:t>
            </w:r>
          </w:p>
        </w:tc>
        <w:tc>
          <w:tcPr>
            <w:tcW w:w="1260" w:type="dxa"/>
            <w:vAlign w:val="bottom"/>
          </w:tcPr>
          <w:p w14:paraId="3157198C" w14:textId="31D36323" w:rsidR="005D40B0" w:rsidRPr="00657820" w:rsidRDefault="0052372A" w:rsidP="005D40B0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F4408B" w:rsidRPr="00657820" w14:paraId="64A204E7" w14:textId="77777777" w:rsidTr="00AD43C9">
        <w:tc>
          <w:tcPr>
            <w:tcW w:w="4140" w:type="dxa"/>
            <w:vAlign w:val="bottom"/>
          </w:tcPr>
          <w:p w14:paraId="1CAE86B8" w14:textId="11707451" w:rsidR="00F4408B" w:rsidRPr="00657820" w:rsidRDefault="00F4408B" w:rsidP="00F4408B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2F464" w14:textId="620697E1" w:rsidR="00F4408B" w:rsidRPr="00657820" w:rsidRDefault="00175DB6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="0017713A">
              <w:rPr>
                <w:rFonts w:asciiTheme="majorBidi" w:hAnsiTheme="majorBidi" w:cstheme="majorBidi"/>
                <w:sz w:val="28"/>
              </w:rPr>
              <w:t>429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69F55" w14:textId="101D5173" w:rsidR="00F4408B" w:rsidRPr="00657820" w:rsidRDefault="00F4408B" w:rsidP="00F4408B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1,391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EB5539" w14:textId="64E9454A" w:rsidR="00F4408B" w:rsidRPr="00657820" w:rsidRDefault="00E67507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807</w:t>
            </w:r>
          </w:p>
        </w:tc>
        <w:tc>
          <w:tcPr>
            <w:tcW w:w="1260" w:type="dxa"/>
            <w:vAlign w:val="bottom"/>
          </w:tcPr>
          <w:p w14:paraId="08314147" w14:textId="28EF168F" w:rsidR="00F4408B" w:rsidRPr="00657820" w:rsidRDefault="00F4408B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778 </w:t>
            </w:r>
          </w:p>
        </w:tc>
      </w:tr>
      <w:tr w:rsidR="00F4408B" w:rsidRPr="00657820" w14:paraId="7A35D311" w14:textId="77777777" w:rsidTr="00AD43C9">
        <w:tc>
          <w:tcPr>
            <w:tcW w:w="4140" w:type="dxa"/>
            <w:vAlign w:val="bottom"/>
          </w:tcPr>
          <w:p w14:paraId="6DCD690F" w14:textId="79A4E84D" w:rsidR="00F4408B" w:rsidRPr="00657820" w:rsidRDefault="00F4408B" w:rsidP="00F4408B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ประมาณการหนี้สินจากคดีความฟ้องร้อง</w:t>
            </w:r>
            <w:r w:rsidR="001008CB"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008CB" w:rsidRPr="00657820">
              <w:rPr>
                <w:rFonts w:asciiTheme="majorBidi" w:hAnsiTheme="majorBidi" w:cstheme="majorBidi"/>
                <w:sz w:val="28"/>
              </w:rPr>
              <w:t>(</w:t>
            </w:r>
            <w:r w:rsidR="001008CB" w:rsidRPr="00657820">
              <w:rPr>
                <w:rFonts w:asciiTheme="majorBidi" w:hAnsiTheme="majorBidi" w:cstheme="majorBidi"/>
                <w:sz w:val="28"/>
                <w:cs/>
              </w:rPr>
              <w:t>โอนกลับ)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4455D0" w14:textId="067716F3" w:rsidR="00F4408B" w:rsidRPr="00657820" w:rsidRDefault="001917C6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(3,</w:t>
            </w:r>
            <w:r w:rsidR="00B81165" w:rsidRPr="00657820">
              <w:rPr>
                <w:rFonts w:asciiTheme="majorBidi" w:hAnsiTheme="majorBidi" w:cstheme="majorBidi"/>
                <w:sz w:val="28"/>
                <w:cs/>
              </w:rPr>
              <w:t>643)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D0605" w14:textId="22A66B40" w:rsidR="00F4408B" w:rsidRPr="00657820" w:rsidRDefault="00F4408B" w:rsidP="00F4408B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3,643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CD896" w14:textId="64142383" w:rsidR="00F4408B" w:rsidRPr="00657820" w:rsidRDefault="00E67507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D0DEC79" w14:textId="1C1CAD98" w:rsidR="00F4408B" w:rsidRPr="00657820" w:rsidRDefault="00F4408B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  <w:tr w:rsidR="00F4408B" w:rsidRPr="00657820" w14:paraId="464222D9" w14:textId="77777777" w:rsidTr="00AD43C9">
        <w:tc>
          <w:tcPr>
            <w:tcW w:w="4140" w:type="dxa"/>
            <w:vAlign w:val="bottom"/>
          </w:tcPr>
          <w:p w14:paraId="41E9E1A9" w14:textId="3D1FCF09" w:rsidR="00F4408B" w:rsidRPr="00657820" w:rsidRDefault="00F4408B" w:rsidP="00F4408B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82DD45" w14:textId="743B21CB" w:rsidR="00F4408B" w:rsidRPr="00657820" w:rsidRDefault="00B81165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26,873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6F87D7" w14:textId="1E298195" w:rsidR="00F4408B" w:rsidRPr="00657820" w:rsidRDefault="00F4408B" w:rsidP="00F4408B">
            <w:pPr>
              <w:tabs>
                <w:tab w:val="decimal" w:pos="590"/>
                <w:tab w:val="decimal" w:pos="789"/>
              </w:tabs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   8,469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BB32E6" w14:textId="59D9090C" w:rsidR="00F4408B" w:rsidRPr="00657820" w:rsidRDefault="00E67507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9C7BB2" w14:textId="49C2F7CF" w:rsidR="00F4408B" w:rsidRPr="00657820" w:rsidRDefault="00F4408B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  <w:tr w:rsidR="00F4408B" w:rsidRPr="00657820" w14:paraId="4121CE53" w14:textId="77777777" w:rsidTr="00AD43C9">
        <w:tc>
          <w:tcPr>
            <w:tcW w:w="4140" w:type="dxa"/>
            <w:vAlign w:val="bottom"/>
          </w:tcPr>
          <w:p w14:paraId="00278ECD" w14:textId="6A4F3D06" w:rsidR="00F4408B" w:rsidRPr="00657820" w:rsidRDefault="00F4408B" w:rsidP="00F4408B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ขาดทุนจากการเปลี่ยนแปลงมูลค่า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9E100A" w14:textId="0E31C5B9" w:rsidR="00F4408B" w:rsidRPr="00657820" w:rsidRDefault="00B344E5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DA00A3" w14:textId="49B6035D" w:rsidR="00F4408B" w:rsidRPr="00657820" w:rsidRDefault="00F4408B" w:rsidP="00F4408B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28,621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574D7C" w14:textId="763CECC5" w:rsidR="00F4408B" w:rsidRPr="00657820" w:rsidRDefault="00E67507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0448EA9" w14:textId="79A76550" w:rsidR="00F4408B" w:rsidRPr="00657820" w:rsidRDefault="00F4408B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  <w:tr w:rsidR="00F4408B" w:rsidRPr="00657820" w14:paraId="035160B2" w14:textId="77777777" w:rsidTr="00AD43C9">
        <w:tc>
          <w:tcPr>
            <w:tcW w:w="4140" w:type="dxa"/>
            <w:vAlign w:val="bottom"/>
          </w:tcPr>
          <w:p w14:paraId="09A629FC" w14:textId="36794EB9" w:rsidR="00F4408B" w:rsidRPr="00657820" w:rsidRDefault="00F4408B" w:rsidP="00F4408B">
            <w:pPr>
              <w:ind w:left="162" w:right="-43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โอนกลับส่วนแบ่งขาดทุนจากเงินลงทุนในการร่วมค้า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56F21" w14:textId="3A08D78B" w:rsidR="00F4408B" w:rsidRPr="00657820" w:rsidRDefault="00B81165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522DF" w14:textId="6D534F16" w:rsidR="00F4408B" w:rsidRPr="00657820" w:rsidRDefault="00F4408B" w:rsidP="00F4408B">
            <w:pPr>
              <w:tabs>
                <w:tab w:val="decimal" w:pos="590"/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(6,451)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7B5B5" w14:textId="1A54327C" w:rsidR="00F4408B" w:rsidRPr="00657820" w:rsidRDefault="00E67507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1429B6C" w14:textId="1DA1397D" w:rsidR="00F4408B" w:rsidRPr="00657820" w:rsidRDefault="00F4408B" w:rsidP="00F4408B">
            <w:pPr>
              <w:tabs>
                <w:tab w:val="decimal" w:pos="789"/>
              </w:tabs>
              <w:ind w:left="-43"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</w:tr>
    </w:tbl>
    <w:p w14:paraId="202FA608" w14:textId="49C3D2E4" w:rsidR="00821904" w:rsidRPr="00657820" w:rsidRDefault="00821904" w:rsidP="00821904">
      <w:pPr>
        <w:tabs>
          <w:tab w:val="left" w:pos="90"/>
          <w:tab w:val="left" w:pos="360"/>
        </w:tabs>
        <w:spacing w:before="120" w:line="240" w:lineRule="atLeast"/>
        <w:rPr>
          <w:rFonts w:asciiTheme="majorBidi" w:hAnsiTheme="majorBidi" w:cstheme="majorBidi"/>
          <w:color w:val="000000"/>
          <w:spacing w:val="-2"/>
          <w:sz w:val="28"/>
        </w:rPr>
        <w:sectPr w:rsidR="00821904" w:rsidRPr="00657820" w:rsidSect="008C159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cols w:space="720"/>
          <w:docGrid w:linePitch="326"/>
        </w:sectPr>
      </w:pPr>
    </w:p>
    <w:p w14:paraId="2B518591" w14:textId="362F1ECF" w:rsidR="00B856F2" w:rsidRPr="00657820" w:rsidRDefault="00B856F2" w:rsidP="0001201D">
      <w:pPr>
        <w:pStyle w:val="ListParagraph"/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การส่งเสริมการลงทุน</w:t>
      </w:r>
    </w:p>
    <w:p w14:paraId="38EC7483" w14:textId="37AA9FA0" w:rsidR="00142F61" w:rsidRPr="00657820" w:rsidRDefault="00142F61" w:rsidP="00142F61">
      <w:pPr>
        <w:pStyle w:val="ListParagraph"/>
        <w:ind w:left="360" w:right="-86"/>
        <w:rPr>
          <w:rFonts w:asciiTheme="majorBidi" w:hAnsiTheme="majorBidi" w:cstheme="majorBidi"/>
          <w:sz w:val="28"/>
        </w:rPr>
      </w:pPr>
    </w:p>
    <w:p w14:paraId="1782D125" w14:textId="1B1CBF88" w:rsidR="00142F61" w:rsidRPr="00657820" w:rsidRDefault="00B856F2" w:rsidP="00142F61">
      <w:pPr>
        <w:pStyle w:val="ListParagraph"/>
        <w:ind w:left="360" w:right="-86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บริษัทย่อยได้รับสิทธิพิเศษทางภาษีจากการส่งเสริมการลงทุนตามพระราชบัญญัติส่งเสริมการลงทุน</w:t>
      </w:r>
      <w:r w:rsidR="0076270B"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พ</w:t>
      </w:r>
      <w:r w:rsidRPr="00657820">
        <w:rPr>
          <w:rFonts w:asciiTheme="majorBidi" w:hAnsiTheme="majorBidi" w:cstheme="majorBidi"/>
          <w:sz w:val="28"/>
          <w:rtl/>
          <w:cs/>
        </w:rPr>
        <w:t>.</w:t>
      </w:r>
      <w:r w:rsidRPr="00657820">
        <w:rPr>
          <w:rFonts w:asciiTheme="majorBidi" w:hAnsiTheme="majorBidi" w:cstheme="majorBidi"/>
          <w:sz w:val="28"/>
          <w:cs/>
        </w:rPr>
        <w:t xml:space="preserve">ศ. </w:t>
      </w:r>
      <w:r w:rsidRPr="00657820">
        <w:rPr>
          <w:rFonts w:asciiTheme="majorBidi" w:hAnsiTheme="majorBidi" w:cstheme="majorBidi"/>
          <w:sz w:val="28"/>
        </w:rPr>
        <w:t>2520</w:t>
      </w:r>
      <w:r w:rsidRPr="00657820">
        <w:rPr>
          <w:rFonts w:asciiTheme="majorBidi" w:hAnsiTheme="majorBidi" w:cstheme="majorBidi"/>
          <w:sz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บริษัทย่อยได้รับสิทธิประโยชน์ทางด้านภาษีที่มีสาระสำคัญดังต่อไปนี้</w:t>
      </w:r>
    </w:p>
    <w:p w14:paraId="788D9D0A" w14:textId="27BA952B" w:rsidR="00142F61" w:rsidRPr="00657820" w:rsidRDefault="00142F61" w:rsidP="00142F61">
      <w:pPr>
        <w:pStyle w:val="ListParagraph"/>
        <w:ind w:left="360" w:right="-86"/>
        <w:rPr>
          <w:rFonts w:asciiTheme="majorBidi" w:hAnsiTheme="majorBidi" w:cstheme="majorBidi"/>
          <w:sz w:val="28"/>
        </w:rPr>
      </w:pPr>
    </w:p>
    <w:tbl>
      <w:tblPr>
        <w:tblW w:w="15039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900"/>
        <w:gridCol w:w="990"/>
        <w:gridCol w:w="990"/>
        <w:gridCol w:w="900"/>
        <w:gridCol w:w="990"/>
        <w:gridCol w:w="990"/>
        <w:gridCol w:w="990"/>
        <w:gridCol w:w="990"/>
        <w:gridCol w:w="990"/>
        <w:gridCol w:w="999"/>
      </w:tblGrid>
      <w:tr w:rsidR="00947D61" w:rsidRPr="00657820" w14:paraId="41840010" w14:textId="68A87FA3" w:rsidTr="00DF1955">
        <w:trPr>
          <w:tblHeader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341221" w14:textId="7B094FE8" w:rsidR="00947D61" w:rsidRPr="00657820" w:rsidRDefault="00947D61" w:rsidP="0076270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A837DB" w14:textId="29444A16" w:rsidR="00947D61" w:rsidRPr="00657820" w:rsidRDefault="00947D61" w:rsidP="0093503F">
            <w:pPr>
              <w:ind w:left="-108" w:right="-7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พระแสงกรีน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           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พาวเวอร์ จำกัด</w:t>
            </w:r>
          </w:p>
        </w:tc>
        <w:tc>
          <w:tcPr>
            <w:tcW w:w="9729" w:type="dxa"/>
            <w:gridSpan w:val="10"/>
            <w:tcBorders>
              <w:top w:val="single" w:sz="4" w:space="0" w:color="auto"/>
            </w:tcBorders>
            <w:vAlign w:val="center"/>
          </w:tcPr>
          <w:p w14:paraId="56AD84AA" w14:textId="46953CCD" w:rsidR="00947D61" w:rsidRPr="00657820" w:rsidRDefault="00947D61" w:rsidP="00DF1955">
            <w:pPr>
              <w:ind w:left="-108" w:right="-7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แซม วอเตอร์ ซัพพลาย จำกัด</w:t>
            </w:r>
          </w:p>
        </w:tc>
      </w:tr>
      <w:tr w:rsidR="00947D61" w:rsidRPr="00657820" w14:paraId="59525543" w14:textId="59C761F8" w:rsidTr="002D6980">
        <w:tc>
          <w:tcPr>
            <w:tcW w:w="4050" w:type="dxa"/>
            <w:tcBorders>
              <w:top w:val="single" w:sz="4" w:space="0" w:color="auto"/>
              <w:left w:val="single" w:sz="4" w:space="0" w:color="auto"/>
            </w:tcBorders>
          </w:tcPr>
          <w:p w14:paraId="000337A3" w14:textId="77777777" w:rsidR="00947D61" w:rsidRPr="00657820" w:rsidRDefault="00947D61" w:rsidP="005F045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F732F9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58-2136-</w:t>
            </w:r>
          </w:p>
          <w:p w14:paraId="167A292E" w14:textId="4FFDAE95" w:rsidR="00947D61" w:rsidRPr="00657820" w:rsidRDefault="00947D61" w:rsidP="00323C6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D7A0EC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62-0718-</w:t>
            </w:r>
          </w:p>
          <w:p w14:paraId="678A8FB1" w14:textId="521F6E4F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6F2B6D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62-0719-</w:t>
            </w:r>
          </w:p>
          <w:p w14:paraId="49B779FD" w14:textId="5D453781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85B2AF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62-0720-</w:t>
            </w:r>
          </w:p>
          <w:p w14:paraId="1ECFCAA9" w14:textId="1AE1CD1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D02023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62-0721-</w:t>
            </w:r>
          </w:p>
          <w:p w14:paraId="249E7084" w14:textId="1B24E0C8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F19E74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62-0722-</w:t>
            </w:r>
          </w:p>
          <w:p w14:paraId="6D4F377D" w14:textId="7B6DC37D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59CDBE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62-1441-</w:t>
            </w:r>
          </w:p>
          <w:p w14:paraId="1310B7D0" w14:textId="1C588E5A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3B6862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62-1442-</w:t>
            </w:r>
          </w:p>
          <w:p w14:paraId="036874B7" w14:textId="6C36AA98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5584A1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64-0471-</w:t>
            </w:r>
          </w:p>
          <w:p w14:paraId="51065CBB" w14:textId="6A201F16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3F929F" w14:textId="77777777" w:rsidR="00323C69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64-0472-</w:t>
            </w:r>
          </w:p>
          <w:p w14:paraId="72696D10" w14:textId="04CDF513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6BB1F61" w14:textId="77777777" w:rsidR="00323C69" w:rsidRPr="00657820" w:rsidRDefault="000A4575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64-0470-</w:t>
            </w:r>
          </w:p>
          <w:p w14:paraId="7C205283" w14:textId="5DE8CADB" w:rsidR="00947D61" w:rsidRPr="00657820" w:rsidRDefault="000A4575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1-00-1-0</w:t>
            </w:r>
          </w:p>
        </w:tc>
      </w:tr>
      <w:tr w:rsidR="00947D61" w:rsidRPr="00657820" w14:paraId="71B020BE" w14:textId="7F0A70F5" w:rsidTr="002D6980">
        <w:tc>
          <w:tcPr>
            <w:tcW w:w="4050" w:type="dxa"/>
            <w:tcBorders>
              <w:left w:val="single" w:sz="4" w:space="0" w:color="auto"/>
              <w:bottom w:val="single" w:sz="4" w:space="0" w:color="auto"/>
            </w:tcBorders>
          </w:tcPr>
          <w:p w14:paraId="469DE1CD" w14:textId="77777777" w:rsidR="00947D61" w:rsidRPr="00657820" w:rsidRDefault="00947D61" w:rsidP="005F045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EB1ECE" w14:textId="77777777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ผลิตไฟฟ้าจาก </w:t>
            </w:r>
          </w:p>
          <w:p w14:paraId="31EC55FB" w14:textId="60621C78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AB5639" w14:textId="0D099E4E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17B2F5" w14:textId="450AC52B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392A36" w14:textId="493ACA41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51EDA" w14:textId="6F6DEBF6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4D64BF" w14:textId="67024017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1E94CE" w14:textId="5C6198C8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3F7D20" w14:textId="272F161C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9C737E" w14:textId="547007C3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E26C1A" w14:textId="160BB027" w:rsidR="00947D61" w:rsidRPr="00657820" w:rsidRDefault="00947D61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30798CA" w14:textId="146F2B15" w:rsidR="00947D61" w:rsidRPr="00657820" w:rsidRDefault="000A4575" w:rsidP="00947D61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ผลิตน้ำเพื่ออุตสาหกรรม</w:t>
            </w:r>
          </w:p>
        </w:tc>
      </w:tr>
      <w:tr w:rsidR="00947D61" w:rsidRPr="00657820" w14:paraId="5FB2069E" w14:textId="357D6C6D" w:rsidTr="002D6980">
        <w:tc>
          <w:tcPr>
            <w:tcW w:w="4050" w:type="dxa"/>
            <w:tcBorders>
              <w:left w:val="single" w:sz="4" w:space="0" w:color="auto"/>
              <w:bottom w:val="single" w:sz="4" w:space="0" w:color="auto"/>
            </w:tcBorders>
          </w:tcPr>
          <w:p w14:paraId="0CE51D6D" w14:textId="77777777" w:rsidR="00947D61" w:rsidRPr="00657820" w:rsidRDefault="00947D61" w:rsidP="005F045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69093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05372A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21FEF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3FA9EA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6661D4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3EA8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0998E1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3AED65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B572C8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1995A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7012CAF" w14:textId="536E02E3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7D61" w:rsidRPr="00657820" w14:paraId="1DA27063" w14:textId="031C211A" w:rsidTr="002D6980">
        <w:trPr>
          <w:trHeight w:val="60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88C69" w14:textId="77B66D28" w:rsidR="00947D61" w:rsidRPr="00657820" w:rsidRDefault="00947D61" w:rsidP="00947D61">
            <w:pPr>
              <w:tabs>
                <w:tab w:val="left" w:pos="1134"/>
                <w:tab w:val="left" w:pos="1701"/>
              </w:tabs>
              <w:ind w:left="541" w:hanging="25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3.1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ในกรณีที่บริษัทย่อยมีผลขาดทุนเกิดขึ้นในระหว่างเวลาที่ได้รับยกเว้นภาษีเงินได้นิติบุคคลนี้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อนุญาตให้บริษัทย่อยนำผลขาดทุนดังกล่าวมาหักกลบกับผลกำไรที่เกิดขึ้นภายหลังระยะเวลาที่ได้รับยกเว้น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ภายในเวลาห้าปี นับแต่วันที่พ้นกำหนดที่ได้รับยกเว้น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3F8EE7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55A305F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05B75F94" w14:textId="48341DAD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11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</w:p>
          <w:p w14:paraId="1FFEA167" w14:textId="4A0DF29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2ADAF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5E4DCE11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69E7448E" w14:textId="65B7166E" w:rsidR="00947D61" w:rsidRPr="00657820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DE861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2A08C78D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2DDC3ECC" w14:textId="394F94AC" w:rsidR="00947D61" w:rsidRPr="00657820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1D207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44C3400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117CB63F" w14:textId="19769221" w:rsidR="00947D61" w:rsidRPr="00657820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856F7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55DD37E4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22B610E7" w14:textId="74D0B348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3370C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1F53ABFE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67F9E093" w14:textId="540944CE" w:rsidR="00947D61" w:rsidRPr="00657820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9552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64B556C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1BCF9379" w14:textId="2B5B111C" w:rsidR="00947D61" w:rsidRPr="00657820" w:rsidRDefault="00F765CA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947C0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4D224C78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37DC6884" w14:textId="68F39949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765CA" w:rsidRPr="00657820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A0AA7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28D79085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692E88BB" w14:textId="7BEBC40F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12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18875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38CC47F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2CE4CF8C" w14:textId="7A5B2DBA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14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14:paraId="0831AE03" w14:textId="77777777" w:rsidR="008E25F8" w:rsidRPr="00657820" w:rsidRDefault="008E25F8" w:rsidP="008E25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4ED5A17" w14:textId="77777777" w:rsidR="008E25F8" w:rsidRPr="00657820" w:rsidRDefault="008E25F8" w:rsidP="008E25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</w:p>
          <w:p w14:paraId="4F473F4D" w14:textId="131B2D01" w:rsidR="00947D61" w:rsidRPr="00657820" w:rsidRDefault="00EA4AD7" w:rsidP="008E25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D3832"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D3832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มิ</w:t>
            </w:r>
            <w:r w:rsidR="007362E4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ถุนายน</w:t>
            </w:r>
          </w:p>
          <w:p w14:paraId="3940672C" w14:textId="1D7EAB88" w:rsidR="007362E4" w:rsidRPr="00657820" w:rsidRDefault="007362E4" w:rsidP="008E25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</w:tr>
      <w:tr w:rsidR="00947D61" w:rsidRPr="00657820" w14:paraId="60EAA58F" w14:textId="3D79D10A" w:rsidTr="00142F61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709" w14:textId="77777777" w:rsidR="00947D61" w:rsidRPr="00657820" w:rsidRDefault="00947D61" w:rsidP="00947D61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3.2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E2A3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67C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2C6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398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ADE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C8AA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636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8EC9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487" w14:textId="07AE8E1D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EA6" w14:textId="16F62080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4FE" w14:textId="1693422C" w:rsidR="00947D61" w:rsidRPr="00657820" w:rsidRDefault="00BF5698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</w:tr>
      <w:tr w:rsidR="00947D61" w:rsidRPr="00657820" w14:paraId="283B7980" w14:textId="38F075B9" w:rsidTr="00142F61">
        <w:trPr>
          <w:trHeight w:val="458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E750" w14:textId="77777777" w:rsidR="00947D61" w:rsidRPr="00657820" w:rsidRDefault="00947D61" w:rsidP="005F0450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8" w:hanging="28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  <w:p w14:paraId="24DE588F" w14:textId="34FB16A6" w:rsidR="002D6980" w:rsidRPr="00657820" w:rsidRDefault="002D6980" w:rsidP="002D6980">
            <w:pPr>
              <w:tabs>
                <w:tab w:val="left" w:pos="127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9BB" w14:textId="41D6088F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6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>กรกฎาคม</w:t>
            </w:r>
          </w:p>
          <w:p w14:paraId="00F8383A" w14:textId="0B8C46CC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71E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D84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189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C8E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3EBD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 xml:space="preserve">9 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28B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FCF1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138" w14:textId="4BE87DA3" w:rsidR="00947D61" w:rsidRPr="00657820" w:rsidRDefault="00D84EAD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7D61"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  <w:p w14:paraId="7BE0FEB0" w14:textId="023A7776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F93" w14:textId="77777777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  <w:p w14:paraId="0DCA67C6" w14:textId="4DB029A1" w:rsidR="00947D61" w:rsidRPr="00657820" w:rsidRDefault="00947D61" w:rsidP="00947D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FCCF" w14:textId="77777777" w:rsidR="00FA021A" w:rsidRPr="00657820" w:rsidRDefault="00FA021A" w:rsidP="00FA021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6578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</w:p>
          <w:p w14:paraId="0197A6E5" w14:textId="66AB7D3F" w:rsidR="00947D61" w:rsidRPr="00657820" w:rsidRDefault="00FA021A" w:rsidP="00FA021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7820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</w:tbl>
    <w:p w14:paraId="30DCB2D0" w14:textId="08BF1CF0" w:rsidR="00B856F2" w:rsidRPr="00657820" w:rsidRDefault="00B856F2" w:rsidP="00A33DBE">
      <w:pPr>
        <w:tabs>
          <w:tab w:val="left" w:pos="900"/>
          <w:tab w:val="left" w:pos="2160"/>
          <w:tab w:val="left" w:pos="2880"/>
          <w:tab w:val="left" w:pos="7200"/>
        </w:tabs>
        <w:spacing w:before="160" w:after="120"/>
        <w:ind w:left="360" w:right="-43" w:hanging="360"/>
        <w:jc w:val="thaiDistribute"/>
        <w:rPr>
          <w:rFonts w:asciiTheme="majorBidi" w:hAnsiTheme="majorBidi" w:cstheme="majorBidi"/>
          <w:sz w:val="28"/>
        </w:rPr>
        <w:sectPr w:rsidR="00B856F2" w:rsidRPr="00657820" w:rsidSect="008C159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0" w:gutter="0"/>
          <w:cols w:space="720"/>
          <w:docGrid w:linePitch="326"/>
        </w:sectPr>
      </w:pPr>
      <w:r w:rsidRPr="00657820">
        <w:rPr>
          <w:rFonts w:asciiTheme="majorBidi" w:hAnsiTheme="majorBidi" w:cstheme="majorBidi"/>
          <w:sz w:val="28"/>
        </w:rPr>
        <w:tab/>
      </w:r>
      <w:r w:rsidRPr="00657820">
        <w:rPr>
          <w:rFonts w:asciiTheme="majorBidi" w:hAnsiTheme="majorBidi" w:cstheme="majorBidi"/>
          <w:sz w:val="28"/>
          <w:cs/>
        </w:rPr>
        <w:t>รายได้ทั้งหมดของบริษัทย่อยเป็นรายได้ของกิจการที่ได้รับการส่งเสริมการลงทุนซึ่งเป็นรายได้ในประเทศ</w:t>
      </w:r>
    </w:p>
    <w:p w14:paraId="47C332EA" w14:textId="72A9AB96" w:rsidR="00E66F90" w:rsidRPr="00657820" w:rsidRDefault="00E66F90" w:rsidP="0001201D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(</w:t>
      </w:r>
      <w:r w:rsidRPr="00657820">
        <w:rPr>
          <w:rFonts w:asciiTheme="majorBidi" w:hAnsiTheme="majorBidi" w:cstheme="majorBidi"/>
          <w:b/>
          <w:bCs/>
          <w:sz w:val="28"/>
          <w:cs/>
        </w:rPr>
        <w:t>ขาดทุน</w:t>
      </w:r>
      <w:r w:rsidRPr="00657820">
        <w:rPr>
          <w:rFonts w:asciiTheme="majorBidi" w:hAnsiTheme="majorBidi" w:cstheme="majorBidi"/>
          <w:b/>
          <w:bCs/>
          <w:sz w:val="28"/>
        </w:rPr>
        <w:t xml:space="preserve">) </w:t>
      </w:r>
      <w:r w:rsidRPr="00657820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5C9CE20F" w14:textId="308E92A0" w:rsidR="00E66F90" w:rsidRPr="00657820" w:rsidRDefault="00E66F90" w:rsidP="007428C4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กำไร</w:t>
      </w:r>
      <w:r w:rsidRPr="00657820">
        <w:rPr>
          <w:rFonts w:asciiTheme="majorBidi" w:hAnsiTheme="majorBidi" w:cstheme="majorBidi"/>
          <w:sz w:val="28"/>
        </w:rPr>
        <w:t xml:space="preserve"> (</w:t>
      </w:r>
      <w:r w:rsidRPr="00657820">
        <w:rPr>
          <w:rFonts w:asciiTheme="majorBidi" w:hAnsiTheme="majorBidi" w:cstheme="majorBidi"/>
          <w:sz w:val="28"/>
          <w:cs/>
        </w:rPr>
        <w:t>ขาดทุน</w:t>
      </w:r>
      <w:r w:rsidRPr="00657820">
        <w:rPr>
          <w:rFonts w:asciiTheme="majorBidi" w:hAnsiTheme="majorBidi" w:cstheme="majorBidi"/>
          <w:sz w:val="28"/>
        </w:rPr>
        <w:t xml:space="preserve">) </w:t>
      </w:r>
      <w:r w:rsidRPr="00657820">
        <w:rPr>
          <w:rFonts w:asciiTheme="majorBidi" w:hAnsiTheme="majorBidi" w:cstheme="majorBidi"/>
          <w:sz w:val="28"/>
          <w:cs/>
        </w:rPr>
        <w:t xml:space="preserve">ต่อหุ้นขั้นพื้นฐานส่วนที่เป็นของบริษัทใหญ่คำนวณโดยการหารกำไร </w:t>
      </w:r>
      <w:r w:rsidRPr="00657820">
        <w:rPr>
          <w:rFonts w:asciiTheme="majorBidi" w:hAnsiTheme="majorBidi" w:cstheme="majorBidi"/>
          <w:sz w:val="28"/>
        </w:rPr>
        <w:t>(</w:t>
      </w:r>
      <w:r w:rsidRPr="00657820">
        <w:rPr>
          <w:rFonts w:asciiTheme="majorBidi" w:hAnsiTheme="majorBidi" w:cstheme="majorBidi"/>
          <w:sz w:val="28"/>
          <w:cs/>
        </w:rPr>
        <w:t>ขาดทุน</w:t>
      </w:r>
      <w:r w:rsidRPr="00657820">
        <w:rPr>
          <w:rFonts w:asciiTheme="majorBidi" w:hAnsiTheme="majorBidi" w:cstheme="majorBidi"/>
          <w:sz w:val="28"/>
        </w:rPr>
        <w:t>)</w:t>
      </w:r>
      <w:r w:rsidRPr="00657820">
        <w:rPr>
          <w:rFonts w:asciiTheme="majorBidi" w:hAnsiTheme="majorBidi" w:cstheme="majorBidi"/>
          <w:sz w:val="28"/>
          <w:cs/>
        </w:rPr>
        <w:t xml:space="preserve"> สุทธิส่วนที่เป็นของบริษัทใหญ่ด้วยจำนวนหุ้นสามัญถัวเฉลี่ยถ่วงน้ำหนักที่ออกจำหน่ายอยู่ในระหว่าง</w:t>
      </w:r>
      <w:r w:rsidR="00B856F2" w:rsidRPr="00657820">
        <w:rPr>
          <w:rFonts w:asciiTheme="majorBidi" w:hAnsiTheme="majorBidi" w:cstheme="majorBidi"/>
          <w:sz w:val="28"/>
          <w:cs/>
        </w:rPr>
        <w:t>ปี</w:t>
      </w:r>
    </w:p>
    <w:p w14:paraId="7AA56808" w14:textId="63857CA8" w:rsidR="00A35935" w:rsidRPr="00657820" w:rsidRDefault="00E91804" w:rsidP="007428C4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สำหรับ</w:t>
      </w:r>
      <w:r w:rsidR="00E66F90" w:rsidRPr="00657820">
        <w:rPr>
          <w:rFonts w:asciiTheme="majorBidi" w:hAnsiTheme="majorBidi" w:cstheme="majorBidi"/>
          <w:sz w:val="28"/>
          <w:cs/>
        </w:rPr>
        <w:t xml:space="preserve">กำไร </w:t>
      </w:r>
      <w:r w:rsidR="00E66F90" w:rsidRPr="00657820">
        <w:rPr>
          <w:rFonts w:asciiTheme="majorBidi" w:hAnsiTheme="majorBidi" w:cstheme="majorBidi"/>
          <w:sz w:val="28"/>
        </w:rPr>
        <w:t>(</w:t>
      </w:r>
      <w:r w:rsidR="00E66F90" w:rsidRPr="00657820">
        <w:rPr>
          <w:rFonts w:asciiTheme="majorBidi" w:hAnsiTheme="majorBidi" w:cstheme="majorBidi"/>
          <w:sz w:val="28"/>
          <w:cs/>
        </w:rPr>
        <w:t>ขาดทุน</w:t>
      </w:r>
      <w:r w:rsidR="00E66F90" w:rsidRPr="00657820">
        <w:rPr>
          <w:rFonts w:asciiTheme="majorBidi" w:hAnsiTheme="majorBidi" w:cstheme="majorBidi"/>
          <w:sz w:val="28"/>
        </w:rPr>
        <w:t>)</w:t>
      </w:r>
      <w:r w:rsidR="00E66F90" w:rsidRPr="00657820">
        <w:rPr>
          <w:rFonts w:asciiTheme="majorBidi" w:hAnsiTheme="majorBidi" w:cstheme="majorBidi"/>
          <w:sz w:val="28"/>
          <w:cs/>
        </w:rPr>
        <w:t xml:space="preserve"> 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44882216" w14:textId="7C45FE6C" w:rsidR="00436451" w:rsidRPr="00657820" w:rsidRDefault="00A35935" w:rsidP="00474C98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บริษัทได้ออกใบสำคัญแสดงสิทธิซื้อหุ้นสามัญ รุ่นที่ </w:t>
      </w:r>
      <w:r w:rsidRPr="00657820">
        <w:rPr>
          <w:rFonts w:asciiTheme="majorBidi" w:hAnsiTheme="majorBidi" w:cstheme="majorBidi"/>
          <w:sz w:val="28"/>
        </w:rPr>
        <w:t xml:space="preserve">4 (“7UP-W4”) </w:t>
      </w:r>
      <w:r w:rsidRPr="00657820">
        <w:rPr>
          <w:rFonts w:asciiTheme="majorBidi" w:hAnsiTheme="majorBidi" w:cstheme="majorBidi"/>
          <w:sz w:val="28"/>
          <w:cs/>
        </w:rPr>
        <w:t xml:space="preserve">ที่จัดสรรให้แก่ผู้ถือหุ้นที่มีรายชื่อในสมุดทะเบียน </w:t>
      </w:r>
      <w:r w:rsidRPr="00657820">
        <w:rPr>
          <w:rFonts w:asciiTheme="majorBidi" w:hAnsiTheme="majorBidi" w:cstheme="majorBidi"/>
          <w:sz w:val="28"/>
        </w:rPr>
        <w:t xml:space="preserve">                </w:t>
      </w:r>
      <w:r w:rsidRPr="00657820">
        <w:rPr>
          <w:rFonts w:asciiTheme="majorBidi" w:hAnsiTheme="majorBidi" w:cstheme="majorBidi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sz w:val="28"/>
        </w:rPr>
        <w:t xml:space="preserve">10 </w:t>
      </w:r>
      <w:r w:rsidRPr="00657820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657820">
        <w:rPr>
          <w:rFonts w:asciiTheme="majorBidi" w:hAnsiTheme="majorBidi" w:cstheme="majorBidi"/>
          <w:sz w:val="28"/>
        </w:rPr>
        <w:t xml:space="preserve">2562 </w:t>
      </w:r>
      <w:r w:rsidRPr="00657820">
        <w:rPr>
          <w:rFonts w:asciiTheme="majorBidi" w:hAnsiTheme="majorBidi" w:cstheme="majorBidi"/>
          <w:sz w:val="28"/>
          <w:cs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657820">
        <w:rPr>
          <w:rFonts w:asciiTheme="majorBidi" w:hAnsiTheme="majorBidi" w:cstheme="majorBidi"/>
          <w:sz w:val="28"/>
        </w:rPr>
        <w:t>3</w:t>
      </w:r>
      <w:r w:rsidRPr="00657820">
        <w:rPr>
          <w:rFonts w:asciiTheme="majorBidi" w:hAnsiTheme="majorBidi" w:cstheme="majorBidi"/>
          <w:sz w:val="28"/>
          <w:cs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657820">
        <w:rPr>
          <w:rFonts w:asciiTheme="majorBidi" w:hAnsiTheme="majorBidi" w:cstheme="majorBidi"/>
          <w:sz w:val="28"/>
        </w:rPr>
        <w:t>9</w:t>
      </w:r>
      <w:r w:rsidRPr="00657820">
        <w:rPr>
          <w:rFonts w:asciiTheme="majorBidi" w:hAnsiTheme="majorBidi" w:cstheme="majorBidi"/>
          <w:sz w:val="28"/>
          <w:cs/>
        </w:rPr>
        <w:t xml:space="preserve"> สิงหาคม </w:t>
      </w:r>
      <w:r w:rsidRPr="00657820">
        <w:rPr>
          <w:rFonts w:asciiTheme="majorBidi" w:hAnsiTheme="majorBidi" w:cstheme="majorBidi"/>
          <w:sz w:val="28"/>
        </w:rPr>
        <w:t xml:space="preserve">2562) </w:t>
      </w:r>
      <w:r w:rsidRPr="00657820">
        <w:rPr>
          <w:rFonts w:asciiTheme="majorBidi" w:hAnsiTheme="majorBidi" w:cstheme="majorBidi"/>
          <w:sz w:val="28"/>
          <w:cs/>
        </w:rPr>
        <w:t xml:space="preserve">ในจำนวนไม่เกิน </w:t>
      </w:r>
      <w:r w:rsidRPr="00657820">
        <w:rPr>
          <w:rFonts w:asciiTheme="majorBidi" w:hAnsiTheme="majorBidi" w:cstheme="majorBidi"/>
          <w:sz w:val="28"/>
        </w:rPr>
        <w:t xml:space="preserve">605,919,620 </w:t>
      </w:r>
      <w:r w:rsidRPr="00657820">
        <w:rPr>
          <w:rFonts w:asciiTheme="majorBidi" w:hAnsiTheme="majorBidi" w:cstheme="majorBidi"/>
          <w:sz w:val="28"/>
          <w:cs/>
        </w:rPr>
        <w:t xml:space="preserve">หน่วย ราคาการใช้สิทธิต่อหุ้นจำนวน </w:t>
      </w:r>
      <w:r w:rsidRPr="00657820">
        <w:rPr>
          <w:rFonts w:asciiTheme="majorBidi" w:hAnsiTheme="majorBidi" w:cstheme="majorBidi"/>
          <w:sz w:val="28"/>
        </w:rPr>
        <w:t xml:space="preserve">0.05 </w:t>
      </w:r>
      <w:r w:rsidRPr="00657820">
        <w:rPr>
          <w:rFonts w:asciiTheme="majorBidi" w:hAnsiTheme="majorBidi" w:cstheme="majorBidi"/>
          <w:sz w:val="28"/>
          <w:cs/>
        </w:rPr>
        <w:t xml:space="preserve">บาทโดยอัตราการใช้สิทธิ </w:t>
      </w:r>
      <w:r w:rsidRPr="00657820">
        <w:rPr>
          <w:rFonts w:asciiTheme="majorBidi" w:hAnsiTheme="majorBidi" w:cstheme="majorBidi"/>
          <w:sz w:val="28"/>
        </w:rPr>
        <w:t xml:space="preserve">1 </w:t>
      </w:r>
      <w:r w:rsidRPr="00657820">
        <w:rPr>
          <w:rFonts w:asciiTheme="majorBidi" w:hAnsiTheme="majorBidi" w:cstheme="majorBidi"/>
          <w:sz w:val="28"/>
          <w:cs/>
        </w:rPr>
        <w:t xml:space="preserve">ใบสำคัญแสดงสิทธิ ต่อ </w:t>
      </w:r>
      <w:r w:rsidRPr="00657820">
        <w:rPr>
          <w:rFonts w:asciiTheme="majorBidi" w:hAnsiTheme="majorBidi" w:cstheme="majorBidi"/>
          <w:sz w:val="28"/>
        </w:rPr>
        <w:t xml:space="preserve">1 </w:t>
      </w:r>
      <w:r w:rsidRPr="00657820">
        <w:rPr>
          <w:rFonts w:asciiTheme="majorBidi" w:hAnsiTheme="majorBidi" w:cstheme="majorBidi"/>
          <w:sz w:val="28"/>
          <w:cs/>
        </w:rPr>
        <w:t xml:space="preserve">หุ้นสามัญ ซึ่งสามารถใช้สิทธิตามใบสำคัญแสดงสิทธิได้ </w:t>
      </w:r>
      <w:r w:rsidRPr="00657820">
        <w:rPr>
          <w:rFonts w:asciiTheme="majorBidi" w:hAnsiTheme="majorBidi" w:cstheme="majorBidi"/>
          <w:sz w:val="28"/>
        </w:rPr>
        <w:t xml:space="preserve">3 </w:t>
      </w:r>
      <w:r w:rsidRPr="00657820">
        <w:rPr>
          <w:rFonts w:asciiTheme="majorBidi" w:hAnsiTheme="majorBidi" w:cstheme="majorBidi"/>
          <w:sz w:val="28"/>
          <w:cs/>
        </w:rPr>
        <w:t xml:space="preserve">ครั้ง โดยมีราคาการใช้สิทธิดังนี้ การใช้สิทธิครั้งที่ </w:t>
      </w:r>
      <w:r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ราคา </w:t>
      </w:r>
      <w:r w:rsidRPr="00657820">
        <w:rPr>
          <w:rFonts w:asciiTheme="majorBidi" w:hAnsiTheme="majorBidi" w:cstheme="majorBidi"/>
          <w:sz w:val="28"/>
        </w:rPr>
        <w:t xml:space="preserve">0.50 </w:t>
      </w:r>
      <w:r w:rsidRPr="00657820">
        <w:rPr>
          <w:rFonts w:asciiTheme="majorBidi" w:hAnsiTheme="majorBidi" w:cstheme="majorBidi"/>
          <w:sz w:val="28"/>
          <w:cs/>
        </w:rPr>
        <w:t xml:space="preserve">บาทต่อหุ้น การใช้สิทธิครั้งที่ </w:t>
      </w:r>
      <w:r w:rsidRPr="00657820">
        <w:rPr>
          <w:rFonts w:asciiTheme="majorBidi" w:hAnsiTheme="majorBidi" w:cstheme="majorBidi"/>
          <w:sz w:val="28"/>
        </w:rPr>
        <w:t>2</w:t>
      </w:r>
      <w:r w:rsidRPr="00657820">
        <w:rPr>
          <w:rFonts w:asciiTheme="majorBidi" w:hAnsiTheme="majorBidi" w:cstheme="majorBidi"/>
          <w:sz w:val="28"/>
          <w:cs/>
        </w:rPr>
        <w:t xml:space="preserve"> ราคา </w:t>
      </w:r>
      <w:r w:rsidRPr="00657820">
        <w:rPr>
          <w:rFonts w:asciiTheme="majorBidi" w:hAnsiTheme="majorBidi" w:cstheme="majorBidi"/>
          <w:sz w:val="28"/>
        </w:rPr>
        <w:t xml:space="preserve">1.25 </w:t>
      </w:r>
      <w:r w:rsidRPr="00657820">
        <w:rPr>
          <w:rFonts w:asciiTheme="majorBidi" w:hAnsiTheme="majorBidi" w:cstheme="majorBidi"/>
          <w:sz w:val="28"/>
          <w:cs/>
        </w:rPr>
        <w:t xml:space="preserve">บาทต่อหุ้นและการใช้สิทธิครั้งที่ </w:t>
      </w:r>
      <w:r w:rsidRPr="00657820">
        <w:rPr>
          <w:rFonts w:asciiTheme="majorBidi" w:hAnsiTheme="majorBidi" w:cstheme="majorBidi"/>
          <w:sz w:val="28"/>
        </w:rPr>
        <w:t>3</w:t>
      </w:r>
      <w:r w:rsidRPr="00657820">
        <w:rPr>
          <w:rFonts w:asciiTheme="majorBidi" w:hAnsiTheme="majorBidi" w:cstheme="majorBidi"/>
          <w:sz w:val="28"/>
          <w:cs/>
        </w:rPr>
        <w:t xml:space="preserve"> ราคา </w:t>
      </w:r>
      <w:r w:rsidRPr="00657820">
        <w:rPr>
          <w:rFonts w:asciiTheme="majorBidi" w:hAnsiTheme="majorBidi" w:cstheme="majorBidi"/>
          <w:sz w:val="28"/>
        </w:rPr>
        <w:t xml:space="preserve">2.25 </w:t>
      </w:r>
      <w:r w:rsidRPr="00657820">
        <w:rPr>
          <w:rFonts w:asciiTheme="majorBidi" w:hAnsiTheme="majorBidi" w:cstheme="majorBidi"/>
          <w:sz w:val="28"/>
          <w:cs/>
        </w:rPr>
        <w:t>บาทต่อหุ้น เริ่มใช้สิทธิครั้งที่</w:t>
      </w:r>
      <w:r w:rsidRPr="00657820">
        <w:rPr>
          <w:rFonts w:asciiTheme="majorBidi" w:hAnsiTheme="majorBidi" w:cstheme="majorBidi"/>
          <w:sz w:val="28"/>
        </w:rPr>
        <w:t xml:space="preserve"> 1 </w:t>
      </w:r>
      <w:r w:rsidRPr="00657820">
        <w:rPr>
          <w:rFonts w:asciiTheme="majorBidi" w:hAnsiTheme="majorBidi" w:cstheme="majorBidi"/>
          <w:sz w:val="28"/>
          <w:cs/>
        </w:rPr>
        <w:t xml:space="preserve">วันที่ </w:t>
      </w:r>
      <w:r w:rsidRPr="00657820">
        <w:rPr>
          <w:rFonts w:asciiTheme="majorBidi" w:hAnsiTheme="majorBidi" w:cstheme="majorBidi"/>
          <w:sz w:val="28"/>
        </w:rPr>
        <w:t xml:space="preserve">30 </w:t>
      </w:r>
      <w:r w:rsidRPr="00657820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657820">
        <w:rPr>
          <w:rFonts w:asciiTheme="majorBidi" w:hAnsiTheme="majorBidi" w:cstheme="majorBidi"/>
          <w:sz w:val="28"/>
        </w:rPr>
        <w:t xml:space="preserve">2563 </w:t>
      </w:r>
      <w:r w:rsidRPr="00657820">
        <w:rPr>
          <w:rFonts w:asciiTheme="majorBidi" w:hAnsiTheme="majorBidi" w:cstheme="majorBidi"/>
          <w:sz w:val="28"/>
          <w:cs/>
        </w:rPr>
        <w:t>ใช้สิทธิครั้งที่</w:t>
      </w:r>
      <w:r w:rsidRPr="00657820">
        <w:rPr>
          <w:rFonts w:asciiTheme="majorBidi" w:hAnsiTheme="majorBidi" w:cstheme="majorBidi"/>
          <w:sz w:val="28"/>
        </w:rPr>
        <w:t xml:space="preserve"> 2</w:t>
      </w:r>
      <w:r w:rsidRPr="00657820">
        <w:rPr>
          <w:rFonts w:asciiTheme="majorBidi" w:hAnsiTheme="majorBidi" w:cstheme="majorBidi"/>
          <w:sz w:val="28"/>
          <w:cs/>
        </w:rPr>
        <w:t xml:space="preserve"> วันที่ </w:t>
      </w:r>
      <w:r w:rsidRPr="00657820">
        <w:rPr>
          <w:rFonts w:asciiTheme="majorBidi" w:hAnsiTheme="majorBidi" w:cstheme="majorBidi"/>
          <w:sz w:val="28"/>
        </w:rPr>
        <w:t>30</w:t>
      </w:r>
      <w:r w:rsidRPr="00657820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657820">
        <w:rPr>
          <w:rFonts w:asciiTheme="majorBidi" w:hAnsiTheme="majorBidi" w:cstheme="majorBidi"/>
          <w:sz w:val="28"/>
        </w:rPr>
        <w:t>2564</w:t>
      </w:r>
      <w:r w:rsidR="00540BA3" w:rsidRPr="00657820">
        <w:rPr>
          <w:rFonts w:asciiTheme="majorBidi" w:hAnsiTheme="majorBidi" w:cstheme="majorBidi"/>
          <w:sz w:val="28"/>
        </w:rPr>
        <w:t xml:space="preserve"> </w:t>
      </w:r>
      <w:r w:rsidR="00540BA3" w:rsidRPr="00657820">
        <w:rPr>
          <w:rFonts w:asciiTheme="majorBidi" w:hAnsiTheme="majorBidi" w:cstheme="majorBidi"/>
          <w:sz w:val="28"/>
          <w:cs/>
        </w:rPr>
        <w:t>และใช้สิทธิครั้งที่</w:t>
      </w:r>
      <w:r w:rsidR="00540BA3" w:rsidRPr="00657820">
        <w:rPr>
          <w:rFonts w:asciiTheme="majorBidi" w:hAnsiTheme="majorBidi" w:cstheme="majorBidi"/>
          <w:sz w:val="28"/>
        </w:rPr>
        <w:t xml:space="preserve"> 3</w:t>
      </w:r>
      <w:r w:rsidR="00540BA3" w:rsidRPr="00657820">
        <w:rPr>
          <w:rFonts w:asciiTheme="majorBidi" w:hAnsiTheme="majorBidi" w:cstheme="majorBidi"/>
          <w:sz w:val="28"/>
          <w:cs/>
        </w:rPr>
        <w:t xml:space="preserve"> วันที่ </w:t>
      </w:r>
      <w:r w:rsidR="00540BA3" w:rsidRPr="00657820">
        <w:rPr>
          <w:rFonts w:asciiTheme="majorBidi" w:hAnsiTheme="majorBidi" w:cstheme="majorBidi"/>
          <w:sz w:val="28"/>
        </w:rPr>
        <w:t>8</w:t>
      </w:r>
      <w:r w:rsidR="00540BA3" w:rsidRPr="00657820">
        <w:rPr>
          <w:rFonts w:asciiTheme="majorBidi" w:hAnsiTheme="majorBidi" w:cstheme="majorBidi"/>
          <w:sz w:val="28"/>
          <w:cs/>
        </w:rPr>
        <w:t xml:space="preserve"> สิงหาคม </w:t>
      </w:r>
      <w:r w:rsidR="00540BA3" w:rsidRPr="00657820">
        <w:rPr>
          <w:rFonts w:asciiTheme="majorBidi" w:hAnsiTheme="majorBidi" w:cstheme="majorBidi"/>
          <w:sz w:val="28"/>
        </w:rPr>
        <w:t>2565</w:t>
      </w:r>
    </w:p>
    <w:p w14:paraId="17840FD2" w14:textId="16271A94" w:rsidR="00436451" w:rsidRPr="00657820" w:rsidRDefault="00436451" w:rsidP="0043645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ใบสำคัญแสดงสิทธิซื้อหุ้นสามัญคงเหลือ ณ วันที่ </w:t>
      </w:r>
      <w:r w:rsidR="00AD43C9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AD43C9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เป็นใบสำคัญแสดงสิทธิซื้อหุ้นสามัญที่จัดสรรให้แก่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  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ผู้ถือหุ้นของบริษัทไม่ส่งผลต่อการคำนวณกำไร </w:t>
      </w:r>
      <w:r w:rsidRPr="00657820">
        <w:rPr>
          <w:rFonts w:asciiTheme="majorBidi" w:eastAsia="Times New Roman" w:hAnsiTheme="majorBidi" w:cstheme="majorBidi"/>
          <w:color w:val="000000"/>
          <w:spacing w:val="-2"/>
          <w:sz w:val="28"/>
        </w:rPr>
        <w:t>(</w:t>
      </w:r>
      <w:r w:rsidRPr="00657820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ขาดทุน</w:t>
      </w:r>
      <w:r w:rsidRPr="00657820">
        <w:rPr>
          <w:rFonts w:asciiTheme="majorBidi" w:eastAsia="Times New Roman" w:hAnsiTheme="majorBidi" w:cstheme="majorBidi"/>
          <w:color w:val="000000"/>
          <w:spacing w:val="-2"/>
          <w:sz w:val="28"/>
        </w:rPr>
        <w:t>)</w:t>
      </w:r>
      <w:r w:rsidRPr="00657820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ต่อหุ้นปรับลดเนื่องจากวันใช้สิทธิครั้งสุดท้ายตรงกับวันที่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สิงหาคม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405FB8FD" w14:textId="62D9EEB8" w:rsidR="00436451" w:rsidRPr="00657820" w:rsidRDefault="00436451" w:rsidP="0043645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AD43C9"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D43C9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ใบสำคัญแสดงสิทธิฯ ที่ออกและเสนอขาย 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10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มิถุนายน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ได้หมดอายุแล้ว จึงไม่ส่งผลต่อ</w:t>
      </w: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การคำนวณกำไร </w:t>
      </w:r>
      <w:r w:rsidRPr="00657820">
        <w:rPr>
          <w:rFonts w:asciiTheme="majorBidi" w:eastAsia="Times New Roman" w:hAnsiTheme="majorBidi" w:cstheme="majorBidi"/>
          <w:color w:val="000000"/>
          <w:spacing w:val="-2"/>
          <w:sz w:val="28"/>
        </w:rPr>
        <w:t>(</w:t>
      </w:r>
      <w:r w:rsidRPr="00657820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ขาดทุน</w:t>
      </w:r>
      <w:r w:rsidRPr="00657820">
        <w:rPr>
          <w:rFonts w:asciiTheme="majorBidi" w:eastAsia="Times New Roman" w:hAnsiTheme="majorBidi" w:cstheme="majorBidi"/>
          <w:color w:val="000000"/>
          <w:spacing w:val="-2"/>
          <w:sz w:val="28"/>
        </w:rPr>
        <w:t>)</w:t>
      </w:r>
      <w:r w:rsidRPr="00657820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ต่อหุ้นปรับลด โดยมียอดคงเหลือใบสำคัญแสดงสิทธิฯ ที่ไม่สามารถใช้สิทธิได้แล้ว จำนวน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405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ล้านหน่วย</w:t>
      </w:r>
    </w:p>
    <w:p w14:paraId="2E4E4617" w14:textId="447FBB49" w:rsidR="00DE6994" w:rsidRPr="00657820" w:rsidRDefault="006C6638" w:rsidP="00E63712">
      <w:pPr>
        <w:pStyle w:val="ListParagraph"/>
        <w:numPr>
          <w:ilvl w:val="1"/>
          <w:numId w:val="1"/>
        </w:numPr>
        <w:spacing w:before="24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กำไร (ขาดทุน) ต่อหุ้นขั้นพื้นฐาน สำหรับปีสิ้นสุดวันที่ </w:t>
      </w:r>
      <w:r w:rsidR="00E63712" w:rsidRPr="0065782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73B2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ดังนี้</w:t>
      </w:r>
    </w:p>
    <w:tbl>
      <w:tblPr>
        <w:tblW w:w="881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76"/>
        <w:gridCol w:w="1134"/>
        <w:gridCol w:w="1134"/>
        <w:gridCol w:w="1219"/>
      </w:tblGrid>
      <w:tr w:rsidR="00960ED4" w:rsidRPr="00657820" w14:paraId="1392BB82" w14:textId="77777777" w:rsidTr="007C2DB9">
        <w:trPr>
          <w:trHeight w:val="324"/>
        </w:trPr>
        <w:tc>
          <w:tcPr>
            <w:tcW w:w="4050" w:type="dxa"/>
          </w:tcPr>
          <w:p w14:paraId="372F27B5" w14:textId="77777777" w:rsidR="00960ED4" w:rsidRPr="00657820" w:rsidRDefault="00960ED4" w:rsidP="00506CF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1EEA9BB" w14:textId="20D041AB" w:rsidR="00960ED4" w:rsidRPr="00657820" w:rsidRDefault="00973B26" w:rsidP="007C2DB9">
            <w:pPr>
              <w:pBdr>
                <w:bottom w:val="single" w:sz="4" w:space="1" w:color="auto"/>
              </w:pBdr>
              <w:spacing w:line="192" w:lineRule="auto"/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53" w:type="dxa"/>
            <w:gridSpan w:val="2"/>
            <w:vAlign w:val="bottom"/>
          </w:tcPr>
          <w:p w14:paraId="77F1D559" w14:textId="32379CA1" w:rsidR="00960ED4" w:rsidRPr="00657820" w:rsidRDefault="00EF433C" w:rsidP="007C2DB9">
            <w:pPr>
              <w:pBdr>
                <w:bottom w:val="single" w:sz="4" w:space="1" w:color="auto"/>
              </w:pBdr>
              <w:spacing w:line="192" w:lineRule="auto"/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6A1F" w:rsidRPr="00657820" w14:paraId="409E171B" w14:textId="77777777" w:rsidTr="009524FB">
        <w:tc>
          <w:tcPr>
            <w:tcW w:w="4050" w:type="dxa"/>
            <w:vAlign w:val="bottom"/>
          </w:tcPr>
          <w:p w14:paraId="7F302D95" w14:textId="77777777" w:rsidR="00F66A1F" w:rsidRPr="00657820" w:rsidRDefault="00F66A1F" w:rsidP="00F66A1F">
            <w:pPr>
              <w:ind w:right="8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</w:tcPr>
          <w:p w14:paraId="7651B8A4" w14:textId="6946109A" w:rsidR="00F66A1F" w:rsidRPr="00657820" w:rsidRDefault="00F66A1F" w:rsidP="007C2DB9">
            <w:pPr>
              <w:pBdr>
                <w:bottom w:val="single" w:sz="4" w:space="1" w:color="auto"/>
              </w:pBdr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134" w:type="dxa"/>
          </w:tcPr>
          <w:p w14:paraId="3825742C" w14:textId="4B5E9570" w:rsidR="00F66A1F" w:rsidRPr="00657820" w:rsidRDefault="00F66A1F" w:rsidP="007C2DB9">
            <w:pPr>
              <w:pBdr>
                <w:bottom w:val="single" w:sz="4" w:space="1" w:color="auto"/>
              </w:pBdr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134" w:type="dxa"/>
          </w:tcPr>
          <w:p w14:paraId="0FE69AEC" w14:textId="6C73E29D" w:rsidR="00F66A1F" w:rsidRPr="00657820" w:rsidRDefault="00F66A1F" w:rsidP="007C2DB9">
            <w:pPr>
              <w:pBdr>
                <w:bottom w:val="single" w:sz="4" w:space="1" w:color="auto"/>
              </w:pBdr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19" w:type="dxa"/>
          </w:tcPr>
          <w:p w14:paraId="1CD20888" w14:textId="34B1A4B3" w:rsidR="00F66A1F" w:rsidRPr="00657820" w:rsidRDefault="00F66A1F" w:rsidP="007C2DB9">
            <w:pPr>
              <w:pBdr>
                <w:bottom w:val="single" w:sz="4" w:space="1" w:color="auto"/>
              </w:pBdr>
              <w:ind w:left="-19"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960ED4" w:rsidRPr="00657820" w14:paraId="2A5E151C" w14:textId="77777777" w:rsidTr="00506CF3">
        <w:tc>
          <w:tcPr>
            <w:tcW w:w="4050" w:type="dxa"/>
          </w:tcPr>
          <w:p w14:paraId="4CFF3211" w14:textId="77777777" w:rsidR="00960ED4" w:rsidRPr="00657820" w:rsidRDefault="00612609" w:rsidP="009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ส่วนแบ่งกำไร (ขาดทุน) สำหรับปี</w:t>
            </w:r>
          </w:p>
          <w:p w14:paraId="1075BA0E" w14:textId="6465B088" w:rsidR="00704B06" w:rsidRPr="00657820" w:rsidRDefault="00BE3807" w:rsidP="00E637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6F62FC" w14:textId="0340B236" w:rsidR="00960ED4" w:rsidRPr="00657820" w:rsidRDefault="002726EA" w:rsidP="00506CF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(17</w:t>
            </w:r>
            <w:r w:rsidR="00DE7841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E7841">
              <w:rPr>
                <w:rFonts w:asciiTheme="majorBidi" w:hAnsiTheme="majorBidi" w:cstheme="majorBidi"/>
                <w:color w:val="000000"/>
                <w:sz w:val="28"/>
              </w:rPr>
              <w:t>792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5245B" w14:textId="77777777" w:rsidR="00960ED4" w:rsidRPr="00657820" w:rsidRDefault="00960ED4" w:rsidP="00506CF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(101,024)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C0837C" w14:textId="783AFF33" w:rsidR="00960ED4" w:rsidRPr="00657820" w:rsidRDefault="00731D4E" w:rsidP="00506CF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(22,</w:t>
            </w:r>
            <w:r w:rsidR="00DB78B9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0B4BAB"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19" w:type="dxa"/>
            <w:vAlign w:val="bottom"/>
          </w:tcPr>
          <w:p w14:paraId="18811061" w14:textId="77777777" w:rsidR="00960ED4" w:rsidRPr="00657820" w:rsidRDefault="00960ED4" w:rsidP="00506CF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46,403</w:t>
            </w:r>
          </w:p>
        </w:tc>
      </w:tr>
      <w:tr w:rsidR="00E63712" w:rsidRPr="00657820" w14:paraId="1A6B2D8B" w14:textId="77777777" w:rsidTr="00506CF3">
        <w:tc>
          <w:tcPr>
            <w:tcW w:w="4050" w:type="dxa"/>
          </w:tcPr>
          <w:p w14:paraId="141651EF" w14:textId="499A0270" w:rsidR="00E63712" w:rsidRPr="00657820" w:rsidRDefault="00E63712" w:rsidP="0095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1F68C" w14:textId="77777777" w:rsidR="00E63712" w:rsidRPr="00657820" w:rsidRDefault="00E63712" w:rsidP="00506CF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6C1F97" w14:textId="77777777" w:rsidR="00E63712" w:rsidRPr="00657820" w:rsidRDefault="00E63712" w:rsidP="00506CF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04CFAD" w14:textId="77777777" w:rsidR="00E63712" w:rsidRPr="00657820" w:rsidRDefault="00E63712" w:rsidP="00506CF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19" w:type="dxa"/>
            <w:vAlign w:val="bottom"/>
          </w:tcPr>
          <w:p w14:paraId="54A0084C" w14:textId="77777777" w:rsidR="00E63712" w:rsidRPr="00657820" w:rsidRDefault="00E63712" w:rsidP="00506CF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60ED4" w:rsidRPr="00657820" w14:paraId="53F979F7" w14:textId="77777777" w:rsidTr="00506CF3">
        <w:tc>
          <w:tcPr>
            <w:tcW w:w="4050" w:type="dxa"/>
          </w:tcPr>
          <w:p w14:paraId="6190302C" w14:textId="05A9E305" w:rsidR="00960ED4" w:rsidRPr="00657820" w:rsidRDefault="00445FC4" w:rsidP="001B40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 (พันหุ้น)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4F7C6" w14:textId="56774883" w:rsidR="00960ED4" w:rsidRPr="00657820" w:rsidRDefault="002726EA" w:rsidP="00506CF3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5,143,072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F2676F" w14:textId="77777777" w:rsidR="00960ED4" w:rsidRPr="00657820" w:rsidRDefault="00960ED4" w:rsidP="00506CF3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5,143,056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76D495" w14:textId="02F5CEC2" w:rsidR="00960ED4" w:rsidRPr="00657820" w:rsidRDefault="00731D4E" w:rsidP="00506CF3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5,143,072</w:t>
            </w:r>
          </w:p>
        </w:tc>
        <w:tc>
          <w:tcPr>
            <w:tcW w:w="1219" w:type="dxa"/>
            <w:vAlign w:val="bottom"/>
          </w:tcPr>
          <w:p w14:paraId="33C62801" w14:textId="77777777" w:rsidR="00960ED4" w:rsidRPr="00657820" w:rsidRDefault="00960ED4" w:rsidP="00506CF3">
            <w:pPr>
              <w:pBdr>
                <w:bottom w:val="sing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5,143,056</w:t>
            </w:r>
          </w:p>
        </w:tc>
      </w:tr>
      <w:tr w:rsidR="00960ED4" w:rsidRPr="00657820" w14:paraId="7778F7F9" w14:textId="77777777" w:rsidTr="00506CF3">
        <w:trPr>
          <w:trHeight w:val="340"/>
        </w:trPr>
        <w:tc>
          <w:tcPr>
            <w:tcW w:w="4050" w:type="dxa"/>
            <w:vAlign w:val="bottom"/>
          </w:tcPr>
          <w:p w14:paraId="24C8DD23" w14:textId="008C9410" w:rsidR="00960ED4" w:rsidRPr="00657820" w:rsidRDefault="00445FC4" w:rsidP="00506C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76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กำไร (ขาดทุน) </w:t>
            </w:r>
            <w:r w:rsidR="00F90A77"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D84A7A" w14:textId="72C9776E" w:rsidR="00960ED4" w:rsidRPr="008552E1" w:rsidRDefault="00731D4E" w:rsidP="00506CF3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2E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(0.035)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ADFE17" w14:textId="77777777" w:rsidR="00960ED4" w:rsidRPr="008552E1" w:rsidRDefault="00960ED4" w:rsidP="00506CF3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2E1">
              <w:rPr>
                <w:rFonts w:asciiTheme="majorBidi" w:hAnsiTheme="majorBidi" w:cstheme="majorBidi"/>
                <w:b/>
                <w:bCs/>
                <w:sz w:val="28"/>
              </w:rPr>
              <w:t>(0.020)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F9950B" w14:textId="74B10A6F" w:rsidR="00960ED4" w:rsidRPr="008552E1" w:rsidRDefault="00731D4E" w:rsidP="00506CF3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2E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(0.004)</w:t>
            </w:r>
          </w:p>
        </w:tc>
        <w:tc>
          <w:tcPr>
            <w:tcW w:w="1219" w:type="dxa"/>
            <w:vAlign w:val="bottom"/>
          </w:tcPr>
          <w:p w14:paraId="66D794EB" w14:textId="77777777" w:rsidR="00960ED4" w:rsidRPr="008552E1" w:rsidRDefault="00960ED4" w:rsidP="00506CF3">
            <w:pPr>
              <w:pBdr>
                <w:bottom w:val="double" w:sz="4" w:space="1" w:color="auto"/>
              </w:pBd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552E1">
              <w:rPr>
                <w:rFonts w:asciiTheme="majorBidi" w:hAnsiTheme="majorBidi" w:cstheme="majorBidi"/>
                <w:b/>
                <w:bCs/>
                <w:sz w:val="28"/>
              </w:rPr>
              <w:t>0.009</w:t>
            </w:r>
          </w:p>
        </w:tc>
      </w:tr>
    </w:tbl>
    <w:p w14:paraId="75938EFB" w14:textId="77777777" w:rsidR="00EC63D9" w:rsidRPr="00657820" w:rsidRDefault="00EC63D9" w:rsidP="005A476D">
      <w:pPr>
        <w:pStyle w:val="ListParagraph"/>
        <w:spacing w:before="240"/>
        <w:ind w:left="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68F273D3" w14:textId="77777777" w:rsidR="00826B1D" w:rsidRPr="00657820" w:rsidRDefault="00826B1D" w:rsidP="005A476D">
      <w:pPr>
        <w:pStyle w:val="ListParagraph"/>
        <w:spacing w:before="240"/>
        <w:ind w:left="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46BFDB4E" w14:textId="121DE4AD" w:rsidR="00E66F90" w:rsidRPr="00657820" w:rsidRDefault="00E66F90" w:rsidP="00265842">
      <w:pPr>
        <w:spacing w:before="240"/>
        <w:jc w:val="thaiDistribute"/>
        <w:rPr>
          <w:rFonts w:asciiTheme="majorBidi" w:hAnsiTheme="majorBidi" w:cstheme="majorBidi"/>
          <w:sz w:val="28"/>
        </w:rPr>
      </w:pPr>
    </w:p>
    <w:p w14:paraId="0F66B76F" w14:textId="57C98CF9" w:rsidR="00D5121C" w:rsidRPr="00657820" w:rsidRDefault="009B2480" w:rsidP="0001201D">
      <w:pPr>
        <w:pStyle w:val="ListParagraph"/>
        <w:numPr>
          <w:ilvl w:val="0"/>
          <w:numId w:val="1"/>
        </w:num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ข้อมูลทางการเงินจำแนกตามส่วนงานและการจำแนกรายได้</w:t>
      </w:r>
      <w:r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297D67E" w14:textId="04E3C626" w:rsidR="00D5121C" w:rsidRPr="00657820" w:rsidRDefault="009B2480" w:rsidP="00383D9B">
      <w:pPr>
        <w:spacing w:before="120"/>
        <w:ind w:left="360"/>
        <w:jc w:val="both"/>
        <w:rPr>
          <w:rFonts w:asciiTheme="majorBidi" w:eastAsia="Times New Roman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สำหรับ</w:t>
      </w:r>
      <w:r w:rsidR="0087588E" w:rsidRPr="00657820">
        <w:rPr>
          <w:rFonts w:asciiTheme="majorBidi" w:hAnsiTheme="majorBidi" w:cstheme="majorBidi"/>
          <w:sz w:val="28"/>
          <w:cs/>
        </w:rPr>
        <w:t>ปี</w:t>
      </w:r>
      <w:r w:rsidRPr="0065782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657820">
        <w:rPr>
          <w:rFonts w:asciiTheme="majorBidi" w:hAnsiTheme="majorBidi" w:cstheme="majorBidi"/>
          <w:sz w:val="28"/>
        </w:rPr>
        <w:t>3</w:t>
      </w:r>
      <w:r w:rsidR="00391ED3"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="000C7872" w:rsidRPr="00657820">
        <w:rPr>
          <w:rFonts w:asciiTheme="majorBidi" w:hAnsiTheme="majorBidi" w:cstheme="majorBidi"/>
          <w:sz w:val="28"/>
          <w:cs/>
        </w:rPr>
        <w:t>ธันวาคม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="00383D9B" w:rsidRPr="00657820">
        <w:rPr>
          <w:rFonts w:asciiTheme="majorBidi" w:hAnsiTheme="majorBidi" w:cstheme="majorBidi"/>
          <w:sz w:val="28"/>
        </w:rPr>
        <w:t>256</w:t>
      </w:r>
      <w:r w:rsidR="000E1710" w:rsidRPr="00657820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657820">
        <w:rPr>
          <w:rFonts w:asciiTheme="majorBidi" w:eastAsia="Times New Roman" w:hAnsiTheme="majorBidi" w:cstheme="majorBidi"/>
          <w:sz w:val="28"/>
        </w:rPr>
        <w:t>256</w:t>
      </w:r>
      <w:r w:rsidR="000E1710" w:rsidRPr="00657820">
        <w:rPr>
          <w:rFonts w:asciiTheme="majorBidi" w:eastAsia="Times New Roman" w:hAnsiTheme="majorBidi" w:cstheme="majorBidi"/>
          <w:sz w:val="28"/>
        </w:rPr>
        <w:t>5</w:t>
      </w:r>
      <w:r w:rsidRPr="00657820">
        <w:rPr>
          <w:rFonts w:asciiTheme="majorBidi" w:eastAsia="Times New Roman" w:hAnsiTheme="majorBidi" w:cstheme="majorBidi"/>
          <w:sz w:val="28"/>
        </w:rPr>
        <w:t xml:space="preserve"> </w:t>
      </w:r>
      <w:r w:rsidRPr="00657820">
        <w:rPr>
          <w:rFonts w:asciiTheme="majorBidi" w:eastAsia="Times New Roman" w:hAnsiTheme="majorBidi" w:cstheme="majorBidi"/>
          <w:sz w:val="28"/>
          <w:cs/>
        </w:rPr>
        <w:t xml:space="preserve">กลุ่มบริษัทมี </w:t>
      </w:r>
      <w:r w:rsidR="00E3037F" w:rsidRPr="00657820">
        <w:rPr>
          <w:rFonts w:asciiTheme="majorBidi" w:eastAsia="Times New Roman" w:hAnsiTheme="majorBidi" w:cstheme="majorBidi"/>
          <w:sz w:val="28"/>
        </w:rPr>
        <w:t>3</w:t>
      </w:r>
      <w:r w:rsidRPr="00657820">
        <w:rPr>
          <w:rFonts w:asciiTheme="majorBidi" w:eastAsia="Times New Roman" w:hAnsiTheme="majorBidi" w:cstheme="majorBidi"/>
          <w:sz w:val="28"/>
        </w:rPr>
        <w:t xml:space="preserve"> </w:t>
      </w:r>
      <w:r w:rsidRPr="00657820">
        <w:rPr>
          <w:rFonts w:asciiTheme="majorBidi" w:eastAsia="Times New Roman" w:hAnsiTheme="majorBidi" w:cstheme="majorBidi"/>
          <w:sz w:val="28"/>
          <w:cs/>
        </w:rPr>
        <w:t xml:space="preserve">ส่วนงานที่รายงาน ได้แก่ </w:t>
      </w:r>
    </w:p>
    <w:p w14:paraId="3261A9D5" w14:textId="77777777" w:rsidR="006A44FA" w:rsidRPr="00657820" w:rsidRDefault="009B248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657820">
        <w:rPr>
          <w:rFonts w:asciiTheme="majorBidi" w:eastAsia="Times New Roman" w:hAnsiTheme="majorBidi" w:cstheme="majorBidi"/>
          <w:spacing w:val="-10"/>
          <w:sz w:val="28"/>
          <w:cs/>
        </w:rPr>
        <w:t>ธุรกิจ</w:t>
      </w:r>
      <w:r w:rsidR="00615ACA" w:rsidRPr="00657820">
        <w:rPr>
          <w:rFonts w:asciiTheme="majorBidi" w:eastAsia="Times New Roman" w:hAnsiTheme="majorBidi" w:cstheme="majorBidi"/>
          <w:spacing w:val="-10"/>
          <w:sz w:val="28"/>
          <w:cs/>
        </w:rPr>
        <w:t>สถานีจำหน่ายแก๊สและน้ำมัน</w:t>
      </w:r>
    </w:p>
    <w:p w14:paraId="5DE906C1" w14:textId="75C2F1CB" w:rsidR="00D5121C" w:rsidRPr="00657820" w:rsidRDefault="009B2480" w:rsidP="00AC2601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657820">
        <w:rPr>
          <w:rFonts w:asciiTheme="majorBidi" w:eastAsia="Times New Roman" w:hAnsiTheme="majorBidi" w:cstheme="majorBidi"/>
          <w:spacing w:val="-10"/>
          <w:sz w:val="28"/>
          <w:cs/>
        </w:rPr>
        <w:t>ธุรกิจพลังงาน</w:t>
      </w:r>
      <w:r w:rsidR="006A44FA" w:rsidRPr="00657820">
        <w:rPr>
          <w:rFonts w:asciiTheme="majorBidi" w:eastAsia="Times New Roman" w:hAnsiTheme="majorBidi" w:cstheme="majorBidi"/>
          <w:spacing w:val="-10"/>
          <w:sz w:val="28"/>
          <w:cs/>
        </w:rPr>
        <w:t>ทดแทน</w:t>
      </w:r>
    </w:p>
    <w:p w14:paraId="4FB50509" w14:textId="5953A088" w:rsidR="00D5121C" w:rsidRPr="00657820" w:rsidRDefault="009B2480" w:rsidP="006045D3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657820">
        <w:rPr>
          <w:rFonts w:asciiTheme="majorBidi" w:eastAsia="Times New Roman" w:hAnsiTheme="majorBidi" w:cstheme="majorBidi"/>
          <w:spacing w:val="-6"/>
          <w:sz w:val="28"/>
          <w:cs/>
        </w:rPr>
        <w:t>ธุรกิจ</w:t>
      </w:r>
      <w:r w:rsidR="00546C7D" w:rsidRPr="00657820">
        <w:rPr>
          <w:rFonts w:asciiTheme="majorBidi" w:eastAsia="Times New Roman" w:hAnsiTheme="majorBidi" w:cstheme="majorBidi"/>
          <w:sz w:val="28"/>
          <w:cs/>
        </w:rPr>
        <w:t>สาธารณูปโภค</w:t>
      </w:r>
    </w:p>
    <w:p w14:paraId="6E8F0BD3" w14:textId="77777777" w:rsidR="00D5121C" w:rsidRPr="00657820" w:rsidRDefault="009B2480">
      <w:pPr>
        <w:tabs>
          <w:tab w:val="right" w:pos="7200"/>
          <w:tab w:val="right" w:pos="900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ส่วนงานภูมิศาสตร์</w:t>
      </w:r>
    </w:p>
    <w:p w14:paraId="00C58A87" w14:textId="77777777" w:rsidR="00D5121C" w:rsidRPr="00657820" w:rsidRDefault="009B248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657820">
        <w:rPr>
          <w:rFonts w:asciiTheme="majorBidi" w:hAnsiTheme="majorBidi" w:cstheme="majorBidi"/>
          <w:sz w:val="28"/>
          <w:cs/>
        </w:rPr>
        <w:t>ที่</w:t>
      </w:r>
      <w:r w:rsidRPr="00657820">
        <w:rPr>
          <w:rFonts w:asciiTheme="majorBidi" w:hAnsiTheme="majorBidi" w:cstheme="majorBidi"/>
          <w:spacing w:val="-6"/>
          <w:sz w:val="28"/>
          <w:cs/>
        </w:rPr>
        <w:t>มีสาระสำคัญ</w:t>
      </w:r>
      <w:r w:rsidRPr="0065782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35600DAC" w14:textId="77777777" w:rsidR="00D5121C" w:rsidRPr="00657820" w:rsidRDefault="009B248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657820">
        <w:rPr>
          <w:rFonts w:asciiTheme="majorBidi" w:hAnsiTheme="majorBidi" w:cstheme="majorBidi"/>
          <w:b/>
          <w:bCs/>
          <w:i/>
          <w:iCs/>
          <w:sz w:val="28"/>
          <w:cs/>
        </w:rPr>
        <w:t>ลูกค้ารายใหญ่</w:t>
      </w:r>
    </w:p>
    <w:p w14:paraId="383B09F5" w14:textId="2BB03C6B" w:rsidR="00D5121C" w:rsidRPr="00657820" w:rsidRDefault="009B2480" w:rsidP="00602689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สำหรับ</w:t>
      </w:r>
      <w:r w:rsidR="0087588E" w:rsidRPr="00657820">
        <w:rPr>
          <w:rFonts w:asciiTheme="majorBidi" w:hAnsiTheme="majorBidi" w:cstheme="majorBidi"/>
          <w:sz w:val="28"/>
          <w:cs/>
        </w:rPr>
        <w:t>ปี</w:t>
      </w:r>
      <w:r w:rsidRPr="0065782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0C7872" w:rsidRPr="00657820">
        <w:rPr>
          <w:rFonts w:asciiTheme="majorBidi" w:hAnsiTheme="majorBidi" w:cstheme="majorBidi"/>
          <w:sz w:val="28"/>
        </w:rPr>
        <w:t>31</w:t>
      </w:r>
      <w:r w:rsidR="000C7872"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="000C7872" w:rsidRPr="00657820">
        <w:rPr>
          <w:rFonts w:asciiTheme="majorBidi" w:hAnsiTheme="majorBidi" w:cstheme="majorBidi"/>
          <w:sz w:val="28"/>
        </w:rPr>
        <w:t>256</w:t>
      </w:r>
      <w:r w:rsidR="000E1710" w:rsidRPr="00657820">
        <w:rPr>
          <w:rFonts w:asciiTheme="majorBidi" w:hAnsiTheme="majorBidi" w:cstheme="majorBidi"/>
          <w:sz w:val="28"/>
        </w:rPr>
        <w:t>6</w:t>
      </w:r>
      <w:r w:rsidR="00C123A3" w:rsidRPr="00657820">
        <w:rPr>
          <w:rFonts w:asciiTheme="majorBidi" w:hAnsiTheme="majorBidi" w:cstheme="majorBidi"/>
          <w:sz w:val="28"/>
          <w:cs/>
        </w:rPr>
        <w:t xml:space="preserve"> กลุ่มบริษัทมีรายได้จากลูกค้ารายใหญ่จำนวน </w:t>
      </w:r>
      <w:r w:rsidR="007F5F5C" w:rsidRPr="00657820">
        <w:rPr>
          <w:rFonts w:asciiTheme="majorBidi" w:hAnsiTheme="majorBidi" w:cstheme="majorBidi"/>
          <w:sz w:val="28"/>
        </w:rPr>
        <w:t>2</w:t>
      </w:r>
      <w:r w:rsidR="00C123A3" w:rsidRPr="00657820">
        <w:rPr>
          <w:rFonts w:asciiTheme="majorBidi" w:hAnsiTheme="majorBidi" w:cstheme="majorBidi"/>
          <w:sz w:val="28"/>
          <w:cs/>
        </w:rPr>
        <w:t xml:space="preserve"> ราย เป็นจำนวนเงินรวม </w:t>
      </w:r>
      <w:r w:rsidR="00C123A3" w:rsidRPr="00657820">
        <w:rPr>
          <w:rFonts w:asciiTheme="majorBidi" w:hAnsiTheme="majorBidi" w:cstheme="majorBidi"/>
          <w:sz w:val="28"/>
        </w:rPr>
        <w:t xml:space="preserve">     </w:t>
      </w:r>
      <w:r w:rsidR="00A31968" w:rsidRPr="007574CF">
        <w:rPr>
          <w:rFonts w:asciiTheme="majorBidi" w:hAnsiTheme="majorBidi" w:cstheme="majorBidi"/>
          <w:spacing w:val="6"/>
          <w:sz w:val="28"/>
        </w:rPr>
        <w:t>91</w:t>
      </w:r>
      <w:r w:rsidR="00C123A3" w:rsidRPr="007574CF">
        <w:rPr>
          <w:rFonts w:asciiTheme="majorBidi" w:hAnsiTheme="majorBidi" w:cstheme="majorBidi"/>
          <w:spacing w:val="6"/>
          <w:sz w:val="28"/>
          <w:cs/>
        </w:rPr>
        <w:t xml:space="preserve"> ล้านบาท ซึ่งคิดเป็นร้อยละ </w:t>
      </w:r>
      <w:r w:rsidR="00A31968" w:rsidRPr="007574CF">
        <w:rPr>
          <w:rFonts w:asciiTheme="majorBidi" w:hAnsiTheme="majorBidi" w:cstheme="majorBidi"/>
          <w:spacing w:val="6"/>
          <w:sz w:val="28"/>
        </w:rPr>
        <w:t>63</w:t>
      </w:r>
      <w:r w:rsidR="00C123A3" w:rsidRPr="007574CF">
        <w:rPr>
          <w:rFonts w:asciiTheme="majorBidi" w:hAnsiTheme="majorBidi" w:cstheme="majorBidi"/>
          <w:spacing w:val="6"/>
          <w:sz w:val="28"/>
          <w:cs/>
        </w:rPr>
        <w:t xml:space="preserve"> ของรายได้จากการให้บริการของกลุ่มบริษัท </w:t>
      </w:r>
      <w:r w:rsidR="00C205FB" w:rsidRPr="007574CF">
        <w:rPr>
          <w:rFonts w:asciiTheme="majorBidi" w:hAnsiTheme="majorBidi" w:cstheme="majorBidi"/>
          <w:spacing w:val="6"/>
          <w:sz w:val="28"/>
          <w:cs/>
        </w:rPr>
        <w:t>(</w:t>
      </w:r>
      <w:r w:rsidR="00C205FB" w:rsidRPr="007574CF">
        <w:rPr>
          <w:rFonts w:asciiTheme="majorBidi" w:hAnsiTheme="majorBidi" w:cstheme="majorBidi"/>
          <w:spacing w:val="6"/>
          <w:sz w:val="28"/>
        </w:rPr>
        <w:t>256</w:t>
      </w:r>
      <w:r w:rsidR="000E1710" w:rsidRPr="007574CF">
        <w:rPr>
          <w:rFonts w:asciiTheme="majorBidi" w:hAnsiTheme="majorBidi" w:cstheme="majorBidi"/>
          <w:spacing w:val="6"/>
          <w:sz w:val="28"/>
        </w:rPr>
        <w:t>5</w:t>
      </w:r>
      <w:r w:rsidR="00C205FB" w:rsidRPr="007574CF">
        <w:rPr>
          <w:rFonts w:asciiTheme="majorBidi" w:hAnsiTheme="majorBidi" w:cstheme="majorBidi"/>
          <w:spacing w:val="6"/>
          <w:sz w:val="28"/>
        </w:rPr>
        <w:t xml:space="preserve">: </w:t>
      </w:r>
      <w:r w:rsidR="00C205FB" w:rsidRPr="007574CF">
        <w:rPr>
          <w:rFonts w:asciiTheme="majorBidi" w:hAnsiTheme="majorBidi" w:cstheme="majorBidi"/>
          <w:spacing w:val="6"/>
          <w:sz w:val="28"/>
          <w:cs/>
        </w:rPr>
        <w:t>กลุ่มบริษัทมีรายได้จากลูกค้า</w:t>
      </w:r>
      <w:r w:rsidR="007574CF">
        <w:rPr>
          <w:rFonts w:asciiTheme="majorBidi" w:hAnsiTheme="majorBidi" w:cstheme="majorBidi"/>
          <w:sz w:val="28"/>
          <w:cs/>
        </w:rPr>
        <w:br/>
      </w:r>
      <w:r w:rsidR="00C205FB" w:rsidRPr="00657820">
        <w:rPr>
          <w:rFonts w:asciiTheme="majorBidi" w:eastAsia="Times New Roman" w:hAnsiTheme="majorBidi" w:cstheme="majorBidi"/>
          <w:sz w:val="28"/>
          <w:cs/>
        </w:rPr>
        <w:t xml:space="preserve">รายใหญ่จำนวน </w:t>
      </w:r>
      <w:r w:rsidR="000E1710" w:rsidRPr="00657820">
        <w:rPr>
          <w:rFonts w:asciiTheme="majorBidi" w:eastAsia="Times New Roman" w:hAnsiTheme="majorBidi" w:cstheme="majorBidi"/>
          <w:sz w:val="28"/>
        </w:rPr>
        <w:t>3</w:t>
      </w:r>
      <w:r w:rsidR="00C205FB" w:rsidRPr="00657820">
        <w:rPr>
          <w:rFonts w:asciiTheme="majorBidi" w:eastAsia="Times New Roman" w:hAnsiTheme="majorBidi" w:cstheme="majorBidi"/>
          <w:sz w:val="28"/>
          <w:cs/>
        </w:rPr>
        <w:t xml:space="preserve"> ราย เป็นจำนวนเงินรวม </w:t>
      </w:r>
      <w:r w:rsidR="000E1710" w:rsidRPr="00657820">
        <w:rPr>
          <w:rFonts w:asciiTheme="majorBidi" w:eastAsia="Times New Roman" w:hAnsiTheme="majorBidi" w:cstheme="majorBidi"/>
          <w:sz w:val="28"/>
        </w:rPr>
        <w:t>79</w:t>
      </w:r>
      <w:r w:rsidR="00C205FB" w:rsidRPr="00657820">
        <w:rPr>
          <w:rFonts w:asciiTheme="majorBidi" w:eastAsia="Times New Roman" w:hAnsiTheme="majorBidi" w:cstheme="majorBidi"/>
          <w:sz w:val="28"/>
          <w:cs/>
        </w:rPr>
        <w:t xml:space="preserve"> ล้านบาท ซึ่งคิดเป็นร้อยละ </w:t>
      </w:r>
      <w:r w:rsidR="00C205FB" w:rsidRPr="00657820">
        <w:rPr>
          <w:rFonts w:asciiTheme="majorBidi" w:eastAsia="Times New Roman" w:hAnsiTheme="majorBidi" w:cstheme="majorBidi"/>
          <w:sz w:val="28"/>
        </w:rPr>
        <w:t>7</w:t>
      </w:r>
      <w:r w:rsidR="000E1710" w:rsidRPr="00657820">
        <w:rPr>
          <w:rFonts w:asciiTheme="majorBidi" w:eastAsia="Times New Roman" w:hAnsiTheme="majorBidi" w:cstheme="majorBidi"/>
          <w:sz w:val="28"/>
        </w:rPr>
        <w:t>5</w:t>
      </w:r>
      <w:r w:rsidR="00C205FB" w:rsidRPr="00657820">
        <w:rPr>
          <w:rFonts w:asciiTheme="majorBidi" w:eastAsia="Times New Roman" w:hAnsiTheme="majorBidi" w:cstheme="majorBidi"/>
          <w:sz w:val="28"/>
          <w:cs/>
        </w:rPr>
        <w:t xml:space="preserve"> ของรายได้จากการให้บริการของกลุ่มบริษัท)</w:t>
      </w:r>
    </w:p>
    <w:p w14:paraId="4BF9CAAE" w14:textId="77777777" w:rsidR="00D5121C" w:rsidRPr="00657820" w:rsidRDefault="00D5121C">
      <w:pPr>
        <w:rPr>
          <w:rFonts w:asciiTheme="majorBidi" w:hAnsiTheme="majorBidi" w:cstheme="majorBidi"/>
          <w:sz w:val="28"/>
        </w:rPr>
      </w:pPr>
    </w:p>
    <w:p w14:paraId="48E14469" w14:textId="77777777" w:rsidR="00D5121C" w:rsidRPr="00657820" w:rsidRDefault="00D5121C">
      <w:pPr>
        <w:jc w:val="right"/>
        <w:rPr>
          <w:rFonts w:asciiTheme="majorBidi" w:hAnsiTheme="majorBidi" w:cstheme="majorBidi"/>
          <w:sz w:val="28"/>
        </w:rPr>
      </w:pPr>
    </w:p>
    <w:p w14:paraId="050A49C3" w14:textId="77777777" w:rsidR="00D5121C" w:rsidRPr="00657820" w:rsidRDefault="00D5121C">
      <w:pPr>
        <w:rPr>
          <w:rFonts w:asciiTheme="majorBidi" w:hAnsiTheme="majorBidi" w:cstheme="majorBidi"/>
          <w:sz w:val="28"/>
        </w:rPr>
      </w:pPr>
    </w:p>
    <w:p w14:paraId="76BC7A9B" w14:textId="77777777" w:rsidR="00D5121C" w:rsidRPr="00657820" w:rsidRDefault="00D5121C">
      <w:pPr>
        <w:rPr>
          <w:rFonts w:asciiTheme="majorBidi" w:hAnsiTheme="majorBidi" w:cstheme="majorBidi"/>
          <w:sz w:val="28"/>
        </w:rPr>
        <w:sectPr w:rsidR="00D5121C" w:rsidRPr="00657820" w:rsidSect="008C1596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p w14:paraId="3616DB8B" w14:textId="77777777" w:rsidR="00EA46C8" w:rsidRPr="00657820" w:rsidRDefault="009B2480" w:rsidP="00A81C5C">
      <w:pPr>
        <w:overflowPunct/>
        <w:autoSpaceDE/>
        <w:autoSpaceDN/>
        <w:adjustRightInd/>
        <w:ind w:left="810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</w:t>
      </w:r>
      <w:r w:rsidR="006F49BB" w:rsidRPr="00657820">
        <w:rPr>
          <w:rFonts w:asciiTheme="majorBidi" w:hAnsiTheme="majorBidi" w:cstheme="majorBidi"/>
          <w:sz w:val="28"/>
          <w:cs/>
        </w:rPr>
        <w:t>สำหรับปีสิ้นสุดวันที่</w:t>
      </w:r>
      <w:r w:rsidR="006F49BB" w:rsidRPr="00657820">
        <w:rPr>
          <w:rFonts w:asciiTheme="majorBidi" w:hAnsiTheme="majorBidi" w:cstheme="majorBidi"/>
          <w:sz w:val="28"/>
        </w:rPr>
        <w:t xml:space="preserve"> </w:t>
      </w:r>
      <w:r w:rsidR="005A476D" w:rsidRPr="00657820">
        <w:rPr>
          <w:rFonts w:asciiTheme="majorBidi" w:hAnsiTheme="majorBidi" w:cstheme="majorBidi"/>
          <w:sz w:val="28"/>
          <w:lang w:val="en-GB"/>
        </w:rPr>
        <w:t>31</w:t>
      </w:r>
      <w:r w:rsidR="006F49BB" w:rsidRPr="00657820">
        <w:rPr>
          <w:rFonts w:asciiTheme="majorBidi" w:hAnsiTheme="majorBidi" w:cstheme="majorBidi"/>
          <w:sz w:val="28"/>
          <w:cs/>
        </w:rPr>
        <w:t xml:space="preserve"> ธันวาคม</w:t>
      </w:r>
      <w:r w:rsidR="00C70FE4" w:rsidRPr="00657820">
        <w:rPr>
          <w:rFonts w:asciiTheme="majorBidi" w:hAnsiTheme="majorBidi" w:cstheme="majorBidi"/>
          <w:sz w:val="28"/>
        </w:rPr>
        <w:t xml:space="preserve"> </w:t>
      </w:r>
      <w:r w:rsidR="005A476D" w:rsidRPr="00657820">
        <w:rPr>
          <w:rFonts w:asciiTheme="majorBidi" w:hAnsiTheme="majorBidi" w:cstheme="majorBidi"/>
          <w:sz w:val="28"/>
          <w:lang w:val="en-GB"/>
        </w:rPr>
        <w:t>256</w:t>
      </w:r>
      <w:r w:rsidR="000E1710" w:rsidRPr="00657820">
        <w:rPr>
          <w:rFonts w:asciiTheme="majorBidi" w:hAnsiTheme="majorBidi" w:cstheme="majorBidi"/>
          <w:sz w:val="28"/>
          <w:lang w:val="en-GB"/>
        </w:rPr>
        <w:t>6</w:t>
      </w:r>
      <w:r w:rsidR="006F49BB" w:rsidRPr="00657820">
        <w:rPr>
          <w:rFonts w:asciiTheme="majorBidi" w:hAnsiTheme="majorBidi" w:cstheme="majorBidi"/>
          <w:sz w:val="28"/>
          <w:cs/>
        </w:rPr>
        <w:t xml:space="preserve"> และ</w:t>
      </w:r>
      <w:r w:rsidR="00C70FE4" w:rsidRPr="00657820">
        <w:rPr>
          <w:rFonts w:asciiTheme="majorBidi" w:hAnsiTheme="majorBidi" w:cstheme="majorBidi"/>
          <w:sz w:val="28"/>
        </w:rPr>
        <w:t xml:space="preserve"> </w:t>
      </w:r>
      <w:r w:rsidR="005A476D" w:rsidRPr="00657820">
        <w:rPr>
          <w:rFonts w:asciiTheme="majorBidi" w:hAnsiTheme="majorBidi" w:cstheme="majorBidi"/>
          <w:sz w:val="28"/>
        </w:rPr>
        <w:t>256</w:t>
      </w:r>
      <w:r w:rsidR="000E1710" w:rsidRPr="00657820">
        <w:rPr>
          <w:rFonts w:asciiTheme="majorBidi" w:hAnsiTheme="majorBidi" w:cstheme="majorBidi"/>
          <w:sz w:val="28"/>
        </w:rPr>
        <w:t>5</w:t>
      </w:r>
      <w:r w:rsidR="006F49BB" w:rsidRPr="00657820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13820" w:type="dxa"/>
        <w:tblInd w:w="81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626"/>
        <w:gridCol w:w="1132"/>
        <w:gridCol w:w="88"/>
        <w:gridCol w:w="1072"/>
        <w:gridCol w:w="90"/>
        <w:gridCol w:w="1035"/>
        <w:gridCol w:w="90"/>
        <w:gridCol w:w="1026"/>
        <w:gridCol w:w="90"/>
        <w:gridCol w:w="1055"/>
        <w:gridCol w:w="90"/>
        <w:gridCol w:w="1062"/>
        <w:gridCol w:w="90"/>
        <w:gridCol w:w="1082"/>
        <w:gridCol w:w="95"/>
        <w:gridCol w:w="1097"/>
      </w:tblGrid>
      <w:tr w:rsidR="00A07FC3" w:rsidRPr="00CE40BC" w14:paraId="5D4D67CF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25F12DFA" w14:textId="77777777" w:rsidR="0018003A" w:rsidRPr="00CE40BC" w:rsidRDefault="0018003A" w:rsidP="0018003A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194" w:type="dxa"/>
            <w:gridSpan w:val="15"/>
          </w:tcPr>
          <w:p w14:paraId="307D986D" w14:textId="1C579186" w:rsidR="0018003A" w:rsidRPr="00CE40BC" w:rsidRDefault="0018003A" w:rsidP="0018003A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A07FC3" w:rsidRPr="00CE40BC" w14:paraId="334D51F4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7D9464B6" w14:textId="77777777" w:rsidR="00EA46C8" w:rsidRPr="00CE40BC" w:rsidRDefault="00EA46C8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194" w:type="dxa"/>
            <w:gridSpan w:val="15"/>
          </w:tcPr>
          <w:p w14:paraId="40E88544" w14:textId="67A9AE15" w:rsidR="00EA46C8" w:rsidRPr="00CE40BC" w:rsidRDefault="007C2E6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งบกำไรขาดทุนและกำไรขาดทุนเบ็ดเสร็จอื่นรวมสำหรับปีสิ้นสุดวันที่ </w:t>
            </w:r>
            <w:r w:rsidRPr="006578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7FC3" w:rsidRPr="00CE40BC" w14:paraId="222E2678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384DC5B9" w14:textId="77777777" w:rsidR="00A07FC3" w:rsidRPr="00CE40BC" w:rsidRDefault="00A07FC3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DB0A5" w14:textId="77777777" w:rsidR="00A07FC3" w:rsidRPr="00657820" w:rsidRDefault="00A07FC3" w:rsidP="00FD053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ธุรกิจสถานีจำหน่าย</w:t>
            </w:r>
          </w:p>
          <w:p w14:paraId="179D835D" w14:textId="7D5E6DC0" w:rsidR="00A07FC3" w:rsidRPr="00CE40BC" w:rsidRDefault="00A07FC3" w:rsidP="00FD053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แก๊สและน้ำมัน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0C548F3" w14:textId="77777777" w:rsidR="00A07FC3" w:rsidRPr="00CE40BC" w:rsidRDefault="00A07FC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C54A9" w14:textId="6F4F2CCA" w:rsidR="00A07FC3" w:rsidRPr="00CE40BC" w:rsidRDefault="00A07FC3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198D50C" w14:textId="77777777" w:rsidR="00A07FC3" w:rsidRPr="00CE40BC" w:rsidRDefault="00A07FC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CBE11" w14:textId="1177649C" w:rsidR="00A07FC3" w:rsidRPr="00CE40BC" w:rsidRDefault="00A07FC3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548DE2" w14:textId="77777777" w:rsidR="00A07FC3" w:rsidRPr="00CE40BC" w:rsidRDefault="00A07FC3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3ECC0" w14:textId="070E440A" w:rsidR="00A07FC3" w:rsidRPr="00CE40BC" w:rsidRDefault="00A07FC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07FC3" w:rsidRPr="00CE40BC" w14:paraId="305256D9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5F867D38" w14:textId="77777777" w:rsidR="00A07FC3" w:rsidRPr="00CE40BC" w:rsidRDefault="00A07FC3" w:rsidP="00B82898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57EACF4" w14:textId="6D501106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7BDDDCA" w14:textId="77777777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25D5C" w14:textId="1BA5ABBB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21F45722" w14:textId="77777777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5BF7C7C" w14:textId="0E5ABBB3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E175F51" w14:textId="77777777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1B057BB" w14:textId="1DE4F971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55226857" w14:textId="77777777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6C0BB54" w14:textId="71ABB8E7" w:rsidR="00A07FC3" w:rsidRPr="00CE40BC" w:rsidRDefault="00A07FC3" w:rsidP="00B82898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4ADF3F96" w14:textId="77777777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71972E90" w14:textId="5AE7DBBB" w:rsidR="00A07FC3" w:rsidRPr="00CE40BC" w:rsidRDefault="00A07FC3" w:rsidP="00B82898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4FE238AE" w14:textId="77777777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4A55A7B" w14:textId="3B8222E2" w:rsidR="00A07FC3" w:rsidRPr="00CE40BC" w:rsidRDefault="00A07FC3" w:rsidP="00B82898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5" w:type="dxa"/>
          </w:tcPr>
          <w:p w14:paraId="468CF068" w14:textId="77777777" w:rsidR="00A07FC3" w:rsidRPr="00CE40BC" w:rsidRDefault="00A07FC3" w:rsidP="00B8289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14:paraId="27EFA9D0" w14:textId="15749266" w:rsidR="00A07FC3" w:rsidRPr="00CE40BC" w:rsidRDefault="00A07FC3" w:rsidP="00B82898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7FC3" w:rsidRPr="00CE40BC" w14:paraId="4DF2A24D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61DA84D8" w14:textId="499039FF" w:rsidR="00A07FC3" w:rsidRPr="00CE40BC" w:rsidRDefault="00A07FC3" w:rsidP="006B0E3E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รายได้จากการขาย - ณ เวลาใดเวลาหนึ่ง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7272D49" w14:textId="0C9C7733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88" w:type="dxa"/>
          </w:tcPr>
          <w:p w14:paraId="550102B0" w14:textId="77777777" w:rsidR="00A07FC3" w:rsidRPr="00CE40BC" w:rsidRDefault="00A07FC3" w:rsidP="006B0E3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22D10A7B" w14:textId="5E0B4C94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90" w:type="dxa"/>
          </w:tcPr>
          <w:p w14:paraId="488BE3C7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9AE33FE" w14:textId="58C1886E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90" w:type="dxa"/>
          </w:tcPr>
          <w:p w14:paraId="6B0D63EC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7BBF4DF7" w14:textId="264248B6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</w:tcPr>
          <w:p w14:paraId="751EF909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14:paraId="7B6532B3" w14:textId="20E62903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vAlign w:val="center"/>
          </w:tcPr>
          <w:p w14:paraId="7456FDD4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14:paraId="48549125" w14:textId="76DF267B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F511E44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6031124" w14:textId="169B76C2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916</w:t>
            </w:r>
          </w:p>
        </w:tc>
        <w:tc>
          <w:tcPr>
            <w:tcW w:w="95" w:type="dxa"/>
            <w:vAlign w:val="center"/>
          </w:tcPr>
          <w:p w14:paraId="0EB53E10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vAlign w:val="center"/>
          </w:tcPr>
          <w:p w14:paraId="5A1AB730" w14:textId="6E94D995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807</w:t>
            </w:r>
          </w:p>
        </w:tc>
      </w:tr>
      <w:tr w:rsidR="00A07FC3" w:rsidRPr="00CE40BC" w14:paraId="627737AB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70493318" w14:textId="54B9A6DA" w:rsidR="00A07FC3" w:rsidRPr="00CE40BC" w:rsidRDefault="00A07FC3" w:rsidP="006B0E3E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132" w:type="dxa"/>
          </w:tcPr>
          <w:p w14:paraId="433A18BA" w14:textId="2CE46021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88" w:type="dxa"/>
          </w:tcPr>
          <w:p w14:paraId="26D37EE6" w14:textId="77777777" w:rsidR="00A07FC3" w:rsidRPr="00CE40BC" w:rsidRDefault="00A07FC3" w:rsidP="006B0E3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AB8038A" w14:textId="0FB39703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</w:tcPr>
          <w:p w14:paraId="206C91A3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001BDF27" w14:textId="586B778A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84C92D7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3CAA1A5F" w14:textId="1D2FC396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4C295B0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5FDCCDAB" w14:textId="3A746C41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90" w:type="dxa"/>
            <w:vAlign w:val="center"/>
          </w:tcPr>
          <w:p w14:paraId="34CB1487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vAlign w:val="center"/>
          </w:tcPr>
          <w:p w14:paraId="6DDF5F19" w14:textId="0C0B9AD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90" w:type="dxa"/>
            <w:vAlign w:val="center"/>
          </w:tcPr>
          <w:p w14:paraId="2D503D0A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A428551" w14:textId="40B75013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143</w:t>
            </w:r>
          </w:p>
        </w:tc>
        <w:tc>
          <w:tcPr>
            <w:tcW w:w="95" w:type="dxa"/>
            <w:vAlign w:val="center"/>
          </w:tcPr>
          <w:p w14:paraId="650168B6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vAlign w:val="center"/>
          </w:tcPr>
          <w:p w14:paraId="021B0ABA" w14:textId="53C81035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105</w:t>
            </w:r>
          </w:p>
        </w:tc>
      </w:tr>
      <w:tr w:rsidR="00A07FC3" w:rsidRPr="00CE40BC" w14:paraId="09168EC4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129F7A83" w14:textId="2ED16D79" w:rsidR="00A07FC3" w:rsidRPr="00CE40BC" w:rsidRDefault="00A07FC3" w:rsidP="006B0E3E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ต้นทุนจากการขาย</w:t>
            </w:r>
          </w:p>
        </w:tc>
        <w:tc>
          <w:tcPr>
            <w:tcW w:w="1132" w:type="dxa"/>
          </w:tcPr>
          <w:p w14:paraId="0B2BA07A" w14:textId="0B03C316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(837)</w:t>
            </w:r>
          </w:p>
        </w:tc>
        <w:tc>
          <w:tcPr>
            <w:tcW w:w="88" w:type="dxa"/>
          </w:tcPr>
          <w:p w14:paraId="23B8143B" w14:textId="77777777" w:rsidR="00A07FC3" w:rsidRPr="00CE40BC" w:rsidRDefault="00A07FC3" w:rsidP="006B0E3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7ECDFD7" w14:textId="78BBCA4E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(727)</w:t>
            </w:r>
          </w:p>
        </w:tc>
        <w:tc>
          <w:tcPr>
            <w:tcW w:w="90" w:type="dxa"/>
          </w:tcPr>
          <w:p w14:paraId="05543518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0A85821C" w14:textId="005471B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90" w:type="dxa"/>
          </w:tcPr>
          <w:p w14:paraId="3EDD1BFA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</w:tcPr>
          <w:p w14:paraId="43871B50" w14:textId="5B468272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12FAF92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49DAC6A9" w14:textId="38638C03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  <w:vAlign w:val="center"/>
          </w:tcPr>
          <w:p w14:paraId="6904299E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5FBD85A3" w14:textId="140CED4F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4BCA5FF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5438CAB4" w14:textId="19DC697C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856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5" w:type="dxa"/>
            <w:vAlign w:val="center"/>
          </w:tcPr>
          <w:p w14:paraId="21C53588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25A36997" w14:textId="763CBB83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(746)</w:t>
            </w:r>
          </w:p>
        </w:tc>
      </w:tr>
      <w:tr w:rsidR="00A07FC3" w:rsidRPr="00CE40BC" w14:paraId="24406709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416F9E90" w14:textId="3FD5BBF5" w:rsidR="00A07FC3" w:rsidRPr="00CE40BC" w:rsidRDefault="00A07FC3" w:rsidP="006B0E3E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ต้นทุนจากการให้บริการ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222DE57" w14:textId="37F03F92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88" w:type="dxa"/>
          </w:tcPr>
          <w:p w14:paraId="3EB89C40" w14:textId="77777777" w:rsidR="00A07FC3" w:rsidRPr="00CE40BC" w:rsidRDefault="00A07FC3" w:rsidP="006B0E3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B4F2BC6" w14:textId="44037BEA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90" w:type="dxa"/>
          </w:tcPr>
          <w:p w14:paraId="374F33AE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47E7180" w14:textId="54AE54F9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1D52CCB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A2433CC" w14:textId="1C565955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9E400F6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12AB337A" w14:textId="226751E6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(98)</w:t>
            </w:r>
          </w:p>
        </w:tc>
        <w:tc>
          <w:tcPr>
            <w:tcW w:w="90" w:type="dxa"/>
            <w:vAlign w:val="center"/>
          </w:tcPr>
          <w:p w14:paraId="4CE28EDC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2A8F68F6" w14:textId="348D1C0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(79)</w:t>
            </w:r>
          </w:p>
        </w:tc>
        <w:tc>
          <w:tcPr>
            <w:tcW w:w="90" w:type="dxa"/>
            <w:vAlign w:val="center"/>
          </w:tcPr>
          <w:p w14:paraId="5ABA7371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DEB9A3B" w14:textId="788AE1CE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107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5" w:type="dxa"/>
            <w:vAlign w:val="center"/>
          </w:tcPr>
          <w:p w14:paraId="12889DA8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4EFCE" w14:textId="7FA961E8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(88)</w:t>
            </w:r>
          </w:p>
        </w:tc>
      </w:tr>
      <w:tr w:rsidR="00A07FC3" w:rsidRPr="00CE40BC" w14:paraId="2908EB2C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55BD9CC2" w14:textId="77777777" w:rsidR="00A07FC3" w:rsidRPr="00CE40BC" w:rsidRDefault="00A07FC3" w:rsidP="006B0E3E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E40BC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633AC2B" w14:textId="68B4FC1B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88" w:type="dxa"/>
          </w:tcPr>
          <w:p w14:paraId="6760EAD3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C1D8E80" w14:textId="5360A816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90" w:type="dxa"/>
          </w:tcPr>
          <w:p w14:paraId="64F082EA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9DB309B" w14:textId="4ADBF201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8E4B633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92EA12A" w14:textId="217E99F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7CE98B8A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F0783" w14:textId="395524D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90" w:type="dxa"/>
            <w:vAlign w:val="center"/>
          </w:tcPr>
          <w:p w14:paraId="24901591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82195" w14:textId="52F134B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554D3D06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AFE9A" w14:textId="096B1B85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95" w:type="dxa"/>
            <w:vAlign w:val="center"/>
          </w:tcPr>
          <w:p w14:paraId="7F76113D" w14:textId="77777777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0534F" w14:textId="36E189C3" w:rsidR="00A07FC3" w:rsidRPr="00CE40BC" w:rsidRDefault="00A07FC3" w:rsidP="006B0E3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78</w:t>
            </w:r>
          </w:p>
        </w:tc>
      </w:tr>
      <w:tr w:rsidR="00A07FC3" w:rsidRPr="00CE40BC" w14:paraId="445C03F0" w14:textId="77777777" w:rsidTr="00A07FC3">
        <w:trPr>
          <w:trHeight w:hRule="exact" w:val="100"/>
        </w:trPr>
        <w:tc>
          <w:tcPr>
            <w:tcW w:w="4626" w:type="dxa"/>
            <w:vAlign w:val="bottom"/>
          </w:tcPr>
          <w:p w14:paraId="5632B8FF" w14:textId="77777777" w:rsidR="00A07FC3" w:rsidRPr="00CE40BC" w:rsidRDefault="00A07FC3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72EFE972" w14:textId="77777777" w:rsidR="00A07FC3" w:rsidRPr="00CE40BC" w:rsidRDefault="00A07FC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78DBC04F" w14:textId="77777777" w:rsidR="00A07FC3" w:rsidRPr="00CE40BC" w:rsidRDefault="00A07FC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216D8752" w14:textId="77777777" w:rsidR="00A07FC3" w:rsidRPr="00CE40BC" w:rsidRDefault="00A07FC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1ED0892" w14:textId="77777777" w:rsidR="00A07FC3" w:rsidRPr="00CE40BC" w:rsidRDefault="00A07FC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D6E69DB" w14:textId="77777777" w:rsidR="00A07FC3" w:rsidRPr="00CE40BC" w:rsidRDefault="00A07FC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FDFE5D5" w14:textId="77777777" w:rsidR="00A07FC3" w:rsidRPr="00CE40BC" w:rsidRDefault="00A07FC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B80DCBF" w14:textId="77777777" w:rsidR="00A07FC3" w:rsidRPr="00CE40BC" w:rsidRDefault="00A07FC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A13FFD" w14:textId="77777777" w:rsidR="00A07FC3" w:rsidRPr="00CE40BC" w:rsidRDefault="00A07FC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vAlign w:val="center"/>
          </w:tcPr>
          <w:p w14:paraId="37015F33" w14:textId="77777777" w:rsidR="00A07FC3" w:rsidRPr="00CE40BC" w:rsidRDefault="00A07FC3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AADFE38" w14:textId="77777777" w:rsidR="00A07FC3" w:rsidRPr="00CE40BC" w:rsidRDefault="00A07FC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0FFE8A41" w14:textId="77777777" w:rsidR="00A07FC3" w:rsidRPr="00CE40BC" w:rsidRDefault="00A07FC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30AA646" w14:textId="77777777" w:rsidR="00A07FC3" w:rsidRPr="00CE40BC" w:rsidRDefault="00A07FC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3A9989EC" w14:textId="77777777" w:rsidR="00A07FC3" w:rsidRPr="00CE40BC" w:rsidRDefault="00A07FC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" w:type="dxa"/>
            <w:vAlign w:val="center"/>
          </w:tcPr>
          <w:p w14:paraId="2F4CE8F2" w14:textId="77777777" w:rsidR="00A07FC3" w:rsidRPr="00CE40BC" w:rsidRDefault="00A07FC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vAlign w:val="center"/>
          </w:tcPr>
          <w:p w14:paraId="349146F5" w14:textId="77777777" w:rsidR="00A07FC3" w:rsidRPr="00CE40BC" w:rsidRDefault="00A07FC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FC3" w:rsidRPr="00CE40BC" w14:paraId="521376BC" w14:textId="77777777" w:rsidTr="00A07FC3">
        <w:trPr>
          <w:trHeight w:val="132"/>
        </w:trPr>
        <w:tc>
          <w:tcPr>
            <w:tcW w:w="4626" w:type="dxa"/>
            <w:vAlign w:val="bottom"/>
          </w:tcPr>
          <w:p w14:paraId="190FED59" w14:textId="255AECBE" w:rsidR="00A07FC3" w:rsidRPr="00CE40BC" w:rsidRDefault="00A07FC3" w:rsidP="002E6CE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13113D09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175F439C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CB17A22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FA7489C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4F9975D7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D4AABF8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44B43464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4ABE5D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5DDA85A6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3460EF8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51B8F584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FAFB659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2F355AA" w14:textId="085E7340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95" w:type="dxa"/>
            <w:vAlign w:val="center"/>
          </w:tcPr>
          <w:p w14:paraId="5C2A32B9" w14:textId="77777777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9E8C67C" w14:textId="07CE8652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A07FC3" w:rsidRPr="00CE40BC" w14:paraId="0389F4BB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4FBEF585" w14:textId="220D9C34" w:rsidR="00A07FC3" w:rsidRPr="00CE40BC" w:rsidRDefault="00A07FC3" w:rsidP="002E6CE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</w:t>
            </w:r>
          </w:p>
        </w:tc>
        <w:tc>
          <w:tcPr>
            <w:tcW w:w="1132" w:type="dxa"/>
          </w:tcPr>
          <w:p w14:paraId="6BDDC661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361079FD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124B767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89CB1BF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5BE997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1D33B4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6553ECF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574A71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10750F7B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5DF8F63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1C8CC187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EE9158F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2EECEDA9" w14:textId="5C18F50F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95" w:type="dxa"/>
            <w:vAlign w:val="center"/>
          </w:tcPr>
          <w:p w14:paraId="526636A6" w14:textId="77777777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shd w:val="clear" w:color="auto" w:fill="auto"/>
          </w:tcPr>
          <w:p w14:paraId="364B585F" w14:textId="3A4FFE16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(21)</w:t>
            </w:r>
          </w:p>
        </w:tc>
      </w:tr>
      <w:tr w:rsidR="00A07FC3" w:rsidRPr="00CE40BC" w14:paraId="356FA0C8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5E7E5098" w14:textId="2BC84B0B" w:rsidR="00A07FC3" w:rsidRPr="00CE40BC" w:rsidRDefault="00A07FC3" w:rsidP="002E6CE5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2" w:type="dxa"/>
          </w:tcPr>
          <w:p w14:paraId="2EE6CCEF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6750AE02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D3083FB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43F452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F00DA35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C01D17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B28BC51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CD5BC5" w14:textId="77777777" w:rsidR="00A07FC3" w:rsidRPr="00CE40BC" w:rsidRDefault="00A07FC3" w:rsidP="002E6CE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695DD575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D2C5BD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63F8D480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BFD2178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8F9D2CF" w14:textId="36D722A1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(280)</w:t>
            </w:r>
          </w:p>
        </w:tc>
        <w:tc>
          <w:tcPr>
            <w:tcW w:w="95" w:type="dxa"/>
            <w:vAlign w:val="center"/>
          </w:tcPr>
          <w:p w14:paraId="43191D59" w14:textId="77777777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shd w:val="clear" w:color="auto" w:fill="auto"/>
          </w:tcPr>
          <w:p w14:paraId="3587CA7B" w14:textId="2DEB26EA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(257)</w:t>
            </w:r>
          </w:p>
        </w:tc>
      </w:tr>
      <w:tr w:rsidR="00A07FC3" w:rsidRPr="00CE40BC" w14:paraId="78FBE2AC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1677F92B" w14:textId="479A0FB2" w:rsidR="00A07FC3" w:rsidRPr="00CE40BC" w:rsidRDefault="00A07FC3" w:rsidP="002E6CE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1132" w:type="dxa"/>
          </w:tcPr>
          <w:p w14:paraId="139E984D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464585DC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742D1220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01D413A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7D5BFB40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CC2B465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648F6F5D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DB03978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3842E450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93DA6B4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4D3138D5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5E1D84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F3E7F" w14:textId="3651848F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95" w:type="dxa"/>
            <w:vAlign w:val="center"/>
          </w:tcPr>
          <w:p w14:paraId="4D2D7D8E" w14:textId="77777777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5368E3F" w14:textId="1B116DBB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(26)</w:t>
            </w:r>
          </w:p>
        </w:tc>
      </w:tr>
      <w:tr w:rsidR="00A07FC3" w:rsidRPr="00CE40BC" w14:paraId="4EC8A7ED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7233CDE0" w14:textId="40C161F7" w:rsidR="00A07FC3" w:rsidRPr="00CE40BC" w:rsidRDefault="00A07FC3" w:rsidP="002E6CE5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ขาดทุนก่อนรายได้ภาษีเงินได้</w:t>
            </w:r>
          </w:p>
        </w:tc>
        <w:tc>
          <w:tcPr>
            <w:tcW w:w="1132" w:type="dxa"/>
          </w:tcPr>
          <w:p w14:paraId="486E1212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41B81494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DFA5C03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8A8CEA9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1F0CEEA1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2B6A08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728FA30C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B6F0404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2EA66A47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147E4E2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center"/>
          </w:tcPr>
          <w:p w14:paraId="7E2489B0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AC3321A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5F161" w14:textId="5B9DDD13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(208)</w:t>
            </w:r>
          </w:p>
        </w:tc>
        <w:tc>
          <w:tcPr>
            <w:tcW w:w="95" w:type="dxa"/>
            <w:vAlign w:val="center"/>
          </w:tcPr>
          <w:p w14:paraId="1AE9D93A" w14:textId="77777777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83F4862" w14:textId="777F410D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(133)</w:t>
            </w:r>
          </w:p>
        </w:tc>
      </w:tr>
      <w:tr w:rsidR="00A07FC3" w:rsidRPr="00CE40BC" w14:paraId="010F5427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02DEFE27" w14:textId="70F2B61F" w:rsidR="00A07FC3" w:rsidRPr="00CE40BC" w:rsidRDefault="00A07FC3" w:rsidP="002E6CE5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657820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รายได้ภาษีเงินได้</w:t>
            </w:r>
          </w:p>
        </w:tc>
        <w:tc>
          <w:tcPr>
            <w:tcW w:w="1132" w:type="dxa"/>
          </w:tcPr>
          <w:p w14:paraId="3FC8C37C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14003110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6666E217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3FC7DCD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5872D519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865FFB1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0C0EFA74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5AADCC1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182484D9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C093047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78DFD85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D43961B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4E26BE3" w14:textId="23057275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5" w:type="dxa"/>
            <w:vAlign w:val="center"/>
          </w:tcPr>
          <w:p w14:paraId="5D51DAC0" w14:textId="77777777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2841D82F" w14:textId="6CEA0369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A07FC3" w:rsidRPr="00CE40BC" w14:paraId="15AD7DD4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441BFDD0" w14:textId="36CF4B2B" w:rsidR="00A07FC3" w:rsidRPr="00CE40BC" w:rsidRDefault="00A07FC3" w:rsidP="002E6CE5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32" w:type="dxa"/>
          </w:tcPr>
          <w:p w14:paraId="00E4DD66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670E3FE9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28B6ADC8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359253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393B2443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CEAFB54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4DB89FF4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EDD36B2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6B41895E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C3FBC41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425F30A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EE98FE9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142D035" w14:textId="043821AC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95" w:type="dxa"/>
            <w:vAlign w:val="center"/>
          </w:tcPr>
          <w:p w14:paraId="5B3A771D" w14:textId="77777777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CF88905" w14:textId="3B6EC5A3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A07FC3" w:rsidRPr="00CE40BC" w14:paraId="66217F9A" w14:textId="77777777" w:rsidTr="00A07FC3">
        <w:trPr>
          <w:trHeight w:val="132"/>
        </w:trPr>
        <w:tc>
          <w:tcPr>
            <w:tcW w:w="4626" w:type="dxa"/>
            <w:vAlign w:val="center"/>
          </w:tcPr>
          <w:p w14:paraId="3BC0EEFB" w14:textId="08B1B014" w:rsidR="00A07FC3" w:rsidRPr="00CE40BC" w:rsidRDefault="00A07FC3" w:rsidP="002E6CE5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ขาดทุนสุทธิสำหรับปี</w:t>
            </w:r>
          </w:p>
        </w:tc>
        <w:tc>
          <w:tcPr>
            <w:tcW w:w="1132" w:type="dxa"/>
          </w:tcPr>
          <w:p w14:paraId="739CD92A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6344131F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59E77A2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B6066DA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35" w:type="dxa"/>
          </w:tcPr>
          <w:p w14:paraId="6C56B3B3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538D9A1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6" w:type="dxa"/>
          </w:tcPr>
          <w:p w14:paraId="0101DC38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6A04F2" w14:textId="77777777" w:rsidR="00A07FC3" w:rsidRPr="00CE40BC" w:rsidRDefault="00A07FC3" w:rsidP="002E6CE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center"/>
          </w:tcPr>
          <w:p w14:paraId="0EA5910B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0BA01AE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ADF29E7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E577DE0" w14:textId="77777777" w:rsidR="00A07FC3" w:rsidRPr="00CE40BC" w:rsidRDefault="00A07FC3" w:rsidP="002E6CE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84E299" w14:textId="0AA52EAB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(21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5" w:type="dxa"/>
            <w:vAlign w:val="center"/>
          </w:tcPr>
          <w:p w14:paraId="4DF5FAD2" w14:textId="77777777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43210" w14:textId="6B5410DA" w:rsidR="00A07FC3" w:rsidRPr="00CE40BC" w:rsidRDefault="00A07FC3" w:rsidP="002E6CE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(127)</w:t>
            </w:r>
          </w:p>
        </w:tc>
      </w:tr>
    </w:tbl>
    <w:p w14:paraId="37B87210" w14:textId="2F85ABA6" w:rsidR="00D5121C" w:rsidRPr="00657820" w:rsidRDefault="00D5121C" w:rsidP="00A81C5C">
      <w:pPr>
        <w:overflowPunct/>
        <w:autoSpaceDE/>
        <w:autoSpaceDN/>
        <w:adjustRightInd/>
        <w:ind w:left="810"/>
        <w:textAlignment w:val="auto"/>
        <w:rPr>
          <w:rFonts w:asciiTheme="majorBidi" w:hAnsiTheme="majorBidi" w:cstheme="majorBidi"/>
          <w:sz w:val="28"/>
        </w:rPr>
      </w:pPr>
    </w:p>
    <w:p w14:paraId="18C1DB07" w14:textId="77777777" w:rsidR="00A74547" w:rsidRPr="00657820" w:rsidRDefault="00A74547" w:rsidP="005B7B98">
      <w:pPr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sz w:val="28"/>
        </w:rPr>
      </w:pPr>
    </w:p>
    <w:p w14:paraId="31845AAC" w14:textId="77777777" w:rsidR="00D5121C" w:rsidRPr="00657820" w:rsidRDefault="00D5121C">
      <w:pPr>
        <w:rPr>
          <w:rFonts w:asciiTheme="majorBidi" w:hAnsiTheme="majorBidi" w:cstheme="majorBidi"/>
          <w:sz w:val="28"/>
        </w:rPr>
        <w:sectPr w:rsidR="00D5121C" w:rsidRPr="00657820" w:rsidSect="008C1596">
          <w:headerReference w:type="default" r:id="rId16"/>
          <w:footerReference w:type="default" r:id="rId17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pgNumType w:chapStyle="1"/>
          <w:cols w:space="720"/>
        </w:sectPr>
      </w:pPr>
    </w:p>
    <w:p w14:paraId="3D974523" w14:textId="00247D32" w:rsidR="00D5121C" w:rsidRPr="00657820" w:rsidRDefault="00C30838" w:rsidP="0065227B">
      <w:pPr>
        <w:pStyle w:val="ListParagraph"/>
        <w:numPr>
          <w:ilvl w:val="0"/>
          <w:numId w:val="1"/>
        </w:numPr>
        <w:spacing w:line="36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  </w:t>
      </w:r>
      <w:r w:rsidR="009B2480" w:rsidRPr="00657820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  <w:r w:rsidR="00971299" w:rsidRPr="0065782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442295" w14:textId="01B22D63" w:rsidR="00D5121C" w:rsidRPr="00657820" w:rsidRDefault="000E1710" w:rsidP="00AD1F7D">
      <w:pPr>
        <w:tabs>
          <w:tab w:val="right" w:pos="7200"/>
          <w:tab w:val="right" w:pos="9000"/>
        </w:tabs>
        <w:spacing w:line="360" w:lineRule="auto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p w14:paraId="23EFAA4A" w14:textId="605AA3EB" w:rsidR="00D5121C" w:rsidRPr="00657820" w:rsidRDefault="00C063AB" w:rsidP="00C335AF">
      <w:pPr>
        <w:tabs>
          <w:tab w:val="left" w:pos="180"/>
          <w:tab w:val="left" w:pos="360"/>
          <w:tab w:val="left" w:pos="450"/>
        </w:tabs>
        <w:spacing w:line="360" w:lineRule="auto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39.1</w:t>
      </w:r>
      <w:r w:rsidR="00CE3DD5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CE3DD5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B2480"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3C648B9C" w14:textId="1C199AE1" w:rsidR="00D5121C" w:rsidRPr="00657820" w:rsidRDefault="000E1710" w:rsidP="00C57FF6">
      <w:pPr>
        <w:pStyle w:val="ListParagraph"/>
        <w:tabs>
          <w:tab w:val="right" w:pos="7200"/>
          <w:tab w:val="right" w:pos="9000"/>
        </w:tabs>
        <w:ind w:left="450" w:right="27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ในอาคารและอุปกรณ์โดยอายุของสัญญามีระยะเว</w:t>
      </w:r>
      <w:r w:rsidR="00CA3105" w:rsidRPr="00657820">
        <w:rPr>
          <w:rFonts w:asciiTheme="majorBidi" w:hAnsiTheme="majorBidi" w:cstheme="majorBidi"/>
          <w:spacing w:val="-4"/>
          <w:sz w:val="28"/>
          <w:cs/>
        </w:rPr>
        <w:t>ลา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ภายใน </w:t>
      </w:r>
      <w:r w:rsidRPr="00657820">
        <w:rPr>
          <w:rFonts w:asciiTheme="majorBidi" w:hAnsiTheme="majorBidi" w:cstheme="majorBidi"/>
          <w:spacing w:val="-4"/>
          <w:sz w:val="28"/>
        </w:rPr>
        <w:t>1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ปี</w:t>
      </w:r>
    </w:p>
    <w:p w14:paraId="784CB862" w14:textId="294010E6" w:rsidR="00D5121C" w:rsidRPr="00657820" w:rsidRDefault="00EC13EF" w:rsidP="00CA3105">
      <w:pPr>
        <w:tabs>
          <w:tab w:val="left" w:pos="450"/>
          <w:tab w:val="right" w:pos="7200"/>
          <w:tab w:val="right" w:pos="9000"/>
        </w:tabs>
        <w:spacing w:after="240"/>
        <w:ind w:left="45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9B2480" w:rsidRPr="00657820">
        <w:rPr>
          <w:rFonts w:asciiTheme="majorBidi" w:hAnsiTheme="majorBidi" w:cstheme="majorBidi"/>
          <w:spacing w:val="-4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มีจำนวนเงินขั้นต่ำที่ต้องจ่ายในอนาคตทั้งสิ้นภายใต้สัญญาเช่าดำเนินงานระยะยาว</w:t>
      </w:r>
      <w:r w:rsidR="00247094" w:rsidRPr="00657820">
        <w:rPr>
          <w:rFonts w:asciiTheme="majorBidi" w:hAnsiTheme="majorBidi" w:cstheme="majorBidi"/>
          <w:spacing w:val="-4"/>
          <w:sz w:val="28"/>
          <w:cs/>
        </w:rPr>
        <w:t xml:space="preserve"> ณ วันที่</w:t>
      </w:r>
      <w:r w:rsidR="00247094" w:rsidRPr="00657820">
        <w:rPr>
          <w:rFonts w:asciiTheme="majorBidi" w:hAnsiTheme="majorBidi" w:cstheme="majorBidi"/>
          <w:spacing w:val="-4"/>
          <w:sz w:val="28"/>
        </w:rPr>
        <w:t xml:space="preserve"> 31 </w:t>
      </w:r>
      <w:r w:rsidR="00247094" w:rsidRPr="00657820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="00247094" w:rsidRPr="00657820">
        <w:rPr>
          <w:rFonts w:asciiTheme="majorBidi" w:hAnsiTheme="majorBidi" w:cstheme="majorBidi"/>
          <w:spacing w:val="-4"/>
          <w:sz w:val="28"/>
        </w:rPr>
        <w:t>256</w:t>
      </w:r>
      <w:r w:rsidR="000E1710" w:rsidRPr="00657820">
        <w:rPr>
          <w:rFonts w:asciiTheme="majorBidi" w:hAnsiTheme="majorBidi" w:cstheme="majorBidi"/>
          <w:spacing w:val="-4"/>
          <w:sz w:val="28"/>
        </w:rPr>
        <w:t>6</w:t>
      </w:r>
      <w:r w:rsidR="00247094"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="00247094" w:rsidRPr="00657820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="00247094" w:rsidRPr="00657820">
        <w:rPr>
          <w:rFonts w:asciiTheme="majorBidi" w:hAnsiTheme="majorBidi" w:cstheme="majorBidi"/>
          <w:spacing w:val="-4"/>
          <w:sz w:val="28"/>
        </w:rPr>
        <w:t>256</w:t>
      </w:r>
      <w:r w:rsidR="000E1710" w:rsidRPr="00657820">
        <w:rPr>
          <w:rFonts w:asciiTheme="majorBidi" w:hAnsiTheme="majorBidi" w:cstheme="majorBidi"/>
          <w:spacing w:val="-4"/>
          <w:sz w:val="28"/>
        </w:rPr>
        <w:t>5</w:t>
      </w:r>
      <w:r w:rsidR="00247094"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spacing w:val="-4"/>
          <w:sz w:val="28"/>
          <w:cs/>
        </w:rPr>
        <w:t>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657820" w14:paraId="70A4B771" w14:textId="77777777" w:rsidTr="00D96FB9">
        <w:tc>
          <w:tcPr>
            <w:tcW w:w="8730" w:type="dxa"/>
            <w:gridSpan w:val="8"/>
          </w:tcPr>
          <w:p w14:paraId="324A8A34" w14:textId="3F05B20A" w:rsidR="00D5121C" w:rsidRPr="00657820" w:rsidRDefault="009B2480" w:rsidP="00D96FB9">
            <w:pPr>
              <w:ind w:left="180"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FE36DC" w:rsidRPr="0065782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5121C" w:rsidRPr="00657820" w14:paraId="7957DD60" w14:textId="77777777" w:rsidTr="00D96FB9">
        <w:tc>
          <w:tcPr>
            <w:tcW w:w="3690" w:type="dxa"/>
          </w:tcPr>
          <w:p w14:paraId="7A1E5FFC" w14:textId="77777777" w:rsidR="00D5121C" w:rsidRPr="00657820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A554326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3FE0BB5" w14:textId="77777777" w:rsidR="00D5121C" w:rsidRPr="00657820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413DED2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E1710" w:rsidRPr="00657820" w14:paraId="7DE5C931" w14:textId="77777777" w:rsidTr="00D96FB9">
        <w:tc>
          <w:tcPr>
            <w:tcW w:w="3690" w:type="dxa"/>
          </w:tcPr>
          <w:p w14:paraId="07DAD8B8" w14:textId="77777777" w:rsidR="000E1710" w:rsidRPr="00657820" w:rsidRDefault="000E1710" w:rsidP="000E1710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B8BF24" w14:textId="4043586F" w:rsidR="000E1710" w:rsidRPr="00657820" w:rsidRDefault="000E1710" w:rsidP="000E171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" w:type="dxa"/>
          </w:tcPr>
          <w:p w14:paraId="5789C00A" w14:textId="77777777" w:rsidR="000E1710" w:rsidRPr="00657820" w:rsidRDefault="000E1710" w:rsidP="000E171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991221" w14:textId="2B95EF16" w:rsidR="000E1710" w:rsidRPr="00657820" w:rsidRDefault="000E1710" w:rsidP="000E171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" w:type="dxa"/>
          </w:tcPr>
          <w:p w14:paraId="3D59554E" w14:textId="77777777" w:rsidR="000E1710" w:rsidRPr="00657820" w:rsidRDefault="000E1710" w:rsidP="000E171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2A5898" w14:textId="02F5E89D" w:rsidR="000E1710" w:rsidRPr="00657820" w:rsidRDefault="000E1710" w:rsidP="000E171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" w:type="dxa"/>
          </w:tcPr>
          <w:p w14:paraId="1E958F18" w14:textId="77777777" w:rsidR="000E1710" w:rsidRPr="00657820" w:rsidRDefault="000E1710" w:rsidP="000E171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9F5752" w14:textId="4CEDA809" w:rsidR="000E1710" w:rsidRPr="00657820" w:rsidRDefault="000E1710" w:rsidP="000E171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3A519D" w:rsidRPr="00657820" w14:paraId="195B0D67" w14:textId="77777777" w:rsidTr="00D96FB9">
        <w:tc>
          <w:tcPr>
            <w:tcW w:w="3690" w:type="dxa"/>
          </w:tcPr>
          <w:p w14:paraId="736445EC" w14:textId="77777777" w:rsidR="003A519D" w:rsidRPr="00657820" w:rsidRDefault="003A519D" w:rsidP="003A519D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B68F1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455C948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179FEE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675F3FF4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257351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53C5D80C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FE143B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9A12C1" w:rsidRPr="00657820" w14:paraId="579315FD" w14:textId="77777777" w:rsidTr="00D96FB9">
        <w:tc>
          <w:tcPr>
            <w:tcW w:w="3690" w:type="dxa"/>
          </w:tcPr>
          <w:p w14:paraId="551DE675" w14:textId="77777777" w:rsidR="009A12C1" w:rsidRPr="00657820" w:rsidRDefault="009A12C1" w:rsidP="009A12C1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71EFFA0" w14:textId="0801FE16" w:rsidR="009A12C1" w:rsidRPr="00657820" w:rsidRDefault="00536B95" w:rsidP="009A12C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44" w:type="dxa"/>
            <w:shd w:val="clear" w:color="auto" w:fill="auto"/>
          </w:tcPr>
          <w:p w14:paraId="7B419741" w14:textId="77777777" w:rsidR="009A12C1" w:rsidRPr="00657820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E549BD1" w14:textId="4ECDC620" w:rsidR="009A12C1" w:rsidRPr="00657820" w:rsidRDefault="000E1710" w:rsidP="009A12C1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44" w:type="dxa"/>
            <w:shd w:val="clear" w:color="auto" w:fill="auto"/>
          </w:tcPr>
          <w:p w14:paraId="2EEA5680" w14:textId="77777777" w:rsidR="009A12C1" w:rsidRPr="00657820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054177" w14:textId="4F7D3821" w:rsidR="009A12C1" w:rsidRPr="00657820" w:rsidRDefault="00536B95" w:rsidP="009A12C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" w:type="dxa"/>
          </w:tcPr>
          <w:p w14:paraId="37AD71AF" w14:textId="77777777" w:rsidR="009A12C1" w:rsidRPr="00657820" w:rsidRDefault="009A12C1" w:rsidP="009A12C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3EF1F5E" w14:textId="13BE4E2A" w:rsidR="009A12C1" w:rsidRPr="00657820" w:rsidRDefault="000E1710" w:rsidP="009A12C1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DAD2F78" w14:textId="486BC3E3" w:rsidR="00D5121C" w:rsidRPr="00657820" w:rsidRDefault="00CE3DD5" w:rsidP="005F0FBA">
      <w:pPr>
        <w:tabs>
          <w:tab w:val="left" w:pos="180"/>
          <w:tab w:val="left" w:pos="360"/>
          <w:tab w:val="left" w:pos="450"/>
        </w:tabs>
        <w:spacing w:before="240" w:line="360" w:lineRule="auto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39.2</w:t>
      </w:r>
      <w:r w:rsidR="00C26383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5802EB6E" w14:textId="6993DF9F" w:rsidR="00D5121C" w:rsidRPr="00657820" w:rsidRDefault="00EC13EF" w:rsidP="005F0FBA">
      <w:pPr>
        <w:tabs>
          <w:tab w:val="right" w:pos="7200"/>
          <w:tab w:val="right" w:pos="9000"/>
        </w:tabs>
        <w:spacing w:after="240"/>
        <w:ind w:left="450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9B2480" w:rsidRPr="00657820">
        <w:rPr>
          <w:rFonts w:asciiTheme="majorBidi" w:hAnsiTheme="majorBidi" w:cstheme="majorBidi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9B2480"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9B2480" w:rsidRPr="00657820">
        <w:rPr>
          <w:rFonts w:asciiTheme="majorBidi" w:hAnsiTheme="majorBidi" w:cstheme="majorBidi"/>
          <w:spacing w:val="-4"/>
          <w:sz w:val="28"/>
        </w:rPr>
        <w:t>3</w:t>
      </w:r>
      <w:r w:rsidR="0093619E" w:rsidRPr="00657820">
        <w:rPr>
          <w:rFonts w:asciiTheme="majorBidi" w:hAnsiTheme="majorBidi" w:cstheme="majorBidi"/>
          <w:spacing w:val="-4"/>
          <w:sz w:val="28"/>
        </w:rPr>
        <w:t>1</w:t>
      </w:r>
      <w:r w:rsidR="009B2480"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="0093619E" w:rsidRPr="00657820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9B2480" w:rsidRPr="00657820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9B2480" w:rsidRPr="00657820">
        <w:rPr>
          <w:rFonts w:asciiTheme="majorBidi" w:hAnsiTheme="majorBidi" w:cstheme="majorBidi"/>
          <w:spacing w:val="-4"/>
          <w:sz w:val="28"/>
        </w:rPr>
        <w:t>256</w:t>
      </w:r>
      <w:r w:rsidR="000E1710" w:rsidRPr="00657820">
        <w:rPr>
          <w:rFonts w:asciiTheme="majorBidi" w:hAnsiTheme="majorBidi" w:cstheme="majorBidi"/>
          <w:spacing w:val="-4"/>
          <w:sz w:val="28"/>
        </w:rPr>
        <w:t>6</w:t>
      </w:r>
      <w:r w:rsidR="009B2480"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="0093619E" w:rsidRPr="00657820">
        <w:rPr>
          <w:rFonts w:asciiTheme="majorBidi" w:hAnsiTheme="majorBidi" w:cstheme="majorBidi"/>
          <w:spacing w:val="-4"/>
          <w:sz w:val="28"/>
          <w:cs/>
        </w:rPr>
        <w:t>และ</w:t>
      </w:r>
      <w:r w:rsidR="009B2480" w:rsidRPr="00657820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9B2480" w:rsidRPr="00657820">
        <w:rPr>
          <w:rFonts w:asciiTheme="majorBidi" w:hAnsiTheme="majorBidi" w:cstheme="majorBidi"/>
          <w:spacing w:val="-4"/>
          <w:sz w:val="28"/>
        </w:rPr>
        <w:t>256</w:t>
      </w:r>
      <w:r w:rsidR="000E1710" w:rsidRPr="00657820">
        <w:rPr>
          <w:rFonts w:asciiTheme="majorBidi" w:hAnsiTheme="majorBidi" w:cstheme="majorBidi"/>
          <w:spacing w:val="-4"/>
          <w:sz w:val="28"/>
        </w:rPr>
        <w:t>5</w:t>
      </w:r>
      <w:r w:rsidR="00F35ABF"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="00F35ABF" w:rsidRPr="00657820">
        <w:rPr>
          <w:rFonts w:asciiTheme="majorBidi" w:hAnsiTheme="majorBidi" w:cstheme="majorBidi"/>
          <w:spacing w:val="-4"/>
          <w:sz w:val="28"/>
          <w:cs/>
        </w:rPr>
        <w:t>ดังนี้</w:t>
      </w:r>
    </w:p>
    <w:p w14:paraId="030EB6D4" w14:textId="2D29C557" w:rsidR="00D5121C" w:rsidRPr="00657820" w:rsidRDefault="009B2480" w:rsidP="004F0552">
      <w:pPr>
        <w:ind w:left="720" w:right="94"/>
        <w:jc w:val="right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>(</w:t>
      </w:r>
      <w:r w:rsidRPr="00657820">
        <w:rPr>
          <w:rFonts w:asciiTheme="majorBidi" w:hAnsiTheme="majorBidi" w:cstheme="majorBidi"/>
          <w:sz w:val="28"/>
          <w:cs/>
        </w:rPr>
        <w:t>หน่วย</w:t>
      </w:r>
      <w:r w:rsidRPr="00657820">
        <w:rPr>
          <w:rFonts w:asciiTheme="majorBidi" w:hAnsiTheme="majorBidi" w:cstheme="majorBidi"/>
          <w:sz w:val="28"/>
        </w:rPr>
        <w:t xml:space="preserve">: </w:t>
      </w:r>
      <w:r w:rsidR="00FE36DC" w:rsidRPr="00657820">
        <w:rPr>
          <w:rFonts w:asciiTheme="majorBidi" w:hAnsiTheme="majorBidi" w:cstheme="majorBidi"/>
          <w:sz w:val="28"/>
          <w:cs/>
        </w:rPr>
        <w:t>พัน</w:t>
      </w:r>
      <w:r w:rsidRPr="00657820">
        <w:rPr>
          <w:rFonts w:asciiTheme="majorBidi" w:hAnsiTheme="majorBidi" w:cstheme="majorBidi"/>
          <w:sz w:val="28"/>
          <w:cs/>
        </w:rPr>
        <w:t>บาท</w:t>
      </w:r>
      <w:r w:rsidRPr="00657820">
        <w:rPr>
          <w:rFonts w:asciiTheme="majorBidi" w:hAnsiTheme="majorBidi" w:cstheme="majorBidi"/>
          <w:sz w:val="28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70"/>
        <w:gridCol w:w="90"/>
        <w:gridCol w:w="1170"/>
        <w:gridCol w:w="180"/>
        <w:gridCol w:w="1170"/>
        <w:gridCol w:w="90"/>
        <w:gridCol w:w="1170"/>
      </w:tblGrid>
      <w:tr w:rsidR="00D5121C" w:rsidRPr="00657820" w14:paraId="504FEDB2" w14:textId="77777777" w:rsidTr="00D96FB9">
        <w:tc>
          <w:tcPr>
            <w:tcW w:w="3690" w:type="dxa"/>
          </w:tcPr>
          <w:p w14:paraId="66888AA7" w14:textId="77777777" w:rsidR="00D5121C" w:rsidRPr="00657820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F3C05E2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BA7815" w14:textId="77777777" w:rsidR="00D5121C" w:rsidRPr="00657820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89D9451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C2601" w:rsidRPr="00657820" w14:paraId="66E52A30" w14:textId="77777777" w:rsidTr="00D96FB9">
        <w:tc>
          <w:tcPr>
            <w:tcW w:w="3690" w:type="dxa"/>
          </w:tcPr>
          <w:p w14:paraId="2C1E485F" w14:textId="77777777" w:rsidR="00AC2601" w:rsidRPr="00657820" w:rsidRDefault="00AC2601" w:rsidP="00AC260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CB2B52" w14:textId="20083D28" w:rsidR="00AC2601" w:rsidRPr="00657820" w:rsidRDefault="00AC2601" w:rsidP="00AC260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2D49B538" w14:textId="77777777" w:rsidR="00AC2601" w:rsidRPr="00657820" w:rsidRDefault="00AC2601" w:rsidP="00AC260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9E34E" w14:textId="76B062CA" w:rsidR="00AC2601" w:rsidRPr="00657820" w:rsidRDefault="00AC2601" w:rsidP="00AC260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0" w:type="dxa"/>
          </w:tcPr>
          <w:p w14:paraId="19522FDC" w14:textId="77777777" w:rsidR="00AC2601" w:rsidRPr="00657820" w:rsidRDefault="00AC2601" w:rsidP="00AC260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02BC9A" w14:textId="6D7780B0" w:rsidR="00AC2601" w:rsidRPr="00657820" w:rsidRDefault="00AC2601" w:rsidP="00AC260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610A23D4" w14:textId="77777777" w:rsidR="00AC2601" w:rsidRPr="00657820" w:rsidRDefault="00AC2601" w:rsidP="00AC260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0D6B95" w14:textId="7C35DF5B" w:rsidR="00AC2601" w:rsidRPr="00657820" w:rsidRDefault="00AC2601" w:rsidP="00AC260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3A519D" w:rsidRPr="00657820" w14:paraId="524867DE" w14:textId="77777777" w:rsidTr="00D96FB9">
        <w:tc>
          <w:tcPr>
            <w:tcW w:w="3690" w:type="dxa"/>
          </w:tcPr>
          <w:p w14:paraId="00906555" w14:textId="48400A30" w:rsidR="003A519D" w:rsidRPr="00657820" w:rsidRDefault="003A519D" w:rsidP="003A519D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8C24F4" w14:textId="77777777" w:rsidR="003A519D" w:rsidRPr="00657820" w:rsidRDefault="003A519D" w:rsidP="003A519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1726B87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93D28A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B00D052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44D1FA" w14:textId="77777777" w:rsidR="003A519D" w:rsidRPr="00657820" w:rsidRDefault="003A519D" w:rsidP="003A519D">
            <w:pPr>
              <w:tabs>
                <w:tab w:val="decimal" w:pos="82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03824CA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E7F902" w14:textId="77777777" w:rsidR="003A519D" w:rsidRPr="00657820" w:rsidRDefault="003A519D" w:rsidP="003A519D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E1710" w:rsidRPr="00657820" w14:paraId="7072EC10" w14:textId="77777777" w:rsidTr="00D96FB9">
        <w:tc>
          <w:tcPr>
            <w:tcW w:w="3690" w:type="dxa"/>
          </w:tcPr>
          <w:p w14:paraId="3EC582F4" w14:textId="602EF0B5" w:rsidR="000E1710" w:rsidRPr="00657820" w:rsidRDefault="000E1710" w:rsidP="000E1710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</w:tc>
        <w:tc>
          <w:tcPr>
            <w:tcW w:w="1170" w:type="dxa"/>
            <w:shd w:val="clear" w:color="auto" w:fill="auto"/>
          </w:tcPr>
          <w:p w14:paraId="3A3DB364" w14:textId="54F97187" w:rsidR="000E1710" w:rsidRPr="00657820" w:rsidRDefault="00B800B0" w:rsidP="000E1710">
            <w:pPr>
              <w:tabs>
                <w:tab w:val="decimal" w:pos="957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6C17DA9E" w14:textId="77777777" w:rsidR="000E1710" w:rsidRPr="00657820" w:rsidRDefault="000E1710" w:rsidP="000E1710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2AD0B0" w14:textId="52E0322C" w:rsidR="000E1710" w:rsidRPr="00657820" w:rsidRDefault="000E1710" w:rsidP="000E171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180" w:type="dxa"/>
            <w:shd w:val="clear" w:color="auto" w:fill="auto"/>
          </w:tcPr>
          <w:p w14:paraId="0794E25B" w14:textId="77777777" w:rsidR="000E1710" w:rsidRPr="00657820" w:rsidRDefault="000E1710" w:rsidP="000E1710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BC7E8B" w14:textId="626AA1C7" w:rsidR="000E1710" w:rsidRPr="00657820" w:rsidRDefault="00536B95" w:rsidP="000E1710">
            <w:pPr>
              <w:tabs>
                <w:tab w:val="decimal" w:pos="828"/>
                <w:tab w:val="decimal" w:pos="957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840</w:t>
            </w:r>
          </w:p>
        </w:tc>
        <w:tc>
          <w:tcPr>
            <w:tcW w:w="90" w:type="dxa"/>
          </w:tcPr>
          <w:p w14:paraId="5B4F9142" w14:textId="77777777" w:rsidR="000E1710" w:rsidRPr="00657820" w:rsidRDefault="000E1710" w:rsidP="000E1710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6846712" w14:textId="757735C5" w:rsidR="000E1710" w:rsidRPr="00657820" w:rsidRDefault="000E1710" w:rsidP="000E171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</w:tbl>
    <w:p w14:paraId="7216C10C" w14:textId="77777777" w:rsidR="00A8627B" w:rsidRPr="00657820" w:rsidRDefault="009B2480" w:rsidP="00EC50B5">
      <w:pPr>
        <w:pStyle w:val="ListParagraph"/>
        <w:numPr>
          <w:ilvl w:val="1"/>
          <w:numId w:val="16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br w:type="page"/>
      </w:r>
    </w:p>
    <w:p w14:paraId="3A5BFE27" w14:textId="60EC6122" w:rsidR="00D5121C" w:rsidRPr="00657820" w:rsidRDefault="009B2480" w:rsidP="00EC50B5">
      <w:pPr>
        <w:pStyle w:val="ListParagraph"/>
        <w:numPr>
          <w:ilvl w:val="1"/>
          <w:numId w:val="22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lastRenderedPageBreak/>
        <w:t>การค้ำประกัน</w:t>
      </w:r>
    </w:p>
    <w:p w14:paraId="7632015F" w14:textId="1A7ED2E8" w:rsidR="00D5121C" w:rsidRPr="00657820" w:rsidRDefault="005D01F4" w:rsidP="000E2B2B">
      <w:pPr>
        <w:spacing w:before="120"/>
        <w:ind w:right="-29" w:firstLine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bookmarkStart w:id="10" w:name="_Hlk95490827"/>
      <w:r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091C29" w:rsidRPr="00657820">
        <w:rPr>
          <w:rFonts w:asciiTheme="majorBidi" w:hAnsiTheme="majorBidi" w:cstheme="majorBidi"/>
          <w:color w:val="000000"/>
          <w:spacing w:val="-2"/>
          <w:sz w:val="28"/>
        </w:rPr>
        <w:t>9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3D4111"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6372E2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หนังสือค้ำประกันธนาคาร</w:t>
      </w:r>
    </w:p>
    <w:p w14:paraId="1065ACB5" w14:textId="715BA532" w:rsidR="00BB7376" w:rsidRPr="00657820" w:rsidRDefault="009B2480" w:rsidP="00BB7376">
      <w:pPr>
        <w:spacing w:before="120" w:after="240"/>
        <w:ind w:left="99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D4111"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4111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ธันวาคม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256</w:t>
      </w:r>
      <w:r w:rsidR="000A768F" w:rsidRPr="0065782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A768F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5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C13EF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มีหนังสือค้ำประกันซึ่งออกโดยธนาคารในนาม</w:t>
      </w:r>
      <w:r w:rsidR="00EC13EF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BB7376" w:rsidRPr="00657820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ดังนี้</w:t>
      </w:r>
    </w:p>
    <w:bookmarkEnd w:id="10"/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657820" w14:paraId="52954536" w14:textId="77777777" w:rsidTr="009A4686">
        <w:tc>
          <w:tcPr>
            <w:tcW w:w="3240" w:type="dxa"/>
          </w:tcPr>
          <w:p w14:paraId="730974D9" w14:textId="77777777" w:rsidR="00D5121C" w:rsidRPr="00657820" w:rsidRDefault="00D5121C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4CD4ACEE" w14:textId="77777777" w:rsidR="00D5121C" w:rsidRPr="00657820" w:rsidRDefault="00D5121C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15FB094B" w14:textId="77777777" w:rsidR="00D5121C" w:rsidRPr="00657820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5AA04C20" w14:textId="32D3051E" w:rsidR="00D5121C" w:rsidRPr="00657820" w:rsidRDefault="009B248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E36DC" w:rsidRPr="0065782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5121C" w:rsidRPr="00657820" w14:paraId="4778057F" w14:textId="77777777" w:rsidTr="009A4686">
        <w:tc>
          <w:tcPr>
            <w:tcW w:w="3240" w:type="dxa"/>
          </w:tcPr>
          <w:p w14:paraId="438CFD70" w14:textId="77777777" w:rsidR="00D5121C" w:rsidRPr="00657820" w:rsidRDefault="00D5121C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2E37CD8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392510" w14:textId="77777777" w:rsidR="00D5121C" w:rsidRPr="00657820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74FB24C" w14:textId="77777777" w:rsidR="00D5121C" w:rsidRPr="00657820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154A3" w:rsidRPr="00657820" w14:paraId="55AF32AE" w14:textId="77777777" w:rsidTr="009A4686">
        <w:tc>
          <w:tcPr>
            <w:tcW w:w="3240" w:type="dxa"/>
          </w:tcPr>
          <w:p w14:paraId="6E51F69B" w14:textId="77777777" w:rsidR="00D154A3" w:rsidRPr="00657820" w:rsidRDefault="00D154A3" w:rsidP="00D154A3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6E991C" w14:textId="784139EC" w:rsidR="00D154A3" w:rsidRPr="00657820" w:rsidRDefault="00D154A3" w:rsidP="00D154A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" w:type="dxa"/>
          </w:tcPr>
          <w:p w14:paraId="02F4AA4E" w14:textId="77777777" w:rsidR="00D154A3" w:rsidRPr="00657820" w:rsidRDefault="00D154A3" w:rsidP="00D154A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3631B9" w14:textId="5002B7B6" w:rsidR="00D154A3" w:rsidRPr="00657820" w:rsidRDefault="00D154A3" w:rsidP="00D154A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" w:type="dxa"/>
          </w:tcPr>
          <w:p w14:paraId="5D1E79AC" w14:textId="77777777" w:rsidR="00D154A3" w:rsidRPr="00657820" w:rsidRDefault="00D154A3" w:rsidP="00D154A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2EA8CD" w14:textId="582F692E" w:rsidR="00D154A3" w:rsidRPr="00657820" w:rsidRDefault="00D154A3" w:rsidP="00D154A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4" w:type="dxa"/>
          </w:tcPr>
          <w:p w14:paraId="1A0EC134" w14:textId="77777777" w:rsidR="00D154A3" w:rsidRPr="00657820" w:rsidRDefault="00D154A3" w:rsidP="00D154A3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169DC4" w14:textId="2178FCF6" w:rsidR="00D154A3" w:rsidRPr="00657820" w:rsidRDefault="00D154A3" w:rsidP="00D154A3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154A3" w:rsidRPr="00657820" w14:paraId="2EA13E76" w14:textId="77777777" w:rsidTr="009A4686">
        <w:tc>
          <w:tcPr>
            <w:tcW w:w="3240" w:type="dxa"/>
          </w:tcPr>
          <w:p w14:paraId="3D382C2E" w14:textId="77777777" w:rsidR="00D154A3" w:rsidRPr="00657820" w:rsidRDefault="00D154A3" w:rsidP="00D154A3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03BAED" w14:textId="2951CAFA" w:rsidR="00D154A3" w:rsidRPr="00657820" w:rsidRDefault="00536B95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D26E440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0F3009" w14:textId="482E6B1A" w:rsidR="00D154A3" w:rsidRPr="00657820" w:rsidRDefault="00D154A3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23,663</w:t>
            </w:r>
          </w:p>
        </w:tc>
        <w:tc>
          <w:tcPr>
            <w:tcW w:w="144" w:type="dxa"/>
            <w:shd w:val="clear" w:color="auto" w:fill="auto"/>
          </w:tcPr>
          <w:p w14:paraId="19B2995F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B28BA7" w14:textId="72D5C3FC" w:rsidR="00D154A3" w:rsidRPr="00657820" w:rsidRDefault="00536B95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44" w:type="dxa"/>
          </w:tcPr>
          <w:p w14:paraId="23A48413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6B90DC" w14:textId="7894F9BD" w:rsidR="00D154A3" w:rsidRPr="00657820" w:rsidRDefault="00D154A3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21,963</w:t>
            </w:r>
          </w:p>
        </w:tc>
      </w:tr>
      <w:tr w:rsidR="00D154A3" w:rsidRPr="00657820" w14:paraId="1C32CEE1" w14:textId="77777777" w:rsidTr="009A4686">
        <w:tc>
          <w:tcPr>
            <w:tcW w:w="3240" w:type="dxa"/>
          </w:tcPr>
          <w:p w14:paraId="7AE5F620" w14:textId="77777777" w:rsidR="00D154A3" w:rsidRPr="00657820" w:rsidRDefault="00D154A3" w:rsidP="00D154A3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2031D8" w14:textId="6883E574" w:rsidR="00D154A3" w:rsidRPr="00657820" w:rsidRDefault="00536B95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65250DFF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96EA5E" w14:textId="30D8E0A3" w:rsidR="00D154A3" w:rsidRPr="00657820" w:rsidRDefault="00D154A3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144" w:type="dxa"/>
            <w:shd w:val="clear" w:color="auto" w:fill="auto"/>
          </w:tcPr>
          <w:p w14:paraId="0DAA0639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BD65AA" w14:textId="7A686B60" w:rsidR="00D154A3" w:rsidRPr="00657820" w:rsidRDefault="00536B95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10</w:t>
            </w:r>
          </w:p>
        </w:tc>
        <w:tc>
          <w:tcPr>
            <w:tcW w:w="144" w:type="dxa"/>
          </w:tcPr>
          <w:p w14:paraId="52F203FF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90344A" w14:textId="07CAE1D5" w:rsidR="00D154A3" w:rsidRPr="00657820" w:rsidRDefault="00D154A3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810</w:t>
            </w:r>
          </w:p>
        </w:tc>
      </w:tr>
      <w:tr w:rsidR="00D154A3" w:rsidRPr="00657820" w14:paraId="13F8BE01" w14:textId="77777777" w:rsidTr="009A4686">
        <w:tc>
          <w:tcPr>
            <w:tcW w:w="3240" w:type="dxa"/>
          </w:tcPr>
          <w:p w14:paraId="643758F7" w14:textId="77777777" w:rsidR="00D154A3" w:rsidRPr="00657820" w:rsidRDefault="00D154A3" w:rsidP="00D154A3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CE3A8" w14:textId="180F3266" w:rsidR="00D154A3" w:rsidRPr="00657820" w:rsidRDefault="00536B95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18967B66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C9F3" w14:textId="13B824B5" w:rsidR="00D154A3" w:rsidRPr="00657820" w:rsidRDefault="00D154A3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25,293</w:t>
            </w:r>
          </w:p>
        </w:tc>
        <w:tc>
          <w:tcPr>
            <w:tcW w:w="144" w:type="dxa"/>
            <w:shd w:val="clear" w:color="auto" w:fill="auto"/>
          </w:tcPr>
          <w:p w14:paraId="4C385D92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A9244" w14:textId="0E7E961F" w:rsidR="00D154A3" w:rsidRPr="00657820" w:rsidRDefault="00536B95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10</w:t>
            </w:r>
          </w:p>
        </w:tc>
        <w:tc>
          <w:tcPr>
            <w:tcW w:w="144" w:type="dxa"/>
          </w:tcPr>
          <w:p w14:paraId="787A0794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81A08A" w14:textId="618637FA" w:rsidR="00D154A3" w:rsidRPr="00657820" w:rsidRDefault="00D154A3" w:rsidP="00D154A3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22,773</w:t>
            </w:r>
          </w:p>
        </w:tc>
      </w:tr>
    </w:tbl>
    <w:p w14:paraId="489DE72F" w14:textId="4388BA78" w:rsidR="00D5121C" w:rsidRPr="00657820" w:rsidRDefault="005D01F4" w:rsidP="005D01F4">
      <w:pPr>
        <w:spacing w:before="120"/>
        <w:ind w:right="-29" w:firstLine="450"/>
        <w:jc w:val="thaiDistribute"/>
        <w:rPr>
          <w:rFonts w:asciiTheme="majorBidi" w:hAnsiTheme="majorBidi" w:cstheme="majorBidi"/>
          <w:sz w:val="28"/>
        </w:rPr>
      </w:pPr>
      <w:bookmarkStart w:id="11" w:name="_Hlk124929509"/>
      <w:r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3</w:t>
      </w:r>
      <w:r w:rsidR="004C10F6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9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="003D4111"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6372E2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2480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bookmarkEnd w:id="11"/>
    <w:p w14:paraId="50558A81" w14:textId="430169D7" w:rsidR="000C115C" w:rsidRPr="00657820" w:rsidRDefault="000C115C" w:rsidP="00E925D2">
      <w:pPr>
        <w:spacing w:before="120" w:after="240"/>
        <w:ind w:left="99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ณ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วันที่ </w:t>
      </w:r>
      <w:r w:rsidRPr="00657820">
        <w:rPr>
          <w:rFonts w:asciiTheme="majorBidi" w:hAnsiTheme="majorBidi" w:cstheme="majorBidi"/>
          <w:sz w:val="28"/>
        </w:rPr>
        <w:t>3</w:t>
      </w:r>
      <w:r w:rsidR="007900A6"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="007900A6" w:rsidRPr="00657820">
        <w:rPr>
          <w:rFonts w:asciiTheme="majorBidi" w:hAnsiTheme="majorBidi" w:cstheme="majorBidi"/>
          <w:sz w:val="28"/>
          <w:cs/>
        </w:rPr>
        <w:t>ธันวาคม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</w:rPr>
        <w:t>256</w:t>
      </w:r>
      <w:r w:rsidR="00D154A3" w:rsidRPr="00657820">
        <w:rPr>
          <w:rFonts w:asciiTheme="majorBidi" w:hAnsiTheme="majorBidi" w:cstheme="majorBidi"/>
          <w:sz w:val="28"/>
        </w:rPr>
        <w:t>6</w:t>
      </w:r>
      <w:r w:rsidRPr="00657820">
        <w:rPr>
          <w:rFonts w:asciiTheme="majorBidi" w:hAnsiTheme="majorBidi" w:cstheme="majorBidi"/>
          <w:sz w:val="28"/>
          <w:cs/>
        </w:rPr>
        <w:t xml:space="preserve"> บริษัทและกรรมการของกลุ่มบริษัทมีภาระผูกพันต่อธนาคารในการค้ำประกันวงเงินสินเชื่อให้แก่บริษัท พระแสงกรีน พาวเวอร์ จำกัด</w:t>
      </w:r>
      <w:r w:rsidR="00A935C5" w:rsidRPr="00657820">
        <w:rPr>
          <w:rFonts w:asciiTheme="majorBidi" w:hAnsiTheme="majorBidi" w:cstheme="majorBidi"/>
          <w:sz w:val="28"/>
        </w:rPr>
        <w:t xml:space="preserve"> </w:t>
      </w:r>
      <w:r w:rsidR="00A935C5" w:rsidRPr="00657820">
        <w:rPr>
          <w:rFonts w:asciiTheme="majorBidi" w:hAnsiTheme="majorBidi" w:cstheme="majorBidi"/>
          <w:sz w:val="28"/>
          <w:cs/>
        </w:rPr>
        <w:t xml:space="preserve">และ </w:t>
      </w:r>
      <w:r w:rsidRPr="00657820">
        <w:rPr>
          <w:rFonts w:asciiTheme="majorBidi" w:hAnsiTheme="majorBidi" w:cstheme="majorBidi"/>
          <w:sz w:val="28"/>
          <w:cs/>
        </w:rPr>
        <w:t>บริษัท สตาร์ แก๊ส จำกัด ซึ่งเป็นบริษัทย่อยจำนวนเงินรวม</w:t>
      </w:r>
      <w:r w:rsidR="00A935C5" w:rsidRPr="00657820">
        <w:rPr>
          <w:rFonts w:asciiTheme="majorBidi" w:hAnsiTheme="majorBidi" w:cstheme="majorBidi"/>
          <w:sz w:val="28"/>
          <w:cs/>
        </w:rPr>
        <w:t xml:space="preserve"> </w:t>
      </w:r>
      <w:r w:rsidR="00D76B02">
        <w:rPr>
          <w:rFonts w:asciiTheme="majorBidi" w:hAnsiTheme="majorBidi" w:cstheme="majorBidi"/>
          <w:sz w:val="28"/>
        </w:rPr>
        <w:t>140</w:t>
      </w:r>
      <w:r w:rsidR="00A935C5" w:rsidRPr="00657820">
        <w:rPr>
          <w:rFonts w:asciiTheme="majorBidi" w:hAnsiTheme="majorBidi" w:cstheme="majorBidi"/>
          <w:sz w:val="28"/>
          <w:cs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>ล้านบาท (</w:t>
      </w:r>
      <w:r w:rsidR="000609A2">
        <w:rPr>
          <w:rFonts w:asciiTheme="majorBidi" w:hAnsiTheme="majorBidi" w:cstheme="majorBidi"/>
          <w:sz w:val="28"/>
        </w:rPr>
        <w:t>2565</w:t>
      </w:r>
      <w:r w:rsidRPr="00657820">
        <w:rPr>
          <w:rFonts w:asciiTheme="majorBidi" w:hAnsiTheme="majorBidi" w:cstheme="majorBidi"/>
          <w:sz w:val="28"/>
        </w:rPr>
        <w:t xml:space="preserve">: </w:t>
      </w:r>
      <w:r w:rsidR="000609A2">
        <w:rPr>
          <w:rFonts w:asciiTheme="majorBidi" w:hAnsiTheme="majorBidi" w:cstheme="majorBidi"/>
          <w:sz w:val="28"/>
        </w:rPr>
        <w:t>483</w:t>
      </w:r>
      <w:r w:rsidRPr="00657820">
        <w:rPr>
          <w:rFonts w:asciiTheme="majorBidi" w:hAnsiTheme="majorBidi" w:cstheme="majorBidi"/>
          <w:sz w:val="28"/>
        </w:rPr>
        <w:t xml:space="preserve"> </w:t>
      </w:r>
      <w:r w:rsidRPr="00657820">
        <w:rPr>
          <w:rFonts w:asciiTheme="majorBidi" w:hAnsiTheme="majorBidi" w:cstheme="majorBidi"/>
          <w:sz w:val="28"/>
          <w:cs/>
        </w:rPr>
        <w:t xml:space="preserve">ล้านบาท) </w:t>
      </w:r>
    </w:p>
    <w:p w14:paraId="536890F7" w14:textId="3E3A32CC" w:rsidR="00D5121C" w:rsidRPr="00657820" w:rsidRDefault="009B2480" w:rsidP="009A4686">
      <w:pPr>
        <w:spacing w:before="240" w:after="240"/>
        <w:ind w:left="99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</w:t>
      </w:r>
      <w:r w:rsidR="00C314E6" w:rsidRPr="0065782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  <w:cs/>
        </w:rPr>
        <w:t>ค้ำประกัน</w:t>
      </w:r>
    </w:p>
    <w:p w14:paraId="528C67BD" w14:textId="484CEB78" w:rsidR="00D572A6" w:rsidRPr="00657820" w:rsidRDefault="005D01F4" w:rsidP="005D01F4">
      <w:pPr>
        <w:spacing w:before="120" w:after="240"/>
        <w:ind w:right="-29" w:firstLine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</w:rPr>
        <w:t>3</w:t>
      </w:r>
      <w:r w:rsidR="004C10F6" w:rsidRPr="00657820">
        <w:rPr>
          <w:rFonts w:asciiTheme="majorBidi" w:hAnsiTheme="majorBidi" w:cstheme="majorBidi"/>
          <w:sz w:val="28"/>
        </w:rPr>
        <w:t>9</w:t>
      </w:r>
      <w:r w:rsidR="00D572A6" w:rsidRPr="00657820">
        <w:rPr>
          <w:rFonts w:asciiTheme="majorBidi" w:hAnsiTheme="majorBidi" w:cstheme="majorBidi"/>
          <w:sz w:val="28"/>
        </w:rPr>
        <w:t>.3.3</w:t>
      </w:r>
      <w:r w:rsidR="00D572A6" w:rsidRPr="00657820">
        <w:rPr>
          <w:rFonts w:asciiTheme="majorBidi" w:hAnsiTheme="majorBidi" w:cstheme="majorBidi"/>
          <w:sz w:val="28"/>
          <w:cs/>
        </w:rPr>
        <w:t xml:space="preserve"> </w:t>
      </w:r>
      <w:r w:rsidR="00D572A6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การค้ำประกันระหว่างกิจการที่ไม่เกี่ยวข้องกัน</w:t>
      </w:r>
    </w:p>
    <w:p w14:paraId="6F7493FA" w14:textId="77777777" w:rsidR="00D572A6" w:rsidRPr="00657820" w:rsidRDefault="00D572A6" w:rsidP="009A4686">
      <w:pPr>
        <w:spacing w:after="24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สิงหาคม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บรรษัทประกันสินเชื่อแห่งหนึ่งมีภาระผูกพันต่อธนาคารในการค้ำประกันวงเงินสินเชื่อให้แก่ บริษัท สตาร์ แก๊ส จำกัด ซึ่งเป็นบริษัทย่อยจำนวนเงิน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20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</w:t>
      </w:r>
    </w:p>
    <w:p w14:paraId="665DC140" w14:textId="1B14D434" w:rsidR="00026C52" w:rsidRPr="00657820" w:rsidRDefault="00D572A6" w:rsidP="009A4686">
      <w:pPr>
        <w:spacing w:after="24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ค้ำประกันนี้มีผลผูกพันต่อ</w:t>
      </w:r>
      <w:r w:rsidRPr="00657820">
        <w:rPr>
          <w:rFonts w:asciiTheme="majorBidi" w:hAnsiTheme="majorBidi" w:cstheme="majorBidi"/>
          <w:spacing w:val="10"/>
          <w:sz w:val="28"/>
          <w:cs/>
        </w:rPr>
        <w:t xml:space="preserve">ผู้ค้ำประกันนานเท่าที่ภาระหนี้สินยังไม่ได้ชำระโดยบริษัทผู้ได้รับ  </w:t>
      </w:r>
      <w:r w:rsidRPr="00657820">
        <w:rPr>
          <w:rFonts w:asciiTheme="majorBidi" w:hAnsiTheme="majorBidi" w:cstheme="majorBidi"/>
          <w:sz w:val="28"/>
          <w:cs/>
        </w:rPr>
        <w:t xml:space="preserve">การค้ำประกัน 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ซึ่งจะไม่มีค่าใช้จ่ายสำหรับปีที่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อย่างไรก็ตาม บริษัท สตาร์ แก๊ส จำกัด ซึ่งเป็นบริษัทย่อยจะมีภาระผูกพันในการจ่ายค่าธรรมเนียมค้ำประกันสินเชื่อเริ่มตั้งแต่ปีที่ </w:t>
      </w:r>
      <w:r w:rsidRPr="0065782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65782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เป็นต้นไป</w:t>
      </w:r>
    </w:p>
    <w:p w14:paraId="091D97A6" w14:textId="77777777" w:rsidR="00026C52" w:rsidRPr="00657820" w:rsidRDefault="00026C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10C2BFDA" w14:textId="4108ABB8" w:rsidR="007900A6" w:rsidRPr="00657820" w:rsidRDefault="006423CE" w:rsidP="006423CE">
      <w:pPr>
        <w:spacing w:before="120" w:after="240"/>
        <w:ind w:right="-29" w:firstLine="45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lastRenderedPageBreak/>
        <w:t>3</w:t>
      </w:r>
      <w:r w:rsidR="00620573" w:rsidRPr="00657820">
        <w:rPr>
          <w:rFonts w:asciiTheme="majorBidi" w:hAnsiTheme="majorBidi" w:cstheme="majorBidi"/>
          <w:sz w:val="28"/>
        </w:rPr>
        <w:t>9</w:t>
      </w:r>
      <w:r w:rsidR="007900A6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.3.4 </w:t>
      </w:r>
      <w:r w:rsidR="007900A6" w:rsidRPr="00657820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406C401D" w14:textId="384C8738" w:rsidR="00D154A3" w:rsidRPr="00522F3A" w:rsidRDefault="00D154A3" w:rsidP="0056368A">
      <w:pPr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522F3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22F3A">
        <w:rPr>
          <w:rFonts w:asciiTheme="majorBidi" w:hAnsiTheme="majorBidi" w:cstheme="majorBidi"/>
          <w:sz w:val="28"/>
        </w:rPr>
        <w:t>3</w:t>
      </w:r>
      <w:r w:rsidRPr="00522F3A">
        <w:rPr>
          <w:rFonts w:asciiTheme="majorBidi" w:hAnsiTheme="majorBidi" w:cstheme="majorBidi"/>
          <w:sz w:val="28"/>
          <w:cs/>
        </w:rPr>
        <w:t xml:space="preserve"> ธันวาคม </w:t>
      </w:r>
      <w:r w:rsidRPr="00522F3A">
        <w:rPr>
          <w:rFonts w:asciiTheme="majorBidi" w:hAnsiTheme="majorBidi" w:cstheme="majorBidi"/>
          <w:sz w:val="28"/>
        </w:rPr>
        <w:t>2563</w:t>
      </w:r>
      <w:r w:rsidRPr="00522F3A">
        <w:rPr>
          <w:rFonts w:asciiTheme="majorBidi" w:hAnsiTheme="majorBidi" w:cstheme="majorBidi"/>
          <w:sz w:val="28"/>
          <w:cs/>
        </w:rPr>
        <w:t xml:space="preserve"> ที่ประชุมคณะกรรมการของบริษัทครั้งที่ </w:t>
      </w:r>
      <w:r w:rsidRPr="00522F3A">
        <w:rPr>
          <w:rFonts w:asciiTheme="majorBidi" w:hAnsiTheme="majorBidi" w:cstheme="majorBidi"/>
          <w:sz w:val="28"/>
        </w:rPr>
        <w:t>18/2563</w:t>
      </w:r>
      <w:r w:rsidRPr="00522F3A">
        <w:rPr>
          <w:rFonts w:asciiTheme="majorBidi" w:hAnsiTheme="majorBidi" w:cstheme="majorBidi"/>
          <w:sz w:val="28"/>
          <w:cs/>
        </w:rPr>
        <w:t xml:space="preserve"> มีมติอนุมัติให้บริษัทขายหุ้นสามัญของบริษัท แซม วอเตอร์ ซัพพลาย จำกัด จำนวน </w:t>
      </w:r>
      <w:r w:rsidRPr="00522F3A">
        <w:rPr>
          <w:rFonts w:asciiTheme="majorBidi" w:hAnsiTheme="majorBidi" w:cstheme="majorBidi"/>
          <w:sz w:val="28"/>
        </w:rPr>
        <w:t>476,552</w:t>
      </w:r>
      <w:r w:rsidRPr="00522F3A">
        <w:rPr>
          <w:rFonts w:asciiTheme="majorBidi" w:hAnsiTheme="majorBidi" w:cstheme="majorBidi"/>
          <w:sz w:val="28"/>
          <w:cs/>
        </w:rPr>
        <w:t xml:space="preserve"> หุ้น</w:t>
      </w:r>
      <w:r w:rsidR="0056368A" w:rsidRPr="00522F3A">
        <w:rPr>
          <w:rFonts w:asciiTheme="majorBidi" w:hAnsiTheme="majorBidi" w:cstheme="majorBidi"/>
          <w:sz w:val="28"/>
          <w:cs/>
        </w:rPr>
        <w:t xml:space="preserve"> </w:t>
      </w:r>
      <w:r w:rsidRPr="00522F3A">
        <w:rPr>
          <w:rFonts w:asciiTheme="majorBidi" w:hAnsiTheme="majorBidi" w:cstheme="majorBidi"/>
          <w:sz w:val="28"/>
          <w:cs/>
        </w:rPr>
        <w:t xml:space="preserve">หรือร้อยละ </w:t>
      </w:r>
      <w:r w:rsidRPr="00522F3A">
        <w:rPr>
          <w:rFonts w:asciiTheme="majorBidi" w:hAnsiTheme="majorBidi" w:cstheme="majorBidi"/>
          <w:sz w:val="28"/>
        </w:rPr>
        <w:t>43.52</w:t>
      </w:r>
      <w:r w:rsidRPr="00522F3A">
        <w:rPr>
          <w:rFonts w:asciiTheme="majorBidi" w:hAnsiTheme="majorBidi" w:cstheme="majorBidi"/>
          <w:sz w:val="28"/>
          <w:cs/>
        </w:rPr>
        <w:t xml:space="preserve"> จากจำนวนหุ้นสามัญทั้งหมด </w:t>
      </w:r>
      <w:r w:rsidRPr="00522F3A">
        <w:rPr>
          <w:rFonts w:asciiTheme="majorBidi" w:hAnsiTheme="majorBidi" w:cstheme="majorBidi"/>
          <w:sz w:val="28"/>
        </w:rPr>
        <w:t>1,034,99</w:t>
      </w:r>
      <w:r w:rsidR="0056368A" w:rsidRPr="00522F3A">
        <w:rPr>
          <w:rFonts w:asciiTheme="majorBidi" w:hAnsiTheme="majorBidi" w:cstheme="majorBidi"/>
          <w:sz w:val="28"/>
        </w:rPr>
        <w:t>6</w:t>
      </w:r>
      <w:r w:rsidR="00533BE1">
        <w:rPr>
          <w:rFonts w:asciiTheme="majorBidi" w:hAnsiTheme="majorBidi" w:cstheme="majorBidi" w:hint="cs"/>
          <w:sz w:val="28"/>
          <w:cs/>
        </w:rPr>
        <w:t xml:space="preserve"> </w:t>
      </w:r>
      <w:r w:rsidRPr="00522F3A">
        <w:rPr>
          <w:rFonts w:asciiTheme="majorBidi" w:hAnsiTheme="majorBidi" w:cstheme="majorBidi"/>
          <w:sz w:val="28"/>
          <w:cs/>
        </w:rPr>
        <w:t>หุ้น</w:t>
      </w:r>
      <w:r w:rsidR="0056368A" w:rsidRPr="00522F3A">
        <w:rPr>
          <w:rFonts w:asciiTheme="majorBidi" w:hAnsiTheme="majorBidi" w:cstheme="majorBidi"/>
          <w:sz w:val="28"/>
          <w:cs/>
        </w:rPr>
        <w:t xml:space="preserve"> </w:t>
      </w:r>
      <w:r w:rsidRPr="00522F3A">
        <w:rPr>
          <w:rFonts w:asciiTheme="majorBidi" w:hAnsiTheme="majorBidi" w:cstheme="majorBidi"/>
          <w:sz w:val="28"/>
          <w:cs/>
        </w:rPr>
        <w:t xml:space="preserve">หรือร้อยละ </w:t>
      </w:r>
      <w:r w:rsidRPr="00522F3A">
        <w:rPr>
          <w:rFonts w:asciiTheme="majorBidi" w:hAnsiTheme="majorBidi" w:cstheme="majorBidi"/>
          <w:sz w:val="28"/>
        </w:rPr>
        <w:t>94.52</w:t>
      </w:r>
      <w:r w:rsidRPr="00522F3A">
        <w:rPr>
          <w:rFonts w:asciiTheme="majorBidi" w:hAnsiTheme="majorBidi" w:cstheme="majorBidi"/>
          <w:sz w:val="28"/>
          <w:cs/>
        </w:rPr>
        <w:t xml:space="preserve"> ในมูลค่า </w:t>
      </w:r>
      <w:r w:rsidRPr="00522F3A">
        <w:rPr>
          <w:rFonts w:asciiTheme="majorBidi" w:hAnsiTheme="majorBidi" w:cstheme="majorBidi"/>
          <w:sz w:val="28"/>
        </w:rPr>
        <w:t>47.65</w:t>
      </w:r>
      <w:r w:rsidRPr="00522F3A">
        <w:rPr>
          <w:rFonts w:asciiTheme="majorBidi" w:hAnsiTheme="majorBidi" w:cstheme="majorBidi"/>
          <w:sz w:val="28"/>
          <w:cs/>
        </w:rPr>
        <w:t xml:space="preserve"> ล้านบาท เป็นผลทำให้ ณ วันที่ </w:t>
      </w:r>
      <w:r w:rsidRPr="00522F3A">
        <w:rPr>
          <w:rFonts w:asciiTheme="majorBidi" w:hAnsiTheme="majorBidi" w:cstheme="majorBidi"/>
          <w:sz w:val="28"/>
        </w:rPr>
        <w:t>31</w:t>
      </w:r>
      <w:r w:rsidRPr="00522F3A">
        <w:rPr>
          <w:rFonts w:asciiTheme="majorBidi" w:hAnsiTheme="majorBidi" w:cstheme="majorBidi"/>
          <w:sz w:val="28"/>
          <w:cs/>
        </w:rPr>
        <w:t xml:space="preserve"> ธันวาคม </w:t>
      </w:r>
      <w:r w:rsidRPr="00522F3A">
        <w:rPr>
          <w:rFonts w:asciiTheme="majorBidi" w:hAnsiTheme="majorBidi" w:cstheme="majorBidi"/>
          <w:sz w:val="28"/>
        </w:rPr>
        <w:t>2563</w:t>
      </w:r>
      <w:r w:rsidRPr="00522F3A">
        <w:rPr>
          <w:rFonts w:asciiTheme="majorBidi" w:hAnsiTheme="majorBidi" w:cstheme="majorBidi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 w:rsidRPr="00522F3A">
        <w:rPr>
          <w:rFonts w:asciiTheme="majorBidi" w:hAnsiTheme="majorBidi" w:cstheme="majorBidi"/>
          <w:sz w:val="28"/>
        </w:rPr>
        <w:t>558,444</w:t>
      </w:r>
      <w:r w:rsidRPr="00522F3A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522F3A">
        <w:rPr>
          <w:rFonts w:asciiTheme="majorBidi" w:hAnsiTheme="majorBidi" w:cstheme="majorBidi"/>
          <w:sz w:val="28"/>
        </w:rPr>
        <w:t>51.00</w:t>
      </w:r>
      <w:r w:rsidRPr="00522F3A">
        <w:rPr>
          <w:rFonts w:asciiTheme="majorBidi" w:hAnsiTheme="majorBidi" w:cstheme="majorBidi"/>
          <w:sz w:val="28"/>
          <w:cs/>
        </w:rPr>
        <w:t xml:space="preserve"> ต่อมาบริษัทได้ซื้อหุ้นจากผู้ถือหุ้นรายอื่นของบริษัท แซม วอเตอร์ ซัพพลาย จำกัด จำนวน </w:t>
      </w:r>
      <w:r w:rsidRPr="00522F3A">
        <w:rPr>
          <w:rFonts w:asciiTheme="majorBidi" w:hAnsiTheme="majorBidi" w:cstheme="majorBidi"/>
          <w:sz w:val="28"/>
        </w:rPr>
        <w:t>6</w:t>
      </w:r>
      <w:r w:rsidRPr="00522F3A">
        <w:rPr>
          <w:rFonts w:asciiTheme="majorBidi" w:hAnsiTheme="majorBidi" w:cstheme="majorBidi"/>
          <w:sz w:val="28"/>
          <w:cs/>
        </w:rPr>
        <w:t xml:space="preserve"> หุ้น ในมูลค่า </w:t>
      </w:r>
      <w:r w:rsidRPr="00522F3A">
        <w:rPr>
          <w:rFonts w:asciiTheme="majorBidi" w:hAnsiTheme="majorBidi" w:cstheme="majorBidi"/>
          <w:sz w:val="28"/>
        </w:rPr>
        <w:t>600</w:t>
      </w:r>
      <w:r w:rsidRPr="00522F3A">
        <w:rPr>
          <w:rFonts w:asciiTheme="majorBidi" w:hAnsiTheme="majorBidi" w:cstheme="majorBidi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 ซัพพลาย จำกัด เป็นจำนวน </w:t>
      </w:r>
      <w:r w:rsidRPr="00522F3A">
        <w:rPr>
          <w:rFonts w:asciiTheme="majorBidi" w:hAnsiTheme="majorBidi" w:cstheme="majorBidi"/>
          <w:sz w:val="28"/>
        </w:rPr>
        <w:t>558,450</w:t>
      </w:r>
      <w:r w:rsidRPr="00522F3A">
        <w:rPr>
          <w:rFonts w:asciiTheme="majorBidi" w:hAnsiTheme="majorBidi" w:cstheme="majorBidi"/>
          <w:sz w:val="28"/>
          <w:cs/>
        </w:rPr>
        <w:t xml:space="preserve"> หุ้น หรือร้อยละ </w:t>
      </w:r>
      <w:r w:rsidRPr="00522F3A">
        <w:rPr>
          <w:rFonts w:asciiTheme="majorBidi" w:hAnsiTheme="majorBidi" w:cstheme="majorBidi"/>
          <w:sz w:val="28"/>
        </w:rPr>
        <w:t>51.00</w:t>
      </w:r>
    </w:p>
    <w:p w14:paraId="13E475E6" w14:textId="77777777" w:rsidR="00D154A3" w:rsidRPr="00522F3A" w:rsidRDefault="00D154A3" w:rsidP="0056368A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522F3A">
        <w:rPr>
          <w:rFonts w:asciiTheme="majorBidi" w:hAnsiTheme="majorBidi" w:cstheme="majorBidi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 w:rsidRPr="00522F3A">
        <w:rPr>
          <w:rFonts w:asciiTheme="majorBidi" w:hAnsiTheme="majorBidi" w:cstheme="majorBidi"/>
          <w:sz w:val="28"/>
        </w:rPr>
        <w:t xml:space="preserve">558,450 </w:t>
      </w:r>
      <w:r w:rsidRPr="00522F3A">
        <w:rPr>
          <w:rFonts w:asciiTheme="majorBidi" w:hAnsiTheme="majorBidi" w:cstheme="majorBidi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12395829" w14:textId="77777777" w:rsidR="000F4B43" w:rsidRPr="00657820" w:rsidRDefault="000F4B43" w:rsidP="000F4B43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00314D8A" w14:textId="7DDA835B" w:rsidR="00EB39A4" w:rsidRPr="00657820" w:rsidRDefault="00AE2453" w:rsidP="00EC50B5">
      <w:pPr>
        <w:pStyle w:val="ListParagraph"/>
        <w:numPr>
          <w:ilvl w:val="1"/>
          <w:numId w:val="22"/>
        </w:numPr>
        <w:spacing w:line="36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t>คดีความฟ้องร้อง</w:t>
      </w:r>
    </w:p>
    <w:p w14:paraId="734D8026" w14:textId="0297BA7E" w:rsidR="00B57604" w:rsidRPr="00657820" w:rsidRDefault="00694F0E" w:rsidP="00694F0E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 xml:space="preserve">39.4.1 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3A45D3" w:rsidRPr="00657820">
        <w:rPr>
          <w:rFonts w:asciiTheme="majorBidi" w:hAnsiTheme="majorBidi" w:cstheme="majorBidi"/>
          <w:sz w:val="28"/>
        </w:rPr>
        <w:t>24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 มีนาคม </w:t>
      </w:r>
      <w:r w:rsidR="003A45D3" w:rsidRPr="00657820">
        <w:rPr>
          <w:rFonts w:asciiTheme="majorBidi" w:hAnsiTheme="majorBidi" w:cstheme="majorBidi"/>
          <w:sz w:val="28"/>
        </w:rPr>
        <w:t>2564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 บริษัทแห่งหนึ่ง (“โจทก์”) ได้ยื่นฟ้องดำเนินคดีเรียกค่าเสียหายกับ บริษัท โกลด์ ชอร์ส จำกัด (“</w:t>
      </w:r>
      <w:r w:rsidR="00CC2F62">
        <w:rPr>
          <w:rFonts w:asciiTheme="majorBidi" w:hAnsiTheme="majorBidi" w:cstheme="majorBidi" w:hint="cs"/>
          <w:sz w:val="28"/>
          <w:cs/>
        </w:rPr>
        <w:t>จำเลย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”) ซึ่งเป็นบริษัทย่อย ต่อศาลแพ่ง เป็นคดีสืบเนื่องมาจากสัญญาจ้างทำของ โดยฟ้องเรียกเงินประกันผลงานคืนจากบริษัท ทุนทรัพย์ที่ฟ้องจำนวนประมาณ </w:t>
      </w:r>
      <w:r w:rsidR="003A45D3" w:rsidRPr="00657820">
        <w:rPr>
          <w:rFonts w:asciiTheme="majorBidi" w:hAnsiTheme="majorBidi" w:cstheme="majorBidi"/>
          <w:sz w:val="28"/>
        </w:rPr>
        <w:t>2.49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 ล้านบาท พร้อมดอกเบี้ยในอัตราร้อยละ </w:t>
      </w:r>
      <w:r w:rsidR="003A45D3" w:rsidRPr="00657820">
        <w:rPr>
          <w:rFonts w:asciiTheme="majorBidi" w:hAnsiTheme="majorBidi" w:cstheme="majorBidi"/>
          <w:sz w:val="28"/>
        </w:rPr>
        <w:t>7.5</w:t>
      </w:r>
      <w:r w:rsidR="00EE02EB" w:rsidRPr="00657820">
        <w:rPr>
          <w:rFonts w:asciiTheme="majorBidi" w:hAnsiTheme="majorBidi" w:cstheme="majorBidi"/>
          <w:sz w:val="28"/>
        </w:rPr>
        <w:t>0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 ต่อปี ต่อมาบริษัทได้ฟ้องแย้งคดีต่อโจทก์จากคดีดังกล่าวและเรียกค่าเสียหายคืน โดยทุนทรัพย์ที่ฟ้องจำนวนประมาณ </w:t>
      </w:r>
      <w:r w:rsidR="003A45D3" w:rsidRPr="00657820">
        <w:rPr>
          <w:rFonts w:asciiTheme="majorBidi" w:hAnsiTheme="majorBidi" w:cstheme="majorBidi"/>
          <w:sz w:val="28"/>
        </w:rPr>
        <w:t>3.55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 ล้านบาท พร้อมดอกเบี้ยในอัตราร้อยละ </w:t>
      </w:r>
      <w:r w:rsidR="003A45D3" w:rsidRPr="00657820">
        <w:rPr>
          <w:rFonts w:asciiTheme="majorBidi" w:hAnsiTheme="majorBidi" w:cstheme="majorBidi"/>
          <w:sz w:val="28"/>
        </w:rPr>
        <w:t>7.5</w:t>
      </w:r>
      <w:r w:rsidR="00EE02EB" w:rsidRPr="00657820">
        <w:rPr>
          <w:rFonts w:asciiTheme="majorBidi" w:hAnsiTheme="majorBidi" w:cstheme="majorBidi"/>
          <w:sz w:val="28"/>
        </w:rPr>
        <w:t>0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 ต่อปี และในวันเดียวกันโจทก์ได้ฟ้องร้องเรียกค่าเสียหาย</w:t>
      </w:r>
      <w:r w:rsidR="00FA1ACD" w:rsidRPr="00657820">
        <w:rPr>
          <w:rFonts w:asciiTheme="majorBidi" w:hAnsiTheme="majorBidi" w:cstheme="majorBidi"/>
          <w:sz w:val="28"/>
          <w:cs/>
        </w:rPr>
        <w:t xml:space="preserve">        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ซึ่งเป็นคดีสืบเนื่องมาจากสัญญาจ้างทำของข้างต้น โดยฟ้องร้องเฉพาะดอกเบี้ยที่บริษัทได้ชำระค่าสินค้าล่าช้า </w:t>
      </w:r>
      <w:r w:rsidR="000A227B" w:rsidRPr="00657820">
        <w:rPr>
          <w:rFonts w:asciiTheme="majorBidi" w:hAnsiTheme="majorBidi" w:cstheme="majorBidi"/>
          <w:sz w:val="28"/>
          <w:cs/>
        </w:rPr>
        <w:t xml:space="preserve">   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ทุนทรัพย์ที่ฟ้องจำนวนประมาณ </w:t>
      </w:r>
      <w:r w:rsidR="003A45D3" w:rsidRPr="00657820">
        <w:rPr>
          <w:rFonts w:asciiTheme="majorBidi" w:hAnsiTheme="majorBidi" w:cstheme="majorBidi"/>
          <w:sz w:val="28"/>
        </w:rPr>
        <w:t>3.64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 ล้านบาท พร้อมดอกเบี้ยในอัตราร้อยละ </w:t>
      </w:r>
      <w:r w:rsidR="003A45D3" w:rsidRPr="00657820">
        <w:rPr>
          <w:rFonts w:asciiTheme="majorBidi" w:hAnsiTheme="majorBidi" w:cstheme="majorBidi"/>
          <w:sz w:val="28"/>
        </w:rPr>
        <w:t>7.5</w:t>
      </w:r>
      <w:r w:rsidR="00EE02EB" w:rsidRPr="00657820">
        <w:rPr>
          <w:rFonts w:asciiTheme="majorBidi" w:hAnsiTheme="majorBidi" w:cstheme="majorBidi"/>
          <w:sz w:val="28"/>
        </w:rPr>
        <w:t>0</w:t>
      </w:r>
      <w:r w:rsidR="00210574" w:rsidRPr="00657820">
        <w:rPr>
          <w:rFonts w:asciiTheme="majorBidi" w:hAnsiTheme="majorBidi" w:cstheme="majorBidi"/>
          <w:sz w:val="28"/>
          <w:cs/>
        </w:rPr>
        <w:t xml:space="preserve"> ต่อปี ของจำนวนเงินต้นดังกล่าวนับแต่วันฟ้องจนถึงวันที่ชำระเสร็จสิ้น </w:t>
      </w:r>
      <w:r w:rsidR="00210574" w:rsidRPr="008D3C06">
        <w:rPr>
          <w:rFonts w:asciiTheme="majorBidi" w:hAnsiTheme="majorBidi" w:cstheme="majorBidi"/>
          <w:spacing w:val="-4"/>
          <w:sz w:val="28"/>
          <w:cs/>
        </w:rPr>
        <w:t xml:space="preserve">ต่อมาวันที่ </w:t>
      </w:r>
      <w:r w:rsidR="003A45D3" w:rsidRPr="008D3C06">
        <w:rPr>
          <w:rFonts w:asciiTheme="majorBidi" w:hAnsiTheme="majorBidi" w:cstheme="majorBidi"/>
          <w:spacing w:val="-4"/>
          <w:sz w:val="28"/>
        </w:rPr>
        <w:t>26</w:t>
      </w:r>
      <w:r w:rsidR="00210574" w:rsidRPr="008D3C06">
        <w:rPr>
          <w:rFonts w:asciiTheme="majorBidi" w:hAnsiTheme="majorBidi" w:cstheme="majorBidi"/>
          <w:spacing w:val="-4"/>
          <w:sz w:val="28"/>
          <w:cs/>
        </w:rPr>
        <w:t xml:space="preserve"> มกราคม </w:t>
      </w:r>
      <w:r w:rsidR="003A45D3" w:rsidRPr="008D3C06">
        <w:rPr>
          <w:rFonts w:asciiTheme="majorBidi" w:hAnsiTheme="majorBidi" w:cstheme="majorBidi"/>
          <w:spacing w:val="-4"/>
          <w:sz w:val="28"/>
        </w:rPr>
        <w:t>2566</w:t>
      </w:r>
      <w:r w:rsidR="00210574" w:rsidRPr="008D3C06">
        <w:rPr>
          <w:rFonts w:asciiTheme="majorBidi" w:hAnsiTheme="majorBidi" w:cstheme="majorBidi"/>
          <w:spacing w:val="-4"/>
          <w:sz w:val="28"/>
          <w:cs/>
        </w:rPr>
        <w:t xml:space="preserve"> โจทก์และบริษัทได้ทำสัญญาประนีประนอมยอมความยื่นต่อศาลแพ่ง ซึ่งได้ตกลงร่วมกัน โดยบริษัทขอชำระหนี้แก่โจทก์เป็นจำนวน </w:t>
      </w:r>
      <w:r w:rsidR="003A45D3" w:rsidRPr="008D3C06">
        <w:rPr>
          <w:rFonts w:asciiTheme="majorBidi" w:hAnsiTheme="majorBidi" w:cstheme="majorBidi"/>
          <w:spacing w:val="-4"/>
          <w:sz w:val="28"/>
        </w:rPr>
        <w:t>2.4</w:t>
      </w:r>
      <w:r w:rsidR="00210574" w:rsidRPr="008D3C06">
        <w:rPr>
          <w:rFonts w:asciiTheme="majorBidi" w:hAnsiTheme="majorBidi" w:cstheme="majorBidi"/>
          <w:spacing w:val="-4"/>
          <w:sz w:val="28"/>
          <w:cs/>
        </w:rPr>
        <w:t xml:space="preserve"> ล้านบาท </w:t>
      </w:r>
      <w:r w:rsidR="00210574" w:rsidRPr="008D3C06">
        <w:rPr>
          <w:rFonts w:asciiTheme="majorBidi" w:hAnsiTheme="majorBidi" w:cstheme="majorBidi"/>
          <w:spacing w:val="-2"/>
          <w:sz w:val="28"/>
          <w:cs/>
        </w:rPr>
        <w:t xml:space="preserve">ภายใน </w:t>
      </w:r>
      <w:r w:rsidR="003A45D3" w:rsidRPr="008D3C06">
        <w:rPr>
          <w:rFonts w:asciiTheme="majorBidi" w:hAnsiTheme="majorBidi" w:cstheme="majorBidi"/>
          <w:spacing w:val="-2"/>
          <w:sz w:val="28"/>
        </w:rPr>
        <w:t>30</w:t>
      </w:r>
      <w:r w:rsidR="00210574" w:rsidRPr="008D3C06">
        <w:rPr>
          <w:rFonts w:asciiTheme="majorBidi" w:hAnsiTheme="majorBidi" w:cstheme="majorBidi"/>
          <w:spacing w:val="-2"/>
          <w:sz w:val="28"/>
          <w:cs/>
        </w:rPr>
        <w:t xml:space="preserve"> วัน นับแต่วันที่ทำสัญญาประนีประนอมยอมความ ทั้งนี้ เมื่อวันที่ </w:t>
      </w:r>
      <w:r w:rsidR="003A45D3" w:rsidRPr="008D3C06">
        <w:rPr>
          <w:rFonts w:asciiTheme="majorBidi" w:hAnsiTheme="majorBidi" w:cstheme="majorBidi"/>
          <w:spacing w:val="-2"/>
          <w:sz w:val="28"/>
        </w:rPr>
        <w:t>22</w:t>
      </w:r>
      <w:r w:rsidR="00210574" w:rsidRPr="008D3C06">
        <w:rPr>
          <w:rFonts w:asciiTheme="majorBidi" w:hAnsiTheme="majorBidi" w:cstheme="majorBidi"/>
          <w:spacing w:val="-2"/>
          <w:sz w:val="28"/>
          <w:cs/>
        </w:rPr>
        <w:t xml:space="preserve"> กุมภาพันธ์ </w:t>
      </w:r>
      <w:r w:rsidR="003A45D3" w:rsidRPr="008D3C06">
        <w:rPr>
          <w:rFonts w:asciiTheme="majorBidi" w:hAnsiTheme="majorBidi" w:cstheme="majorBidi"/>
          <w:spacing w:val="-2"/>
          <w:sz w:val="28"/>
        </w:rPr>
        <w:t>2566</w:t>
      </w:r>
      <w:r w:rsidR="00210574" w:rsidRPr="008D3C06">
        <w:rPr>
          <w:rFonts w:asciiTheme="majorBidi" w:hAnsiTheme="majorBidi" w:cstheme="majorBidi"/>
          <w:spacing w:val="-2"/>
          <w:sz w:val="28"/>
          <w:cs/>
        </w:rPr>
        <w:t xml:space="preserve"> บริษัทได้ชำระหนี้</w:t>
      </w:r>
      <w:r w:rsidR="00210574" w:rsidRPr="00657820">
        <w:rPr>
          <w:rFonts w:asciiTheme="majorBidi" w:hAnsiTheme="majorBidi" w:cstheme="majorBidi"/>
          <w:sz w:val="28"/>
          <w:cs/>
        </w:rPr>
        <w:t>ให้แก่โจทก์เรียบร้อยแล้ว โจทก์และบริษัทจะไปยื่นคำร้องขอถอนฟ้อง และถอนฟ้องแย้งให้แก่กัน โดยทั้งสองฝ่ายไม่ติดใจเรียกร้องเงินใดๆ ภายหลัง</w:t>
      </w:r>
    </w:p>
    <w:p w14:paraId="48F7356A" w14:textId="770D59D8" w:rsidR="009D50DF" w:rsidRPr="00657820" w:rsidRDefault="006423CE" w:rsidP="000B1121">
      <w:pPr>
        <w:spacing w:before="120" w:after="240" w:line="276" w:lineRule="auto"/>
        <w:ind w:left="990" w:right="-29" w:hanging="540"/>
        <w:jc w:val="thaiDistribute"/>
        <w:rPr>
          <w:rFonts w:asciiTheme="majorBidi" w:eastAsia="Times New Roman" w:hAnsiTheme="majorBidi" w:cstheme="majorBidi"/>
          <w:spacing w:val="-10"/>
          <w:sz w:val="28"/>
        </w:rPr>
      </w:pPr>
      <w:r w:rsidRPr="00657820">
        <w:rPr>
          <w:rFonts w:asciiTheme="majorBidi" w:hAnsiTheme="majorBidi" w:cstheme="majorBidi"/>
          <w:sz w:val="28"/>
        </w:rPr>
        <w:t>3</w:t>
      </w:r>
      <w:r w:rsidR="006F7C65" w:rsidRPr="00657820">
        <w:rPr>
          <w:rFonts w:asciiTheme="majorBidi" w:hAnsiTheme="majorBidi" w:cstheme="majorBidi"/>
          <w:sz w:val="28"/>
        </w:rPr>
        <w:t>9</w:t>
      </w:r>
      <w:r w:rsidR="006B4333" w:rsidRPr="00657820">
        <w:rPr>
          <w:rFonts w:asciiTheme="majorBidi" w:hAnsiTheme="majorBidi" w:cstheme="majorBidi"/>
          <w:sz w:val="28"/>
        </w:rPr>
        <w:t>.4.2</w:t>
      </w:r>
      <w:r w:rsidR="006B4333" w:rsidRPr="00657820">
        <w:rPr>
          <w:rFonts w:asciiTheme="majorBidi" w:hAnsiTheme="majorBidi" w:cstheme="majorBidi"/>
          <w:sz w:val="28"/>
          <w:cs/>
        </w:rPr>
        <w:t xml:space="preserve"> 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="005F0793" w:rsidRPr="00F60C4E">
        <w:rPr>
          <w:rFonts w:asciiTheme="majorBidi" w:hAnsiTheme="majorBidi" w:cstheme="majorBidi"/>
          <w:spacing w:val="-2"/>
          <w:sz w:val="28"/>
        </w:rPr>
        <w:t>18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 xml:space="preserve"> ตุลาคม </w:t>
      </w:r>
      <w:r w:rsidR="005F0793" w:rsidRPr="00F60C4E">
        <w:rPr>
          <w:rFonts w:asciiTheme="majorBidi" w:hAnsiTheme="majorBidi" w:cstheme="majorBidi"/>
          <w:spacing w:val="-2"/>
          <w:sz w:val="28"/>
        </w:rPr>
        <w:t>2565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 xml:space="preserve"> บริษัท สตาร์แก๊ส จำกัด (“โจทก์”) ซึ่งเป็นบริษัทย่อย ได้ยื่นฟ้องดำเนินคดีเรื่องเงินศึกษาโครงการ กับบุคคลภายนอก (“จำเลย”) ต่อศาลอาญา จำนวน </w:t>
      </w:r>
      <w:r w:rsidR="005F0793" w:rsidRPr="00F60C4E">
        <w:rPr>
          <w:rFonts w:asciiTheme="majorBidi" w:hAnsiTheme="majorBidi" w:cstheme="majorBidi"/>
          <w:spacing w:val="-2"/>
          <w:sz w:val="28"/>
        </w:rPr>
        <w:t>2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 xml:space="preserve"> โครงการ โดยฟ้องเรียกเงินศึกษาโครงการคืนจากจำเลย ทุนทรัพย์ที่ฟ้องจำนวน </w:t>
      </w:r>
      <w:r w:rsidR="005F0793" w:rsidRPr="00F60C4E">
        <w:rPr>
          <w:rFonts w:asciiTheme="majorBidi" w:hAnsiTheme="majorBidi" w:cstheme="majorBidi"/>
          <w:spacing w:val="-2"/>
          <w:sz w:val="28"/>
        </w:rPr>
        <w:t>1.5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 xml:space="preserve"> ล้านบาท และจำนวน </w:t>
      </w:r>
      <w:r w:rsidR="005F0793" w:rsidRPr="00F60C4E">
        <w:rPr>
          <w:rFonts w:asciiTheme="majorBidi" w:hAnsiTheme="majorBidi" w:cstheme="majorBidi"/>
          <w:spacing w:val="-2"/>
          <w:sz w:val="28"/>
        </w:rPr>
        <w:t>21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 xml:space="preserve"> ล้านบาท ตามลำดับ และเมื่อวันที่ </w:t>
      </w:r>
      <w:r w:rsidR="005F0793" w:rsidRPr="00F60C4E">
        <w:rPr>
          <w:rFonts w:asciiTheme="majorBidi" w:hAnsiTheme="majorBidi" w:cstheme="majorBidi"/>
          <w:spacing w:val="-2"/>
          <w:sz w:val="28"/>
        </w:rPr>
        <w:t>10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 xml:space="preserve"> เมษายน </w:t>
      </w:r>
      <w:r w:rsidR="005F0793" w:rsidRPr="00F60C4E">
        <w:rPr>
          <w:rFonts w:asciiTheme="majorBidi" w:hAnsiTheme="majorBidi" w:cstheme="majorBidi"/>
          <w:spacing w:val="-2"/>
          <w:sz w:val="28"/>
        </w:rPr>
        <w:t>2566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1B3AE6" w:rsidRPr="00C44453">
        <w:rPr>
          <w:rFonts w:asciiTheme="majorBidi" w:hAnsiTheme="majorBidi" w:cstheme="majorBidi"/>
          <w:spacing w:val="2"/>
          <w:sz w:val="28"/>
          <w:cs/>
        </w:rPr>
        <w:t xml:space="preserve">จำเลยได้ชำระเงินคืนให้แก่โจทก์ จำนวน </w:t>
      </w:r>
      <w:r w:rsidR="005F0793" w:rsidRPr="00C44453">
        <w:rPr>
          <w:rFonts w:asciiTheme="majorBidi" w:hAnsiTheme="majorBidi" w:cstheme="majorBidi"/>
          <w:spacing w:val="2"/>
          <w:sz w:val="28"/>
        </w:rPr>
        <w:t>1.5</w:t>
      </w:r>
      <w:r w:rsidR="005F0793" w:rsidRPr="00C44453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1B3AE6" w:rsidRPr="00C44453">
        <w:rPr>
          <w:rFonts w:asciiTheme="majorBidi" w:hAnsiTheme="majorBidi" w:cstheme="majorBidi"/>
          <w:spacing w:val="2"/>
          <w:sz w:val="28"/>
          <w:cs/>
        </w:rPr>
        <w:t xml:space="preserve">ล้านบาท และจำนวน </w:t>
      </w:r>
      <w:r w:rsidR="005F0793" w:rsidRPr="00C44453">
        <w:rPr>
          <w:rFonts w:asciiTheme="majorBidi" w:hAnsiTheme="majorBidi" w:cstheme="majorBidi"/>
          <w:spacing w:val="2"/>
          <w:sz w:val="28"/>
        </w:rPr>
        <w:t>21</w:t>
      </w:r>
      <w:r w:rsidR="001B3AE6" w:rsidRPr="00C44453">
        <w:rPr>
          <w:rFonts w:asciiTheme="majorBidi" w:hAnsiTheme="majorBidi" w:cstheme="majorBidi"/>
          <w:spacing w:val="2"/>
          <w:sz w:val="28"/>
          <w:cs/>
        </w:rPr>
        <w:t xml:space="preserve"> ล้านบาท ตามลำดับ โดยที่โจทก์ไม่ติดใจ</w:t>
      </w:r>
      <w:r w:rsidR="001B3AE6" w:rsidRPr="00F60C4E">
        <w:rPr>
          <w:rFonts w:asciiTheme="majorBidi" w:hAnsiTheme="majorBidi" w:cstheme="majorBidi"/>
          <w:spacing w:val="-2"/>
          <w:sz w:val="28"/>
          <w:cs/>
        </w:rPr>
        <w:t>ในการเรียกร้อง และดำเนินการถอนฟ้องแล้ว</w:t>
      </w:r>
    </w:p>
    <w:p w14:paraId="01134375" w14:textId="77777777" w:rsidR="00E30AF4" w:rsidRDefault="00E30A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65703DDC" w14:textId="1422408E" w:rsidR="00CF385F" w:rsidRPr="00657820" w:rsidRDefault="00B90A6A" w:rsidP="00694F0E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</w:rPr>
        <w:lastRenderedPageBreak/>
        <w:t xml:space="preserve">39.4.3 </w:t>
      </w:r>
      <w:r w:rsidR="00873EBC"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2F7D28" w:rsidRPr="00657820">
        <w:rPr>
          <w:rFonts w:asciiTheme="majorBidi" w:hAnsiTheme="majorBidi" w:cstheme="majorBidi"/>
          <w:sz w:val="28"/>
        </w:rPr>
        <w:t>18</w:t>
      </w:r>
      <w:r w:rsidR="00873EBC" w:rsidRPr="00657820">
        <w:rPr>
          <w:rFonts w:asciiTheme="majorBidi" w:hAnsiTheme="majorBidi" w:cstheme="majorBidi"/>
          <w:sz w:val="28"/>
          <w:cs/>
        </w:rPr>
        <w:t xml:space="preserve"> ตุลาคม </w:t>
      </w:r>
      <w:r w:rsidR="002F7D28" w:rsidRPr="00657820">
        <w:rPr>
          <w:rFonts w:asciiTheme="majorBidi" w:hAnsiTheme="majorBidi" w:cstheme="majorBidi"/>
          <w:sz w:val="28"/>
        </w:rPr>
        <w:t>2565</w:t>
      </w:r>
      <w:r w:rsidR="00873EBC" w:rsidRPr="00657820">
        <w:rPr>
          <w:rFonts w:asciiTheme="majorBidi" w:hAnsiTheme="majorBidi" w:cstheme="majorBidi"/>
          <w:sz w:val="28"/>
          <w:cs/>
        </w:rPr>
        <w:t xml:space="preserve"> บริษัท เอ็นเนอร์ยี่ ฟอร์ โซไซตี้ จำกัด (“โจทก์”) ซึ่งเป็นบริษัทย่อย ได้ยื่นฟ้องดำเนินคดีเรื่องเงินศึกษาโครงการ กับบุคคลภายนอก (“จำเลย”) ต่อศาลอาญา โดยฟ้องเรียกเงินศึกษาโครงการคืนจากจำเลย ทุนทรัพย์ที่ฟ้องจำนวน </w:t>
      </w:r>
      <w:r w:rsidR="002F7D28" w:rsidRPr="00657820">
        <w:rPr>
          <w:rFonts w:asciiTheme="majorBidi" w:hAnsiTheme="majorBidi" w:cstheme="majorBidi"/>
          <w:sz w:val="28"/>
        </w:rPr>
        <w:t>26</w:t>
      </w:r>
      <w:r w:rsidR="00873EBC" w:rsidRPr="00657820">
        <w:rPr>
          <w:rFonts w:asciiTheme="majorBidi" w:hAnsiTheme="majorBidi" w:cstheme="majorBidi"/>
          <w:sz w:val="28"/>
          <w:cs/>
        </w:rPr>
        <w:t xml:space="preserve"> ล้านบาท และเมื่อวันที่ </w:t>
      </w:r>
      <w:r w:rsidR="002F7D28" w:rsidRPr="00657820">
        <w:rPr>
          <w:rFonts w:asciiTheme="majorBidi" w:hAnsiTheme="majorBidi" w:cstheme="majorBidi"/>
          <w:sz w:val="28"/>
        </w:rPr>
        <w:t>17</w:t>
      </w:r>
      <w:r w:rsidR="00873EBC" w:rsidRPr="00657820">
        <w:rPr>
          <w:rFonts w:asciiTheme="majorBidi" w:hAnsiTheme="majorBidi" w:cstheme="majorBidi"/>
          <w:sz w:val="28"/>
          <w:cs/>
        </w:rPr>
        <w:t xml:space="preserve"> เมษายน </w:t>
      </w:r>
      <w:r w:rsidR="002F7D28" w:rsidRPr="00657820">
        <w:rPr>
          <w:rFonts w:asciiTheme="majorBidi" w:hAnsiTheme="majorBidi" w:cstheme="majorBidi"/>
          <w:sz w:val="28"/>
        </w:rPr>
        <w:t>2566</w:t>
      </w:r>
      <w:r w:rsidR="00873EBC" w:rsidRPr="00657820">
        <w:rPr>
          <w:rFonts w:asciiTheme="majorBidi" w:hAnsiTheme="majorBidi" w:cstheme="majorBidi"/>
          <w:sz w:val="28"/>
          <w:cs/>
        </w:rPr>
        <w:t xml:space="preserve"> จำเลยได้ชำระเงินคืนให้แก่โจทก์ </w:t>
      </w:r>
      <w:r w:rsidR="00FA1ACD" w:rsidRPr="00657820">
        <w:rPr>
          <w:rFonts w:asciiTheme="majorBidi" w:hAnsiTheme="majorBidi" w:cstheme="majorBidi"/>
          <w:sz w:val="28"/>
          <w:cs/>
        </w:rPr>
        <w:t xml:space="preserve">          </w:t>
      </w:r>
      <w:r w:rsidR="00873EBC" w:rsidRPr="00657820">
        <w:rPr>
          <w:rFonts w:asciiTheme="majorBidi" w:hAnsiTheme="majorBidi" w:cstheme="majorBidi"/>
          <w:sz w:val="28"/>
          <w:cs/>
        </w:rPr>
        <w:t>จำนวน</w:t>
      </w:r>
      <w:r w:rsidR="00FA1ACD" w:rsidRPr="00657820">
        <w:rPr>
          <w:rFonts w:asciiTheme="majorBidi" w:hAnsiTheme="majorBidi" w:cstheme="majorBidi"/>
          <w:sz w:val="28"/>
          <w:cs/>
        </w:rPr>
        <w:t xml:space="preserve"> </w:t>
      </w:r>
      <w:r w:rsidR="002F7D28" w:rsidRPr="00657820">
        <w:rPr>
          <w:rFonts w:asciiTheme="majorBidi" w:hAnsiTheme="majorBidi" w:cstheme="majorBidi"/>
          <w:sz w:val="28"/>
        </w:rPr>
        <w:t>26</w:t>
      </w:r>
      <w:r w:rsidR="00873EBC" w:rsidRPr="00657820">
        <w:rPr>
          <w:rFonts w:asciiTheme="majorBidi" w:hAnsiTheme="majorBidi" w:cstheme="majorBidi"/>
          <w:sz w:val="28"/>
          <w:cs/>
        </w:rPr>
        <w:t xml:space="preserve"> ล้านบาท โดยที่โจทก์ไม่ติดใจในการเรียกร้อง และดำเนินการถอนฟ้องแล้ว</w:t>
      </w:r>
    </w:p>
    <w:p w14:paraId="4F4B9A14" w14:textId="20083BDA" w:rsidR="00F86687" w:rsidRPr="00657820" w:rsidRDefault="00F86687" w:rsidP="00F86687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</w:rPr>
        <w:t xml:space="preserve">39.4.4 </w:t>
      </w:r>
      <w:r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sz w:val="28"/>
        </w:rPr>
        <w:t>18</w:t>
      </w:r>
      <w:r w:rsidRPr="00657820">
        <w:rPr>
          <w:rFonts w:asciiTheme="majorBidi" w:hAnsiTheme="majorBidi" w:cstheme="majorBidi"/>
          <w:sz w:val="28"/>
          <w:cs/>
        </w:rPr>
        <w:t xml:space="preserve"> ตุลาคม </w:t>
      </w:r>
      <w:r w:rsidRPr="00657820">
        <w:rPr>
          <w:rFonts w:asciiTheme="majorBidi" w:hAnsiTheme="majorBidi" w:cstheme="majorBidi"/>
          <w:sz w:val="28"/>
        </w:rPr>
        <w:t>2565</w:t>
      </w:r>
      <w:r w:rsidRPr="00657820">
        <w:rPr>
          <w:rFonts w:asciiTheme="majorBidi" w:hAnsiTheme="majorBidi" w:cstheme="majorBidi"/>
          <w:sz w:val="28"/>
          <w:cs/>
        </w:rPr>
        <w:t xml:space="preserve"> บริษัท เฟอร์รั่ม เอ็นเนอร์ยี่ จำกัด (“โจทก์”) ซึ่งเป็นบริษัทย่อย ได้ยื่นฟ้องดำเนินคดีเรื่องเงินศึกษาโครงการ กับบุคคลภายนอก (“จำเลย”) ต่อศาลอาญา โดยฟ้องเรียกเงินศึกษาโครงการคืนจากจำเลย </w:t>
      </w:r>
      <w:r w:rsidR="00F7150D" w:rsidRPr="00657820">
        <w:rPr>
          <w:rFonts w:asciiTheme="majorBidi" w:hAnsiTheme="majorBidi" w:cstheme="majorBidi"/>
          <w:sz w:val="28"/>
          <w:cs/>
        </w:rPr>
        <w:t xml:space="preserve">    </w:t>
      </w:r>
      <w:r w:rsidRPr="00657820">
        <w:rPr>
          <w:rFonts w:asciiTheme="majorBidi" w:hAnsiTheme="majorBidi" w:cstheme="majorBidi"/>
          <w:sz w:val="28"/>
          <w:cs/>
        </w:rPr>
        <w:t xml:space="preserve">ทุนทรัพย์ที่ฟ้องจำนวน </w:t>
      </w:r>
      <w:r w:rsidRPr="00657820">
        <w:rPr>
          <w:rFonts w:asciiTheme="majorBidi" w:hAnsiTheme="majorBidi" w:cstheme="majorBidi"/>
          <w:sz w:val="28"/>
        </w:rPr>
        <w:t>15</w:t>
      </w:r>
      <w:r w:rsidRPr="00657820">
        <w:rPr>
          <w:rFonts w:asciiTheme="majorBidi" w:hAnsiTheme="majorBidi" w:cstheme="majorBidi"/>
          <w:sz w:val="28"/>
          <w:cs/>
        </w:rPr>
        <w:t xml:space="preserve"> ล้านบาท และเมื่อวันที่ </w:t>
      </w:r>
      <w:r w:rsidRPr="00657820">
        <w:rPr>
          <w:rFonts w:asciiTheme="majorBidi" w:hAnsiTheme="majorBidi" w:cstheme="majorBidi"/>
          <w:sz w:val="28"/>
        </w:rPr>
        <w:t>25</w:t>
      </w:r>
      <w:r w:rsidRPr="00657820">
        <w:rPr>
          <w:rFonts w:asciiTheme="majorBidi" w:hAnsiTheme="majorBidi" w:cstheme="majorBidi"/>
          <w:sz w:val="28"/>
          <w:cs/>
        </w:rPr>
        <w:t xml:space="preserve"> เมษายน </w:t>
      </w:r>
      <w:r w:rsidRPr="00657820">
        <w:rPr>
          <w:rFonts w:asciiTheme="majorBidi" w:hAnsiTheme="majorBidi" w:cstheme="majorBidi"/>
          <w:sz w:val="28"/>
        </w:rPr>
        <w:t>2566</w:t>
      </w:r>
      <w:r w:rsidRPr="00657820">
        <w:rPr>
          <w:rFonts w:asciiTheme="majorBidi" w:hAnsiTheme="majorBidi" w:cstheme="majorBidi"/>
          <w:sz w:val="28"/>
          <w:cs/>
        </w:rPr>
        <w:t xml:space="preserve"> จำเลยได้ชำระเงินคืนให้แก่โจทก์ จำนวน </w:t>
      </w:r>
      <w:r w:rsidR="00DF6010">
        <w:rPr>
          <w:rFonts w:asciiTheme="majorBidi" w:hAnsiTheme="majorBidi" w:cstheme="majorBidi"/>
          <w:sz w:val="28"/>
        </w:rPr>
        <w:t xml:space="preserve">  </w:t>
      </w:r>
      <w:r w:rsidRPr="00657820">
        <w:rPr>
          <w:rFonts w:asciiTheme="majorBidi" w:hAnsiTheme="majorBidi" w:cstheme="majorBidi"/>
          <w:sz w:val="28"/>
        </w:rPr>
        <w:t>15</w:t>
      </w:r>
      <w:r w:rsidRPr="00657820">
        <w:rPr>
          <w:rFonts w:asciiTheme="majorBidi" w:hAnsiTheme="majorBidi" w:cstheme="majorBidi"/>
          <w:sz w:val="28"/>
          <w:cs/>
        </w:rPr>
        <w:t xml:space="preserve"> ล้านบาท โดยที่โจทก์ไม่ติดใจในการเรียกร้อง และดำเนินการถอนฟ้องแล้ว</w:t>
      </w:r>
    </w:p>
    <w:p w14:paraId="1EB3C3EA" w14:textId="4F87EB9A" w:rsidR="0083578A" w:rsidRPr="00657820" w:rsidRDefault="00D37679" w:rsidP="00D42C36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 xml:space="preserve">39.4.5 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3162FA" w:rsidRPr="00657820">
        <w:rPr>
          <w:rFonts w:asciiTheme="majorBidi" w:hAnsiTheme="majorBidi" w:cstheme="majorBidi"/>
          <w:sz w:val="28"/>
        </w:rPr>
        <w:t>13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="003162FA" w:rsidRPr="00657820">
        <w:rPr>
          <w:rFonts w:asciiTheme="majorBidi" w:hAnsiTheme="majorBidi" w:cstheme="majorBidi"/>
          <w:sz w:val="28"/>
        </w:rPr>
        <w:t>2565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 บริษัท เฟอร์รั่ม เอ็นเนอร์ยี่ จำกัด (“โจทก์”) ซึ่งเป็นบริษัทย่อย ได้ยื่นฟ้องดำเนินคดี</w:t>
      </w:r>
      <w:r w:rsidR="00DF6010">
        <w:rPr>
          <w:rFonts w:asciiTheme="majorBidi" w:hAnsiTheme="majorBidi" w:cstheme="majorBidi"/>
          <w:sz w:val="28"/>
        </w:rPr>
        <w:t xml:space="preserve">  </w:t>
      </w:r>
      <w:r w:rsidR="001200FB" w:rsidRPr="00C85C90">
        <w:rPr>
          <w:rFonts w:asciiTheme="majorBidi" w:hAnsiTheme="majorBidi" w:cstheme="majorBidi"/>
          <w:spacing w:val="8"/>
          <w:sz w:val="28"/>
          <w:cs/>
        </w:rPr>
        <w:t>ผิดสัญญา ค้ำประกัน เรียกเงินมัดจำคืน และค่าเสียหาย กับบริษัทแห่งหนึ่ง (“จำเลย”) ต่อศาลแพ่ง เป็นคดี</w:t>
      </w:r>
      <w:r w:rsidR="007D0829">
        <w:rPr>
          <w:rFonts w:asciiTheme="majorBidi" w:hAnsiTheme="majorBidi" w:cstheme="majorBidi"/>
          <w:sz w:val="28"/>
        </w:rPr>
        <w:br/>
      </w:r>
      <w:r w:rsidR="001200FB" w:rsidRPr="00657820">
        <w:rPr>
          <w:rFonts w:asciiTheme="majorBidi" w:hAnsiTheme="majorBidi" w:cstheme="majorBidi"/>
          <w:sz w:val="28"/>
          <w:cs/>
        </w:rPr>
        <w:t xml:space="preserve">สืบเนื่องมาจากสัญญาว่าจ้างที่ปรึกษา โดยฟ้องเรียกเงินมัดจำคืนจากจำเลย ทุนทรัพย์ที่ฟ้องจำนวน </w:t>
      </w:r>
      <w:r w:rsidR="003162FA" w:rsidRPr="00657820">
        <w:rPr>
          <w:rFonts w:asciiTheme="majorBidi" w:hAnsiTheme="majorBidi" w:cstheme="majorBidi"/>
          <w:sz w:val="28"/>
        </w:rPr>
        <w:t>4.39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 ล้านบาท (เป็นเงินต้นจำนวน </w:t>
      </w:r>
      <w:r w:rsidR="00C470F1" w:rsidRPr="00657820">
        <w:rPr>
          <w:rFonts w:asciiTheme="majorBidi" w:hAnsiTheme="majorBidi" w:cstheme="majorBidi"/>
          <w:sz w:val="28"/>
        </w:rPr>
        <w:t>2.5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 ล้านบาท และดอกเบี้ยจำนวน </w:t>
      </w:r>
      <w:r w:rsidR="00C470F1" w:rsidRPr="00657820">
        <w:rPr>
          <w:rFonts w:asciiTheme="majorBidi" w:hAnsiTheme="majorBidi" w:cstheme="majorBidi"/>
          <w:sz w:val="28"/>
        </w:rPr>
        <w:t>1.89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 ล้านบาท) และเมื่อวันที่ </w:t>
      </w:r>
      <w:r w:rsidR="00C470F1" w:rsidRPr="00657820">
        <w:rPr>
          <w:rFonts w:asciiTheme="majorBidi" w:hAnsiTheme="majorBidi" w:cstheme="majorBidi"/>
          <w:sz w:val="28"/>
        </w:rPr>
        <w:t>17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 ตุลาคม </w:t>
      </w:r>
      <w:r w:rsidR="00C470F1" w:rsidRPr="00657820">
        <w:rPr>
          <w:rFonts w:asciiTheme="majorBidi" w:hAnsiTheme="majorBidi" w:cstheme="majorBidi"/>
          <w:sz w:val="28"/>
        </w:rPr>
        <w:t>2566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 จำเลยได้ชำระเงินคืนให้แก่โจทก์ จำนวน </w:t>
      </w:r>
      <w:r w:rsidR="00C470F1" w:rsidRPr="00657820">
        <w:rPr>
          <w:rFonts w:asciiTheme="majorBidi" w:hAnsiTheme="majorBidi" w:cstheme="majorBidi"/>
          <w:sz w:val="28"/>
        </w:rPr>
        <w:t>2.25</w:t>
      </w:r>
      <w:r w:rsidR="001200FB" w:rsidRPr="00657820">
        <w:rPr>
          <w:rFonts w:asciiTheme="majorBidi" w:hAnsiTheme="majorBidi" w:cstheme="majorBidi"/>
          <w:sz w:val="28"/>
          <w:cs/>
        </w:rPr>
        <w:t xml:space="preserve"> ล้านบาท โดยที่โจทก์ไม่ติดใจในการเรียกร้อง และดำเนินการถอนฟ้องแล้ว</w:t>
      </w:r>
    </w:p>
    <w:p w14:paraId="40EA4A1F" w14:textId="3697FEB7" w:rsidR="00F921FE" w:rsidRPr="00657820" w:rsidRDefault="00D37679" w:rsidP="00D37679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 xml:space="preserve">39.4.6 </w:t>
      </w:r>
      <w:r w:rsidR="00291A4E"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C470F1" w:rsidRPr="00657820">
        <w:rPr>
          <w:rFonts w:asciiTheme="majorBidi" w:hAnsiTheme="majorBidi" w:cstheme="majorBidi"/>
          <w:sz w:val="28"/>
        </w:rPr>
        <w:t>17</w:t>
      </w:r>
      <w:r w:rsidR="00291A4E" w:rsidRPr="00657820">
        <w:rPr>
          <w:rFonts w:asciiTheme="majorBidi" w:hAnsiTheme="majorBidi" w:cstheme="majorBidi"/>
          <w:sz w:val="28"/>
          <w:cs/>
        </w:rPr>
        <w:t xml:space="preserve"> ตุลาคม </w:t>
      </w:r>
      <w:r w:rsidR="00C470F1" w:rsidRPr="00657820">
        <w:rPr>
          <w:rFonts w:asciiTheme="majorBidi" w:hAnsiTheme="majorBidi" w:cstheme="majorBidi"/>
          <w:sz w:val="28"/>
        </w:rPr>
        <w:t>2566</w:t>
      </w:r>
      <w:r w:rsidR="00291A4E" w:rsidRPr="00657820">
        <w:rPr>
          <w:rFonts w:asciiTheme="majorBidi" w:hAnsiTheme="majorBidi" w:cstheme="majorBidi"/>
          <w:sz w:val="28"/>
          <w:cs/>
        </w:rPr>
        <w:t xml:space="preserve"> บริษัทแห่งหนึ่ง ("โจทก์") ยื่นฟ้องต่อศาลแพ่งเพื่อเรียกค่าเสียหายจาก บริษัท ไฮโดรเอ็นเตอร์ไพร์ส แอนด์ อะควอดีซายน์ จำกัด ("</w:t>
      </w:r>
      <w:r w:rsidR="005B15CA">
        <w:rPr>
          <w:rFonts w:asciiTheme="majorBidi" w:hAnsiTheme="majorBidi" w:cstheme="majorBidi" w:hint="cs"/>
          <w:sz w:val="28"/>
          <w:cs/>
        </w:rPr>
        <w:t>จำเลย</w:t>
      </w:r>
      <w:r w:rsidR="00291A4E" w:rsidRPr="00657820">
        <w:rPr>
          <w:rFonts w:asciiTheme="majorBidi" w:hAnsiTheme="majorBidi" w:cstheme="majorBidi"/>
          <w:sz w:val="28"/>
          <w:cs/>
        </w:rPr>
        <w:t>") ซึ่งเป็นบริษัทย่อย ในคดีสืบเนื่องมาจากสัญญาจ้างทำของ</w:t>
      </w:r>
      <w:r w:rsidR="008577CA">
        <w:rPr>
          <w:rFonts w:asciiTheme="majorBidi" w:hAnsiTheme="majorBidi" w:cstheme="majorBidi"/>
          <w:sz w:val="28"/>
        </w:rPr>
        <w:t xml:space="preserve"> </w:t>
      </w:r>
      <w:r w:rsidR="00291A4E" w:rsidRPr="00657820">
        <w:rPr>
          <w:rFonts w:asciiTheme="majorBidi" w:hAnsiTheme="majorBidi" w:cstheme="majorBidi"/>
          <w:sz w:val="28"/>
          <w:cs/>
        </w:rPr>
        <w:t xml:space="preserve">โดยฟ้องเรียกเอา ค่าการงานที่ทำ ทุนทรัพย์ที่ฟ้องจำนวน </w:t>
      </w:r>
      <w:r w:rsidR="006B0743" w:rsidRPr="00657820">
        <w:rPr>
          <w:rFonts w:asciiTheme="majorBidi" w:hAnsiTheme="majorBidi" w:cstheme="majorBidi"/>
          <w:sz w:val="28"/>
        </w:rPr>
        <w:t>3.04</w:t>
      </w:r>
      <w:r w:rsidR="00291A4E" w:rsidRPr="00657820">
        <w:rPr>
          <w:rFonts w:asciiTheme="majorBidi" w:hAnsiTheme="majorBidi" w:cstheme="majorBidi"/>
          <w:sz w:val="28"/>
          <w:cs/>
        </w:rPr>
        <w:t xml:space="preserve"> ล้านบาท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(เป็นเงินต้นจำนวน </w:t>
      </w:r>
      <w:r w:rsidR="006B0743" w:rsidRPr="00657820">
        <w:rPr>
          <w:rFonts w:asciiTheme="majorBidi" w:hAnsiTheme="majorBidi" w:cstheme="majorBidi"/>
          <w:sz w:val="28"/>
        </w:rPr>
        <w:t>2.55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ล้านบาท</w:t>
      </w:r>
      <w:r w:rsidR="008577CA">
        <w:rPr>
          <w:rFonts w:asciiTheme="majorBidi" w:hAnsiTheme="majorBidi" w:cstheme="majorBidi"/>
          <w:sz w:val="28"/>
        </w:rPr>
        <w:t xml:space="preserve"> 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เงินค่าประกันผลงาน </w:t>
      </w:r>
      <w:r w:rsidR="006B0743" w:rsidRPr="00657820">
        <w:rPr>
          <w:rFonts w:asciiTheme="majorBidi" w:hAnsiTheme="majorBidi" w:cstheme="majorBidi"/>
          <w:sz w:val="28"/>
        </w:rPr>
        <w:t>0.06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ล้านบาท และดอกเบี้ยจำนวน </w:t>
      </w:r>
      <w:r w:rsidR="00B32C39" w:rsidRPr="00657820">
        <w:rPr>
          <w:rFonts w:asciiTheme="majorBidi" w:hAnsiTheme="majorBidi" w:cstheme="majorBidi"/>
          <w:sz w:val="28"/>
        </w:rPr>
        <w:t>0.43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ล้านบาท) </w:t>
      </w:r>
      <w:r w:rsidR="00291A4E" w:rsidRPr="00657820">
        <w:rPr>
          <w:rFonts w:asciiTheme="majorBidi" w:hAnsiTheme="majorBidi" w:cstheme="majorBidi"/>
          <w:sz w:val="28"/>
          <w:cs/>
        </w:rPr>
        <w:t xml:space="preserve"> 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ศาลได้มีการนัดไกล่เกลี่ยในวันที่ </w:t>
      </w:r>
      <w:r w:rsidR="00C07461">
        <w:rPr>
          <w:rFonts w:asciiTheme="majorBidi" w:hAnsiTheme="majorBidi" w:cstheme="majorBidi"/>
          <w:sz w:val="28"/>
        </w:rPr>
        <w:t>23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</w:t>
      </w:r>
      <w:r w:rsidR="00B56A10" w:rsidRPr="00657820">
        <w:rPr>
          <w:rFonts w:asciiTheme="majorBidi" w:hAnsiTheme="majorBidi" w:cstheme="majorBidi"/>
          <w:sz w:val="28"/>
        </w:rPr>
        <w:t xml:space="preserve">  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มกราคม </w:t>
      </w:r>
      <w:r w:rsidR="00C07461">
        <w:rPr>
          <w:rFonts w:asciiTheme="majorBidi" w:hAnsiTheme="majorBidi" w:cstheme="majorBidi"/>
          <w:sz w:val="28"/>
        </w:rPr>
        <w:t>2567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</w:t>
      </w:r>
      <w:r w:rsidR="006B0743" w:rsidRPr="002B094D">
        <w:rPr>
          <w:rFonts w:asciiTheme="majorBidi" w:hAnsiTheme="majorBidi" w:cstheme="majorBidi"/>
          <w:spacing w:val="-2"/>
          <w:sz w:val="28"/>
          <w:cs/>
        </w:rPr>
        <w:t xml:space="preserve">ซึ่งโจทก์และจำเลยได้ตกลงกัน โดยจำเลยยินยอมชำระเงินให้แก่โจทก์เป็นเงินจำนวน </w:t>
      </w:r>
      <w:r w:rsidR="00B32C39" w:rsidRPr="002B094D">
        <w:rPr>
          <w:rFonts w:asciiTheme="majorBidi" w:hAnsiTheme="majorBidi" w:cstheme="majorBidi"/>
          <w:spacing w:val="-2"/>
          <w:sz w:val="28"/>
        </w:rPr>
        <w:t>2.34</w:t>
      </w:r>
      <w:r w:rsidR="006B0743" w:rsidRPr="002B094D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="006B0743" w:rsidRPr="00657820">
        <w:rPr>
          <w:rFonts w:asciiTheme="majorBidi" w:hAnsiTheme="majorBidi" w:cstheme="majorBidi"/>
          <w:sz w:val="28"/>
        </w:rPr>
        <w:t xml:space="preserve"> 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(เป็นเงินต้น </w:t>
      </w:r>
      <w:r w:rsidR="006B0743" w:rsidRPr="00657820">
        <w:rPr>
          <w:rFonts w:asciiTheme="majorBidi" w:hAnsiTheme="majorBidi" w:cstheme="majorBidi"/>
          <w:sz w:val="28"/>
        </w:rPr>
        <w:t>2.55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ล้านบาท ค่าเงินประกันผลงาน </w:t>
      </w:r>
      <w:r w:rsidR="006B0743" w:rsidRPr="00657820">
        <w:rPr>
          <w:rFonts w:asciiTheme="majorBidi" w:hAnsiTheme="majorBidi" w:cstheme="majorBidi"/>
          <w:sz w:val="28"/>
        </w:rPr>
        <w:t xml:space="preserve">0.06 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ล้านบาท และหักเงินจ่ายล่วงหน้า </w:t>
      </w:r>
      <w:r w:rsidR="006B0743" w:rsidRPr="00657820">
        <w:rPr>
          <w:rFonts w:asciiTheme="majorBidi" w:hAnsiTheme="majorBidi" w:cstheme="majorBidi"/>
          <w:sz w:val="28"/>
        </w:rPr>
        <w:t xml:space="preserve">0.27 </w:t>
      </w:r>
      <w:r w:rsidR="006B0743" w:rsidRPr="00657820">
        <w:rPr>
          <w:rFonts w:asciiTheme="majorBidi" w:hAnsiTheme="majorBidi" w:cstheme="majorBidi"/>
          <w:sz w:val="28"/>
          <w:cs/>
        </w:rPr>
        <w:t>ล้านบาท) โดยตกลงแบ่งชำระเป็นงวด</w:t>
      </w:r>
      <w:r w:rsidR="002B094D">
        <w:rPr>
          <w:rFonts w:asciiTheme="majorBidi" w:hAnsiTheme="majorBidi" w:cstheme="majorBidi"/>
          <w:sz w:val="28"/>
        </w:rPr>
        <w:t xml:space="preserve"> 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ๆ ละไม่ต่ำกว่า </w:t>
      </w:r>
      <w:r w:rsidR="006B0743" w:rsidRPr="00657820">
        <w:rPr>
          <w:rFonts w:asciiTheme="majorBidi" w:hAnsiTheme="majorBidi" w:cstheme="majorBidi"/>
          <w:sz w:val="28"/>
        </w:rPr>
        <w:t xml:space="preserve">195,000 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บาท ชำระงวดแรกในวันที่ </w:t>
      </w:r>
      <w:r w:rsidR="006B0743" w:rsidRPr="00657820">
        <w:rPr>
          <w:rFonts w:asciiTheme="majorBidi" w:hAnsiTheme="majorBidi" w:cstheme="majorBidi"/>
          <w:sz w:val="28"/>
        </w:rPr>
        <w:t>23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6B0743" w:rsidRPr="00657820">
        <w:rPr>
          <w:rFonts w:asciiTheme="majorBidi" w:hAnsiTheme="majorBidi" w:cstheme="majorBidi"/>
          <w:sz w:val="28"/>
        </w:rPr>
        <w:t>2567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และจะต้องชำระให้เสร็จสิ้นภายในวันที่ </w:t>
      </w:r>
      <w:r w:rsidR="006B0743" w:rsidRPr="00657820">
        <w:rPr>
          <w:rFonts w:asciiTheme="majorBidi" w:hAnsiTheme="majorBidi" w:cstheme="majorBidi"/>
          <w:sz w:val="28"/>
        </w:rPr>
        <w:t>23</w:t>
      </w:r>
      <w:r w:rsidR="006B0743" w:rsidRPr="00657820">
        <w:rPr>
          <w:rFonts w:asciiTheme="majorBidi" w:hAnsiTheme="majorBidi" w:cstheme="majorBidi"/>
          <w:sz w:val="28"/>
          <w:cs/>
        </w:rPr>
        <w:t xml:space="preserve"> มกราคม </w:t>
      </w:r>
      <w:r w:rsidR="006B0743" w:rsidRPr="00657820">
        <w:rPr>
          <w:rFonts w:asciiTheme="majorBidi" w:hAnsiTheme="majorBidi" w:cstheme="majorBidi"/>
          <w:sz w:val="28"/>
        </w:rPr>
        <w:t>2568</w:t>
      </w:r>
    </w:p>
    <w:p w14:paraId="2A84ABD4" w14:textId="06CCE0A3" w:rsidR="00712ADF" w:rsidRPr="00657820" w:rsidRDefault="00D37679" w:rsidP="00D37679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 xml:space="preserve">39.4.7 </w:t>
      </w:r>
      <w:r w:rsidR="00234AD9"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8C34A0">
        <w:rPr>
          <w:rFonts w:asciiTheme="majorBidi" w:hAnsiTheme="majorBidi" w:cstheme="majorBidi"/>
          <w:sz w:val="28"/>
        </w:rPr>
        <w:t>25</w:t>
      </w:r>
      <w:r w:rsidR="00234AD9"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="008C34A0">
        <w:rPr>
          <w:rFonts w:asciiTheme="majorBidi" w:hAnsiTheme="majorBidi" w:cstheme="majorBidi"/>
          <w:sz w:val="28"/>
        </w:rPr>
        <w:t>2566</w:t>
      </w:r>
      <w:r w:rsidR="00234AD9" w:rsidRPr="00657820">
        <w:rPr>
          <w:rFonts w:asciiTheme="majorBidi" w:hAnsiTheme="majorBidi" w:cstheme="majorBidi"/>
          <w:sz w:val="28"/>
          <w:cs/>
        </w:rPr>
        <w:t xml:space="preserve"> </w:t>
      </w:r>
      <w:r w:rsidR="005C143F" w:rsidRPr="00657820">
        <w:rPr>
          <w:rFonts w:asciiTheme="majorBidi" w:hAnsiTheme="majorBidi" w:cstheme="majorBidi"/>
          <w:sz w:val="28"/>
          <w:cs/>
        </w:rPr>
        <w:t xml:space="preserve">บริษัท เซเว่น ยูทิลิตี้ส์ แอนด์ พาวเวอร์ จำกัด (มหาชน) </w:t>
      </w:r>
      <w:r w:rsidR="00234AD9" w:rsidRPr="00657820">
        <w:rPr>
          <w:rFonts w:asciiTheme="majorBidi" w:hAnsiTheme="majorBidi" w:cstheme="majorBidi"/>
          <w:sz w:val="28"/>
          <w:cs/>
        </w:rPr>
        <w:t>(“</w:t>
      </w:r>
      <w:r w:rsidR="005C143F" w:rsidRPr="00657820">
        <w:rPr>
          <w:rFonts w:asciiTheme="majorBidi" w:hAnsiTheme="majorBidi" w:cstheme="majorBidi"/>
          <w:sz w:val="28"/>
          <w:cs/>
        </w:rPr>
        <w:t>โจทก์</w:t>
      </w:r>
      <w:r w:rsidR="00234AD9" w:rsidRPr="00657820">
        <w:rPr>
          <w:rFonts w:asciiTheme="majorBidi" w:hAnsiTheme="majorBidi" w:cstheme="majorBidi"/>
          <w:sz w:val="28"/>
          <w:cs/>
        </w:rPr>
        <w:t>”) ได้ยื่นฟ้องดำเนินคดี</w:t>
      </w:r>
      <w:r w:rsidR="00995F8C" w:rsidRPr="00657820">
        <w:rPr>
          <w:rFonts w:asciiTheme="majorBidi" w:hAnsiTheme="majorBidi" w:cstheme="majorBidi"/>
          <w:sz w:val="28"/>
          <w:cs/>
        </w:rPr>
        <w:t xml:space="preserve">ในข้อหาหรือฐานความผิด ผิดสัญญา ตั๋วสัญญาใช้เงิน </w:t>
      </w:r>
      <w:r w:rsidR="005C143F" w:rsidRPr="00657820">
        <w:rPr>
          <w:rFonts w:asciiTheme="majorBidi" w:hAnsiTheme="majorBidi" w:cstheme="majorBidi"/>
          <w:sz w:val="28"/>
          <w:cs/>
        </w:rPr>
        <w:t xml:space="preserve">กับ </w:t>
      </w:r>
      <w:r w:rsidR="00B87197" w:rsidRPr="00657820">
        <w:rPr>
          <w:rFonts w:asciiTheme="majorBidi" w:hAnsiTheme="majorBidi" w:cstheme="majorBidi"/>
          <w:sz w:val="28"/>
          <w:cs/>
        </w:rPr>
        <w:t xml:space="preserve">บุคคลภายนอก </w:t>
      </w:r>
      <w:r w:rsidR="005C143F" w:rsidRPr="00657820">
        <w:rPr>
          <w:rFonts w:asciiTheme="majorBidi" w:hAnsiTheme="majorBidi" w:cstheme="majorBidi"/>
          <w:sz w:val="28"/>
          <w:cs/>
        </w:rPr>
        <w:t>(</w:t>
      </w:r>
      <w:r w:rsidR="00B87197" w:rsidRPr="00657820">
        <w:rPr>
          <w:rFonts w:asciiTheme="majorBidi" w:hAnsiTheme="majorBidi" w:cstheme="majorBidi"/>
          <w:sz w:val="28"/>
          <w:cs/>
        </w:rPr>
        <w:t>“</w:t>
      </w:r>
      <w:r w:rsidR="005C143F" w:rsidRPr="00657820">
        <w:rPr>
          <w:rFonts w:asciiTheme="majorBidi" w:hAnsiTheme="majorBidi" w:cstheme="majorBidi"/>
          <w:sz w:val="28"/>
          <w:cs/>
        </w:rPr>
        <w:t>จำเลย</w:t>
      </w:r>
      <w:r w:rsidR="00B87197" w:rsidRPr="00657820">
        <w:rPr>
          <w:rFonts w:asciiTheme="majorBidi" w:hAnsiTheme="majorBidi" w:cstheme="majorBidi"/>
          <w:sz w:val="28"/>
          <w:cs/>
        </w:rPr>
        <w:t>”</w:t>
      </w:r>
      <w:r w:rsidR="005C143F" w:rsidRPr="00657820">
        <w:rPr>
          <w:rFonts w:asciiTheme="majorBidi" w:hAnsiTheme="majorBidi" w:cstheme="majorBidi"/>
          <w:sz w:val="28"/>
          <w:cs/>
        </w:rPr>
        <w:t xml:space="preserve">) </w:t>
      </w:r>
      <w:r w:rsidR="00776736" w:rsidRPr="00657820">
        <w:rPr>
          <w:rFonts w:asciiTheme="majorBidi" w:hAnsiTheme="majorBidi" w:cstheme="majorBidi"/>
          <w:sz w:val="28"/>
          <w:cs/>
        </w:rPr>
        <w:t xml:space="preserve">ต่อศาลแพ่ง </w:t>
      </w:r>
      <w:r w:rsidR="00DA34EC" w:rsidRPr="00657820">
        <w:rPr>
          <w:rFonts w:asciiTheme="majorBidi" w:hAnsiTheme="majorBidi" w:cstheme="majorBidi"/>
          <w:sz w:val="28"/>
          <w:cs/>
        </w:rPr>
        <w:t>โดย</w:t>
      </w:r>
      <w:r w:rsidR="00776736" w:rsidRPr="00657820">
        <w:rPr>
          <w:rFonts w:asciiTheme="majorBidi" w:hAnsiTheme="majorBidi" w:cstheme="majorBidi"/>
          <w:sz w:val="28"/>
          <w:cs/>
        </w:rPr>
        <w:t>ฟ้อง</w:t>
      </w:r>
      <w:r w:rsidR="005C143F" w:rsidRPr="00657820">
        <w:rPr>
          <w:rFonts w:asciiTheme="majorBidi" w:hAnsiTheme="majorBidi" w:cstheme="majorBidi"/>
          <w:sz w:val="28"/>
          <w:cs/>
        </w:rPr>
        <w:t>เรียกค่าเสียหาย ทุนทรัพย์</w:t>
      </w:r>
      <w:r w:rsidR="004A3026" w:rsidRPr="00657820">
        <w:rPr>
          <w:rFonts w:asciiTheme="majorBidi" w:hAnsiTheme="majorBidi" w:cstheme="majorBidi"/>
          <w:sz w:val="28"/>
          <w:cs/>
        </w:rPr>
        <w:t>ที่ฟ้องจำนวน</w:t>
      </w:r>
      <w:r w:rsidR="005C143F" w:rsidRPr="00657820">
        <w:rPr>
          <w:rFonts w:asciiTheme="majorBidi" w:hAnsiTheme="majorBidi" w:cstheme="majorBidi"/>
          <w:sz w:val="28"/>
          <w:cs/>
        </w:rPr>
        <w:t xml:space="preserve"> </w:t>
      </w:r>
      <w:r w:rsidR="008C34A0">
        <w:rPr>
          <w:rFonts w:asciiTheme="majorBidi" w:hAnsiTheme="majorBidi" w:cstheme="majorBidi"/>
          <w:sz w:val="28"/>
        </w:rPr>
        <w:t>11.35</w:t>
      </w:r>
      <w:r w:rsidR="00E51D54" w:rsidRPr="00657820">
        <w:rPr>
          <w:rFonts w:asciiTheme="majorBidi" w:hAnsiTheme="majorBidi" w:cstheme="majorBidi"/>
          <w:sz w:val="28"/>
          <w:cs/>
        </w:rPr>
        <w:t xml:space="preserve"> ล้าน</w:t>
      </w:r>
      <w:r w:rsidR="005C143F" w:rsidRPr="00657820">
        <w:rPr>
          <w:rFonts w:asciiTheme="majorBidi" w:hAnsiTheme="majorBidi" w:cstheme="majorBidi"/>
          <w:sz w:val="28"/>
          <w:cs/>
        </w:rPr>
        <w:t xml:space="preserve">บาท </w:t>
      </w:r>
      <w:r w:rsidR="00E51D54" w:rsidRPr="00657820">
        <w:rPr>
          <w:rFonts w:asciiTheme="majorBidi" w:hAnsiTheme="majorBidi" w:cstheme="majorBidi"/>
          <w:sz w:val="28"/>
          <w:cs/>
        </w:rPr>
        <w:t>และ</w:t>
      </w:r>
      <w:r w:rsidR="005C143F" w:rsidRPr="00657820">
        <w:rPr>
          <w:rFonts w:asciiTheme="majorBidi" w:hAnsiTheme="majorBidi" w:cstheme="majorBidi"/>
          <w:sz w:val="28"/>
          <w:cs/>
        </w:rPr>
        <w:t xml:space="preserve"> ศาลได้นัดกำหนดแนวทางในการดำเนินคดีในวันที่ </w:t>
      </w:r>
      <w:r w:rsidR="00DF41D6">
        <w:rPr>
          <w:rFonts w:asciiTheme="majorBidi" w:hAnsiTheme="majorBidi" w:cstheme="majorBidi" w:hint="cs"/>
          <w:sz w:val="28"/>
          <w:cs/>
        </w:rPr>
        <w:t xml:space="preserve">        </w:t>
      </w:r>
      <w:r w:rsidR="008C34A0">
        <w:rPr>
          <w:rFonts w:asciiTheme="majorBidi" w:hAnsiTheme="majorBidi" w:cstheme="majorBidi"/>
          <w:sz w:val="28"/>
        </w:rPr>
        <w:t>12</w:t>
      </w:r>
      <w:r w:rsidR="005C143F" w:rsidRPr="00657820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8C34A0">
        <w:rPr>
          <w:rFonts w:asciiTheme="majorBidi" w:hAnsiTheme="majorBidi" w:cstheme="majorBidi"/>
          <w:sz w:val="28"/>
        </w:rPr>
        <w:t>2567</w:t>
      </w:r>
    </w:p>
    <w:p w14:paraId="0B995D94" w14:textId="77777777" w:rsidR="00235565" w:rsidRDefault="002355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778573D8" w14:textId="05D5E923" w:rsidR="00EF34DE" w:rsidRPr="00657820" w:rsidRDefault="00D37679" w:rsidP="00D37679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lastRenderedPageBreak/>
        <w:t xml:space="preserve">39.4.8 </w:t>
      </w:r>
      <w:r w:rsidR="0077216A" w:rsidRPr="00657820">
        <w:rPr>
          <w:rFonts w:asciiTheme="majorBidi" w:hAnsiTheme="majorBidi" w:cstheme="majorBidi"/>
          <w:sz w:val="28"/>
          <w:cs/>
        </w:rPr>
        <w:t>เมื่อวันที่</w:t>
      </w:r>
      <w:r w:rsidR="00EA74A7" w:rsidRPr="00657820">
        <w:rPr>
          <w:rFonts w:asciiTheme="majorBidi" w:hAnsiTheme="majorBidi" w:cstheme="majorBidi"/>
          <w:sz w:val="28"/>
          <w:cs/>
        </w:rPr>
        <w:t xml:space="preserve"> </w:t>
      </w:r>
      <w:r w:rsidR="00EA74A7" w:rsidRPr="00657820">
        <w:rPr>
          <w:rFonts w:asciiTheme="majorBidi" w:hAnsiTheme="majorBidi" w:cstheme="majorBidi"/>
          <w:sz w:val="28"/>
        </w:rPr>
        <w:t>26</w:t>
      </w:r>
      <w:r w:rsidR="00EA74A7"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="00EA74A7" w:rsidRPr="00657820">
        <w:rPr>
          <w:rFonts w:asciiTheme="majorBidi" w:hAnsiTheme="majorBidi" w:cstheme="majorBidi"/>
          <w:sz w:val="28"/>
        </w:rPr>
        <w:t>2566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 บริษัท โกลด์ ชอร์ส จำกัด (</w:t>
      </w:r>
      <w:r w:rsidR="0091506A" w:rsidRPr="00657820">
        <w:rPr>
          <w:rFonts w:asciiTheme="majorBidi" w:hAnsiTheme="majorBidi" w:cstheme="majorBidi"/>
          <w:sz w:val="28"/>
        </w:rPr>
        <w:t>“</w:t>
      </w:r>
      <w:r w:rsidR="00EF34DE" w:rsidRPr="00657820">
        <w:rPr>
          <w:rFonts w:asciiTheme="majorBidi" w:hAnsiTheme="majorBidi" w:cstheme="majorBidi"/>
          <w:sz w:val="28"/>
          <w:cs/>
        </w:rPr>
        <w:t>โจทก์</w:t>
      </w:r>
      <w:r w:rsidR="0091506A" w:rsidRPr="00657820">
        <w:rPr>
          <w:rFonts w:asciiTheme="majorBidi" w:hAnsiTheme="majorBidi" w:cstheme="majorBidi"/>
          <w:sz w:val="28"/>
        </w:rPr>
        <w:t>”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) </w:t>
      </w:r>
      <w:r w:rsidR="00DA74E5" w:rsidRPr="00657820">
        <w:rPr>
          <w:rFonts w:asciiTheme="majorBidi" w:hAnsiTheme="majorBidi" w:cstheme="majorBidi"/>
          <w:sz w:val="28"/>
          <w:cs/>
        </w:rPr>
        <w:t xml:space="preserve">ซึ่งเป็นบริษัทย่อย </w:t>
      </w:r>
      <w:r w:rsidR="00157062" w:rsidRPr="00657820">
        <w:rPr>
          <w:rFonts w:asciiTheme="majorBidi" w:hAnsiTheme="majorBidi" w:cstheme="majorBidi"/>
          <w:sz w:val="28"/>
          <w:cs/>
        </w:rPr>
        <w:t>ได้</w:t>
      </w:r>
      <w:r w:rsidR="0091506A" w:rsidRPr="00657820">
        <w:rPr>
          <w:rFonts w:asciiTheme="majorBidi" w:hAnsiTheme="majorBidi" w:cstheme="majorBidi"/>
          <w:sz w:val="28"/>
          <w:cs/>
        </w:rPr>
        <w:t>ยื่นฟ้อง</w:t>
      </w:r>
      <w:r w:rsidR="009226E5" w:rsidRPr="00657820">
        <w:rPr>
          <w:rFonts w:asciiTheme="majorBidi" w:hAnsiTheme="majorBidi" w:cstheme="majorBidi"/>
          <w:sz w:val="28"/>
          <w:cs/>
        </w:rPr>
        <w:t>ดำเนินคดี</w:t>
      </w:r>
      <w:r w:rsidR="00995F8C" w:rsidRPr="00657820">
        <w:rPr>
          <w:rFonts w:asciiTheme="majorBidi" w:hAnsiTheme="majorBidi" w:cstheme="majorBidi"/>
          <w:sz w:val="28"/>
          <w:cs/>
        </w:rPr>
        <w:t>ใน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ข้อหาหรือฐานความผิด ผิดสัญญา ตัวการตัวแทน </w:t>
      </w:r>
      <w:r w:rsidR="009226E5" w:rsidRPr="00657820">
        <w:rPr>
          <w:rFonts w:asciiTheme="majorBidi" w:hAnsiTheme="majorBidi" w:cstheme="majorBidi"/>
          <w:sz w:val="28"/>
          <w:cs/>
        </w:rPr>
        <w:t xml:space="preserve">กับบริษัทแห่งหนึ่ง (“จำเลย”) ต่อศาลแพ่ง </w:t>
      </w:r>
      <w:r w:rsidR="00E87265" w:rsidRPr="00657820">
        <w:rPr>
          <w:rFonts w:asciiTheme="majorBidi" w:hAnsiTheme="majorBidi" w:cstheme="majorBidi"/>
          <w:sz w:val="28"/>
          <w:cs/>
        </w:rPr>
        <w:t>โดยฟ้อง</w:t>
      </w:r>
      <w:r w:rsidR="00EF34DE" w:rsidRPr="00657820">
        <w:rPr>
          <w:rFonts w:asciiTheme="majorBidi" w:hAnsiTheme="majorBidi" w:cstheme="majorBidi"/>
          <w:sz w:val="28"/>
          <w:cs/>
        </w:rPr>
        <w:t>เรียกเงินคืน</w:t>
      </w:r>
      <w:r w:rsidR="00526B38" w:rsidRPr="00657820">
        <w:rPr>
          <w:rFonts w:asciiTheme="majorBidi" w:hAnsiTheme="majorBidi" w:cstheme="majorBidi"/>
          <w:sz w:val="28"/>
          <w:cs/>
        </w:rPr>
        <w:t>จากจำเลย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 ทุนทรัพย์</w:t>
      </w:r>
      <w:r w:rsidR="00526B38" w:rsidRPr="00657820">
        <w:rPr>
          <w:rFonts w:asciiTheme="majorBidi" w:hAnsiTheme="majorBidi" w:cstheme="majorBidi"/>
          <w:sz w:val="28"/>
          <w:cs/>
        </w:rPr>
        <w:t>ที่ฟ้องจำนวน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 </w:t>
      </w:r>
      <w:r w:rsidR="00C470F1" w:rsidRPr="00657820">
        <w:rPr>
          <w:rFonts w:asciiTheme="majorBidi" w:hAnsiTheme="majorBidi" w:cstheme="majorBidi"/>
          <w:sz w:val="28"/>
        </w:rPr>
        <w:t>14.83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 </w:t>
      </w:r>
      <w:r w:rsidR="009F0EFC" w:rsidRPr="00657820">
        <w:rPr>
          <w:rFonts w:asciiTheme="majorBidi" w:hAnsiTheme="majorBidi" w:cstheme="majorBidi"/>
          <w:sz w:val="28"/>
          <w:cs/>
        </w:rPr>
        <w:t>ล้าน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บาท </w:t>
      </w:r>
      <w:r w:rsidR="007C76C2" w:rsidRPr="00657820">
        <w:rPr>
          <w:rFonts w:asciiTheme="majorBidi" w:hAnsiTheme="majorBidi" w:cstheme="majorBidi"/>
          <w:sz w:val="28"/>
          <w:cs/>
        </w:rPr>
        <w:t>และ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 ศาลได้นัดกำหนดแนวทางในการดำเนินคดีในวันที่ </w:t>
      </w:r>
      <w:r w:rsidR="006D5580">
        <w:rPr>
          <w:rFonts w:asciiTheme="majorBidi" w:hAnsiTheme="majorBidi" w:cstheme="majorBidi"/>
          <w:sz w:val="28"/>
        </w:rPr>
        <w:t xml:space="preserve">      </w:t>
      </w:r>
      <w:r w:rsidR="00235565">
        <w:rPr>
          <w:rFonts w:asciiTheme="majorBidi" w:hAnsiTheme="majorBidi" w:cstheme="majorBidi"/>
          <w:sz w:val="28"/>
        </w:rPr>
        <w:t>4</w:t>
      </w:r>
      <w:r w:rsidR="006D5580">
        <w:rPr>
          <w:rFonts w:asciiTheme="majorBidi" w:hAnsiTheme="majorBidi" w:cstheme="majorBidi"/>
          <w:sz w:val="28"/>
        </w:rPr>
        <w:t xml:space="preserve"> </w:t>
      </w:r>
      <w:r w:rsidR="00EF34DE" w:rsidRPr="00657820">
        <w:rPr>
          <w:rFonts w:asciiTheme="majorBidi" w:hAnsiTheme="majorBidi" w:cstheme="majorBidi"/>
          <w:sz w:val="28"/>
          <w:cs/>
        </w:rPr>
        <w:t xml:space="preserve">มีนาคม </w:t>
      </w:r>
      <w:r w:rsidR="00235565">
        <w:rPr>
          <w:rFonts w:asciiTheme="majorBidi" w:hAnsiTheme="majorBidi" w:cstheme="majorBidi"/>
          <w:sz w:val="28"/>
        </w:rPr>
        <w:t>2567</w:t>
      </w:r>
    </w:p>
    <w:p w14:paraId="710E7F77" w14:textId="717B8B5C" w:rsidR="00E876BA" w:rsidRPr="00657820" w:rsidRDefault="00D37679" w:rsidP="00D37679">
      <w:pPr>
        <w:spacing w:before="120" w:after="240" w:line="276" w:lineRule="auto"/>
        <w:ind w:left="990" w:right="-29" w:hanging="54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</w:rPr>
        <w:t xml:space="preserve">39.4.9 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E876BA" w:rsidRPr="00657820">
        <w:rPr>
          <w:rFonts w:asciiTheme="majorBidi" w:hAnsiTheme="majorBidi" w:cstheme="majorBidi"/>
          <w:sz w:val="28"/>
        </w:rPr>
        <w:t>26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 ธันวาคม </w:t>
      </w:r>
      <w:r w:rsidR="00E876BA" w:rsidRPr="00657820">
        <w:rPr>
          <w:rFonts w:asciiTheme="majorBidi" w:hAnsiTheme="majorBidi" w:cstheme="majorBidi"/>
          <w:sz w:val="28"/>
        </w:rPr>
        <w:t>2566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 บริษัท เฟอร์รั่ม เอ็นเนอร์ยี่ จำกัด </w:t>
      </w:r>
      <w:r w:rsidR="00591A94" w:rsidRPr="00657820">
        <w:rPr>
          <w:rFonts w:asciiTheme="majorBidi" w:hAnsiTheme="majorBidi" w:cstheme="majorBidi"/>
          <w:sz w:val="28"/>
          <w:cs/>
        </w:rPr>
        <w:t>(</w:t>
      </w:r>
      <w:r w:rsidR="00591A94" w:rsidRPr="00657820">
        <w:rPr>
          <w:rFonts w:asciiTheme="majorBidi" w:hAnsiTheme="majorBidi" w:cstheme="majorBidi"/>
          <w:sz w:val="28"/>
        </w:rPr>
        <w:t>“</w:t>
      </w:r>
      <w:r w:rsidR="00E876BA" w:rsidRPr="00657820">
        <w:rPr>
          <w:rFonts w:asciiTheme="majorBidi" w:hAnsiTheme="majorBidi" w:cstheme="majorBidi"/>
          <w:sz w:val="28"/>
          <w:cs/>
        </w:rPr>
        <w:t>โจทก์</w:t>
      </w:r>
      <w:r w:rsidR="00591A94" w:rsidRPr="00657820">
        <w:rPr>
          <w:rFonts w:asciiTheme="majorBidi" w:hAnsiTheme="majorBidi" w:cstheme="majorBidi"/>
          <w:sz w:val="28"/>
        </w:rPr>
        <w:t>”</w:t>
      </w:r>
      <w:r w:rsidR="00591A94" w:rsidRPr="00657820">
        <w:rPr>
          <w:rFonts w:asciiTheme="majorBidi" w:hAnsiTheme="majorBidi" w:cstheme="majorBidi"/>
          <w:sz w:val="28"/>
          <w:cs/>
        </w:rPr>
        <w:t>) ซึ่งเป็นบริษัท</w:t>
      </w:r>
      <w:r w:rsidR="00FC78BB" w:rsidRPr="00657820">
        <w:rPr>
          <w:rFonts w:asciiTheme="majorBidi" w:hAnsiTheme="majorBidi" w:cstheme="majorBidi"/>
          <w:sz w:val="28"/>
          <w:cs/>
        </w:rPr>
        <w:t xml:space="preserve">ย่อย </w:t>
      </w:r>
      <w:r w:rsidR="00B05578" w:rsidRPr="00657820">
        <w:rPr>
          <w:rFonts w:asciiTheme="majorBidi" w:hAnsiTheme="majorBidi" w:cstheme="majorBidi"/>
          <w:sz w:val="28"/>
          <w:cs/>
        </w:rPr>
        <w:t xml:space="preserve">ได้ยื่นฟ้องดำเนินคดีในข้อหาหรือฐานความผิด ผิดสัญญาเรียกค่าเสียหาย 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กับ </w:t>
      </w:r>
      <w:r w:rsidR="00B87197" w:rsidRPr="00657820">
        <w:rPr>
          <w:rFonts w:asciiTheme="majorBidi" w:hAnsiTheme="majorBidi" w:cstheme="majorBidi"/>
          <w:sz w:val="28"/>
          <w:cs/>
        </w:rPr>
        <w:t>กลุ่มบุคคลภายนอก (</w:t>
      </w:r>
      <w:r w:rsidR="00B87197" w:rsidRPr="00657820">
        <w:rPr>
          <w:rFonts w:asciiTheme="majorBidi" w:hAnsiTheme="majorBidi" w:cstheme="majorBidi"/>
          <w:sz w:val="28"/>
        </w:rPr>
        <w:t>“</w:t>
      </w:r>
      <w:r w:rsidR="00B87197" w:rsidRPr="00657820">
        <w:rPr>
          <w:rFonts w:asciiTheme="majorBidi" w:hAnsiTheme="majorBidi" w:cstheme="majorBidi"/>
          <w:sz w:val="28"/>
          <w:cs/>
        </w:rPr>
        <w:t>จำเลย</w:t>
      </w:r>
      <w:r w:rsidR="00B87197" w:rsidRPr="00657820">
        <w:rPr>
          <w:rFonts w:asciiTheme="majorBidi" w:hAnsiTheme="majorBidi" w:cstheme="majorBidi"/>
          <w:sz w:val="28"/>
        </w:rPr>
        <w:t>”)</w:t>
      </w:r>
      <w:r w:rsidR="00FC78BB" w:rsidRPr="00657820">
        <w:rPr>
          <w:rFonts w:asciiTheme="majorBidi" w:hAnsiTheme="majorBidi" w:cstheme="majorBidi"/>
          <w:sz w:val="28"/>
          <w:cs/>
        </w:rPr>
        <w:t xml:space="preserve"> </w:t>
      </w:r>
      <w:r w:rsidR="006F5EC2" w:rsidRPr="00657820">
        <w:rPr>
          <w:rFonts w:asciiTheme="majorBidi" w:hAnsiTheme="majorBidi" w:cstheme="majorBidi"/>
          <w:sz w:val="28"/>
          <w:cs/>
        </w:rPr>
        <w:t>โดยฟ้องเรียกเงินคืนจากจำเลย ทุนทรัพย์ที่ฟ้องจำนวน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 </w:t>
      </w:r>
      <w:r w:rsidR="00B32C39" w:rsidRPr="00657820">
        <w:rPr>
          <w:rFonts w:asciiTheme="majorBidi" w:hAnsiTheme="majorBidi" w:cstheme="majorBidi"/>
          <w:sz w:val="28"/>
        </w:rPr>
        <w:t>56.93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 </w:t>
      </w:r>
      <w:r w:rsidR="006F5EC2" w:rsidRPr="00657820">
        <w:rPr>
          <w:rFonts w:asciiTheme="majorBidi" w:hAnsiTheme="majorBidi" w:cstheme="majorBidi"/>
          <w:sz w:val="28"/>
          <w:cs/>
        </w:rPr>
        <w:t>ล้าน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บาท </w:t>
      </w:r>
      <w:r w:rsidR="006F5EC2" w:rsidRPr="00657820">
        <w:rPr>
          <w:rFonts w:asciiTheme="majorBidi" w:hAnsiTheme="majorBidi" w:cstheme="majorBidi"/>
          <w:sz w:val="28"/>
          <w:cs/>
        </w:rPr>
        <w:t>และ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 ศาลได้นัดกำหนดแนวทางในการดำเนินคดีในวันที่ </w:t>
      </w:r>
      <w:r w:rsidR="006D5580">
        <w:rPr>
          <w:rFonts w:asciiTheme="majorBidi" w:hAnsiTheme="majorBidi" w:cstheme="majorBidi"/>
          <w:sz w:val="28"/>
        </w:rPr>
        <w:t xml:space="preserve">      </w:t>
      </w:r>
      <w:r w:rsidR="006D5580" w:rsidRPr="00657820">
        <w:rPr>
          <w:rFonts w:asciiTheme="majorBidi" w:hAnsiTheme="majorBidi" w:cstheme="majorBidi"/>
          <w:sz w:val="28"/>
        </w:rPr>
        <w:t>4</w:t>
      </w:r>
      <w:r w:rsidR="006D5580" w:rsidRPr="00657820">
        <w:rPr>
          <w:rFonts w:asciiTheme="majorBidi" w:hAnsiTheme="majorBidi" w:cstheme="majorBidi" w:hint="cs"/>
          <w:sz w:val="28"/>
          <w:cs/>
        </w:rPr>
        <w:t xml:space="preserve"> </w:t>
      </w:r>
      <w:r w:rsidR="00E876BA" w:rsidRPr="00657820">
        <w:rPr>
          <w:rFonts w:asciiTheme="majorBidi" w:hAnsiTheme="majorBidi" w:cstheme="majorBidi"/>
          <w:sz w:val="28"/>
          <w:cs/>
        </w:rPr>
        <w:t xml:space="preserve">มีนาคม </w:t>
      </w:r>
      <w:r w:rsidR="00B32C39" w:rsidRPr="00657820">
        <w:rPr>
          <w:rFonts w:asciiTheme="majorBidi" w:hAnsiTheme="majorBidi" w:cstheme="majorBidi"/>
          <w:sz w:val="28"/>
        </w:rPr>
        <w:t>2567</w:t>
      </w:r>
    </w:p>
    <w:p w14:paraId="29318E36" w14:textId="600D9B78" w:rsidR="007121A9" w:rsidRPr="00657820" w:rsidRDefault="009B2480" w:rsidP="00EC50B5">
      <w:pPr>
        <w:pStyle w:val="ListParagraph"/>
        <w:numPr>
          <w:ilvl w:val="1"/>
          <w:numId w:val="22"/>
        </w:numPr>
        <w:spacing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ภาระผูกพันอื่น</w:t>
      </w:r>
    </w:p>
    <w:p w14:paraId="19CF57B1" w14:textId="2A42F2FB" w:rsidR="0093143A" w:rsidRPr="00657820" w:rsidRDefault="00D154A3" w:rsidP="00EC50B5">
      <w:pPr>
        <w:pStyle w:val="ListParagraph"/>
        <w:numPr>
          <w:ilvl w:val="2"/>
          <w:numId w:val="22"/>
        </w:numPr>
        <w:spacing w:before="120" w:after="240"/>
        <w:ind w:left="990" w:right="-29" w:hanging="54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เมษายน</w:t>
      </w:r>
      <w:r w:rsidRPr="00657820">
        <w:rPr>
          <w:rFonts w:asciiTheme="majorBidi" w:hAnsiTheme="majorBidi" w:cstheme="majorBidi"/>
          <w:sz w:val="28"/>
        </w:rPr>
        <w:t xml:space="preserve"> 2566</w:t>
      </w:r>
      <w:r w:rsidRPr="00657820">
        <w:rPr>
          <w:rFonts w:asciiTheme="majorBidi" w:hAnsiTheme="majorBidi" w:cstheme="majorBidi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รวมทั้งจัดหาบุคลากรควบคุมและดูแลระบบผลิตไฟฟ้าจากก๊าซชีวภาพ โดยมีค่าใช้จ่ายทั้งสิ้น </w:t>
      </w:r>
      <w:r w:rsidRPr="00657820">
        <w:rPr>
          <w:rFonts w:asciiTheme="majorBidi" w:hAnsiTheme="majorBidi" w:cstheme="majorBidi"/>
          <w:sz w:val="28"/>
        </w:rPr>
        <w:t>9</w:t>
      </w:r>
      <w:r w:rsidRPr="00657820">
        <w:rPr>
          <w:rFonts w:asciiTheme="majorBidi" w:hAnsiTheme="majorBidi" w:cstheme="majorBidi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สัญญาดังกล่าวมีผลบังคับใช้ตั้งแต่วันที่ </w:t>
      </w:r>
      <w:r w:rsidRPr="00657820">
        <w:rPr>
          <w:rFonts w:asciiTheme="majorBidi" w:hAnsiTheme="majorBidi" w:cstheme="majorBidi"/>
          <w:sz w:val="28"/>
        </w:rPr>
        <w:t>1</w:t>
      </w:r>
      <w:r w:rsidRPr="00657820">
        <w:rPr>
          <w:rFonts w:asciiTheme="majorBidi" w:hAnsiTheme="majorBidi" w:cstheme="majorBidi"/>
          <w:sz w:val="28"/>
          <w:cs/>
        </w:rPr>
        <w:t xml:space="preserve"> เมษายน </w:t>
      </w:r>
      <w:r w:rsidRPr="00657820">
        <w:rPr>
          <w:rFonts w:asciiTheme="majorBidi" w:hAnsiTheme="majorBidi" w:cstheme="majorBidi"/>
          <w:sz w:val="28"/>
        </w:rPr>
        <w:t>2566</w:t>
      </w:r>
      <w:r w:rsidRPr="00657820">
        <w:rPr>
          <w:rFonts w:asciiTheme="majorBidi" w:hAnsiTheme="majorBidi" w:cstheme="majorBidi"/>
          <w:sz w:val="28"/>
          <w:cs/>
        </w:rPr>
        <w:t xml:space="preserve"> สิ้นสุดวันที่ </w:t>
      </w:r>
      <w:r w:rsidRPr="00657820">
        <w:rPr>
          <w:rFonts w:asciiTheme="majorBidi" w:hAnsiTheme="majorBidi" w:cstheme="majorBidi"/>
          <w:sz w:val="28"/>
        </w:rPr>
        <w:t>31</w:t>
      </w:r>
      <w:r w:rsidRPr="00657820">
        <w:rPr>
          <w:rFonts w:asciiTheme="majorBidi" w:hAnsiTheme="majorBidi" w:cstheme="majorBidi"/>
          <w:sz w:val="28"/>
          <w:cs/>
        </w:rPr>
        <w:t xml:space="preserve"> มีนาคม </w:t>
      </w:r>
      <w:r w:rsidRPr="00657820">
        <w:rPr>
          <w:rFonts w:asciiTheme="majorBidi" w:hAnsiTheme="majorBidi" w:cstheme="majorBidi"/>
          <w:sz w:val="28"/>
        </w:rPr>
        <w:t>2568</w:t>
      </w:r>
      <w:r w:rsidRPr="00657820">
        <w:rPr>
          <w:rFonts w:asciiTheme="majorBidi" w:hAnsiTheme="majorBidi" w:cstheme="majorBidi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Pr="00657820">
        <w:rPr>
          <w:rFonts w:asciiTheme="majorBidi" w:hAnsiTheme="majorBidi" w:cstheme="majorBidi"/>
          <w:sz w:val="28"/>
        </w:rPr>
        <w:t>2</w:t>
      </w:r>
      <w:r w:rsidRPr="00657820">
        <w:rPr>
          <w:rFonts w:asciiTheme="majorBidi" w:hAnsiTheme="majorBidi" w:cstheme="majorBidi"/>
          <w:sz w:val="28"/>
          <w:cs/>
        </w:rPr>
        <w:t xml:space="preserve"> ปี</w:t>
      </w:r>
      <w:r w:rsidR="00285CAD" w:rsidRPr="00657820">
        <w:rPr>
          <w:rFonts w:asciiTheme="majorBidi" w:hAnsiTheme="majorBidi" w:cstheme="majorBidi"/>
          <w:sz w:val="28"/>
        </w:rPr>
        <w:t xml:space="preserve"> </w:t>
      </w:r>
    </w:p>
    <w:p w14:paraId="00A4C0A9" w14:textId="229A7035" w:rsidR="00D5121C" w:rsidRPr="00657820" w:rsidRDefault="009B2480" w:rsidP="00A26AD6">
      <w:pPr>
        <w:pStyle w:val="ListParagraph"/>
        <w:spacing w:before="120" w:after="240"/>
        <w:ind w:left="990" w:right="-29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831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130"/>
        <w:gridCol w:w="1456"/>
        <w:gridCol w:w="238"/>
        <w:gridCol w:w="1489"/>
      </w:tblGrid>
      <w:tr w:rsidR="00D5121C" w:rsidRPr="00657820" w14:paraId="0113FE25" w14:textId="77777777" w:rsidTr="001470DD">
        <w:trPr>
          <w:trHeight w:val="409"/>
        </w:trPr>
        <w:tc>
          <w:tcPr>
            <w:tcW w:w="8304" w:type="dxa"/>
            <w:gridSpan w:val="4"/>
            <w:vAlign w:val="bottom"/>
          </w:tcPr>
          <w:p w14:paraId="4B7FCE23" w14:textId="74EAF9B6" w:rsidR="00D5121C" w:rsidRPr="00657820" w:rsidRDefault="009B2480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E36DC" w:rsidRPr="0065782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33FFC" w:rsidRPr="00657820" w14:paraId="5216DD9F" w14:textId="77777777" w:rsidTr="001470DD">
        <w:trPr>
          <w:trHeight w:val="409"/>
        </w:trPr>
        <w:tc>
          <w:tcPr>
            <w:tcW w:w="5130" w:type="dxa"/>
            <w:vAlign w:val="bottom"/>
          </w:tcPr>
          <w:p w14:paraId="77097FD2" w14:textId="77777777" w:rsidR="00D33FFC" w:rsidRPr="00657820" w:rsidRDefault="00D33FFC" w:rsidP="00D33FF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111658CF" w14:textId="77777777" w:rsidR="006F5727" w:rsidRPr="00657820" w:rsidRDefault="00D33FFC" w:rsidP="00D33FFC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427985D7" w14:textId="32877167" w:rsidR="00D33FFC" w:rsidRPr="00657820" w:rsidRDefault="00D33FFC" w:rsidP="00D33FFC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D154A3"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8" w:type="dxa"/>
          </w:tcPr>
          <w:p w14:paraId="4B10535C" w14:textId="77777777" w:rsidR="00D33FFC" w:rsidRPr="00657820" w:rsidRDefault="00D33FFC" w:rsidP="00D33FFC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6C938C47" w14:textId="58B1EEC0" w:rsidR="00B16E02" w:rsidRPr="00657820" w:rsidRDefault="00D33FFC" w:rsidP="00B16E02">
            <w:pPr>
              <w:ind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4C5ACA7C" w14:textId="2304072A" w:rsidR="00D33FFC" w:rsidRPr="00657820" w:rsidRDefault="00D33FFC" w:rsidP="00B16E02">
            <w:pPr>
              <w:ind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</w:t>
            </w:r>
            <w:r w:rsidR="00D154A3"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33FFC" w:rsidRPr="00657820" w14:paraId="4F147940" w14:textId="77777777" w:rsidTr="001470DD">
        <w:trPr>
          <w:trHeight w:val="395"/>
        </w:trPr>
        <w:tc>
          <w:tcPr>
            <w:tcW w:w="5130" w:type="dxa"/>
          </w:tcPr>
          <w:p w14:paraId="52411027" w14:textId="77777777" w:rsidR="00D33FFC" w:rsidRPr="00657820" w:rsidRDefault="00D33FFC" w:rsidP="00D33FFC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5157785" w14:textId="77777777" w:rsidR="00D33FFC" w:rsidRPr="00657820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4396EA81" w14:textId="77777777" w:rsidR="00D33FFC" w:rsidRPr="00657820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FAF31C1" w14:textId="77777777" w:rsidR="00D33FFC" w:rsidRPr="00657820" w:rsidRDefault="00D33FFC" w:rsidP="00D33FF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154A3" w:rsidRPr="00657820" w14:paraId="04278BFD" w14:textId="77777777" w:rsidTr="001470DD">
        <w:trPr>
          <w:trHeight w:val="409"/>
        </w:trPr>
        <w:tc>
          <w:tcPr>
            <w:tcW w:w="5130" w:type="dxa"/>
          </w:tcPr>
          <w:p w14:paraId="5F7C78AB" w14:textId="77777777" w:rsidR="00D154A3" w:rsidRPr="00657820" w:rsidRDefault="00D154A3" w:rsidP="00D154A3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52E31F4" w14:textId="54004B00" w:rsidR="00D154A3" w:rsidRPr="00657820" w:rsidRDefault="00EC2C0A" w:rsidP="00D154A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4,557</w:t>
            </w:r>
          </w:p>
        </w:tc>
        <w:tc>
          <w:tcPr>
            <w:tcW w:w="238" w:type="dxa"/>
          </w:tcPr>
          <w:p w14:paraId="183F44D2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4E3FE456" w14:textId="2E0C1ED5" w:rsidR="00D154A3" w:rsidRPr="00657820" w:rsidRDefault="00D154A3" w:rsidP="00D154A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1,139</w:t>
            </w:r>
          </w:p>
        </w:tc>
      </w:tr>
      <w:tr w:rsidR="00D154A3" w:rsidRPr="00657820" w14:paraId="68EB55B2" w14:textId="77777777" w:rsidTr="001470DD">
        <w:trPr>
          <w:trHeight w:val="409"/>
        </w:trPr>
        <w:tc>
          <w:tcPr>
            <w:tcW w:w="5130" w:type="dxa"/>
          </w:tcPr>
          <w:p w14:paraId="7C322D17" w14:textId="77777777" w:rsidR="00D154A3" w:rsidRPr="00657820" w:rsidRDefault="00D154A3" w:rsidP="00D154A3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D6CC" w14:textId="56FC40DF" w:rsidR="00D154A3" w:rsidRPr="00657820" w:rsidRDefault="00EC2C0A" w:rsidP="00D154A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1,139</w:t>
            </w:r>
          </w:p>
        </w:tc>
        <w:tc>
          <w:tcPr>
            <w:tcW w:w="238" w:type="dxa"/>
          </w:tcPr>
          <w:p w14:paraId="04552B4D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26ADE9F" w14:textId="1A7FBDAF" w:rsidR="00D154A3" w:rsidRPr="00657820" w:rsidRDefault="00D154A3" w:rsidP="00D154A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54A3" w:rsidRPr="00657820" w14:paraId="2878C3F5" w14:textId="77777777" w:rsidTr="001470DD">
        <w:trPr>
          <w:trHeight w:val="409"/>
        </w:trPr>
        <w:tc>
          <w:tcPr>
            <w:tcW w:w="5130" w:type="dxa"/>
          </w:tcPr>
          <w:p w14:paraId="274388FF" w14:textId="77777777" w:rsidR="00D154A3" w:rsidRPr="00657820" w:rsidRDefault="00D154A3" w:rsidP="00D154A3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B77B9" w14:textId="10B542D5" w:rsidR="00D154A3" w:rsidRPr="00657820" w:rsidRDefault="00EC2C0A" w:rsidP="00D154A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5,696</w:t>
            </w:r>
          </w:p>
        </w:tc>
        <w:tc>
          <w:tcPr>
            <w:tcW w:w="238" w:type="dxa"/>
          </w:tcPr>
          <w:p w14:paraId="385CF349" w14:textId="77777777" w:rsidR="00D154A3" w:rsidRPr="00657820" w:rsidRDefault="00D154A3" w:rsidP="00D154A3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60EE13C1" w14:textId="6046561B" w:rsidR="00D154A3" w:rsidRPr="00657820" w:rsidRDefault="00D154A3" w:rsidP="00D154A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1,139</w:t>
            </w:r>
          </w:p>
        </w:tc>
      </w:tr>
    </w:tbl>
    <w:p w14:paraId="6AABF8C5" w14:textId="77777777" w:rsidR="00B16E02" w:rsidRPr="00657820" w:rsidRDefault="00B16E02" w:rsidP="005F0FBA">
      <w:pPr>
        <w:pStyle w:val="ListParagraph"/>
        <w:ind w:left="990" w:right="-29"/>
        <w:jc w:val="thaiDistribute"/>
        <w:rPr>
          <w:rFonts w:asciiTheme="majorBidi" w:hAnsiTheme="majorBidi" w:cstheme="majorBidi"/>
          <w:sz w:val="28"/>
        </w:rPr>
      </w:pPr>
    </w:p>
    <w:p w14:paraId="3F19F3C9" w14:textId="2976DE42" w:rsidR="00B16E02" w:rsidRPr="00657820" w:rsidRDefault="00E56EEB" w:rsidP="00EC50B5">
      <w:pPr>
        <w:pStyle w:val="ListParagraph"/>
        <w:numPr>
          <w:ilvl w:val="2"/>
          <w:numId w:val="22"/>
        </w:numPr>
        <w:spacing w:before="120" w:after="240"/>
        <w:ind w:left="990" w:right="-29" w:hanging="540"/>
        <w:jc w:val="thaiDistribute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  <w:cs/>
        </w:rPr>
        <w:t xml:space="preserve">บริษัท </w:t>
      </w:r>
      <w:r w:rsidR="0048723C" w:rsidRPr="00657820">
        <w:rPr>
          <w:rFonts w:asciiTheme="majorBidi" w:hAnsiTheme="majorBidi" w:cstheme="majorBidi"/>
          <w:sz w:val="28"/>
          <w:cs/>
        </w:rPr>
        <w:t>พระแสงกรีน</w:t>
      </w:r>
      <w:r w:rsidR="009B2480" w:rsidRPr="00657820">
        <w:rPr>
          <w:rFonts w:asciiTheme="majorBidi" w:hAnsiTheme="majorBidi" w:cstheme="majorBidi"/>
          <w:sz w:val="28"/>
          <w:cs/>
        </w:rPr>
        <w:t xml:space="preserve"> พาวเวอร์ จำกัด ซึ่งเป็นบริษัทย่อยมีภาระผูกพันที่จะต้องจ่าย</w:t>
      </w:r>
      <w:r w:rsidR="00F35ABF" w:rsidRPr="00657820">
        <w:rPr>
          <w:rFonts w:asciiTheme="majorBidi" w:hAnsiTheme="majorBidi" w:cstheme="majorBidi"/>
          <w:sz w:val="28"/>
          <w:cs/>
        </w:rPr>
        <w:t>เงิน</w:t>
      </w:r>
      <w:r w:rsidR="009B2480" w:rsidRPr="00657820">
        <w:rPr>
          <w:rFonts w:asciiTheme="majorBidi" w:hAnsiTheme="majorBidi" w:cstheme="majorBidi"/>
          <w:sz w:val="28"/>
          <w:cs/>
        </w:rPr>
        <w:t xml:space="preserve">ภายใต้สัญญาซื้อขายน้ำเสียกับบริษัทที่เกี่ยวข้องกันแห่งหนึ่งโดยสัญญามีอายุ </w:t>
      </w:r>
      <w:r w:rsidR="009B2480" w:rsidRPr="00657820">
        <w:rPr>
          <w:rFonts w:asciiTheme="majorBidi" w:hAnsiTheme="majorBidi" w:cstheme="majorBidi"/>
          <w:sz w:val="28"/>
        </w:rPr>
        <w:t>15</w:t>
      </w:r>
      <w:r w:rsidR="009B2480" w:rsidRPr="00657820">
        <w:rPr>
          <w:rFonts w:asciiTheme="majorBidi" w:hAnsiTheme="majorBidi" w:cstheme="majorBidi"/>
          <w:sz w:val="28"/>
          <w:cs/>
        </w:rPr>
        <w:t xml:space="preserve"> ปี และสามารถต่อสัญญาเพิ่มคราวละ </w:t>
      </w:r>
      <w:r w:rsidR="009B2480" w:rsidRPr="00657820">
        <w:rPr>
          <w:rFonts w:asciiTheme="majorBidi" w:hAnsiTheme="majorBidi" w:cstheme="majorBidi"/>
          <w:sz w:val="28"/>
        </w:rPr>
        <w:t>10</w:t>
      </w:r>
      <w:r w:rsidR="009B2480" w:rsidRPr="00657820">
        <w:rPr>
          <w:rFonts w:asciiTheme="majorBidi" w:hAnsiTheme="majorBidi" w:cstheme="majorBidi"/>
          <w:sz w:val="28"/>
          <w:cs/>
        </w:rPr>
        <w:t xml:space="preserve"> ปี</w:t>
      </w:r>
    </w:p>
    <w:p w14:paraId="4749ED5B" w14:textId="77777777" w:rsidR="00E171C3" w:rsidRPr="00657820" w:rsidRDefault="00E171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6503943" w14:textId="4BB003EA" w:rsidR="005D5E45" w:rsidRPr="00657820" w:rsidRDefault="008D63D4" w:rsidP="00941A66">
      <w:pPr>
        <w:pStyle w:val="ListParagraph"/>
        <w:numPr>
          <w:ilvl w:val="0"/>
          <w:numId w:val="1"/>
        </w:numPr>
        <w:spacing w:line="360" w:lineRule="auto"/>
        <w:ind w:left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lastRenderedPageBreak/>
        <w:t>ลำดับชั้นของมูลค่ายุติธรรม</w:t>
      </w:r>
    </w:p>
    <w:p w14:paraId="5DCCEAE9" w14:textId="178D72AF" w:rsidR="005D5E45" w:rsidRPr="00657820" w:rsidRDefault="005D5E45" w:rsidP="0048723C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ณ วันที่</w:t>
      </w:r>
      <w:r w:rsidRPr="00657820">
        <w:rPr>
          <w:rFonts w:asciiTheme="majorBidi" w:hAnsiTheme="majorBidi" w:cstheme="majorBidi"/>
          <w:spacing w:val="-4"/>
          <w:sz w:val="28"/>
        </w:rPr>
        <w:t xml:space="preserve"> 31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657820">
        <w:rPr>
          <w:rFonts w:asciiTheme="majorBidi" w:hAnsiTheme="majorBidi" w:cstheme="majorBidi"/>
          <w:spacing w:val="-4"/>
          <w:sz w:val="28"/>
        </w:rPr>
        <w:t>256</w:t>
      </w:r>
      <w:r w:rsidR="004211A6" w:rsidRPr="00657820">
        <w:rPr>
          <w:rFonts w:asciiTheme="majorBidi" w:hAnsiTheme="majorBidi" w:cstheme="majorBidi"/>
          <w:spacing w:val="-4"/>
          <w:sz w:val="28"/>
        </w:rPr>
        <w:t>6</w:t>
      </w:r>
      <w:r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Pr="00657820">
        <w:rPr>
          <w:rFonts w:asciiTheme="majorBidi" w:hAnsiTheme="majorBidi" w:cstheme="majorBidi"/>
          <w:spacing w:val="-4"/>
          <w:sz w:val="28"/>
          <w:cs/>
        </w:rPr>
        <w:t>และ</w:t>
      </w:r>
      <w:r w:rsidRPr="00657820">
        <w:rPr>
          <w:rFonts w:asciiTheme="majorBidi" w:hAnsiTheme="majorBidi" w:cstheme="majorBidi"/>
          <w:spacing w:val="-4"/>
          <w:sz w:val="28"/>
        </w:rPr>
        <w:t xml:space="preserve"> 256</w:t>
      </w:r>
      <w:r w:rsidR="00420078">
        <w:rPr>
          <w:rFonts w:asciiTheme="majorBidi" w:hAnsiTheme="majorBidi" w:cstheme="majorBidi"/>
          <w:spacing w:val="-4"/>
          <w:sz w:val="28"/>
        </w:rPr>
        <w:t>5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AF70B5" w:rsidRPr="00657820">
        <w:rPr>
          <w:rFonts w:asciiTheme="majorBidi" w:hAnsiTheme="majorBidi" w:cstheme="majorBidi"/>
          <w:spacing w:val="-4"/>
          <w:sz w:val="28"/>
          <w:cs/>
        </w:rPr>
        <w:t>กลุ่ม</w:t>
      </w:r>
      <w:r w:rsidRPr="00657820">
        <w:rPr>
          <w:rFonts w:asciiTheme="majorBidi" w:hAnsiTheme="majorBidi" w:cstheme="majorBidi"/>
          <w:spacing w:val="-4"/>
          <w:sz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DB22F2"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="00DB22F2" w:rsidRPr="0065782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DB22F2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="00DB22F2" w:rsidRPr="0065782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DB22F2" w:rsidRPr="0065782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="00DB22F2" w:rsidRPr="0065782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83"/>
      </w:tblGrid>
      <w:tr w:rsidR="005D5E45" w:rsidRPr="00657820" w14:paraId="1AE90A2C" w14:textId="77777777" w:rsidTr="0066672A">
        <w:trPr>
          <w:tblHeader/>
        </w:trPr>
        <w:tc>
          <w:tcPr>
            <w:tcW w:w="9239" w:type="dxa"/>
            <w:gridSpan w:val="9"/>
            <w:vAlign w:val="bottom"/>
          </w:tcPr>
          <w:p w14:paraId="195CDF23" w14:textId="07C41854" w:rsidR="005D5E45" w:rsidRPr="00657820" w:rsidRDefault="005D5E45" w:rsidP="0072672F">
            <w:pPr>
              <w:pStyle w:val="BodyTextIndent3"/>
              <w:spacing w:before="0" w:after="0" w:line="276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8F2360"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D5E45" w:rsidRPr="00657820" w14:paraId="5B230668" w14:textId="77777777" w:rsidTr="0066672A">
        <w:trPr>
          <w:tblHeader/>
        </w:trPr>
        <w:tc>
          <w:tcPr>
            <w:tcW w:w="2609" w:type="dxa"/>
            <w:vAlign w:val="bottom"/>
          </w:tcPr>
          <w:p w14:paraId="79380642" w14:textId="77777777" w:rsidR="005D5E45" w:rsidRPr="00657820" w:rsidRDefault="005D5E45" w:rsidP="0072672F">
            <w:pPr>
              <w:pStyle w:val="BodyTextIndent3"/>
              <w:spacing w:before="0" w:after="0" w:line="276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8"/>
            <w:vAlign w:val="bottom"/>
          </w:tcPr>
          <w:p w14:paraId="75550EBB" w14:textId="77777777" w:rsidR="005D5E45" w:rsidRPr="00657820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F2360" w:rsidRPr="00657820" w14:paraId="7630CDC6" w14:textId="77777777" w:rsidTr="0066672A">
        <w:trPr>
          <w:tblHeader/>
        </w:trPr>
        <w:tc>
          <w:tcPr>
            <w:tcW w:w="2609" w:type="dxa"/>
            <w:vAlign w:val="bottom"/>
          </w:tcPr>
          <w:p w14:paraId="69B9A1F7" w14:textId="77777777" w:rsidR="005D5E45" w:rsidRPr="00657820" w:rsidRDefault="005D5E45" w:rsidP="0072672F">
            <w:pPr>
              <w:pStyle w:val="BodyTextIndent3"/>
              <w:spacing w:before="0" w:after="0" w:line="276" w:lineRule="auto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118766F0" w14:textId="77777777" w:rsidR="005D5E45" w:rsidRPr="00657820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1284AF60" w14:textId="77777777" w:rsidR="005D5E45" w:rsidRPr="00657820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0748B378" w14:textId="77777777" w:rsidR="005D5E45" w:rsidRPr="00657820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712" w:type="dxa"/>
            <w:gridSpan w:val="2"/>
            <w:vAlign w:val="bottom"/>
          </w:tcPr>
          <w:p w14:paraId="0B19C1E9" w14:textId="77777777" w:rsidR="005D5E45" w:rsidRPr="00657820" w:rsidRDefault="005D5E45" w:rsidP="0072672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C4D84" w:rsidRPr="00657820" w14:paraId="7181C3A8" w14:textId="77777777" w:rsidTr="0066672A">
        <w:trPr>
          <w:tblHeader/>
        </w:trPr>
        <w:tc>
          <w:tcPr>
            <w:tcW w:w="2609" w:type="dxa"/>
            <w:vAlign w:val="bottom"/>
          </w:tcPr>
          <w:p w14:paraId="495325BB" w14:textId="77777777" w:rsidR="000C4D84" w:rsidRPr="00657820" w:rsidRDefault="000C4D84" w:rsidP="0066672A">
            <w:pPr>
              <w:pStyle w:val="BodyTextIndent3"/>
              <w:spacing w:before="0" w:after="0" w:line="276" w:lineRule="auto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DB5A11" w14:textId="4F8459F2" w:rsidR="000C4D84" w:rsidRPr="00657820" w:rsidRDefault="000C4D84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31" w:type="dxa"/>
            <w:vAlign w:val="bottom"/>
          </w:tcPr>
          <w:p w14:paraId="1B1AFD91" w14:textId="53CFA229" w:rsidR="000C4D84" w:rsidRPr="00657820" w:rsidRDefault="000C4D84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788" w:type="dxa"/>
            <w:vAlign w:val="bottom"/>
          </w:tcPr>
          <w:p w14:paraId="757E70C6" w14:textId="56007AC8" w:rsidR="000C4D84" w:rsidRPr="00657820" w:rsidRDefault="000C4D84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10" w:type="dxa"/>
            <w:vAlign w:val="bottom"/>
          </w:tcPr>
          <w:p w14:paraId="0EB9589D" w14:textId="3B268F7E" w:rsidR="000C4D84" w:rsidRPr="00657820" w:rsidRDefault="000C4D84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09" w:type="dxa"/>
            <w:vAlign w:val="bottom"/>
          </w:tcPr>
          <w:p w14:paraId="77893C19" w14:textId="44AED2C2" w:rsidR="000C4D84" w:rsidRPr="00657820" w:rsidRDefault="000C4D84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70" w:type="dxa"/>
            <w:vAlign w:val="bottom"/>
          </w:tcPr>
          <w:p w14:paraId="66D38CB5" w14:textId="5ECB118B" w:rsidR="000C4D84" w:rsidRPr="00657820" w:rsidRDefault="000C4D84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38" w:type="dxa"/>
            <w:vAlign w:val="bottom"/>
          </w:tcPr>
          <w:p w14:paraId="5CC9DEE2" w14:textId="596F0462" w:rsidR="000C4D84" w:rsidRPr="00657820" w:rsidRDefault="000C4D84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874" w:type="dxa"/>
            <w:vAlign w:val="bottom"/>
          </w:tcPr>
          <w:p w14:paraId="477869DB" w14:textId="36D5DFB4" w:rsidR="000C4D84" w:rsidRPr="00657820" w:rsidRDefault="000C4D84" w:rsidP="00F966DE">
            <w:pPr>
              <w:pBdr>
                <w:bottom w:val="single" w:sz="4" w:space="1" w:color="auto"/>
              </w:pBdr>
              <w:tabs>
                <w:tab w:val="left" w:pos="519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280F8A" w:rsidRPr="00657820" w14:paraId="42297BA1" w14:textId="77777777" w:rsidTr="0066672A">
        <w:tc>
          <w:tcPr>
            <w:tcW w:w="2609" w:type="dxa"/>
            <w:vAlign w:val="bottom"/>
          </w:tcPr>
          <w:p w14:paraId="69EF0197" w14:textId="77777777" w:rsidR="00FF694A" w:rsidRPr="00657820" w:rsidRDefault="005D5E45" w:rsidP="00EC13EF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1A3C00B7" w14:textId="1316BA1F" w:rsidR="005D5E45" w:rsidRPr="00657820" w:rsidRDefault="005D5E45" w:rsidP="00FF694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  <w:tc>
          <w:tcPr>
            <w:tcW w:w="810" w:type="dxa"/>
            <w:vAlign w:val="bottom"/>
          </w:tcPr>
          <w:p w14:paraId="0AF4298D" w14:textId="77777777" w:rsidR="005D5E45" w:rsidRPr="00657820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1" w:type="dxa"/>
            <w:vAlign w:val="bottom"/>
          </w:tcPr>
          <w:p w14:paraId="53EABB1F" w14:textId="77777777" w:rsidR="005D5E45" w:rsidRPr="00657820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6F19773D" w14:textId="77777777" w:rsidR="005D5E45" w:rsidRPr="00657820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3F005D57" w14:textId="77777777" w:rsidR="005D5E45" w:rsidRPr="00657820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0C09A7F4" w14:textId="77777777" w:rsidR="005D5E45" w:rsidRPr="00657820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97CEAD8" w14:textId="77777777" w:rsidR="005D5E45" w:rsidRPr="00657820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784A4AF0" w14:textId="77777777" w:rsidR="005D5E45" w:rsidRPr="00657820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4" w:type="dxa"/>
            <w:vAlign w:val="bottom"/>
          </w:tcPr>
          <w:p w14:paraId="5529DDA9" w14:textId="77777777" w:rsidR="005D5E45" w:rsidRPr="00657820" w:rsidRDefault="005D5E45" w:rsidP="0072672F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EC2C0A" w:rsidRPr="00657820" w14:paraId="77D4FF20" w14:textId="77777777" w:rsidTr="0066672A">
        <w:tc>
          <w:tcPr>
            <w:tcW w:w="2609" w:type="dxa"/>
            <w:vAlign w:val="bottom"/>
          </w:tcPr>
          <w:p w14:paraId="23971D9A" w14:textId="77777777" w:rsidR="00EC2C0A" w:rsidRPr="00657820" w:rsidRDefault="00EC2C0A" w:rsidP="00EC2C0A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77576553" w14:textId="77777777" w:rsidR="00EC2C0A" w:rsidRPr="00657820" w:rsidRDefault="00EC2C0A" w:rsidP="00EC2C0A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6ED70CD2" w14:textId="0D40B432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13D53E" w14:textId="77777777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52E8763A" w14:textId="44AA9168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B0C6C95" w14:textId="4426CF77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66AE5DFA" w14:textId="16A685A0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  <w:tc>
          <w:tcPr>
            <w:tcW w:w="870" w:type="dxa"/>
            <w:vAlign w:val="bottom"/>
          </w:tcPr>
          <w:p w14:paraId="4A583575" w14:textId="1F780B91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  <w:tc>
          <w:tcPr>
            <w:tcW w:w="838" w:type="dxa"/>
            <w:vAlign w:val="bottom"/>
          </w:tcPr>
          <w:p w14:paraId="3507AA16" w14:textId="50B7475D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32</w:t>
            </w:r>
          </w:p>
        </w:tc>
        <w:tc>
          <w:tcPr>
            <w:tcW w:w="874" w:type="dxa"/>
            <w:vAlign w:val="bottom"/>
          </w:tcPr>
          <w:p w14:paraId="0214ED01" w14:textId="15CA431E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</w:tr>
      <w:tr w:rsidR="00EC2C0A" w:rsidRPr="00657820" w14:paraId="00130772" w14:textId="77777777" w:rsidTr="0066672A">
        <w:tc>
          <w:tcPr>
            <w:tcW w:w="2609" w:type="dxa"/>
            <w:vAlign w:val="bottom"/>
          </w:tcPr>
          <w:p w14:paraId="414C5E92" w14:textId="77777777" w:rsidR="00EC2C0A" w:rsidRPr="00657820" w:rsidRDefault="00EC2C0A" w:rsidP="00EC2C0A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9D4DFD5" w14:textId="064DA873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669BAB38" w14:textId="77777777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7D047010" w14:textId="59090359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3</w:t>
            </w:r>
            <w:r w:rsidR="002321FF"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19</w:t>
            </w:r>
          </w:p>
        </w:tc>
        <w:tc>
          <w:tcPr>
            <w:tcW w:w="810" w:type="dxa"/>
            <w:vAlign w:val="bottom"/>
          </w:tcPr>
          <w:p w14:paraId="2E4C0528" w14:textId="1BBFF221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306</w:t>
            </w:r>
          </w:p>
        </w:tc>
        <w:tc>
          <w:tcPr>
            <w:tcW w:w="809" w:type="dxa"/>
            <w:vAlign w:val="bottom"/>
          </w:tcPr>
          <w:p w14:paraId="356EA660" w14:textId="0D610AD1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70F1785B" w14:textId="1D37039E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AA31FD5" w14:textId="548C4D70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</w:t>
            </w:r>
            <w:r w:rsidR="002321FF"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19</w:t>
            </w:r>
          </w:p>
        </w:tc>
        <w:tc>
          <w:tcPr>
            <w:tcW w:w="874" w:type="dxa"/>
            <w:vAlign w:val="bottom"/>
          </w:tcPr>
          <w:p w14:paraId="5F093A6B" w14:textId="6BD504FB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306</w:t>
            </w:r>
          </w:p>
        </w:tc>
      </w:tr>
      <w:tr w:rsidR="00EC2C0A" w:rsidRPr="00657820" w14:paraId="3FB4945B" w14:textId="77777777" w:rsidTr="0066672A">
        <w:tc>
          <w:tcPr>
            <w:tcW w:w="2609" w:type="dxa"/>
            <w:vAlign w:val="bottom"/>
          </w:tcPr>
          <w:p w14:paraId="75115B74" w14:textId="77777777" w:rsidR="00EC2C0A" w:rsidRPr="00657820" w:rsidRDefault="00EC2C0A" w:rsidP="00EC2C0A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35EE7671" w14:textId="6C4405C9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18429390" w14:textId="77777777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4D23ABDE" w14:textId="2282BA59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20</w:t>
            </w:r>
            <w:r w:rsidR="002321FF"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3</w:t>
            </w:r>
          </w:p>
        </w:tc>
        <w:tc>
          <w:tcPr>
            <w:tcW w:w="810" w:type="dxa"/>
            <w:vAlign w:val="bottom"/>
          </w:tcPr>
          <w:p w14:paraId="6C853219" w14:textId="1F7276BA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218</w:t>
            </w:r>
          </w:p>
        </w:tc>
        <w:tc>
          <w:tcPr>
            <w:tcW w:w="809" w:type="dxa"/>
            <w:vAlign w:val="bottom"/>
          </w:tcPr>
          <w:p w14:paraId="4CDFC9BD" w14:textId="5EE8B689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04B3DCA" w14:textId="2BB0F426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218E37F7" w14:textId="46064F4D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20</w:t>
            </w:r>
            <w:r w:rsidR="002321FF"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3</w:t>
            </w:r>
          </w:p>
        </w:tc>
        <w:tc>
          <w:tcPr>
            <w:tcW w:w="874" w:type="dxa"/>
            <w:vAlign w:val="bottom"/>
          </w:tcPr>
          <w:p w14:paraId="6805C071" w14:textId="6979BAB6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218</w:t>
            </w:r>
          </w:p>
        </w:tc>
      </w:tr>
      <w:tr w:rsidR="00EC2C0A" w:rsidRPr="00657820" w14:paraId="50B1BDE7" w14:textId="77777777" w:rsidTr="0066672A">
        <w:tc>
          <w:tcPr>
            <w:tcW w:w="2609" w:type="dxa"/>
            <w:vAlign w:val="bottom"/>
          </w:tcPr>
          <w:p w14:paraId="5C6D720C" w14:textId="77777777" w:rsidR="00EC2C0A" w:rsidRPr="00657820" w:rsidRDefault="00EC2C0A" w:rsidP="00EC2C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DBD2194" w14:textId="089EF133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BBE2833" w14:textId="77777777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1918E2B4" w14:textId="40BDD8EF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ABDD361" w14:textId="611D40B9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0F630EBA" w14:textId="41042C90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  <w:r w:rsidR="002321FF"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0</w:t>
            </w:r>
          </w:p>
        </w:tc>
        <w:tc>
          <w:tcPr>
            <w:tcW w:w="870" w:type="dxa"/>
            <w:vAlign w:val="bottom"/>
          </w:tcPr>
          <w:p w14:paraId="6638AAEB" w14:textId="2AAA1D11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838" w:type="dxa"/>
            <w:vAlign w:val="bottom"/>
          </w:tcPr>
          <w:p w14:paraId="2701DFCD" w14:textId="2423D0B4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  <w:r w:rsidR="002321FF"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0</w:t>
            </w:r>
          </w:p>
        </w:tc>
        <w:tc>
          <w:tcPr>
            <w:tcW w:w="874" w:type="dxa"/>
            <w:vAlign w:val="bottom"/>
          </w:tcPr>
          <w:p w14:paraId="0DF37A91" w14:textId="376058ED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64</w:t>
            </w:r>
          </w:p>
        </w:tc>
      </w:tr>
      <w:tr w:rsidR="00EC2C0A" w:rsidRPr="00657820" w14:paraId="6BA0856D" w14:textId="77777777" w:rsidTr="0066672A">
        <w:tc>
          <w:tcPr>
            <w:tcW w:w="2609" w:type="dxa"/>
            <w:vAlign w:val="bottom"/>
          </w:tcPr>
          <w:p w14:paraId="6FFBDB16" w14:textId="77777777" w:rsidR="00EC2C0A" w:rsidRPr="00657820" w:rsidRDefault="00EC2C0A" w:rsidP="00EC2C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</w:t>
            </w:r>
          </w:p>
          <w:p w14:paraId="4DCF2DB8" w14:textId="3F490970" w:rsidR="00EC2C0A" w:rsidRPr="00657820" w:rsidRDefault="00EC2C0A" w:rsidP="00EC2C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34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2019CDC7" w14:textId="5497EAB2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18F80E48" w14:textId="77777777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7F48A277" w14:textId="3BA0A8DB" w:rsidR="00EC2C0A" w:rsidRPr="00657820" w:rsidRDefault="002321FF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19</w:t>
            </w:r>
          </w:p>
        </w:tc>
        <w:tc>
          <w:tcPr>
            <w:tcW w:w="810" w:type="dxa"/>
            <w:vAlign w:val="bottom"/>
          </w:tcPr>
          <w:p w14:paraId="208DA5EB" w14:textId="19816641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28</w:t>
            </w:r>
          </w:p>
        </w:tc>
        <w:tc>
          <w:tcPr>
            <w:tcW w:w="809" w:type="dxa"/>
            <w:vAlign w:val="bottom"/>
          </w:tcPr>
          <w:p w14:paraId="7522F76B" w14:textId="5B9D4192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97AB5E9" w14:textId="72C8FDDD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53A1972A" w14:textId="4C63A8A0" w:rsidR="00EC2C0A" w:rsidRPr="00657820" w:rsidRDefault="002C1BBC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19</w:t>
            </w:r>
          </w:p>
        </w:tc>
        <w:tc>
          <w:tcPr>
            <w:tcW w:w="874" w:type="dxa"/>
            <w:vAlign w:val="bottom"/>
          </w:tcPr>
          <w:p w14:paraId="79311932" w14:textId="6BEBB857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</w:tr>
      <w:tr w:rsidR="00EC2C0A" w:rsidRPr="00657820" w14:paraId="622725FC" w14:textId="77777777" w:rsidTr="0066672A">
        <w:tc>
          <w:tcPr>
            <w:tcW w:w="2609" w:type="dxa"/>
            <w:vAlign w:val="bottom"/>
          </w:tcPr>
          <w:p w14:paraId="5CCB0ADB" w14:textId="77777777" w:rsidR="00EC2C0A" w:rsidRPr="00657820" w:rsidRDefault="00EC2C0A" w:rsidP="00EC2C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</w:t>
            </w:r>
          </w:p>
          <w:p w14:paraId="082BA6F4" w14:textId="3F19D346" w:rsidR="00EC2C0A" w:rsidRPr="00657820" w:rsidRDefault="00EC2C0A" w:rsidP="00EC2C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34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0DB097F7" w14:textId="63139F34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AC2907C" w14:textId="77777777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252DAFE7" w14:textId="6E21F739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4C1F600" w14:textId="72514B17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000749FA" w14:textId="0896E13D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5</w:t>
            </w:r>
            <w:r w:rsidR="002321FF"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7</w:t>
            </w:r>
          </w:p>
        </w:tc>
        <w:tc>
          <w:tcPr>
            <w:tcW w:w="870" w:type="dxa"/>
            <w:vAlign w:val="bottom"/>
          </w:tcPr>
          <w:p w14:paraId="32ADA57B" w14:textId="179EA729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61</w:t>
            </w:r>
          </w:p>
        </w:tc>
        <w:tc>
          <w:tcPr>
            <w:tcW w:w="838" w:type="dxa"/>
            <w:vAlign w:val="bottom"/>
          </w:tcPr>
          <w:p w14:paraId="4AB23939" w14:textId="5225FBAE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5</w:t>
            </w:r>
            <w:r w:rsidR="002C1BBC"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7</w:t>
            </w:r>
          </w:p>
        </w:tc>
        <w:tc>
          <w:tcPr>
            <w:tcW w:w="874" w:type="dxa"/>
            <w:vAlign w:val="bottom"/>
          </w:tcPr>
          <w:p w14:paraId="324A2982" w14:textId="5BFF52A7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61</w:t>
            </w:r>
          </w:p>
        </w:tc>
      </w:tr>
      <w:tr w:rsidR="00EC2C0A" w:rsidRPr="00657820" w14:paraId="0E1F9CCE" w14:textId="77777777" w:rsidTr="0066672A">
        <w:tc>
          <w:tcPr>
            <w:tcW w:w="2609" w:type="dxa"/>
            <w:vAlign w:val="bottom"/>
          </w:tcPr>
          <w:p w14:paraId="475C615E" w14:textId="7C01653B" w:rsidR="00EC2C0A" w:rsidRPr="00657820" w:rsidRDefault="00EC2C0A" w:rsidP="00EC2C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5782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3E102DF6" w14:textId="02CF875A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DC015E7" w14:textId="125C8B5D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1D150919" w14:textId="7A9BA2F2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1</w:t>
            </w: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,2</w:t>
            </w:r>
            <w:r w:rsidR="00B51321"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22</w:t>
            </w:r>
          </w:p>
        </w:tc>
        <w:tc>
          <w:tcPr>
            <w:tcW w:w="810" w:type="dxa"/>
            <w:vAlign w:val="bottom"/>
          </w:tcPr>
          <w:p w14:paraId="4B0AD72D" w14:textId="1AFE5AED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1,299</w:t>
            </w:r>
          </w:p>
        </w:tc>
        <w:tc>
          <w:tcPr>
            <w:tcW w:w="809" w:type="dxa"/>
            <w:vAlign w:val="bottom"/>
          </w:tcPr>
          <w:p w14:paraId="79EDC40B" w14:textId="2371B082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3186CD03" w14:textId="06801B6A" w:rsidR="00EC2C0A" w:rsidRPr="00657820" w:rsidRDefault="00EC2C0A" w:rsidP="00EC2C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B73BF0A" w14:textId="18762DF3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1,2</w:t>
            </w:r>
            <w:r w:rsidR="00A0147A"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22</w:t>
            </w:r>
          </w:p>
        </w:tc>
        <w:tc>
          <w:tcPr>
            <w:tcW w:w="874" w:type="dxa"/>
            <w:vAlign w:val="bottom"/>
          </w:tcPr>
          <w:p w14:paraId="42749908" w14:textId="00B0E891" w:rsidR="00EC2C0A" w:rsidRPr="00657820" w:rsidRDefault="00EC2C0A" w:rsidP="00EC2C0A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kern w:val="28"/>
                <w:sz w:val="28"/>
              </w:rPr>
              <w:t>1,299</w:t>
            </w:r>
          </w:p>
        </w:tc>
      </w:tr>
    </w:tbl>
    <w:p w14:paraId="12E91283" w14:textId="45D9D5EA" w:rsidR="005D5E45" w:rsidRPr="00657820" w:rsidRDefault="005D5E45" w:rsidP="005D5E45">
      <w:pPr>
        <w:pStyle w:val="ListParagraph"/>
        <w:rPr>
          <w:rFonts w:asciiTheme="majorBidi" w:hAnsiTheme="majorBidi" w:cstheme="majorBidi"/>
          <w:sz w:val="28"/>
        </w:rPr>
      </w:pPr>
    </w:p>
    <w:p w14:paraId="285270D1" w14:textId="4D368B6E" w:rsidR="00673742" w:rsidRPr="00657820" w:rsidRDefault="00673742" w:rsidP="005F0FBA">
      <w:pPr>
        <w:pStyle w:val="ListParagraph"/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ในระหว่าง</w:t>
      </w:r>
      <w:r w:rsidR="00335710" w:rsidRPr="00657820">
        <w:rPr>
          <w:rFonts w:asciiTheme="majorBidi" w:hAnsiTheme="majorBidi" w:cstheme="majorBidi"/>
          <w:sz w:val="28"/>
          <w:cs/>
        </w:rPr>
        <w:t>ปี</w:t>
      </w:r>
      <w:r w:rsidR="002B4F85" w:rsidRPr="00657820">
        <w:rPr>
          <w:rFonts w:asciiTheme="majorBidi" w:hAnsiTheme="majorBidi" w:cstheme="majorBidi"/>
          <w:sz w:val="28"/>
          <w:cs/>
        </w:rPr>
        <w:t xml:space="preserve"> </w:t>
      </w:r>
      <w:r w:rsidR="0078388D" w:rsidRPr="00657820">
        <w:rPr>
          <w:rFonts w:asciiTheme="majorBidi" w:hAnsiTheme="majorBidi" w:cstheme="majorBidi"/>
          <w:sz w:val="28"/>
          <w:cs/>
        </w:rPr>
        <w:t>กลุ่มบริษัทไม่มีการเปลี่ยนวิธีการและสมสมติฐาน</w:t>
      </w:r>
      <w:r w:rsidR="00082789" w:rsidRPr="00657820">
        <w:rPr>
          <w:rFonts w:asciiTheme="majorBidi" w:hAnsiTheme="majorBidi" w:cstheme="majorBidi"/>
          <w:sz w:val="28"/>
          <w:cs/>
        </w:rPr>
        <w:t>ที่ใช้ในการประมาณมูลค่ายุติธรรมของเครื่องมือทางการเงิน และ</w:t>
      </w:r>
      <w:r w:rsidR="001B7E87" w:rsidRPr="00657820">
        <w:rPr>
          <w:rFonts w:asciiTheme="majorBidi" w:hAnsiTheme="majorBidi" w:cstheme="majorBidi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55DE9900" w14:textId="77777777" w:rsidR="00F423E9" w:rsidRPr="00657820" w:rsidRDefault="00F423E9" w:rsidP="00673742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77DA6187" w14:textId="77777777" w:rsidR="00EC1B3F" w:rsidRPr="00657820" w:rsidRDefault="00EC1B3F" w:rsidP="00673742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187C54F2" w14:textId="77777777" w:rsidR="00EC1B3F" w:rsidRPr="00657820" w:rsidRDefault="00EC1B3F" w:rsidP="00673742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</w:p>
    <w:p w14:paraId="588E6232" w14:textId="341CB093" w:rsidR="00A9761F" w:rsidRPr="00657820" w:rsidRDefault="00E171C3" w:rsidP="00941A66">
      <w:pPr>
        <w:pStyle w:val="ListParagraph"/>
        <w:numPr>
          <w:ilvl w:val="0"/>
          <w:numId w:val="1"/>
        </w:numPr>
        <w:spacing w:line="36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br w:type="page"/>
      </w:r>
      <w:r w:rsidR="00E759E6"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ก</w:t>
      </w:r>
      <w:r w:rsidR="00A9761F" w:rsidRPr="00657820">
        <w:rPr>
          <w:rFonts w:asciiTheme="majorBidi" w:hAnsiTheme="majorBidi" w:cstheme="majorBidi"/>
          <w:b/>
          <w:bCs/>
          <w:sz w:val="28"/>
          <w:cs/>
        </w:rPr>
        <w:t>ารจัดการความเสี่ยงทางการเงิน</w:t>
      </w:r>
    </w:p>
    <w:p w14:paraId="53193DB5" w14:textId="0796FA4E" w:rsidR="005D5E45" w:rsidRPr="00657820" w:rsidRDefault="00E428B0" w:rsidP="00E428B0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4</w:t>
      </w:r>
      <w:r w:rsidR="007528F9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1</w:t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 xml:space="preserve"> </w:t>
      </w:r>
      <w:r w:rsidR="005D5E45" w:rsidRPr="0065782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0A613AF3" w14:textId="0C87E3B7" w:rsidR="005D5E45" w:rsidRPr="00657820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 xml:space="preserve">เครื่องมือทางการเงิน หมายถึง สัญญาใด ๆ ที่ทำให้สินทรัพย์ทางการเงินของกิจการหนึ่ง </w:t>
      </w:r>
      <w:r w:rsidRPr="00657820">
        <w:rPr>
          <w:rFonts w:asciiTheme="majorBidi" w:hAnsiTheme="majorBidi" w:cstheme="majorBidi"/>
          <w:sz w:val="28"/>
          <w:cs/>
        </w:rPr>
        <w:t>และหนี้สินทางการเงินหรือ</w:t>
      </w:r>
      <w:r w:rsidR="00AA29CF" w:rsidRPr="00657820">
        <w:rPr>
          <w:rFonts w:asciiTheme="majorBidi" w:hAnsiTheme="majorBidi" w:cstheme="majorBidi"/>
          <w:sz w:val="28"/>
        </w:rPr>
        <w:t xml:space="preserve">    </w:t>
      </w:r>
      <w:r w:rsidRPr="00657820">
        <w:rPr>
          <w:rFonts w:asciiTheme="majorBidi" w:hAnsiTheme="majorBidi" w:cstheme="majorBidi"/>
          <w:sz w:val="28"/>
          <w:cs/>
        </w:rPr>
        <w:t>ตราสารทุน</w:t>
      </w:r>
      <w:r w:rsidRPr="00657820">
        <w:rPr>
          <w:rFonts w:asciiTheme="majorBidi" w:hAnsiTheme="majorBidi" w:cstheme="majorBidi"/>
          <w:spacing w:val="-4"/>
          <w:sz w:val="28"/>
          <w:cs/>
        </w:rPr>
        <w:t>ของอีกกิจการหนึ่งเพิ่มขึ้น</w:t>
      </w:r>
    </w:p>
    <w:p w14:paraId="4F1F28DC" w14:textId="10D16863" w:rsidR="005D5E45" w:rsidRPr="00657820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657820">
        <w:rPr>
          <w:rFonts w:asciiTheme="majorBidi" w:hAnsiTheme="majorBidi" w:cstheme="majorBidi"/>
          <w:spacing w:val="-4"/>
          <w:sz w:val="28"/>
        </w:rPr>
        <w:t xml:space="preserve">31 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657820">
        <w:rPr>
          <w:rFonts w:asciiTheme="majorBidi" w:hAnsiTheme="majorBidi" w:cstheme="majorBidi"/>
          <w:spacing w:val="-4"/>
          <w:sz w:val="28"/>
        </w:rPr>
        <w:t>256</w:t>
      </w:r>
      <w:r w:rsidR="00522C1B" w:rsidRPr="00657820">
        <w:rPr>
          <w:rFonts w:asciiTheme="majorBidi" w:hAnsiTheme="majorBidi" w:cstheme="majorBidi"/>
          <w:spacing w:val="-4"/>
          <w:sz w:val="28"/>
        </w:rPr>
        <w:t>6</w:t>
      </w:r>
      <w:r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Pr="00657820">
        <w:rPr>
          <w:rFonts w:asciiTheme="majorBidi" w:hAnsiTheme="majorBidi" w:cstheme="majorBidi"/>
          <w:spacing w:val="-4"/>
          <w:sz w:val="28"/>
          <w:cs/>
        </w:rPr>
        <w:t>เครื่องมือทางการเงินที่สำคัญของบริษัทที่แสดงในงบแสดงฐานะการเงินประกอบด้วย เงินสดและรายการเทียบเท่าเงินสด</w:t>
      </w:r>
      <w:r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Pr="00657820">
        <w:rPr>
          <w:rFonts w:asciiTheme="majorBidi" w:hAnsiTheme="majorBidi" w:cstheme="majorBidi"/>
          <w:spacing w:val="-4"/>
          <w:sz w:val="28"/>
          <w:cs/>
        </w:rPr>
        <w:t>ลูกหนี้การค้าและลูกหนี้อื่น เงินให้กู้ยืม เงินลงทุน</w:t>
      </w:r>
      <w:r w:rsidRPr="00657820">
        <w:rPr>
          <w:rFonts w:asciiTheme="majorBidi" w:hAnsiTheme="majorBidi" w:cstheme="majorBidi"/>
          <w:spacing w:val="-4"/>
          <w:sz w:val="28"/>
        </w:rPr>
        <w:t xml:space="preserve"> </w:t>
      </w:r>
      <w:r w:rsidRPr="00657820">
        <w:rPr>
          <w:rFonts w:asciiTheme="majorBidi" w:hAnsiTheme="majorBidi" w:cstheme="majorBidi"/>
          <w:spacing w:val="-4"/>
          <w:sz w:val="28"/>
          <w:cs/>
        </w:rPr>
        <w:t xml:space="preserve">เงินกู้ยืมระยะสั้นและเงินกู้ยืมระยะยาว </w:t>
      </w:r>
      <w:r w:rsidR="00CB4336" w:rsidRPr="00657820">
        <w:rPr>
          <w:rFonts w:asciiTheme="majorBidi" w:hAnsiTheme="majorBidi" w:cstheme="majorBidi"/>
          <w:spacing w:val="-4"/>
          <w:sz w:val="28"/>
          <w:cs/>
        </w:rPr>
        <w:t xml:space="preserve">เงินเบิกเกินบัญชีธนาคาร </w:t>
      </w:r>
      <w:r w:rsidR="00FF694A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Pr="00657820">
        <w:rPr>
          <w:rFonts w:asciiTheme="majorBidi" w:hAnsiTheme="majorBidi" w:cstheme="majorBidi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CC4328F" w14:textId="0D497E7B" w:rsidR="00F06DEB" w:rsidRPr="00657820" w:rsidRDefault="005D5E45" w:rsidP="008B152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4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53354B96" w14:textId="5A6E99A2" w:rsidR="006676AF" w:rsidRPr="00657820" w:rsidRDefault="00714D74" w:rsidP="008B1520">
      <w:pPr>
        <w:spacing w:before="120" w:after="12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</w:pPr>
      <w:r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4</w:t>
      </w:r>
      <w:r w:rsidR="007528F9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1</w:t>
      </w:r>
      <w:r w:rsidR="0067636D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E428B0" w:rsidRPr="00657820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67636D"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 xml:space="preserve"> </w:t>
      </w:r>
      <w:r w:rsidR="006676AF" w:rsidRPr="00657820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นโยบายการบริหารความเสี่ยง</w:t>
      </w:r>
    </w:p>
    <w:p w14:paraId="584A6DCA" w14:textId="4A17EE7F" w:rsidR="006676AF" w:rsidRPr="00657820" w:rsidRDefault="00714D74" w:rsidP="0067636D">
      <w:pPr>
        <w:spacing w:before="240"/>
        <w:ind w:left="360"/>
        <w:jc w:val="thaiDistribute"/>
        <w:rPr>
          <w:rFonts w:asciiTheme="majorBidi" w:eastAsia="Angsana New" w:hAnsiTheme="majorBidi" w:cstheme="majorBidi"/>
          <w:b/>
          <w:bCs/>
          <w:sz w:val="28"/>
        </w:rPr>
      </w:pPr>
      <w:bookmarkStart w:id="12" w:name="_Hlk95491634"/>
      <w:r w:rsidRPr="00657820">
        <w:rPr>
          <w:rFonts w:asciiTheme="majorBidi" w:eastAsia="Angsana New" w:hAnsiTheme="majorBidi" w:cstheme="majorBidi"/>
          <w:b/>
          <w:bCs/>
          <w:sz w:val="28"/>
        </w:rPr>
        <w:t>4</w:t>
      </w:r>
      <w:r w:rsidR="007528F9" w:rsidRPr="00657820">
        <w:rPr>
          <w:rFonts w:asciiTheme="majorBidi" w:eastAsia="Angsana New" w:hAnsiTheme="majorBidi" w:cstheme="majorBidi"/>
          <w:b/>
          <w:bCs/>
          <w:sz w:val="28"/>
        </w:rPr>
        <w:t>1</w:t>
      </w:r>
      <w:r w:rsidR="0067636D" w:rsidRPr="00657820">
        <w:rPr>
          <w:rFonts w:asciiTheme="majorBidi" w:eastAsia="Angsana New" w:hAnsiTheme="majorBidi" w:cstheme="majorBidi"/>
          <w:b/>
          <w:bCs/>
          <w:sz w:val="28"/>
        </w:rPr>
        <w:t>.</w:t>
      </w:r>
      <w:r w:rsidR="00E428B0" w:rsidRPr="00657820">
        <w:rPr>
          <w:rFonts w:asciiTheme="majorBidi" w:eastAsia="Angsana New" w:hAnsiTheme="majorBidi" w:cstheme="majorBidi"/>
          <w:b/>
          <w:bCs/>
          <w:sz w:val="28"/>
        </w:rPr>
        <w:t>2</w:t>
      </w:r>
      <w:r w:rsidR="0067636D" w:rsidRPr="00657820">
        <w:rPr>
          <w:rFonts w:asciiTheme="majorBidi" w:eastAsia="Angsana New" w:hAnsiTheme="majorBidi" w:cstheme="majorBidi"/>
          <w:b/>
          <w:bCs/>
          <w:sz w:val="28"/>
        </w:rPr>
        <w:t xml:space="preserve">.1 </w:t>
      </w:r>
      <w:r w:rsidR="006676AF" w:rsidRPr="00657820">
        <w:rPr>
          <w:rFonts w:asciiTheme="majorBidi" w:eastAsia="Angsana New" w:hAnsiTheme="majorBidi" w:cstheme="majorBidi"/>
          <w:b/>
          <w:bCs/>
          <w:sz w:val="28"/>
          <w:cs/>
        </w:rPr>
        <w:t>ความเสี่ยงด้านการให้สินเชื่อ</w:t>
      </w:r>
    </w:p>
    <w:p w14:paraId="7E6AACC9" w14:textId="5961B119" w:rsidR="009A3ADC" w:rsidRPr="00657820" w:rsidRDefault="004065DD" w:rsidP="00C82686">
      <w:pPr>
        <w:spacing w:before="240" w:after="240"/>
        <w:ind w:left="900"/>
        <w:jc w:val="thaiDistribute"/>
        <w:rPr>
          <w:rFonts w:asciiTheme="majorBidi" w:eastAsia="Angsana New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มีความเสี่ยงด้านการให้สินเชื่อที่เกี่ยวเนื่องกับลูกหนี้การค้าและลูกหนี้อื่น และเงินให้กู้ยืม</w:t>
      </w:r>
      <w:r w:rsidR="00BA6A47" w:rsidRPr="00657820">
        <w:rPr>
          <w:rFonts w:asciiTheme="majorBidi" w:eastAsia="Angsana New" w:hAnsiTheme="majorBidi" w:cstheme="majorBidi"/>
          <w:sz w:val="28"/>
          <w:cs/>
        </w:rPr>
        <w:t xml:space="preserve"> 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FF694A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FF694A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ไม่มีการกระจุกตัวเนื่องจาก</w:t>
      </w:r>
      <w:r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มีฐานของลูกค้าที่หลากหลายและมีอยู่จำนวนมากราย จำนวนเงินสูงสุด</w:t>
      </w:r>
      <w:r w:rsidR="00EB602B" w:rsidRPr="00657820">
        <w:rPr>
          <w:rFonts w:asciiTheme="majorBidi" w:eastAsia="Angsana New" w:hAnsiTheme="majorBidi" w:cstheme="majorBidi"/>
          <w:sz w:val="28"/>
        </w:rPr>
        <w:t xml:space="preserve">     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ที่</w:t>
      </w:r>
      <w:r w:rsidR="00FF694A"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</w:t>
      </w:r>
      <w:r w:rsidR="006676AF" w:rsidRPr="00657820">
        <w:rPr>
          <w:rFonts w:asciiTheme="majorBidi" w:eastAsia="Angsana New" w:hAnsiTheme="majorBidi" w:cstheme="majorBidi"/>
          <w:sz w:val="28"/>
        </w:rPr>
        <w:t xml:space="preserve"> </w:t>
      </w:r>
      <w:r w:rsidR="006676AF" w:rsidRPr="00657820">
        <w:rPr>
          <w:rFonts w:asciiTheme="majorBidi" w:eastAsia="Angsana New" w:hAnsiTheme="majorBidi" w:cstheme="majorBidi"/>
          <w:sz w:val="28"/>
          <w:cs/>
        </w:rPr>
        <w:t>และเงินให้กู้ยืมที่แสดงอยู่ในงบแสดงฐานะการเงิน</w:t>
      </w:r>
      <w:bookmarkEnd w:id="12"/>
    </w:p>
    <w:p w14:paraId="6D1D5343" w14:textId="1C53707C" w:rsidR="00A72F08" w:rsidRPr="00657820" w:rsidRDefault="00714D74" w:rsidP="00C82686">
      <w:pPr>
        <w:overflowPunct/>
        <w:autoSpaceDE/>
        <w:autoSpaceDN/>
        <w:adjustRightInd/>
        <w:spacing w:before="240" w:after="240"/>
        <w:ind w:firstLine="360"/>
        <w:textAlignment w:val="auto"/>
        <w:rPr>
          <w:rFonts w:asciiTheme="majorBidi" w:eastAsia="Angsana New" w:hAnsiTheme="majorBidi" w:cstheme="majorBidi"/>
          <w:b/>
          <w:bCs/>
          <w:sz w:val="28"/>
        </w:rPr>
      </w:pPr>
      <w:r w:rsidRPr="00657820">
        <w:rPr>
          <w:rFonts w:asciiTheme="majorBidi" w:eastAsia="Angsana New" w:hAnsiTheme="majorBidi" w:cstheme="majorBidi"/>
          <w:b/>
          <w:bCs/>
          <w:sz w:val="28"/>
        </w:rPr>
        <w:t>4</w:t>
      </w:r>
      <w:r w:rsidR="007528F9" w:rsidRPr="00657820">
        <w:rPr>
          <w:rFonts w:asciiTheme="majorBidi" w:eastAsia="Angsana New" w:hAnsiTheme="majorBidi" w:cstheme="majorBidi"/>
          <w:b/>
          <w:bCs/>
          <w:sz w:val="28"/>
        </w:rPr>
        <w:t>1</w:t>
      </w:r>
      <w:r w:rsidR="00A808C0" w:rsidRPr="00657820">
        <w:rPr>
          <w:rFonts w:asciiTheme="majorBidi" w:eastAsia="Angsana New" w:hAnsiTheme="majorBidi" w:cstheme="majorBidi"/>
          <w:b/>
          <w:bCs/>
          <w:sz w:val="28"/>
        </w:rPr>
        <w:t>.</w:t>
      </w:r>
      <w:r w:rsidR="00E428B0" w:rsidRPr="00657820">
        <w:rPr>
          <w:rFonts w:asciiTheme="majorBidi" w:eastAsia="Angsana New" w:hAnsiTheme="majorBidi" w:cstheme="majorBidi"/>
          <w:b/>
          <w:bCs/>
          <w:sz w:val="28"/>
        </w:rPr>
        <w:t>2</w:t>
      </w:r>
      <w:r w:rsidR="00A808C0" w:rsidRPr="00657820">
        <w:rPr>
          <w:rFonts w:asciiTheme="majorBidi" w:eastAsia="Angsana New" w:hAnsiTheme="majorBidi" w:cstheme="majorBidi"/>
          <w:b/>
          <w:bCs/>
          <w:sz w:val="28"/>
        </w:rPr>
        <w:t xml:space="preserve">.2 </w:t>
      </w:r>
      <w:r w:rsidR="00A72F08" w:rsidRPr="00657820">
        <w:rPr>
          <w:rFonts w:asciiTheme="majorBidi" w:eastAsia="Angsana New" w:hAnsiTheme="majorBidi" w:cstheme="majorBidi"/>
          <w:b/>
          <w:bCs/>
          <w:sz w:val="28"/>
          <w:cs/>
        </w:rPr>
        <w:t>ความเสี่ยงจากอัตราดอกเบี้ย</w:t>
      </w:r>
    </w:p>
    <w:p w14:paraId="1125C426" w14:textId="2A226995" w:rsidR="00A808C0" w:rsidRPr="00657820" w:rsidRDefault="00FF694A" w:rsidP="005F0FBA">
      <w:pPr>
        <w:spacing w:after="240"/>
        <w:ind w:left="900"/>
        <w:jc w:val="thaiDistribute"/>
        <w:rPr>
          <w:rFonts w:asciiTheme="majorBidi" w:eastAsia="Angsana New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A72F08" w:rsidRPr="00657820">
        <w:rPr>
          <w:rFonts w:asciiTheme="majorBidi" w:eastAsia="Angsana New" w:hAnsiTheme="majorBidi" w:cstheme="majorBidi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เงินกู้ยืมระยะสั้นและระยะยาวที่มีดอกเบี้ย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704926CB" w14:textId="0283514B" w:rsidR="0070162F" w:rsidRPr="00657820" w:rsidRDefault="00714D74" w:rsidP="00C82686">
      <w:pPr>
        <w:spacing w:after="240"/>
        <w:ind w:firstLine="360"/>
        <w:jc w:val="thaiDistribute"/>
        <w:rPr>
          <w:rFonts w:asciiTheme="majorBidi" w:eastAsia="Angsana New" w:hAnsiTheme="majorBidi" w:cstheme="majorBidi"/>
          <w:sz w:val="28"/>
        </w:rPr>
      </w:pPr>
      <w:r w:rsidRPr="00657820">
        <w:rPr>
          <w:rFonts w:asciiTheme="majorBidi" w:eastAsia="Angsana New" w:hAnsiTheme="majorBidi" w:cstheme="majorBidi"/>
          <w:b/>
          <w:bCs/>
          <w:sz w:val="28"/>
        </w:rPr>
        <w:t>4</w:t>
      </w:r>
      <w:r w:rsidR="007528F9" w:rsidRPr="00657820">
        <w:rPr>
          <w:rFonts w:asciiTheme="majorBidi" w:eastAsia="Angsana New" w:hAnsiTheme="majorBidi" w:cstheme="majorBidi"/>
          <w:b/>
          <w:bCs/>
          <w:sz w:val="28"/>
        </w:rPr>
        <w:t>1</w:t>
      </w:r>
      <w:r w:rsidR="005F073F" w:rsidRPr="00657820">
        <w:rPr>
          <w:rFonts w:asciiTheme="majorBidi" w:eastAsia="Angsana New" w:hAnsiTheme="majorBidi" w:cstheme="majorBidi"/>
          <w:b/>
          <w:bCs/>
          <w:sz w:val="28"/>
        </w:rPr>
        <w:t>.</w:t>
      </w:r>
      <w:r w:rsidR="00E428B0" w:rsidRPr="00657820">
        <w:rPr>
          <w:rFonts w:asciiTheme="majorBidi" w:eastAsia="Angsana New" w:hAnsiTheme="majorBidi" w:cstheme="majorBidi"/>
          <w:b/>
          <w:bCs/>
          <w:sz w:val="28"/>
        </w:rPr>
        <w:t>2.</w:t>
      </w:r>
      <w:r w:rsidR="00FF5C50" w:rsidRPr="00657820">
        <w:rPr>
          <w:rFonts w:asciiTheme="majorBidi" w:eastAsia="Angsana New" w:hAnsiTheme="majorBidi" w:cstheme="majorBidi"/>
          <w:b/>
          <w:bCs/>
          <w:sz w:val="28"/>
        </w:rPr>
        <w:t>3</w:t>
      </w:r>
      <w:r w:rsidR="005F073F" w:rsidRPr="00657820">
        <w:rPr>
          <w:rFonts w:asciiTheme="majorBidi" w:eastAsia="Angsana New" w:hAnsiTheme="majorBidi" w:cstheme="majorBidi"/>
          <w:b/>
          <w:bCs/>
          <w:sz w:val="28"/>
        </w:rPr>
        <w:t xml:space="preserve"> </w:t>
      </w:r>
      <w:r w:rsidR="0070162F" w:rsidRPr="00657820">
        <w:rPr>
          <w:rFonts w:asciiTheme="majorBidi" w:eastAsia="Angsana New" w:hAnsiTheme="majorBidi" w:cstheme="majorBidi"/>
          <w:b/>
          <w:bCs/>
          <w:sz w:val="28"/>
          <w:cs/>
        </w:rPr>
        <w:t>ความเสี่ยงด้านสภาพคล่อง</w:t>
      </w:r>
    </w:p>
    <w:p w14:paraId="416231B5" w14:textId="48BD0DB2" w:rsidR="0070162F" w:rsidRPr="00657820" w:rsidRDefault="00FF694A" w:rsidP="0070162F">
      <w:pPr>
        <w:ind w:left="900"/>
        <w:jc w:val="thaiDistribute"/>
        <w:rPr>
          <w:rFonts w:asciiTheme="majorBidi" w:eastAsia="Angsana New" w:hAnsiTheme="majorBidi" w:cstheme="majorBidi"/>
          <w:sz w:val="28"/>
        </w:rPr>
      </w:pPr>
      <w:r w:rsidRPr="00657820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70162F" w:rsidRPr="00657820">
        <w:rPr>
          <w:rFonts w:asciiTheme="majorBidi" w:eastAsia="Angsana New" w:hAnsiTheme="majorBidi" w:cstheme="majorBidi"/>
          <w:sz w:val="28"/>
          <w:cs/>
        </w:rPr>
        <w:t>มีการจัดหาแหล่งเงินทุนเพื่อรักษาสภาพคล่องทางการเงิน โดยการรักษาระดับของเงินสดและรายการเทียบเท่าเงินสดให้เพียงพอต่อการดำเนินงานของ</w:t>
      </w:r>
      <w:r w:rsidR="004065DD" w:rsidRPr="00657820">
        <w:rPr>
          <w:rFonts w:asciiTheme="majorBidi" w:hAnsiTheme="majorBidi" w:cstheme="majorBidi"/>
          <w:sz w:val="28"/>
          <w:cs/>
        </w:rPr>
        <w:t>กลุ่มบริษัท</w:t>
      </w:r>
      <w:r w:rsidR="0070162F" w:rsidRPr="00657820">
        <w:rPr>
          <w:rFonts w:asciiTheme="majorBidi" w:eastAsia="Angsana New" w:hAnsiTheme="majorBidi" w:cstheme="majorBidi"/>
          <w:sz w:val="28"/>
          <w:cs/>
        </w:rPr>
        <w:t xml:space="preserve"> และเพื่อทำให้ผลกระทบจากความผันผวนของ</w:t>
      </w:r>
      <w:r w:rsidR="001639B3" w:rsidRPr="00657820">
        <w:rPr>
          <w:rFonts w:asciiTheme="majorBidi" w:eastAsia="Angsana New" w:hAnsiTheme="majorBidi" w:cstheme="majorBidi"/>
          <w:sz w:val="28"/>
        </w:rPr>
        <w:t xml:space="preserve"> </w:t>
      </w:r>
      <w:r w:rsidR="0070162F" w:rsidRPr="00657820">
        <w:rPr>
          <w:rFonts w:asciiTheme="majorBidi" w:eastAsia="Angsana New" w:hAnsiTheme="majorBidi" w:cstheme="majorBidi"/>
          <w:sz w:val="28"/>
          <w:cs/>
        </w:rPr>
        <w:t>กระแสเงินสดลดลง</w:t>
      </w:r>
    </w:p>
    <w:p w14:paraId="4575CC8E" w14:textId="5EBF35A8" w:rsidR="006676AF" w:rsidRPr="00657820" w:rsidRDefault="006676AF" w:rsidP="00192D81">
      <w:pPr>
        <w:tabs>
          <w:tab w:val="left" w:pos="2160"/>
          <w:tab w:val="left" w:pos="2880"/>
        </w:tabs>
        <w:spacing w:before="240"/>
        <w:ind w:left="360"/>
        <w:jc w:val="thaiDistribute"/>
        <w:rPr>
          <w:rFonts w:asciiTheme="majorBidi" w:hAnsiTheme="majorBidi" w:cstheme="majorBidi"/>
          <w:sz w:val="28"/>
        </w:rPr>
        <w:sectPr w:rsidR="006676AF" w:rsidRPr="00657820" w:rsidSect="008C1596">
          <w:headerReference w:type="default" r:id="rId18"/>
          <w:footerReference w:type="default" r:id="rId19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60"/>
        </w:sectPr>
      </w:pPr>
      <w:r w:rsidRPr="00657820">
        <w:rPr>
          <w:rFonts w:asciiTheme="majorBidi" w:eastAsia="Angsana New" w:hAnsiTheme="majorBidi" w:cstheme="majorBidi"/>
          <w:sz w:val="28"/>
        </w:rPr>
        <w:t xml:space="preserve"> </w:t>
      </w:r>
    </w:p>
    <w:p w14:paraId="7F16D646" w14:textId="499D6107" w:rsidR="00A071DD" w:rsidRPr="00657820" w:rsidRDefault="00A071DD" w:rsidP="00F06DEB">
      <w:pPr>
        <w:ind w:right="29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</w:t>
      </w:r>
      <w:r w:rsidR="00247C3F" w:rsidRPr="00657820">
        <w:rPr>
          <w:rFonts w:asciiTheme="majorBidi" w:hAnsiTheme="majorBidi" w:cstheme="majorBidi"/>
          <w:sz w:val="28"/>
          <w:cs/>
        </w:rPr>
        <w:t>อ</w:t>
      </w:r>
      <w:r w:rsidRPr="00657820">
        <w:rPr>
          <w:rFonts w:asciiTheme="majorBidi" w:hAnsiTheme="majorBidi" w:cstheme="majorBidi"/>
          <w:sz w:val="28"/>
          <w:cs/>
        </w:rPr>
        <w:t>กเบี้ยคงที่สามารถแยกตามวันที่ครบกำหนดได้ดังนี้</w:t>
      </w:r>
    </w:p>
    <w:tbl>
      <w:tblPr>
        <w:tblW w:w="1539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953"/>
        <w:gridCol w:w="954"/>
        <w:gridCol w:w="954"/>
        <w:gridCol w:w="1009"/>
        <w:gridCol w:w="900"/>
        <w:gridCol w:w="990"/>
        <w:gridCol w:w="918"/>
        <w:gridCol w:w="955"/>
        <w:gridCol w:w="954"/>
        <w:gridCol w:w="953"/>
        <w:gridCol w:w="1440"/>
        <w:gridCol w:w="1535"/>
      </w:tblGrid>
      <w:tr w:rsidR="00A071DD" w:rsidRPr="00657820" w14:paraId="4F6401E9" w14:textId="77777777" w:rsidTr="00FF2FB7">
        <w:trPr>
          <w:cantSplit/>
          <w:trHeight w:val="315"/>
          <w:tblHeader/>
        </w:trPr>
        <w:tc>
          <w:tcPr>
            <w:tcW w:w="2880" w:type="dxa"/>
            <w:vAlign w:val="bottom"/>
          </w:tcPr>
          <w:p w14:paraId="3DF0E9FB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5" w:type="dxa"/>
            <w:gridSpan w:val="12"/>
            <w:vAlign w:val="bottom"/>
          </w:tcPr>
          <w:p w14:paraId="5E4D1D25" w14:textId="60DEBDE2" w:rsidR="00A071DD" w:rsidRPr="00657820" w:rsidRDefault="00FF2FB7" w:rsidP="00FF2FB7">
            <w:pPr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FF2FB7" w:rsidRPr="00657820" w14:paraId="5970C7EF" w14:textId="77777777" w:rsidTr="00FF2FB7">
        <w:trPr>
          <w:cantSplit/>
          <w:trHeight w:val="315"/>
          <w:tblHeader/>
        </w:trPr>
        <w:tc>
          <w:tcPr>
            <w:tcW w:w="2880" w:type="dxa"/>
            <w:vAlign w:val="bottom"/>
          </w:tcPr>
          <w:p w14:paraId="11DCB24F" w14:textId="77777777" w:rsidR="00FF2FB7" w:rsidRPr="00657820" w:rsidRDefault="00FF2FB7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5" w:type="dxa"/>
            <w:gridSpan w:val="12"/>
            <w:vAlign w:val="bottom"/>
          </w:tcPr>
          <w:p w14:paraId="5AB128A2" w14:textId="2D952941" w:rsidR="00FF2FB7" w:rsidRPr="00657820" w:rsidRDefault="00FF2FB7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71DD" w:rsidRPr="00657820" w14:paraId="384E8B92" w14:textId="77777777" w:rsidTr="00962508">
        <w:trPr>
          <w:cantSplit/>
          <w:tblHeader/>
        </w:trPr>
        <w:tc>
          <w:tcPr>
            <w:tcW w:w="2880" w:type="dxa"/>
            <w:vAlign w:val="bottom"/>
          </w:tcPr>
          <w:p w14:paraId="4AAA2FF2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7DFE2AC1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อัตราดอกเบี้ยคงที่</w:t>
            </w:r>
          </w:p>
        </w:tc>
        <w:tc>
          <w:tcPr>
            <w:tcW w:w="1890" w:type="dxa"/>
            <w:gridSpan w:val="2"/>
            <w:vAlign w:val="bottom"/>
          </w:tcPr>
          <w:p w14:paraId="1ABB3822" w14:textId="77777777" w:rsidR="00A071DD" w:rsidRPr="00657820" w:rsidRDefault="00A071DD" w:rsidP="00FF694A">
            <w:pP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อัตราดอกเบี้ยปรับ</w:t>
            </w:r>
          </w:p>
        </w:tc>
        <w:tc>
          <w:tcPr>
            <w:tcW w:w="1873" w:type="dxa"/>
            <w:gridSpan w:val="2"/>
            <w:vAlign w:val="bottom"/>
          </w:tcPr>
          <w:p w14:paraId="1B653A4F" w14:textId="77777777" w:rsidR="00A071DD" w:rsidRPr="00657820" w:rsidRDefault="00A071DD" w:rsidP="00FF694A">
            <w:pP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157AA6E5" w14:textId="77777777" w:rsidR="00A071DD" w:rsidRPr="00657820" w:rsidRDefault="00A071DD" w:rsidP="00FF694A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D614987" w14:textId="77777777" w:rsidR="00A071DD" w:rsidRPr="00657820" w:rsidRDefault="00A071DD" w:rsidP="00FF694A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อัตราดอกเบี้ยรับที่แท้จริง</w:t>
            </w:r>
          </w:p>
        </w:tc>
      </w:tr>
      <w:tr w:rsidR="00A071DD" w:rsidRPr="00657820" w14:paraId="5992C82C" w14:textId="77777777" w:rsidTr="00962508">
        <w:trPr>
          <w:cantSplit/>
          <w:tblHeader/>
        </w:trPr>
        <w:tc>
          <w:tcPr>
            <w:tcW w:w="2880" w:type="dxa"/>
            <w:vAlign w:val="bottom"/>
          </w:tcPr>
          <w:p w14:paraId="384D3D7A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063C3835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63" w:type="dxa"/>
            <w:gridSpan w:val="2"/>
            <w:vAlign w:val="bottom"/>
          </w:tcPr>
          <w:p w14:paraId="4F44F649" w14:textId="77777777" w:rsidR="00A071DD" w:rsidRPr="00657820" w:rsidRDefault="00A071DD" w:rsidP="00FF6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ถึง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90" w:type="dxa"/>
            <w:gridSpan w:val="2"/>
            <w:vAlign w:val="bottom"/>
          </w:tcPr>
          <w:p w14:paraId="23A92EBB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ขึ้นลงตามราคาตลาด</w:t>
            </w:r>
          </w:p>
        </w:tc>
        <w:tc>
          <w:tcPr>
            <w:tcW w:w="1873" w:type="dxa"/>
            <w:gridSpan w:val="2"/>
            <w:vAlign w:val="bottom"/>
          </w:tcPr>
          <w:p w14:paraId="2C72781A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ไม่มีอัตราดอกเบี้ย</w:t>
            </w:r>
          </w:p>
        </w:tc>
        <w:tc>
          <w:tcPr>
            <w:tcW w:w="1907" w:type="dxa"/>
            <w:gridSpan w:val="2"/>
            <w:vAlign w:val="bottom"/>
          </w:tcPr>
          <w:p w14:paraId="3E7651D1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975" w:type="dxa"/>
            <w:gridSpan w:val="2"/>
            <w:vAlign w:val="bottom"/>
          </w:tcPr>
          <w:p w14:paraId="5C2D86A1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</w:tr>
      <w:tr w:rsidR="00A45C31" w:rsidRPr="00657820" w14:paraId="1C0CA0D1" w14:textId="77777777" w:rsidTr="00962508">
        <w:trPr>
          <w:cantSplit/>
          <w:tblHeader/>
        </w:trPr>
        <w:tc>
          <w:tcPr>
            <w:tcW w:w="2880" w:type="dxa"/>
            <w:vAlign w:val="bottom"/>
          </w:tcPr>
          <w:p w14:paraId="6F161939" w14:textId="77777777" w:rsidR="00A45C31" w:rsidRPr="00657820" w:rsidRDefault="00A45C31" w:rsidP="00086239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DD2865C" w14:textId="2E9CE885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4" w:type="dxa"/>
            <w:vAlign w:val="bottom"/>
          </w:tcPr>
          <w:p w14:paraId="50794B91" w14:textId="5CA41A83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54" w:type="dxa"/>
            <w:vAlign w:val="bottom"/>
          </w:tcPr>
          <w:p w14:paraId="5854D2D7" w14:textId="1AF42941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09" w:type="dxa"/>
            <w:vAlign w:val="bottom"/>
          </w:tcPr>
          <w:p w14:paraId="492961CA" w14:textId="4966C87E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53995A7F" w14:textId="6DBACF8E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3D31AB5B" w14:textId="0E04E773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18" w:type="dxa"/>
            <w:vAlign w:val="bottom"/>
          </w:tcPr>
          <w:p w14:paraId="35878725" w14:textId="0300F640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5" w:type="dxa"/>
            <w:vAlign w:val="bottom"/>
          </w:tcPr>
          <w:p w14:paraId="2B585C0D" w14:textId="5CD076EA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54" w:type="dxa"/>
            <w:vAlign w:val="bottom"/>
          </w:tcPr>
          <w:p w14:paraId="77D02EBE" w14:textId="0A20805A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3" w:type="dxa"/>
            <w:vAlign w:val="bottom"/>
          </w:tcPr>
          <w:p w14:paraId="089E2EEE" w14:textId="48D8185D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77B1656" w14:textId="7BCE0521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35" w:type="dxa"/>
            <w:vAlign w:val="bottom"/>
          </w:tcPr>
          <w:p w14:paraId="0814ABBA" w14:textId="23262A11" w:rsidR="00A45C31" w:rsidRPr="00657820" w:rsidRDefault="00A45C31" w:rsidP="0008623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A4B12" w:rsidRPr="00657820" w14:paraId="23DFFD60" w14:textId="77777777" w:rsidTr="00962508">
        <w:trPr>
          <w:cantSplit/>
        </w:trPr>
        <w:tc>
          <w:tcPr>
            <w:tcW w:w="2880" w:type="dxa"/>
            <w:vAlign w:val="bottom"/>
          </w:tcPr>
          <w:p w14:paraId="2B8225C7" w14:textId="77777777" w:rsidR="00DA4B12" w:rsidRPr="00657820" w:rsidRDefault="00DA4B12" w:rsidP="00FF694A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3AF01172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26DA0733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1552FFA1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2C257DA2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55187E5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3D72014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vAlign w:val="bottom"/>
          </w:tcPr>
          <w:p w14:paraId="3EF66879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0E12AF32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7DD7BE58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58AE241D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BAC46FA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vAlign w:val="bottom"/>
          </w:tcPr>
          <w:p w14:paraId="0B2BA184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45C31" w:rsidRPr="00657820" w14:paraId="10002B32" w14:textId="77777777" w:rsidTr="00962508">
        <w:trPr>
          <w:cantSplit/>
        </w:trPr>
        <w:tc>
          <w:tcPr>
            <w:tcW w:w="2880" w:type="dxa"/>
            <w:vAlign w:val="bottom"/>
          </w:tcPr>
          <w:p w14:paraId="63081D18" w14:textId="77777777" w:rsidR="00A45C31" w:rsidRPr="00657820" w:rsidRDefault="00A45C31" w:rsidP="00A45C31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9511E06" w14:textId="02C96269" w:rsidR="00A45C31" w:rsidRPr="00657820" w:rsidRDefault="008E1840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7F9B322" w14:textId="5CD3AD7F" w:rsidR="00A45C31" w:rsidRPr="00657820" w:rsidRDefault="00A45C31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59E8DB" w14:textId="11C418CD" w:rsidR="00A45C31" w:rsidRPr="00657820" w:rsidRDefault="00E52442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46FAAB" w14:textId="200F314C" w:rsidR="00A45C31" w:rsidRPr="00657820" w:rsidRDefault="00A45C31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0B352F" w14:textId="203B1203" w:rsidR="00A45C31" w:rsidRPr="00657820" w:rsidRDefault="00BC0BB0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04155C" w14:textId="384B0347" w:rsidR="00A45C31" w:rsidRPr="00657820" w:rsidRDefault="00A45C31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FB41BC2" w14:textId="5FE02EE5" w:rsidR="00A45C31" w:rsidRPr="00657820" w:rsidRDefault="005F6BB5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55" w:type="dxa"/>
            <w:vAlign w:val="bottom"/>
          </w:tcPr>
          <w:p w14:paraId="6B99E5E9" w14:textId="73072CC0" w:rsidR="00A45C31" w:rsidRPr="00657820" w:rsidRDefault="00A45C31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54" w:type="dxa"/>
            <w:vAlign w:val="bottom"/>
          </w:tcPr>
          <w:p w14:paraId="0A160A9E" w14:textId="5D042281" w:rsidR="00A45C31" w:rsidRPr="00657820" w:rsidRDefault="005F6BB5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953" w:type="dxa"/>
            <w:vAlign w:val="bottom"/>
          </w:tcPr>
          <w:p w14:paraId="0AA20354" w14:textId="1ED559B4" w:rsidR="00A45C31" w:rsidRPr="00657820" w:rsidRDefault="00A45C31" w:rsidP="00A45C3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65C46" w14:textId="29B309B2" w:rsidR="00A45C31" w:rsidRPr="00657820" w:rsidRDefault="00EC2C0A" w:rsidP="00A45C31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0.</w:t>
            </w:r>
            <w:r w:rsidR="006B04EE" w:rsidRPr="00657820">
              <w:rPr>
                <w:rFonts w:asciiTheme="majorBidi" w:hAnsiTheme="majorBidi" w:cstheme="majorBidi"/>
                <w:sz w:val="28"/>
              </w:rPr>
              <w:t>1</w:t>
            </w:r>
            <w:r w:rsidR="00EA3F94" w:rsidRPr="00657820">
              <w:rPr>
                <w:rFonts w:asciiTheme="majorBidi" w:hAnsiTheme="majorBidi" w:cstheme="majorBidi"/>
                <w:sz w:val="28"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4F3630" w:rsidRPr="0065782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0.</w:t>
            </w:r>
            <w:r w:rsidR="00EA3F94" w:rsidRPr="00657820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535" w:type="dxa"/>
            <w:vAlign w:val="bottom"/>
          </w:tcPr>
          <w:p w14:paraId="65EEAA17" w14:textId="7DA4AB70" w:rsidR="00A45C31" w:rsidRPr="00657820" w:rsidRDefault="00A45C31" w:rsidP="00A45C3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0.15 - 0.35</w:t>
            </w:r>
          </w:p>
        </w:tc>
      </w:tr>
      <w:tr w:rsidR="00BC0BB0" w:rsidRPr="00657820" w14:paraId="44D7B86A" w14:textId="77777777" w:rsidTr="007D791F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733B474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59EB197" w14:textId="02D10A39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0FB377" w14:textId="3662D0A0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64AC40" w14:textId="2AF8301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6311328" w14:textId="7B90CC6A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B89B68" w14:textId="26B9196C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2EAF43" w14:textId="40327E34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60665F2" w14:textId="5A12FC90" w:rsidR="00BC0BB0" w:rsidRPr="00657820" w:rsidRDefault="005F6BB5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E81CF20" w14:textId="1BB6CB0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F3F323" w14:textId="467FDC49" w:rsidR="00BC0BB0" w:rsidRPr="00657820" w:rsidRDefault="005F6BB5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DC370F0" w14:textId="7BB08F4F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07E41" w14:textId="59944D2A" w:rsidR="00BC0BB0" w:rsidRPr="00657820" w:rsidRDefault="006B04EE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2886001" w14:textId="2EA162EC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C0BB0" w:rsidRPr="00657820" w14:paraId="39717E03" w14:textId="77777777" w:rsidTr="00407528">
        <w:trPr>
          <w:cantSplit/>
        </w:trPr>
        <w:tc>
          <w:tcPr>
            <w:tcW w:w="2880" w:type="dxa"/>
            <w:vAlign w:val="bottom"/>
          </w:tcPr>
          <w:p w14:paraId="1BD57869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22CAA13D" w14:textId="2AFF365E" w:rsidR="00BC0BB0" w:rsidRPr="00657820" w:rsidRDefault="00BC0BB0" w:rsidP="00BC0BB0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986CC3" w14:textId="1AE3E3D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91593F" w14:textId="3201233E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1988A6" w14:textId="0E599E00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9C1C14" w14:textId="5DC9316E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EDE196" w14:textId="0E9E4CE5" w:rsidR="00BC0BB0" w:rsidRPr="00657820" w:rsidRDefault="00BC0BB0" w:rsidP="00BC0BB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42BC9" w14:textId="34E1A021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E40795D" w14:textId="25701640" w:rsidR="00BC0BB0" w:rsidRPr="00657820" w:rsidRDefault="005F6BB5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vAlign w:val="bottom"/>
          </w:tcPr>
          <w:p w14:paraId="7A7CB93A" w14:textId="29C4BCE1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1DDADB1C" w14:textId="34A8B1DE" w:rsidR="00BC0BB0" w:rsidRPr="00657820" w:rsidRDefault="005F6BB5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953" w:type="dxa"/>
            <w:vAlign w:val="bottom"/>
          </w:tcPr>
          <w:p w14:paraId="70149085" w14:textId="49384B2B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925DE" w14:textId="7BB4EF1E" w:rsidR="00BC0BB0" w:rsidRPr="00657820" w:rsidRDefault="006B04EE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</w:t>
            </w:r>
            <w:r w:rsidR="004F3630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-</w:t>
            </w:r>
            <w:r w:rsidR="004F3630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7.05</w:t>
            </w:r>
          </w:p>
        </w:tc>
        <w:tc>
          <w:tcPr>
            <w:tcW w:w="1535" w:type="dxa"/>
            <w:vAlign w:val="bottom"/>
          </w:tcPr>
          <w:p w14:paraId="742E90AF" w14:textId="7FDE943D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0.075 - 6.75</w:t>
            </w:r>
          </w:p>
        </w:tc>
      </w:tr>
      <w:tr w:rsidR="00BC0BB0" w:rsidRPr="00657820" w14:paraId="0365F046" w14:textId="77777777" w:rsidTr="007D791F">
        <w:trPr>
          <w:cantSplit/>
        </w:trPr>
        <w:tc>
          <w:tcPr>
            <w:tcW w:w="2880" w:type="dxa"/>
            <w:vAlign w:val="bottom"/>
          </w:tcPr>
          <w:p w14:paraId="02FFD69F" w14:textId="127DC621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1E0CA86E" w14:textId="7E26A119" w:rsidR="00BC0BB0" w:rsidRPr="00657820" w:rsidRDefault="00BC0BB0" w:rsidP="00BC0BB0">
            <w:pPr>
              <w:tabs>
                <w:tab w:val="left" w:pos="162"/>
              </w:tabs>
              <w:ind w:left="162" w:right="-108" w:hanging="1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6A636B0" w14:textId="33A86F9F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8CE228" w14:textId="59DCF458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4CCDD04" w14:textId="1F0F2FF5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247BD0B" w14:textId="0A5C66BC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2C19A0" w14:textId="0FE6568A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C0F0112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77DFE5AA" w14:textId="36A8D3F3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37AA317" w14:textId="58126B57" w:rsidR="00BC0BB0" w:rsidRPr="00657820" w:rsidRDefault="005F6BB5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vAlign w:val="bottom"/>
          </w:tcPr>
          <w:p w14:paraId="72CF9EC4" w14:textId="31AC55E3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220AB73F" w14:textId="0F2DF7C2" w:rsidR="00BC0BB0" w:rsidRPr="00657820" w:rsidRDefault="001454B6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53" w:type="dxa"/>
            <w:vAlign w:val="bottom"/>
          </w:tcPr>
          <w:p w14:paraId="1024B10C" w14:textId="4F088BB8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8E5EF" w14:textId="31D4EAF0" w:rsidR="00BC0BB0" w:rsidRPr="00657820" w:rsidRDefault="004F363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1535" w:type="dxa"/>
            <w:vAlign w:val="bottom"/>
          </w:tcPr>
          <w:p w14:paraId="6C89F416" w14:textId="62756178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0.075 - 6.00</w:t>
            </w:r>
          </w:p>
        </w:tc>
      </w:tr>
      <w:tr w:rsidR="00BC0BB0" w:rsidRPr="00657820" w14:paraId="72F5C0A2" w14:textId="77777777">
        <w:trPr>
          <w:cantSplit/>
        </w:trPr>
        <w:tc>
          <w:tcPr>
            <w:tcW w:w="2880" w:type="dxa"/>
            <w:vAlign w:val="bottom"/>
          </w:tcPr>
          <w:p w14:paraId="28BE8A01" w14:textId="09FC85F9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0C101D6" w14:textId="1ED25750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7702E6E" w14:textId="6A1ABCCB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5B21AF0" w14:textId="24AF8832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C02F19" w14:textId="459A5FAE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DB979E" w14:textId="132B3AAB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545175" w14:textId="4310425B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FC5ACCD" w14:textId="63BA1266" w:rsidR="00BC0BB0" w:rsidRPr="00657820" w:rsidRDefault="005F6BB5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955" w:type="dxa"/>
            <w:vAlign w:val="bottom"/>
          </w:tcPr>
          <w:p w14:paraId="3D831043" w14:textId="76FD392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54" w:type="dxa"/>
            <w:vAlign w:val="bottom"/>
          </w:tcPr>
          <w:p w14:paraId="6813A15F" w14:textId="1B6A6B3E" w:rsidR="00BC0BB0" w:rsidRPr="00657820" w:rsidRDefault="001454B6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953" w:type="dxa"/>
            <w:vAlign w:val="bottom"/>
          </w:tcPr>
          <w:p w14:paraId="54229AD8" w14:textId="1FEA3DE4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B286F" w14:textId="251DEC05" w:rsidR="00BC0BB0" w:rsidRPr="00657820" w:rsidRDefault="004F363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316B0D9B" w14:textId="79D61F63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C0BB0" w:rsidRPr="00657820" w14:paraId="2A5CFEC5" w14:textId="77777777" w:rsidTr="00962508">
        <w:trPr>
          <w:cantSplit/>
        </w:trPr>
        <w:tc>
          <w:tcPr>
            <w:tcW w:w="2880" w:type="dxa"/>
            <w:vAlign w:val="bottom"/>
          </w:tcPr>
          <w:p w14:paraId="6CDA4015" w14:textId="296331D1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D9471D" w14:textId="066C5E93" w:rsidR="00BC0BB0" w:rsidRPr="00657820" w:rsidRDefault="00BC0BB0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89E327" w14:textId="5044B8C8" w:rsidR="00BC0BB0" w:rsidRPr="00657820" w:rsidRDefault="00BC0BB0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C0AD0" w14:textId="7D08B6DC" w:rsidR="00BC0BB0" w:rsidRPr="00657820" w:rsidRDefault="00BC0BB0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9979783" w14:textId="40EBDB0C" w:rsidR="00BC0BB0" w:rsidRPr="00657820" w:rsidRDefault="00BC0BB0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9C8782" w14:textId="27DE9C8F" w:rsidR="00BC0BB0" w:rsidRPr="00657820" w:rsidRDefault="005F6BB5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075713" w14:textId="4A26F68B" w:rsidR="00BC0BB0" w:rsidRPr="00657820" w:rsidRDefault="00BC0BB0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3A44D5E" w14:textId="7460B4E8" w:rsidR="00BC0BB0" w:rsidRPr="00657820" w:rsidRDefault="005F6BB5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vAlign w:val="bottom"/>
          </w:tcPr>
          <w:p w14:paraId="1138E458" w14:textId="2377635D" w:rsidR="00BC0BB0" w:rsidRPr="00657820" w:rsidRDefault="00BC0BB0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4E9CCB9A" w14:textId="5CA0FC2B" w:rsidR="00BC0BB0" w:rsidRPr="00657820" w:rsidRDefault="001454B6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vAlign w:val="bottom"/>
          </w:tcPr>
          <w:p w14:paraId="703B9F4B" w14:textId="7527DD6A" w:rsidR="00BC0BB0" w:rsidRPr="00657820" w:rsidRDefault="00BC0BB0" w:rsidP="00BC0BB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B03F9" w14:textId="5D952162" w:rsidR="00BC0BB0" w:rsidRPr="00657820" w:rsidRDefault="00EE4C48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</w:t>
            </w:r>
            <w:r w:rsidR="005D2228" w:rsidRPr="00657820">
              <w:rPr>
                <w:rFonts w:asciiTheme="majorBidi" w:hAnsiTheme="majorBidi" w:cstheme="majorBidi"/>
                <w:sz w:val="28"/>
              </w:rPr>
              <w:t>5</w:t>
            </w:r>
            <w:r w:rsidR="00846CC0" w:rsidRPr="00657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535" w:type="dxa"/>
            <w:vAlign w:val="bottom"/>
          </w:tcPr>
          <w:p w14:paraId="50B42785" w14:textId="757F5228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0.05 - 0.375</w:t>
            </w:r>
          </w:p>
        </w:tc>
      </w:tr>
      <w:tr w:rsidR="00BC0BB0" w:rsidRPr="00657820" w14:paraId="16235BF3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D4131B5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91CC265" w14:textId="4C73CE74" w:rsidR="00BC0BB0" w:rsidRPr="00657820" w:rsidRDefault="00BC0BB0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5A8E22" w14:textId="325463E6" w:rsidR="00BC0BB0" w:rsidRPr="00657820" w:rsidRDefault="00BC0BB0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0B8858" w14:textId="525C07D0" w:rsidR="00BC0BB0" w:rsidRPr="00657820" w:rsidRDefault="00BC0BB0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57A5137" w14:textId="1A86FB99" w:rsidR="00BC0BB0" w:rsidRPr="00657820" w:rsidRDefault="00BC0BB0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8A7C20" w14:textId="7F0AE42B" w:rsidR="00BC0BB0" w:rsidRPr="00657820" w:rsidRDefault="005F6BB5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C8CCF7" w14:textId="7D1FA83F" w:rsidR="00BC0BB0" w:rsidRPr="00657820" w:rsidRDefault="00BC0BB0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16BE471" w14:textId="40CAE9A4" w:rsidR="00BC0BB0" w:rsidRPr="00657820" w:rsidRDefault="005F6BB5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3278C2E" w14:textId="42148AA6" w:rsidR="00BC0BB0" w:rsidRPr="00657820" w:rsidRDefault="00BC0BB0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F39A557" w14:textId="54FBE0F3" w:rsidR="00BC0BB0" w:rsidRPr="00657820" w:rsidRDefault="001454B6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88D246" w14:textId="088E5A90" w:rsidR="00BC0BB0" w:rsidRPr="00657820" w:rsidRDefault="00BC0BB0" w:rsidP="00BC0BB0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78ED6" w14:textId="77777777" w:rsidR="00BC0BB0" w:rsidRPr="00657820" w:rsidRDefault="00BC0BB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C2F858E" w14:textId="77777777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C0BB0" w:rsidRPr="00657820" w14:paraId="014CB732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27D66FF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FE51602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28A2E9A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A2ACF05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754BD13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E6359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A33B86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B2F50B4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137FF1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427013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BD24466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96B913" w14:textId="77777777" w:rsidR="00BC0BB0" w:rsidRPr="00657820" w:rsidRDefault="00BC0BB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D46D455" w14:textId="77777777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C0BB0" w:rsidRPr="00657820" w14:paraId="4F4F9143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2E907A8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0D78822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78E3A7E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666F22D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659E0F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6D8D00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C713E3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C52D1F7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04DDD26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629F4A3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29AF88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3DB28E" w14:textId="77777777" w:rsidR="00BC0BB0" w:rsidRPr="00657820" w:rsidRDefault="00BC0BB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FF7C50F" w14:textId="77777777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C0BB0" w:rsidRPr="00657820" w14:paraId="0C56F5C7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4F82E0A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00AE969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DA92854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D7CE76C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BC6E9F6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0A4009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75F8D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2298C98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F03A465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9C6963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27DF940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FDF58" w14:textId="77777777" w:rsidR="00BC0BB0" w:rsidRPr="00657820" w:rsidRDefault="00BC0BB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2B81DAB" w14:textId="77777777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C0BB0" w:rsidRPr="00657820" w14:paraId="3BEF543E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32F33BD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4E0D91D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0F61D40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CD19DC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365DF44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332573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055E9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05CC122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16A0800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BC1A8E2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F78F1D8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E2BC2A" w14:textId="77777777" w:rsidR="00BC0BB0" w:rsidRPr="00657820" w:rsidRDefault="00BC0BB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E598926" w14:textId="77777777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C0BB0" w:rsidRPr="00657820" w14:paraId="4E154B3D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7DCC8DA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C1236C6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1CC3321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1D253B9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CE2DF23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97102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3FBEA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CF425F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D62168E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7080F8A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B4905B1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C01CA" w14:textId="77777777" w:rsidR="00BC0BB0" w:rsidRPr="00657820" w:rsidRDefault="00BC0BB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98D557C" w14:textId="77777777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C0BB0" w:rsidRPr="00657820" w14:paraId="0218758B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4CF8A68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8FD790C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F197CDA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FD79994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D2B8933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3B3979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18CFE4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BEC3E43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11D616A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F2EE784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5747BC8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D96C6" w14:textId="77777777" w:rsidR="00BC0BB0" w:rsidRPr="00657820" w:rsidRDefault="00BC0BB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44E1214" w14:textId="77777777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C0BB0" w:rsidRPr="00657820" w14:paraId="40900752" w14:textId="77777777" w:rsidTr="00962508">
        <w:trPr>
          <w:cantSplit/>
        </w:trPr>
        <w:tc>
          <w:tcPr>
            <w:tcW w:w="2880" w:type="dxa"/>
            <w:vAlign w:val="bottom"/>
          </w:tcPr>
          <w:p w14:paraId="658B3811" w14:textId="77777777" w:rsidR="00BC0BB0" w:rsidRPr="00657820" w:rsidRDefault="00BC0BB0" w:rsidP="00BC0BB0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53" w:type="dxa"/>
            <w:vAlign w:val="bottom"/>
          </w:tcPr>
          <w:p w14:paraId="28F2C642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04ACA2E7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6DF231FC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7F7487F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49196B4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04F4E3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8" w:type="dxa"/>
            <w:vAlign w:val="bottom"/>
          </w:tcPr>
          <w:p w14:paraId="0D791B48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7A185791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12E461A5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5E82B61B" w14:textId="77777777" w:rsidR="00BC0BB0" w:rsidRPr="00657820" w:rsidRDefault="00BC0BB0" w:rsidP="00BC0BB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791085E" w14:textId="77777777" w:rsidR="00BC0BB0" w:rsidRPr="00657820" w:rsidRDefault="00BC0BB0" w:rsidP="00BC0BB0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vAlign w:val="bottom"/>
          </w:tcPr>
          <w:p w14:paraId="71FAE0D4" w14:textId="77777777" w:rsidR="00BC0BB0" w:rsidRPr="00657820" w:rsidRDefault="00BC0BB0" w:rsidP="00BC0BB0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31BE1" w:rsidRPr="00657820" w14:paraId="1FD2AD11" w14:textId="77777777" w:rsidTr="007D791F">
        <w:trPr>
          <w:cantSplit/>
          <w:trHeight w:val="297"/>
        </w:trPr>
        <w:tc>
          <w:tcPr>
            <w:tcW w:w="2880" w:type="dxa"/>
            <w:vAlign w:val="bottom"/>
          </w:tcPr>
          <w:p w14:paraId="7075BA9D" w14:textId="77777777" w:rsidR="00931BE1" w:rsidRPr="00657820" w:rsidRDefault="00931BE1" w:rsidP="00931BE1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vAlign w:val="bottom"/>
          </w:tcPr>
          <w:p w14:paraId="6F851377" w14:textId="6799F499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5F48B4F0" w14:textId="15895BFC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03524D02" w14:textId="71DA5B75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</w:tcPr>
          <w:p w14:paraId="1384ABE5" w14:textId="77777777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0760F5D6" w14:textId="63C31F18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DC3B763" w14:textId="75156127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1DDF69A9" w14:textId="77777777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485F149E" w14:textId="1EE53C35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18" w:type="dxa"/>
            <w:vAlign w:val="bottom"/>
          </w:tcPr>
          <w:p w14:paraId="02A6BCD1" w14:textId="36C5E825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vAlign w:val="bottom"/>
          </w:tcPr>
          <w:p w14:paraId="51A65DC4" w14:textId="0388557C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7667F8C0" w14:textId="2D09FC26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vAlign w:val="bottom"/>
          </w:tcPr>
          <w:p w14:paraId="0DBED8B6" w14:textId="60CA396D" w:rsidR="00931BE1" w:rsidRPr="00657820" w:rsidRDefault="00FF6D80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C7470" w14:textId="4CA447F5" w:rsidR="00931BE1" w:rsidRPr="00657820" w:rsidRDefault="000F3242" w:rsidP="00931BE1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5D44A4BF" w14:textId="77777777" w:rsidR="00931BE1" w:rsidRPr="00657820" w:rsidRDefault="00931BE1" w:rsidP="00931BE1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MLR - 2.25 </w:t>
            </w:r>
          </w:p>
          <w:p w14:paraId="405BE0FA" w14:textId="2D711C10" w:rsidR="00931BE1" w:rsidRPr="00657820" w:rsidRDefault="00931BE1" w:rsidP="00931BE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Pr="00657820">
              <w:rPr>
                <w:rFonts w:asciiTheme="majorBidi" w:hAnsiTheme="majorBidi" w:cstheme="majorBidi"/>
                <w:sz w:val="28"/>
              </w:rPr>
              <w:t>6.00</w:t>
            </w:r>
          </w:p>
        </w:tc>
      </w:tr>
      <w:tr w:rsidR="00931BE1" w:rsidRPr="00657820" w14:paraId="3BA8D50D" w14:textId="77777777" w:rsidTr="007D791F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502ADA4" w14:textId="77777777" w:rsidR="00931BE1" w:rsidRPr="00657820" w:rsidRDefault="00931BE1" w:rsidP="00931BE1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2CC61C4" w14:textId="18499216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5CF7957" w14:textId="4CB677E9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36ECFFB" w14:textId="60F39455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D2D8DB4" w14:textId="548AE8CB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A1EABC" w14:textId="53864287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9B71EEB" w14:textId="066B3F34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129D126" w14:textId="1E0E5CC7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955" w:type="dxa"/>
            <w:shd w:val="clear" w:color="auto" w:fill="auto"/>
          </w:tcPr>
          <w:p w14:paraId="5C4965FC" w14:textId="259ADA14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6DA63D2" w14:textId="5356DADD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953" w:type="dxa"/>
            <w:shd w:val="clear" w:color="auto" w:fill="auto"/>
          </w:tcPr>
          <w:p w14:paraId="033418A7" w14:textId="0547F21A" w:rsidR="00931BE1" w:rsidRPr="00657820" w:rsidRDefault="001A184A" w:rsidP="001A184A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27C57" w14:textId="55695A7E" w:rsidR="00931BE1" w:rsidRPr="00657820" w:rsidRDefault="000F3242" w:rsidP="00931BE1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88B586" w14:textId="0A99041D" w:rsidR="00931BE1" w:rsidRPr="00657820" w:rsidRDefault="00931BE1" w:rsidP="00931BE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1BE1" w:rsidRPr="00657820" w14:paraId="280FF1E5" w14:textId="77777777" w:rsidTr="00A10E3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48CE901" w14:textId="77777777" w:rsidR="00931BE1" w:rsidRPr="00657820" w:rsidRDefault="00931BE1" w:rsidP="00931BE1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3F31DCEA" w14:textId="6CE33C4B" w:rsidR="00931BE1" w:rsidRPr="00657820" w:rsidRDefault="00931BE1" w:rsidP="00931BE1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6F4D32C" w14:textId="59761D2C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563AD8" w14:textId="4DE0BC02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C1C2DAF" w14:textId="7B8E7264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0117BC7" w14:textId="6EC1AA85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C635AC" w14:textId="60B32A61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05B9B0" w14:textId="326022B2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AB1633D" w14:textId="6152B61F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238EDE2" w14:textId="45E9B203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D0ABEF6" w14:textId="70BD4E3E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04C9E43" w14:textId="3758F022" w:rsidR="00931BE1" w:rsidRPr="00657820" w:rsidRDefault="00FF6D80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04156" w14:textId="45C18178" w:rsidR="00931BE1" w:rsidRPr="00657820" w:rsidRDefault="000F3242" w:rsidP="00931BE1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5B767A5" w14:textId="3FCB117E" w:rsidR="00931BE1" w:rsidRPr="00657820" w:rsidRDefault="00931BE1" w:rsidP="00931BE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</w:p>
        </w:tc>
      </w:tr>
      <w:tr w:rsidR="00931BE1" w:rsidRPr="00657820" w14:paraId="78629208" w14:textId="77777777" w:rsidTr="00A10E3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CA9CFEB" w14:textId="77777777" w:rsidR="00931BE1" w:rsidRPr="00657820" w:rsidRDefault="00931BE1" w:rsidP="00931BE1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570238CD" w14:textId="4113E2B9" w:rsidR="00931BE1" w:rsidRPr="00657820" w:rsidRDefault="00931BE1" w:rsidP="00931BE1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49EB97" w14:textId="6B5E5D56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DFAE8A" w14:textId="3A424E84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379DD3" w14:textId="488EA228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AEA29C" w14:textId="1F2CB961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A1175B" w14:textId="546DB64F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09F258" w14:textId="39D23399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AA31692" w14:textId="3D219F80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DA5E1F1" w14:textId="24D4A762" w:rsidR="00931BE1" w:rsidRPr="00657820" w:rsidRDefault="00931BE1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D99A8A" w14:textId="702BA4F1" w:rsidR="00931BE1" w:rsidRPr="00657820" w:rsidRDefault="0097063A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A0A7E9E" w14:textId="4E104116" w:rsidR="00931BE1" w:rsidRPr="00657820" w:rsidRDefault="001A184A" w:rsidP="00931BE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84F1D" w14:textId="519C17E7" w:rsidR="00931BE1" w:rsidRPr="00657820" w:rsidRDefault="00ED5B2E" w:rsidP="00931BE1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4.00 - </w:t>
            </w:r>
            <w:r w:rsidR="000F3242" w:rsidRPr="00657820"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6EFCB99" w14:textId="5C50C1DF" w:rsidR="00931BE1" w:rsidRPr="00657820" w:rsidRDefault="00931BE1" w:rsidP="00931BE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6.00</w:t>
            </w:r>
          </w:p>
        </w:tc>
      </w:tr>
      <w:tr w:rsidR="000F3242" w:rsidRPr="00657820" w14:paraId="0B21A0B8" w14:textId="77777777" w:rsidTr="00375BE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8893ADC" w14:textId="77777777" w:rsidR="000F3242" w:rsidRPr="00657820" w:rsidRDefault="000F3242" w:rsidP="000F324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3A3F0CC" w14:textId="6ED3E22A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359AB17" w14:textId="31013EE3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20530D4" w14:textId="57C654F1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C2EF395" w14:textId="041A717E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43684D" w14:textId="2D7BF4AB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05559F" w14:textId="6868C1A3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8B29426" w14:textId="4DF0BBFA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5EA320D" w14:textId="0A556BA7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8ED1B2" w14:textId="7EE1A122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60F839E" w14:textId="1F5C5626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643C4" w14:textId="77777777" w:rsidR="000F3242" w:rsidRPr="00657820" w:rsidRDefault="000F3242" w:rsidP="000F324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2.00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</w:p>
          <w:p w14:paraId="1C38F1BC" w14:textId="77B287CC" w:rsidR="000F3242" w:rsidRPr="00657820" w:rsidRDefault="000F3242" w:rsidP="000F324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MLR - 2.75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B97CB6" w14:textId="77777777" w:rsidR="000F3242" w:rsidRPr="00657820" w:rsidRDefault="000F3242" w:rsidP="000F324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2.00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</w:p>
          <w:p w14:paraId="4F9E68A7" w14:textId="73F23971" w:rsidR="000F3242" w:rsidRPr="00657820" w:rsidRDefault="000F3242" w:rsidP="000F324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MLR - 2.75</w:t>
            </w:r>
          </w:p>
        </w:tc>
      </w:tr>
      <w:tr w:rsidR="000F3242" w:rsidRPr="00657820" w14:paraId="4A8D3F92" w14:textId="77777777">
        <w:trPr>
          <w:cantSplit/>
        </w:trPr>
        <w:tc>
          <w:tcPr>
            <w:tcW w:w="2880" w:type="dxa"/>
            <w:shd w:val="clear" w:color="auto" w:fill="auto"/>
          </w:tcPr>
          <w:p w14:paraId="6ACB2D5C" w14:textId="61E5E316" w:rsidR="000F3242" w:rsidRPr="00657820" w:rsidRDefault="000F3242" w:rsidP="000F324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="009C1036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  <w:r w:rsidR="00F60B98">
              <w:rPr>
                <w:rFonts w:asciiTheme="majorBidi" w:hAnsiTheme="majorBidi" w:cstheme="majorBidi"/>
                <w:sz w:val="28"/>
                <w:cs/>
              </w:rPr>
              <w:br/>
            </w:r>
            <w:r w:rsidR="009C1036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53" w:type="dxa"/>
            <w:shd w:val="clear" w:color="auto" w:fill="auto"/>
          </w:tcPr>
          <w:p w14:paraId="0F981537" w14:textId="4B45A3E0" w:rsidR="000F3242" w:rsidRPr="00657820" w:rsidRDefault="00F60B98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="000F3242" w:rsidRPr="00657820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954" w:type="dxa"/>
            <w:shd w:val="clear" w:color="auto" w:fill="auto"/>
          </w:tcPr>
          <w:p w14:paraId="3E8A15F7" w14:textId="77777777" w:rsidR="005A7F22" w:rsidRDefault="005A7F2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58729CF2" w14:textId="5021DF8D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954" w:type="dxa"/>
            <w:shd w:val="clear" w:color="auto" w:fill="auto"/>
          </w:tcPr>
          <w:p w14:paraId="186CCA90" w14:textId="77777777" w:rsidR="005A7F22" w:rsidRDefault="005A7F2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3FFBD212" w14:textId="5279743B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0A18878" w14:textId="77777777" w:rsidR="005A7F22" w:rsidRDefault="005A7F2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3AB6D46E" w14:textId="20A3A299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14:paraId="02E54915" w14:textId="77777777" w:rsidR="005A7F22" w:rsidRDefault="005A7F2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13005C47" w14:textId="0FFD48FA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8365FF" w14:textId="77777777" w:rsidR="005A7F22" w:rsidRDefault="005A7F2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0FE0BAE1" w14:textId="31316F31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B6E0E39" w14:textId="28736043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8247B4D" w14:textId="154D3CC7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255410A8" w14:textId="77777777" w:rsidR="005A7F22" w:rsidRDefault="005A7F2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7A9ADD3C" w14:textId="5BECC525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953" w:type="dxa"/>
            <w:shd w:val="clear" w:color="auto" w:fill="auto"/>
          </w:tcPr>
          <w:p w14:paraId="6A1DACEB" w14:textId="77777777" w:rsidR="005A7F22" w:rsidRDefault="005A7F2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22643B4" w14:textId="250FCC4F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02270" w14:textId="171095E6" w:rsidR="000F3242" w:rsidRPr="00657820" w:rsidRDefault="000F3242" w:rsidP="000F324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D35F88E" w14:textId="47BD4580" w:rsidR="000F3242" w:rsidRPr="00657820" w:rsidRDefault="000F3242" w:rsidP="000F324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7.00</w:t>
            </w:r>
          </w:p>
        </w:tc>
      </w:tr>
      <w:tr w:rsidR="000F3242" w:rsidRPr="00657820" w14:paraId="5D675003" w14:textId="77777777" w:rsidTr="007D791F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41F625A" w14:textId="6C7F0474" w:rsidR="000F3242" w:rsidRPr="00657820" w:rsidRDefault="000F3242" w:rsidP="000F324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30CD050" w14:textId="2A0CE518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DA0810C" w14:textId="663D5E9D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83B075" w14:textId="139E78B0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1009" w:type="dxa"/>
            <w:shd w:val="clear" w:color="auto" w:fill="auto"/>
          </w:tcPr>
          <w:p w14:paraId="04153F2A" w14:textId="54A6D102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139</w:t>
            </w:r>
          </w:p>
        </w:tc>
        <w:tc>
          <w:tcPr>
            <w:tcW w:w="900" w:type="dxa"/>
            <w:shd w:val="clear" w:color="auto" w:fill="auto"/>
          </w:tcPr>
          <w:p w14:paraId="3E24ECC0" w14:textId="7161F183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9B47F6" w14:textId="30262DC1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5246369" w14:textId="730F2E62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0069215" w14:textId="4DCED2C7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71EE86D" w14:textId="6A471E91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  <w:r w:rsidR="00315647" w:rsidRPr="0065782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7C76B4D" w14:textId="37C186FF" w:rsidR="000F3242" w:rsidRPr="00657820" w:rsidRDefault="000F3242" w:rsidP="000F32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C2A4F" w14:textId="75865919" w:rsidR="000F3242" w:rsidRPr="00657820" w:rsidRDefault="004A39C8" w:rsidP="000F3242">
            <w:pPr>
              <w:tabs>
                <w:tab w:val="left" w:pos="360"/>
                <w:tab w:val="left" w:pos="900"/>
              </w:tabs>
              <w:ind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3.98</w:t>
            </w:r>
            <w:r w:rsidR="00C94BE0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98617A" w:rsidRPr="00657820">
              <w:rPr>
                <w:rFonts w:asciiTheme="majorBidi" w:hAnsiTheme="majorBidi" w:cstheme="majorBidi"/>
                <w:sz w:val="28"/>
              </w:rPr>
              <w:t>-</w:t>
            </w:r>
            <w:r w:rsidR="00C94BE0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015B" w:rsidRPr="00657820">
              <w:rPr>
                <w:rFonts w:asciiTheme="majorBidi" w:hAnsiTheme="majorBidi" w:cstheme="majorBidi"/>
                <w:sz w:val="28"/>
              </w:rPr>
              <w:t>6.02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8A00186" w14:textId="4483ED3B" w:rsidR="000F3242" w:rsidRPr="00657820" w:rsidRDefault="000F3242" w:rsidP="000F324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4.80 - 7.90</w:t>
            </w:r>
          </w:p>
        </w:tc>
      </w:tr>
      <w:tr w:rsidR="000F3242" w:rsidRPr="00657820" w14:paraId="0E052ACE" w14:textId="77777777" w:rsidTr="00962508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F75773A" w14:textId="77777777" w:rsidR="000F3242" w:rsidRPr="00657820" w:rsidRDefault="000F3242" w:rsidP="000F3242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86BDABD" w14:textId="67C6910F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CB3695E" w14:textId="187E5FE8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DF36C" w14:textId="7ED1E112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2D03985" w14:textId="6FA3C10E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3B8180" w14:textId="729C4975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E3F1B5" w14:textId="3D8EDFA6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5BC56F0" w14:textId="3EFFB6A8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5601925" w14:textId="485307D2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2B15FC1" w14:textId="034C150F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54</w:t>
            </w:r>
            <w:r w:rsidR="00BF2EFB"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9B35B9B" w14:textId="2839D24C" w:rsidR="000F3242" w:rsidRPr="00657820" w:rsidRDefault="000F3242" w:rsidP="000F3242">
            <w:pPr>
              <w:pBdr>
                <w:bottom w:val="doub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E4A1C" w14:textId="77777777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4FDF74E" w14:textId="77777777" w:rsidR="000F3242" w:rsidRPr="00657820" w:rsidRDefault="000F3242" w:rsidP="000F32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4160070" w14:textId="21F6DE6E" w:rsidR="00375BE8" w:rsidRPr="00657820" w:rsidRDefault="00375BE8" w:rsidP="00AD2A6F">
      <w:pPr>
        <w:tabs>
          <w:tab w:val="left" w:pos="360"/>
          <w:tab w:val="left" w:pos="900"/>
          <w:tab w:val="left" w:pos="2160"/>
        </w:tabs>
        <w:ind w:left="907" w:right="-176" w:hanging="907"/>
        <w:jc w:val="right"/>
        <w:rPr>
          <w:rFonts w:asciiTheme="majorBidi" w:hAnsiTheme="majorBidi" w:cstheme="majorBidi"/>
          <w:sz w:val="28"/>
          <w:cs/>
        </w:rPr>
      </w:pPr>
    </w:p>
    <w:p w14:paraId="16BFE7DF" w14:textId="77777777" w:rsidR="00375BE8" w:rsidRPr="00657820" w:rsidRDefault="00375B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 w:rsidRPr="00657820">
        <w:rPr>
          <w:rFonts w:asciiTheme="majorBidi" w:hAnsiTheme="majorBidi" w:cstheme="majorBidi"/>
          <w:sz w:val="28"/>
        </w:rPr>
        <w:br w:type="page"/>
      </w:r>
    </w:p>
    <w:tbl>
      <w:tblPr>
        <w:tblW w:w="153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14"/>
        <w:gridCol w:w="952"/>
        <w:gridCol w:w="953"/>
        <w:gridCol w:w="953"/>
        <w:gridCol w:w="1008"/>
        <w:gridCol w:w="899"/>
        <w:gridCol w:w="953"/>
        <w:gridCol w:w="953"/>
        <w:gridCol w:w="972"/>
        <w:gridCol w:w="953"/>
        <w:gridCol w:w="952"/>
        <w:gridCol w:w="1259"/>
        <w:gridCol w:w="1169"/>
      </w:tblGrid>
      <w:tr w:rsidR="00A071DD" w:rsidRPr="00657820" w14:paraId="08B39222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495A33C6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6" w:type="dxa"/>
            <w:gridSpan w:val="12"/>
            <w:vAlign w:val="bottom"/>
          </w:tcPr>
          <w:p w14:paraId="24811FF4" w14:textId="1609EDFD" w:rsidR="00A071DD" w:rsidRPr="00657820" w:rsidRDefault="00956E9C" w:rsidP="007234B7">
            <w:pPr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6E9C" w:rsidRPr="00657820" w14:paraId="58F3CF62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58D7E6BD" w14:textId="77777777" w:rsidR="00956E9C" w:rsidRPr="00657820" w:rsidRDefault="00956E9C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6" w:type="dxa"/>
            <w:gridSpan w:val="12"/>
            <w:vAlign w:val="bottom"/>
          </w:tcPr>
          <w:p w14:paraId="6DBBCEA7" w14:textId="533F0684" w:rsidR="00956E9C" w:rsidRPr="00657820" w:rsidRDefault="00956E9C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071DD" w:rsidRPr="00657820" w14:paraId="5FEF8AA8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6BF9E88F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6" w:type="dxa"/>
            <w:gridSpan w:val="4"/>
            <w:vAlign w:val="bottom"/>
          </w:tcPr>
          <w:p w14:paraId="6D5B975B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อัตราดอกเบี้ยคงที่</w:t>
            </w:r>
          </w:p>
        </w:tc>
        <w:tc>
          <w:tcPr>
            <w:tcW w:w="1852" w:type="dxa"/>
            <w:gridSpan w:val="2"/>
            <w:vAlign w:val="bottom"/>
          </w:tcPr>
          <w:p w14:paraId="6DCA5CFE" w14:textId="77777777" w:rsidR="00A071DD" w:rsidRPr="00657820" w:rsidRDefault="00A071DD" w:rsidP="00FF694A">
            <w:pP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อัตราดอกเบี้ยปรับ</w:t>
            </w:r>
          </w:p>
        </w:tc>
        <w:tc>
          <w:tcPr>
            <w:tcW w:w="1925" w:type="dxa"/>
            <w:gridSpan w:val="2"/>
            <w:vAlign w:val="bottom"/>
          </w:tcPr>
          <w:p w14:paraId="075E5B83" w14:textId="77777777" w:rsidR="00A071DD" w:rsidRPr="00657820" w:rsidRDefault="00A071DD" w:rsidP="00FF694A">
            <w:pP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49E95EF8" w14:textId="77777777" w:rsidR="00A071DD" w:rsidRPr="00657820" w:rsidRDefault="00A071DD" w:rsidP="00FF694A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18ED3AA5" w14:textId="77777777" w:rsidR="00A071DD" w:rsidRPr="00657820" w:rsidRDefault="00A071DD" w:rsidP="00FF694A">
            <w:pP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อัตราดอกเบี้ยรับที่แท้จริง</w:t>
            </w:r>
          </w:p>
        </w:tc>
      </w:tr>
      <w:tr w:rsidR="00A071DD" w:rsidRPr="00657820" w14:paraId="5ECDD464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03A72A26" w14:textId="77777777" w:rsidR="00A071DD" w:rsidRPr="00657820" w:rsidRDefault="00A071DD" w:rsidP="00FF694A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3F08A27C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61" w:type="dxa"/>
            <w:gridSpan w:val="2"/>
            <w:vAlign w:val="bottom"/>
          </w:tcPr>
          <w:p w14:paraId="494E4F1B" w14:textId="77777777" w:rsidR="00A071DD" w:rsidRPr="00657820" w:rsidRDefault="00A071DD" w:rsidP="00FF6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657820">
              <w:rPr>
                <w:rFonts w:asciiTheme="majorBidi" w:hAnsiTheme="majorBidi" w:cstheme="majorBidi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ถึง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5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852" w:type="dxa"/>
            <w:gridSpan w:val="2"/>
            <w:vAlign w:val="bottom"/>
          </w:tcPr>
          <w:p w14:paraId="5C3D9367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ขึ้นลงตามราคาตลาด</w:t>
            </w:r>
          </w:p>
        </w:tc>
        <w:tc>
          <w:tcPr>
            <w:tcW w:w="1925" w:type="dxa"/>
            <w:gridSpan w:val="2"/>
            <w:vAlign w:val="bottom"/>
          </w:tcPr>
          <w:p w14:paraId="414CB308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ไม่มีอัตราดอกเบี้ย</w:t>
            </w:r>
          </w:p>
        </w:tc>
        <w:tc>
          <w:tcPr>
            <w:tcW w:w="1905" w:type="dxa"/>
            <w:gridSpan w:val="2"/>
            <w:vAlign w:val="bottom"/>
          </w:tcPr>
          <w:p w14:paraId="367D00DD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428" w:type="dxa"/>
            <w:gridSpan w:val="2"/>
            <w:vAlign w:val="bottom"/>
          </w:tcPr>
          <w:p w14:paraId="7496F8A5" w14:textId="77777777" w:rsidR="00A071DD" w:rsidRPr="00657820" w:rsidRDefault="00A071DD" w:rsidP="00FF694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</w:tr>
      <w:tr w:rsidR="00A45C31" w:rsidRPr="00657820" w14:paraId="4ADF055C" w14:textId="77777777" w:rsidTr="00830672">
        <w:trPr>
          <w:cantSplit/>
          <w:tblHeader/>
        </w:trPr>
        <w:tc>
          <w:tcPr>
            <w:tcW w:w="3414" w:type="dxa"/>
            <w:vAlign w:val="bottom"/>
          </w:tcPr>
          <w:p w14:paraId="1959E350" w14:textId="77777777" w:rsidR="00A45C31" w:rsidRPr="00657820" w:rsidRDefault="00A45C31" w:rsidP="006F3A67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2" w:type="dxa"/>
            <w:vAlign w:val="bottom"/>
          </w:tcPr>
          <w:p w14:paraId="28722584" w14:textId="5B756DA6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3" w:type="dxa"/>
            <w:vAlign w:val="bottom"/>
          </w:tcPr>
          <w:p w14:paraId="3E160E4C" w14:textId="698C5061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53" w:type="dxa"/>
            <w:vAlign w:val="bottom"/>
          </w:tcPr>
          <w:p w14:paraId="6F2F4F2D" w14:textId="0EB6CDDE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08" w:type="dxa"/>
            <w:vAlign w:val="bottom"/>
          </w:tcPr>
          <w:p w14:paraId="04FD5BD3" w14:textId="45B3906F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899" w:type="dxa"/>
            <w:vAlign w:val="bottom"/>
          </w:tcPr>
          <w:p w14:paraId="06B8657A" w14:textId="4703DD37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3" w:type="dxa"/>
            <w:vAlign w:val="bottom"/>
          </w:tcPr>
          <w:p w14:paraId="6B19B928" w14:textId="132361F2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53" w:type="dxa"/>
            <w:vAlign w:val="bottom"/>
          </w:tcPr>
          <w:p w14:paraId="54E12A71" w14:textId="726C3750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72" w:type="dxa"/>
            <w:vAlign w:val="bottom"/>
          </w:tcPr>
          <w:p w14:paraId="5D261514" w14:textId="6B00B4D4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53" w:type="dxa"/>
            <w:vAlign w:val="bottom"/>
          </w:tcPr>
          <w:p w14:paraId="19038CEA" w14:textId="3BDA2F3C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52" w:type="dxa"/>
            <w:vAlign w:val="bottom"/>
          </w:tcPr>
          <w:p w14:paraId="3841AF05" w14:textId="53C6C379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59" w:type="dxa"/>
            <w:vAlign w:val="bottom"/>
          </w:tcPr>
          <w:p w14:paraId="4AE42DA1" w14:textId="2A7556E8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69" w:type="dxa"/>
            <w:vAlign w:val="bottom"/>
          </w:tcPr>
          <w:p w14:paraId="2EB75906" w14:textId="2B0C1E7B" w:rsidR="00A45C31" w:rsidRPr="00657820" w:rsidRDefault="00A45C31" w:rsidP="006F3A6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A4B12" w:rsidRPr="00657820" w14:paraId="10A95BFE" w14:textId="77777777" w:rsidTr="00830672">
        <w:trPr>
          <w:cantSplit/>
        </w:trPr>
        <w:tc>
          <w:tcPr>
            <w:tcW w:w="3414" w:type="dxa"/>
            <w:vAlign w:val="bottom"/>
          </w:tcPr>
          <w:p w14:paraId="68DD6D84" w14:textId="77777777" w:rsidR="00DA4B12" w:rsidRPr="00657820" w:rsidRDefault="00DA4B12" w:rsidP="00FF694A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52" w:type="dxa"/>
            <w:vAlign w:val="bottom"/>
          </w:tcPr>
          <w:p w14:paraId="11BF4BA7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72C61251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3B9A6A9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43B7756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  <w:vAlign w:val="bottom"/>
          </w:tcPr>
          <w:p w14:paraId="285E0532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9FA18D2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4A96F8F8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vAlign w:val="bottom"/>
          </w:tcPr>
          <w:p w14:paraId="1CDA2347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778824D2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vAlign w:val="bottom"/>
          </w:tcPr>
          <w:p w14:paraId="3CF977D0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vAlign w:val="bottom"/>
          </w:tcPr>
          <w:p w14:paraId="49763337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569797DA" w14:textId="77777777" w:rsidR="00DA4B12" w:rsidRPr="00657820" w:rsidRDefault="00DA4B12" w:rsidP="00FF69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5E2C154B" w14:textId="77777777" w:rsidTr="00830672">
        <w:trPr>
          <w:cantSplit/>
        </w:trPr>
        <w:tc>
          <w:tcPr>
            <w:tcW w:w="3414" w:type="dxa"/>
            <w:vAlign w:val="bottom"/>
          </w:tcPr>
          <w:p w14:paraId="4C3AD1ED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79442D9" w14:textId="5DACA89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DD538D3" w14:textId="68B64211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7F1E71E" w14:textId="6F681B49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3C5C63" w14:textId="59E7385E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4B130CA" w14:textId="04F19702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CA95B60" w14:textId="76D274EC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82328E0" w14:textId="299D4DE2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7E3D949" w14:textId="23542D38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B13C367" w14:textId="22792DCB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03BFFE4" w14:textId="42566A44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8D48D85" w14:textId="4F64D9AD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</w:t>
            </w:r>
            <w:r w:rsidR="00EB31C3" w:rsidRPr="00657820">
              <w:rPr>
                <w:rFonts w:asciiTheme="majorBidi" w:hAnsiTheme="majorBidi" w:cstheme="majorBidi"/>
                <w:sz w:val="28"/>
              </w:rPr>
              <w:t>15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- 0.</w:t>
            </w:r>
            <w:r w:rsidR="00EB31C3" w:rsidRPr="00657820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169" w:type="dxa"/>
            <w:vAlign w:val="bottom"/>
          </w:tcPr>
          <w:p w14:paraId="5D45E9ED" w14:textId="0DCD4750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0.15 - 0.30</w:t>
            </w:r>
          </w:p>
        </w:tc>
      </w:tr>
      <w:tr w:rsidR="007907AC" w:rsidRPr="00657820" w14:paraId="62747927" w14:textId="77777777" w:rsidTr="00830672">
        <w:trPr>
          <w:cantSplit/>
        </w:trPr>
        <w:tc>
          <w:tcPr>
            <w:tcW w:w="3414" w:type="dxa"/>
            <w:vAlign w:val="bottom"/>
          </w:tcPr>
          <w:p w14:paraId="490E3A8F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1E9584A" w14:textId="43CC9DAB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FECEEA4" w14:textId="3F3DECDD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F8BE8AA" w14:textId="07EBB9E2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69887E" w14:textId="073E7C3D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CA60F3B" w14:textId="433ACA7E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9A332E2" w14:textId="61409C9F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4E3E9E2" w14:textId="7A53F2D4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6905E84" w14:textId="0CA941C3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86B883" w14:textId="355484E4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A6122CD" w14:textId="55F503B8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B80E892" w14:textId="0D7B2D23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B66D133" w14:textId="7CED6AFA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907AC" w:rsidRPr="00657820" w14:paraId="76A68918" w14:textId="77777777" w:rsidTr="00830672">
        <w:trPr>
          <w:cantSplit/>
          <w:trHeight w:val="243"/>
        </w:trPr>
        <w:tc>
          <w:tcPr>
            <w:tcW w:w="3414" w:type="dxa"/>
            <w:shd w:val="clear" w:color="auto" w:fill="auto"/>
            <w:vAlign w:val="bottom"/>
          </w:tcPr>
          <w:p w14:paraId="298FE894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2958AF1A" w14:textId="5215CE15" w:rsidR="007907AC" w:rsidRPr="00657820" w:rsidRDefault="007907AC" w:rsidP="007907AC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A423B6E" w14:textId="234DA213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9EED3A2" w14:textId="3F948B20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A39E48B" w14:textId="7946B80A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01512E" w14:textId="07DE5BC4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F9443C0" w14:textId="4177286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5F80820" w14:textId="5E8C54C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175C7245" w14:textId="0197A734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1A6195E4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50986ED9" w14:textId="2CBFFBDC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2E15400" w14:textId="4E461B83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9603D53" w14:textId="180CCFE2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C1D4AE9" w14:textId="2BE5C34C" w:rsidR="007907AC" w:rsidRPr="00657820" w:rsidRDefault="00512F05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</w:t>
            </w:r>
            <w:r w:rsidR="007907AC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DD5C08" w:rsidRPr="00657820">
              <w:rPr>
                <w:rFonts w:asciiTheme="majorBidi" w:hAnsiTheme="majorBidi" w:cstheme="majorBidi"/>
                <w:sz w:val="28"/>
              </w:rPr>
              <w:t>-</w:t>
            </w:r>
            <w:r w:rsidR="007907AC" w:rsidRPr="00657820">
              <w:rPr>
                <w:rFonts w:asciiTheme="majorBidi" w:hAnsiTheme="majorBidi" w:cstheme="majorBidi"/>
                <w:sz w:val="28"/>
              </w:rPr>
              <w:t xml:space="preserve"> 7.05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ACF8824" w14:textId="6F0D3D9C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0.075 - 6.75</w:t>
            </w:r>
          </w:p>
        </w:tc>
      </w:tr>
      <w:tr w:rsidR="007907AC" w:rsidRPr="00657820" w14:paraId="7312AABD" w14:textId="77777777" w:rsidTr="00830672">
        <w:trPr>
          <w:cantSplit/>
          <w:trHeight w:val="243"/>
        </w:trPr>
        <w:tc>
          <w:tcPr>
            <w:tcW w:w="3414" w:type="dxa"/>
            <w:shd w:val="clear" w:color="auto" w:fill="auto"/>
            <w:vAlign w:val="bottom"/>
          </w:tcPr>
          <w:p w14:paraId="7BA036F7" w14:textId="5D78567E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</w:p>
          <w:p w14:paraId="727ADC08" w14:textId="6C9B1389" w:rsidR="007907AC" w:rsidRPr="00657820" w:rsidRDefault="007907AC" w:rsidP="007907AC">
            <w:pPr>
              <w:ind w:left="162" w:right="-108" w:firstLine="4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E58033C" w14:textId="744F7CDB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80F707" w14:textId="5B25F0D0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91A67B" w14:textId="290F468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AC757A" w14:textId="758965BC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C23BD63" w14:textId="1355CF16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254060" w14:textId="55E12542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A2392AA" w14:textId="31F636DB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1BE8443" w14:textId="689B9025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4E4C599" w14:textId="23CFF384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77D4E75" w14:textId="30AE02D0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D37AA1B" w14:textId="0EA037F1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B85B237" w14:textId="5597E4C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5.00 - 6.00</w:t>
            </w:r>
          </w:p>
        </w:tc>
      </w:tr>
      <w:tr w:rsidR="007907AC" w:rsidRPr="00657820" w14:paraId="2BEBC138" w14:textId="77777777" w:rsidTr="00830672">
        <w:trPr>
          <w:cantSplit/>
          <w:trHeight w:val="243"/>
        </w:trPr>
        <w:tc>
          <w:tcPr>
            <w:tcW w:w="3414" w:type="dxa"/>
            <w:shd w:val="clear" w:color="auto" w:fill="auto"/>
            <w:vAlign w:val="bottom"/>
          </w:tcPr>
          <w:p w14:paraId="02E598D5" w14:textId="6ACCA3BF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24C852" w14:textId="2875C21D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725BA52" w14:textId="574993A1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D69C60A" w14:textId="4A117C4A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DF36D7" w14:textId="63A5D8A3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7479B56" w14:textId="5DF64666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1F2C27" w14:textId="7C9D8701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3ED9BF3" w14:textId="4DA3358B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D849391" w14:textId="1D3C9286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1DF6CB" w14:textId="4DA98D63" w:rsidR="007907AC" w:rsidRPr="00657820" w:rsidRDefault="007907AC" w:rsidP="007907AC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91B0C5" w14:textId="0487AA46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59" w:type="dxa"/>
            <w:shd w:val="clear" w:color="auto" w:fill="auto"/>
          </w:tcPr>
          <w:p w14:paraId="0A376C68" w14:textId="1FFCCA60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0B468868" w14:textId="4D7432CA" w:rsidR="007907AC" w:rsidRPr="00657820" w:rsidRDefault="00DF11CE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0.05</w:t>
            </w:r>
            <w:r w:rsidRPr="00657820">
              <w:rPr>
                <w:rFonts w:asciiTheme="majorBidi" w:hAnsiTheme="majorBidi" w:cstheme="majorBidi"/>
                <w:sz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</w:rPr>
              <w:t>0.38</w:t>
            </w:r>
          </w:p>
        </w:tc>
      </w:tr>
      <w:tr w:rsidR="007907AC" w:rsidRPr="00657820" w14:paraId="687DFC63" w14:textId="77777777" w:rsidTr="00830672">
        <w:trPr>
          <w:cantSplit/>
          <w:trHeight w:val="243"/>
        </w:trPr>
        <w:tc>
          <w:tcPr>
            <w:tcW w:w="3414" w:type="dxa"/>
            <w:shd w:val="clear" w:color="auto" w:fill="auto"/>
            <w:vAlign w:val="bottom"/>
          </w:tcPr>
          <w:p w14:paraId="679BFFF8" w14:textId="0EEA0E66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6B7BDEF" w14:textId="48A4A362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1FE68CB" w14:textId="0036D3EB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8070DF7" w14:textId="139EC3F2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AF6485" w14:textId="5ADA13D2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0B0071B" w14:textId="4BF794DD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C0D408B" w14:textId="3D049ABC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371F501" w14:textId="0949ED81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D0FF68" w14:textId="6DA81E57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DE2FCAB" w14:textId="147D2469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803F553" w14:textId="6EF3B4C6" w:rsidR="007907AC" w:rsidRPr="00657820" w:rsidRDefault="007907AC" w:rsidP="007907A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AE75CC0" w14:textId="3FEC7847" w:rsidR="007907AC" w:rsidRPr="00657820" w:rsidRDefault="007907AC" w:rsidP="007907AC">
            <w:pP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8DE054C" w14:textId="374222CD" w:rsidR="007907AC" w:rsidRPr="00657820" w:rsidRDefault="007907AC" w:rsidP="007907AC">
            <w:pPr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</w:t>
            </w:r>
          </w:p>
        </w:tc>
      </w:tr>
      <w:tr w:rsidR="007907AC" w:rsidRPr="00657820" w14:paraId="1F234C94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480D93D3" w14:textId="2F44F6A4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BECEA81" w14:textId="6F6A0137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656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AED436F" w14:textId="2A7D1F7F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657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B40DABB" w14:textId="5A3F0EBC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1416DE" w14:textId="0FD40175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7BE21CF" w14:textId="7416CC02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423CFE7" w14:textId="43EFCB1A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CEB9242" w14:textId="39D1A055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456B070" w14:textId="66CF8FF7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CBB96F2" w14:textId="25B11A84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84</w:t>
            </w:r>
            <w:r w:rsidR="00315647" w:rsidRPr="0065782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39AAF16" w14:textId="2037C97D" w:rsidR="007907AC" w:rsidRPr="00657820" w:rsidRDefault="007907AC" w:rsidP="007907A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923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03BAB7F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C2EEC13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35B77BE3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5BA2A73A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9F6474C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819DF5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398DC73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4E0032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D6A3E8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FED9C01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986BFD5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17A36A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890850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B4D4DD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FAF1BC6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BC95465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35283324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2E56FEC4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A785ED2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6DA924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A2A8E8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AA979F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487B303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4EB447F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0AF7DC5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778F344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619458E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28E27DC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29C0382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63F4AE0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50DD4589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5DA4EF7C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B844509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C592DB5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43B3E83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DA058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A13C385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340A23A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19C6DE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93100C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7F86FB2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0E1D47B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2A16434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48DD97D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6ED7EE98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5A8FB25B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5BA25B3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145194B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2E84736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00AADA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8A7249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F32B16F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6CDB263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C41493E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FA3C21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859BBDA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5888FAF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2FCFF38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3BA2DC41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70D0318C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E09A8B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39B559E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9306B1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88F8EB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EC2259E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929D48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4C9EB84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15D2FE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F044C12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2E7387E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B6EF2A5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A5F789B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66770DC6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5A3D9036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6D253F8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DEBF73B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0787DBA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7C4CF8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0A19E7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347E816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89F4CB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24ECF3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4703671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FE54F24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19D380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8D38A8C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36D21D44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408E18C8" w14:textId="77777777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65999B5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66A818E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EF90565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50C13E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F12414A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A5F7E96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C881E0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CF3DA37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2073F54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B156112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E39A437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45DA00F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907AC" w:rsidRPr="00657820" w14:paraId="1E90A57C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283D7BAB" w14:textId="3489E060" w:rsidR="007907AC" w:rsidRPr="00657820" w:rsidRDefault="007907AC" w:rsidP="007907AC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9BE27E9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F0DF8D9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610898F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79D5A4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405D23D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E5F49F2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8A4B650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1F2D608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C09C8DF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E6BF64B" w14:textId="77777777" w:rsidR="007907AC" w:rsidRPr="00657820" w:rsidRDefault="007907AC" w:rsidP="007907A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ED46892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5BC9443" w14:textId="77777777" w:rsidR="007907AC" w:rsidRPr="00657820" w:rsidRDefault="007907AC" w:rsidP="007907A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E7B12" w:rsidRPr="00657820" w14:paraId="70E230EA" w14:textId="77777777" w:rsidTr="007D791F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28E0C7F1" w14:textId="77777777" w:rsidR="00DE7B12" w:rsidRPr="00657820" w:rsidRDefault="00DE7B12" w:rsidP="00DE7B1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6337E6" w14:textId="1AF2CF0A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3645A1B" w14:textId="4A4409E4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BE198B1" w14:textId="06607ACD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ABCB2B" w14:textId="3D9EB253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19DF6AF" w14:textId="4CFE5D75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740D44AE" w14:textId="7A3FEA55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3C10AE63" w14:textId="7E7326F2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6FEEA73" w14:textId="5633B745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C75197D" w14:textId="42EFE15E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35FB6D7" w14:textId="6CC6E08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9F61532" w14:textId="02AA6D07" w:rsidR="00DE7B12" w:rsidRPr="00657820" w:rsidRDefault="00DE7B12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97F6C1" w14:textId="14D38F9F" w:rsidR="00DE7B12" w:rsidRPr="00657820" w:rsidRDefault="00DE7B12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7B12" w:rsidRPr="00657820" w14:paraId="41D5C7ED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2FF95CF3" w14:textId="77777777" w:rsidR="00DE7B12" w:rsidRPr="00657820" w:rsidRDefault="00DE7B12" w:rsidP="00DE7B1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3DFF2F6E" w14:textId="306F1159" w:rsidR="00DE7B12" w:rsidRPr="00657820" w:rsidRDefault="00DE7B12" w:rsidP="00DE7B12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1CB63A2" w14:textId="6731D29E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2B9FB11" w14:textId="3810C93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3E1A460" w14:textId="2D99F533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6BE8B0" w14:textId="0F61303F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8C7C3E0" w14:textId="7777777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60CAA4C4" w14:textId="42B235B3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0557722D" w14:textId="7777777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591FE492" w14:textId="06C3D95B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2F39A707" w14:textId="7777777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3790880F" w14:textId="51C98731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4B3AC064" w14:textId="7777777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3EC08B2E" w14:textId="27F392A6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BA8347B" w14:textId="03D53FB8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EF24B8A" w14:textId="3CFE1943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048ECE3" w14:textId="5F2554F9" w:rsidR="00DE7B12" w:rsidRPr="00657820" w:rsidRDefault="00DE7B12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B48EC3" w14:textId="1E7DCE8F" w:rsidR="00DE7B12" w:rsidRPr="00657820" w:rsidRDefault="00DE7B12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</w:tr>
      <w:tr w:rsidR="00DE7B12" w:rsidRPr="00657820" w14:paraId="4637B931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1DC0BEA7" w14:textId="77777777" w:rsidR="00DE7B12" w:rsidRPr="00657820" w:rsidRDefault="00DE7B12" w:rsidP="00DE7B1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1D6434CA" w14:textId="46B74D76" w:rsidR="00DE7B12" w:rsidRPr="00657820" w:rsidRDefault="00DE7B12" w:rsidP="00DE7B12">
            <w:pPr>
              <w:tabs>
                <w:tab w:val="left" w:pos="162"/>
              </w:tabs>
              <w:ind w:left="162" w:right="-108" w:firstLine="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849F0F1" w14:textId="7D69E983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7AD12EF" w14:textId="7226293A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5BC3C4F" w14:textId="0962C7DC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62623E" w14:textId="61F1464A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65F9932" w14:textId="7A15622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C85079B" w14:textId="2AF95450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6818321" w14:textId="6FE235D1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9036D8" w14:textId="2C1AC2C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494DC9B" w14:textId="26FA16F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DDFDB82" w14:textId="7B024D94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FF4E2B7" w14:textId="38268E5D" w:rsidR="00DE7B12" w:rsidRPr="00657820" w:rsidRDefault="00180046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AA742D" w14:textId="0E92FC40" w:rsidR="00DE7B12" w:rsidRPr="00657820" w:rsidRDefault="00DE7B12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6.00</w:t>
            </w:r>
          </w:p>
        </w:tc>
      </w:tr>
      <w:tr w:rsidR="00DE7B12" w:rsidRPr="00657820" w14:paraId="05DD81EB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6513A4E3" w14:textId="34C71A1C" w:rsidR="00DE7B12" w:rsidRPr="00657820" w:rsidRDefault="00DE7B12" w:rsidP="00DE7B12">
            <w:pPr>
              <w:tabs>
                <w:tab w:val="left" w:pos="162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หนี้สินตามสัญญาเช่าเงินทุน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DA978C0" w14:textId="633038EE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98A20E3" w14:textId="0D740D70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31C74B7" w14:textId="0A76C4A6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B6588F" w14:textId="422B4A49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99" w:type="dxa"/>
            <w:shd w:val="clear" w:color="auto" w:fill="auto"/>
          </w:tcPr>
          <w:p w14:paraId="1F705C1D" w14:textId="21635EF7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348A892C" w14:textId="1DC3587C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</w:tcPr>
          <w:p w14:paraId="41BD1F25" w14:textId="54377D79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0F60B732" w14:textId="6AF5AA75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C60AA19" w14:textId="634FC025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36A25A5" w14:textId="694095FF" w:rsidR="00DE7B12" w:rsidRPr="00657820" w:rsidRDefault="00DE7B12" w:rsidP="00DE7B1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A331D5B" w14:textId="4DBDE2A8" w:rsidR="00DE7B12" w:rsidRPr="00657820" w:rsidRDefault="00922FF5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3.98</w:t>
            </w:r>
            <w:r w:rsidR="00A131EF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EC38AA" w:rsidRPr="00657820">
              <w:rPr>
                <w:rFonts w:asciiTheme="majorBidi" w:hAnsiTheme="majorBidi" w:cstheme="majorBidi"/>
                <w:sz w:val="28"/>
              </w:rPr>
              <w:t>-</w:t>
            </w:r>
            <w:r w:rsidR="00A131EF" w:rsidRPr="0065782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6.02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FA13FC" w14:textId="3D075458" w:rsidR="00DE7B12" w:rsidRPr="00657820" w:rsidRDefault="00DE7B12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5.20 - 7.90</w:t>
            </w:r>
          </w:p>
        </w:tc>
      </w:tr>
      <w:tr w:rsidR="00DE7B12" w:rsidRPr="00657820" w14:paraId="50509BEB" w14:textId="77777777" w:rsidTr="00830672">
        <w:trPr>
          <w:cantSplit/>
        </w:trPr>
        <w:tc>
          <w:tcPr>
            <w:tcW w:w="3414" w:type="dxa"/>
            <w:shd w:val="clear" w:color="auto" w:fill="auto"/>
            <w:vAlign w:val="bottom"/>
          </w:tcPr>
          <w:p w14:paraId="1DCDBFE8" w14:textId="77777777" w:rsidR="00DE7B12" w:rsidRPr="00657820" w:rsidRDefault="00DE7B12" w:rsidP="00DE7B12">
            <w:pPr>
              <w:tabs>
                <w:tab w:val="left" w:pos="162"/>
              </w:tabs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947EF36" w14:textId="72983B3A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7B0D2D7" w14:textId="481EA474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595756C" w14:textId="552513D5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C6789E" w14:textId="1788A5F2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60E0AB4" w14:textId="7C3EF9AD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3BD9C45" w14:textId="58890639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C20C6B9" w14:textId="5590F225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074A83C" w14:textId="2C275B43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666D78B" w14:textId="4481EB3D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267CFDB" w14:textId="0F4BB547" w:rsidR="00DE7B12" w:rsidRPr="00657820" w:rsidRDefault="00DE7B12" w:rsidP="00DE7B12">
            <w:pPr>
              <w:pBdr>
                <w:bottom w:val="double" w:sz="4" w:space="0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39DCEAA" w14:textId="77777777" w:rsidR="00DE7B12" w:rsidRPr="00657820" w:rsidRDefault="00DE7B12" w:rsidP="00DE7B12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80E1BE2" w14:textId="77777777" w:rsidR="00DE7B12" w:rsidRPr="00657820" w:rsidRDefault="00DE7B12" w:rsidP="00DE7B1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22F85C1" w14:textId="77777777" w:rsidR="00A071DD" w:rsidRPr="00657820" w:rsidRDefault="00A071DD" w:rsidP="00732B32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</w:rPr>
        <w:sectPr w:rsidR="00A071DD" w:rsidRPr="00657820" w:rsidSect="008C159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84" w:bottom="1195" w:left="810" w:header="864" w:footer="432" w:gutter="0"/>
          <w:cols w:space="720"/>
          <w:docGrid w:linePitch="360"/>
        </w:sectPr>
      </w:pPr>
    </w:p>
    <w:p w14:paraId="261D974C" w14:textId="4AE1FF69" w:rsidR="0003284E" w:rsidRPr="00657820" w:rsidRDefault="00E428B0" w:rsidP="00AD2A6F">
      <w:pPr>
        <w:ind w:firstLine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</w:rPr>
        <w:lastRenderedPageBreak/>
        <w:t>4</w:t>
      </w:r>
      <w:r w:rsidR="004E7D1A" w:rsidRPr="00657820">
        <w:rPr>
          <w:rFonts w:asciiTheme="majorBidi" w:hAnsiTheme="majorBidi" w:cstheme="majorBidi"/>
          <w:b/>
          <w:bCs/>
          <w:sz w:val="28"/>
        </w:rPr>
        <w:t>1</w:t>
      </w:r>
      <w:r w:rsidR="0003284E" w:rsidRPr="00657820">
        <w:rPr>
          <w:rFonts w:asciiTheme="majorBidi" w:hAnsiTheme="majorBidi" w:cstheme="majorBidi"/>
          <w:b/>
          <w:bCs/>
          <w:sz w:val="28"/>
        </w:rPr>
        <w:t>.</w:t>
      </w:r>
      <w:r w:rsidRPr="00657820">
        <w:rPr>
          <w:rFonts w:asciiTheme="majorBidi" w:hAnsiTheme="majorBidi" w:cstheme="majorBidi"/>
          <w:b/>
          <w:bCs/>
          <w:sz w:val="28"/>
        </w:rPr>
        <w:t>2</w:t>
      </w:r>
      <w:r w:rsidR="0003284E" w:rsidRPr="00657820">
        <w:rPr>
          <w:rFonts w:asciiTheme="majorBidi" w:hAnsiTheme="majorBidi" w:cstheme="majorBidi"/>
          <w:b/>
          <w:bCs/>
          <w:sz w:val="28"/>
        </w:rPr>
        <w:t>.</w:t>
      </w:r>
      <w:r w:rsidR="003A6866" w:rsidRPr="00657820">
        <w:rPr>
          <w:rFonts w:asciiTheme="majorBidi" w:hAnsiTheme="majorBidi" w:cstheme="majorBidi"/>
          <w:b/>
          <w:bCs/>
          <w:sz w:val="28"/>
        </w:rPr>
        <w:t>4</w:t>
      </w:r>
      <w:r w:rsidR="0003284E" w:rsidRPr="00657820">
        <w:rPr>
          <w:rFonts w:asciiTheme="majorBidi" w:hAnsiTheme="majorBidi" w:cstheme="majorBidi"/>
          <w:b/>
          <w:bCs/>
          <w:sz w:val="28"/>
        </w:rPr>
        <w:t xml:space="preserve"> </w:t>
      </w:r>
      <w:r w:rsidR="0003284E" w:rsidRPr="00657820">
        <w:rPr>
          <w:rFonts w:asciiTheme="majorBidi" w:hAnsiTheme="majorBidi" w:cstheme="majorBidi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5841F994" w14:textId="36D4A7A5" w:rsidR="0003284E" w:rsidRPr="00657820" w:rsidRDefault="0003284E" w:rsidP="00AD2A6F">
      <w:pPr>
        <w:pStyle w:val="FSNoteDetail"/>
        <w:tabs>
          <w:tab w:val="left" w:pos="180"/>
          <w:tab w:val="left" w:pos="360"/>
        </w:tabs>
        <w:ind w:left="900"/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17302EE6" w14:textId="0AB345F3" w:rsidR="00503BBA" w:rsidRPr="00657820" w:rsidRDefault="00503BBA" w:rsidP="00AD2A6F">
      <w:pPr>
        <w:pStyle w:val="FSNoteDetail"/>
        <w:tabs>
          <w:tab w:val="left" w:pos="180"/>
          <w:tab w:val="left" w:pos="360"/>
        </w:tabs>
        <w:ind w:left="900"/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4B54B0" w:rsidRPr="00657820">
        <w:rPr>
          <w:rFonts w:asciiTheme="majorBidi" w:hAnsiTheme="majorBidi" w:cstheme="majorBidi"/>
          <w:cs/>
        </w:rPr>
        <w:t xml:space="preserve"> ณ วันที่</w:t>
      </w:r>
      <w:r w:rsidR="004B54B0" w:rsidRPr="00657820">
        <w:rPr>
          <w:rFonts w:asciiTheme="majorBidi" w:hAnsiTheme="majorBidi" w:cstheme="majorBidi"/>
        </w:rPr>
        <w:t xml:space="preserve"> 31 </w:t>
      </w:r>
      <w:r w:rsidR="004B54B0" w:rsidRPr="00657820">
        <w:rPr>
          <w:rFonts w:asciiTheme="majorBidi" w:hAnsiTheme="majorBidi" w:cstheme="majorBidi"/>
          <w:cs/>
        </w:rPr>
        <w:t xml:space="preserve">ธันวาคม </w:t>
      </w:r>
      <w:r w:rsidR="000B7753" w:rsidRPr="00657820">
        <w:rPr>
          <w:rFonts w:asciiTheme="majorBidi" w:hAnsiTheme="majorBidi" w:cstheme="majorBidi"/>
        </w:rPr>
        <w:t xml:space="preserve">2566 </w:t>
      </w:r>
      <w:r w:rsidR="000B7753" w:rsidRPr="00657820">
        <w:rPr>
          <w:rFonts w:asciiTheme="majorBidi" w:hAnsiTheme="majorBidi" w:cstheme="majorBidi"/>
          <w:cs/>
        </w:rPr>
        <w:t xml:space="preserve">และ </w:t>
      </w:r>
      <w:r w:rsidR="00535AFA" w:rsidRPr="00657820">
        <w:rPr>
          <w:rFonts w:asciiTheme="majorBidi" w:hAnsiTheme="majorBidi" w:cstheme="majorBidi"/>
        </w:rPr>
        <w:t>2565</w:t>
      </w:r>
      <w:r w:rsidR="00190CFF">
        <w:rPr>
          <w:rFonts w:asciiTheme="majorBidi" w:hAnsiTheme="majorBidi" w:cstheme="majorBidi" w:hint="cs"/>
          <w:cs/>
        </w:rPr>
        <w:t xml:space="preserve"> </w:t>
      </w:r>
    </w:p>
    <w:tbl>
      <w:tblPr>
        <w:tblW w:w="1053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699"/>
        <w:gridCol w:w="1080"/>
        <w:gridCol w:w="1080"/>
        <w:gridCol w:w="900"/>
        <w:gridCol w:w="810"/>
        <w:gridCol w:w="1080"/>
        <w:gridCol w:w="1158"/>
        <w:gridCol w:w="900"/>
        <w:gridCol w:w="828"/>
      </w:tblGrid>
      <w:tr w:rsidR="0089375B" w:rsidRPr="00657820" w14:paraId="31D4F98D" w14:textId="77777777" w:rsidTr="00A40D45">
        <w:tc>
          <w:tcPr>
            <w:tcW w:w="2699" w:type="dxa"/>
          </w:tcPr>
          <w:p w14:paraId="51E14A2B" w14:textId="77777777" w:rsidR="0089375B" w:rsidRPr="005F61F0" w:rsidRDefault="0089375B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AE74151" w14:textId="77777777" w:rsidR="0089375B" w:rsidRPr="005F61F0" w:rsidRDefault="0089375B" w:rsidP="00506CF3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6" w:type="dxa"/>
            <w:gridSpan w:val="4"/>
          </w:tcPr>
          <w:p w14:paraId="24C19745" w14:textId="77777777" w:rsidR="0089375B" w:rsidRPr="005F61F0" w:rsidRDefault="0089375B" w:rsidP="00506CF3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C25757" w:rsidRPr="00657820" w14:paraId="601F41B3" w14:textId="77777777" w:rsidTr="00A40D45">
        <w:tc>
          <w:tcPr>
            <w:tcW w:w="2699" w:type="dxa"/>
          </w:tcPr>
          <w:p w14:paraId="527654A3" w14:textId="77777777" w:rsidR="00C25757" w:rsidRPr="005F61F0" w:rsidRDefault="00C25757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6" w:type="dxa"/>
            <w:gridSpan w:val="8"/>
            <w:vAlign w:val="bottom"/>
          </w:tcPr>
          <w:p w14:paraId="48D2F574" w14:textId="21D802D2" w:rsidR="00C25757" w:rsidRPr="005F61F0" w:rsidRDefault="00C25757" w:rsidP="00506CF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25757" w:rsidRPr="00657820" w14:paraId="6CF3F64D" w14:textId="77777777" w:rsidTr="00A40D45">
        <w:tc>
          <w:tcPr>
            <w:tcW w:w="2699" w:type="dxa"/>
          </w:tcPr>
          <w:p w14:paraId="2A2852B6" w14:textId="77777777" w:rsidR="00C25757" w:rsidRPr="005F61F0" w:rsidRDefault="00C25757" w:rsidP="00C2575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75164146" w14:textId="44A0558E" w:rsidR="00C25757" w:rsidRPr="005F61F0" w:rsidRDefault="00C25757" w:rsidP="00C2575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3966" w:type="dxa"/>
            <w:gridSpan w:val="4"/>
            <w:vAlign w:val="bottom"/>
          </w:tcPr>
          <w:p w14:paraId="49D434A2" w14:textId="3F8C2AF2" w:rsidR="00C25757" w:rsidRPr="005F61F0" w:rsidRDefault="00C25757" w:rsidP="00C2575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550E1E" w:rsidRPr="00657820" w14:paraId="477C44DA" w14:textId="77777777" w:rsidTr="00A40D45">
        <w:tc>
          <w:tcPr>
            <w:tcW w:w="2699" w:type="dxa"/>
          </w:tcPr>
          <w:p w14:paraId="663CE4CD" w14:textId="77777777" w:rsidR="00550E1E" w:rsidRPr="005F61F0" w:rsidRDefault="00550E1E" w:rsidP="00550E1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009753" w14:textId="77777777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9227DFD" w14:textId="368F0162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6A0CAEA8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B4833DE" w14:textId="03955527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BFAA723" w14:textId="189DE27D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7027B46A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49EABB3D" w14:textId="3E414224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69BD830E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D1DDE9D" w14:textId="07F87867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158" w:type="dxa"/>
            <w:vAlign w:val="bottom"/>
          </w:tcPr>
          <w:p w14:paraId="1910821B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76EC317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</w:t>
            </w:r>
          </w:p>
          <w:p w14:paraId="14B6B70A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</w:p>
          <w:p w14:paraId="0DF20381" w14:textId="6D4F427D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187D36DF" w14:textId="6A6C3A7F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28" w:type="dxa"/>
            <w:vAlign w:val="bottom"/>
          </w:tcPr>
          <w:p w14:paraId="550D0835" w14:textId="77777777" w:rsidR="00550E1E" w:rsidRPr="005F61F0" w:rsidRDefault="00550E1E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16AEB5AC" w14:textId="7000AC92" w:rsidR="00550E1E" w:rsidRPr="005F61F0" w:rsidRDefault="00550E1E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550E1E" w:rsidRPr="00657820" w14:paraId="2D18E08C" w14:textId="77777777" w:rsidTr="00A40D45">
        <w:tc>
          <w:tcPr>
            <w:tcW w:w="2699" w:type="dxa"/>
          </w:tcPr>
          <w:p w14:paraId="056A2FF9" w14:textId="77777777" w:rsidR="00550E1E" w:rsidRPr="005F61F0" w:rsidRDefault="00550E1E" w:rsidP="00550E1E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5BF0F97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DC5ED2C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D28783E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499B266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75DBEA8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22681770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E57E674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28" w:type="dxa"/>
          </w:tcPr>
          <w:p w14:paraId="5D309D8C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550E1E" w:rsidRPr="00657820" w14:paraId="5F2E587C" w14:textId="77777777" w:rsidTr="00A40D45">
        <w:trPr>
          <w:trHeight w:val="279"/>
        </w:trPr>
        <w:tc>
          <w:tcPr>
            <w:tcW w:w="2699" w:type="dxa"/>
          </w:tcPr>
          <w:p w14:paraId="2E6B28C9" w14:textId="77777777" w:rsidR="00550E1E" w:rsidRPr="005F61F0" w:rsidRDefault="00550E1E" w:rsidP="00550E1E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0087D43" w14:textId="51325BEA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0BA4FCD" w14:textId="2A70FF8A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944ADB" w14:textId="19831F5F" w:rsidR="00550E1E" w:rsidRPr="005F61F0" w:rsidRDefault="003F3873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  <w:tc>
          <w:tcPr>
            <w:tcW w:w="810" w:type="dxa"/>
            <w:vAlign w:val="bottom"/>
          </w:tcPr>
          <w:p w14:paraId="4208962A" w14:textId="68932DD3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  <w:tc>
          <w:tcPr>
            <w:tcW w:w="1080" w:type="dxa"/>
            <w:vAlign w:val="bottom"/>
          </w:tcPr>
          <w:p w14:paraId="5E75A498" w14:textId="1ED0A959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6238452A" w14:textId="6793E64D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3C25651" w14:textId="00E1F324" w:rsidR="00550E1E" w:rsidRPr="005F61F0" w:rsidRDefault="003F3873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28" w:type="dxa"/>
            <w:vAlign w:val="bottom"/>
          </w:tcPr>
          <w:p w14:paraId="71763724" w14:textId="4C62F59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104</w:t>
            </w:r>
          </w:p>
        </w:tc>
      </w:tr>
      <w:tr w:rsidR="00550E1E" w:rsidRPr="00657820" w14:paraId="45CCC435" w14:textId="77777777" w:rsidTr="00A40D45">
        <w:tc>
          <w:tcPr>
            <w:tcW w:w="2699" w:type="dxa"/>
          </w:tcPr>
          <w:p w14:paraId="1005895B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3F7328A6" w14:textId="13FCF3C8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FEB31CF" w14:textId="6F994D4F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CE2B34F" w14:textId="6E84B4F4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127</w:t>
            </w:r>
          </w:p>
        </w:tc>
        <w:tc>
          <w:tcPr>
            <w:tcW w:w="810" w:type="dxa"/>
            <w:vAlign w:val="bottom"/>
          </w:tcPr>
          <w:p w14:paraId="6005A0C2" w14:textId="7151F42E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127</w:t>
            </w:r>
          </w:p>
        </w:tc>
        <w:tc>
          <w:tcPr>
            <w:tcW w:w="1080" w:type="dxa"/>
            <w:vAlign w:val="bottom"/>
          </w:tcPr>
          <w:p w14:paraId="52F5221E" w14:textId="45FD74F4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12ACB77" w14:textId="6B55C4F8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1CC63A9" w14:textId="6F333AD5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828" w:type="dxa"/>
            <w:vAlign w:val="bottom"/>
          </w:tcPr>
          <w:p w14:paraId="1917EC31" w14:textId="3B190DD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221</w:t>
            </w:r>
          </w:p>
        </w:tc>
      </w:tr>
      <w:tr w:rsidR="00550E1E" w:rsidRPr="00657820" w14:paraId="73F3ACA4" w14:textId="77777777" w:rsidTr="00A40D45">
        <w:tc>
          <w:tcPr>
            <w:tcW w:w="2699" w:type="dxa"/>
          </w:tcPr>
          <w:p w14:paraId="5B8FFCC5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3DE0F166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999BC1B" w14:textId="6A20F5FA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9D240C9" w14:textId="60F95C3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20C24EE" w14:textId="6053AEDB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810" w:type="dxa"/>
            <w:vAlign w:val="bottom"/>
          </w:tcPr>
          <w:p w14:paraId="16F183FF" w14:textId="7011849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080" w:type="dxa"/>
            <w:vAlign w:val="bottom"/>
          </w:tcPr>
          <w:p w14:paraId="4A6196B1" w14:textId="277C8245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1CDEE1F7" w14:textId="1DFC25FC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D8F7628" w14:textId="0D0207A3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828" w:type="dxa"/>
            <w:vAlign w:val="bottom"/>
          </w:tcPr>
          <w:p w14:paraId="73B4A38F" w14:textId="2065904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31</w:t>
            </w:r>
          </w:p>
        </w:tc>
      </w:tr>
      <w:tr w:rsidR="00550E1E" w:rsidRPr="00657820" w14:paraId="7BA17A16" w14:textId="77777777" w:rsidTr="00A40D45">
        <w:tc>
          <w:tcPr>
            <w:tcW w:w="2699" w:type="dxa"/>
          </w:tcPr>
          <w:p w14:paraId="66330DFB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4FAC4082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1E338B67" w14:textId="0D896C1D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A77AF88" w14:textId="76E8DEF2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C95C854" w14:textId="7EF983CF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10" w:type="dxa"/>
            <w:vAlign w:val="bottom"/>
          </w:tcPr>
          <w:p w14:paraId="393302C7" w14:textId="6B17924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74FE51F9" w14:textId="6E9E4B6F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B9BBAD0" w14:textId="22D777D9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05A930F" w14:textId="6A098CC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28" w:type="dxa"/>
            <w:vAlign w:val="bottom"/>
          </w:tcPr>
          <w:p w14:paraId="2DC86398" w14:textId="542F5890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82</w:t>
            </w:r>
          </w:p>
        </w:tc>
      </w:tr>
      <w:tr w:rsidR="00550E1E" w:rsidRPr="00657820" w14:paraId="7B2A57E5" w14:textId="77777777" w:rsidTr="00A40D45">
        <w:tc>
          <w:tcPr>
            <w:tcW w:w="2699" w:type="dxa"/>
          </w:tcPr>
          <w:p w14:paraId="727745D0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64BE2ADB" w14:textId="464B868D" w:rsidR="00550E1E" w:rsidRPr="005F61F0" w:rsidRDefault="005F61F0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1080" w:type="dxa"/>
            <w:vAlign w:val="bottom"/>
          </w:tcPr>
          <w:p w14:paraId="6E7EFBC8" w14:textId="3045F2D0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88E1AE6" w14:textId="5A75B01B" w:rsidR="00550E1E" w:rsidRPr="005F61F0" w:rsidRDefault="005F61F0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EAAAB1F" w14:textId="3958D63F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1080" w:type="dxa"/>
            <w:vAlign w:val="bottom"/>
          </w:tcPr>
          <w:p w14:paraId="14737545" w14:textId="012433EB" w:rsidR="00550E1E" w:rsidRPr="005F61F0" w:rsidRDefault="005F61F0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158" w:type="dxa"/>
            <w:vAlign w:val="bottom"/>
          </w:tcPr>
          <w:p w14:paraId="2C66839A" w14:textId="7E9484B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3D372E0" w14:textId="64E86987" w:rsidR="00550E1E" w:rsidRPr="005F61F0" w:rsidRDefault="005F61F0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11EAE39A" w14:textId="450911CE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28</w:t>
            </w:r>
          </w:p>
        </w:tc>
      </w:tr>
      <w:tr w:rsidR="00550E1E" w:rsidRPr="00657820" w14:paraId="028FBB06" w14:textId="77777777" w:rsidTr="00A40D45">
        <w:tc>
          <w:tcPr>
            <w:tcW w:w="2699" w:type="dxa"/>
          </w:tcPr>
          <w:p w14:paraId="227ADAF0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5E2DEEA5" w14:textId="282D73A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3291865" w14:textId="1B927269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A99961B" w14:textId="3D2D31EB" w:rsidR="00550E1E" w:rsidRPr="005F61F0" w:rsidRDefault="003F3873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810" w:type="dxa"/>
            <w:vAlign w:val="bottom"/>
          </w:tcPr>
          <w:p w14:paraId="71208B95" w14:textId="20200A4E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0897C40D" w14:textId="56D4BCB6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4148D002" w14:textId="0C8DE95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60B9CA" w14:textId="517C89A0" w:rsidR="00550E1E" w:rsidRPr="005F61F0" w:rsidRDefault="003F3873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828" w:type="dxa"/>
            <w:vAlign w:val="bottom"/>
          </w:tcPr>
          <w:p w14:paraId="16C444CA" w14:textId="687CCDA5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55</w:t>
            </w:r>
          </w:p>
        </w:tc>
      </w:tr>
      <w:tr w:rsidR="00550E1E" w:rsidRPr="00657820" w14:paraId="1499EDB6" w14:textId="77777777" w:rsidTr="00A40D45">
        <w:tc>
          <w:tcPr>
            <w:tcW w:w="2699" w:type="dxa"/>
          </w:tcPr>
          <w:p w14:paraId="1B7FA9F0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BA720D3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A300D1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63144F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0F185A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262611" w14:textId="158F658E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698F06D5" w14:textId="672F1D99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F05FD1D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13CC02F3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50E1E" w:rsidRPr="00657820" w14:paraId="4B4B9E88" w14:textId="77777777" w:rsidTr="00A40D45">
        <w:tc>
          <w:tcPr>
            <w:tcW w:w="2699" w:type="dxa"/>
          </w:tcPr>
          <w:p w14:paraId="704112E4" w14:textId="77777777" w:rsidR="00550E1E" w:rsidRPr="005F61F0" w:rsidRDefault="00550E1E" w:rsidP="00550E1E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B7EA260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2805EF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78591F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FFD60C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C377C0" w14:textId="70536E63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43D60872" w14:textId="3FA321C6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ED575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251FAD64" w14:textId="7777777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50E1E" w:rsidRPr="00657820" w14:paraId="1E5B0805" w14:textId="77777777" w:rsidTr="00A40D45">
        <w:tc>
          <w:tcPr>
            <w:tcW w:w="2699" w:type="dxa"/>
            <w:vAlign w:val="bottom"/>
          </w:tcPr>
          <w:p w14:paraId="2F0DB301" w14:textId="77777777" w:rsidR="00550E1E" w:rsidRPr="005F61F0" w:rsidRDefault="00550E1E" w:rsidP="00550E1E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B9900E9" w14:textId="58E1C03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7C4B26C" w14:textId="1EBCA126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FFDD9E3" w14:textId="1113024E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89CAEA8" w14:textId="696BE0E9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E55108" w14:textId="57015C9F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316245E5" w14:textId="278E4B96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2203F8E" w14:textId="142412A3" w:rsidR="00550E1E" w:rsidRPr="005F61F0" w:rsidRDefault="003F3873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28" w:type="dxa"/>
            <w:vAlign w:val="bottom"/>
          </w:tcPr>
          <w:p w14:paraId="4A32EA80" w14:textId="7E80F709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75</w:t>
            </w:r>
          </w:p>
        </w:tc>
      </w:tr>
      <w:tr w:rsidR="00550E1E" w:rsidRPr="00657820" w14:paraId="6470E105" w14:textId="77777777" w:rsidTr="00A40D45">
        <w:tc>
          <w:tcPr>
            <w:tcW w:w="2699" w:type="dxa"/>
            <w:vAlign w:val="bottom"/>
          </w:tcPr>
          <w:p w14:paraId="48C1D4E7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4F118592" w14:textId="49C907BC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E3E2234" w14:textId="7592F265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B321DF" w14:textId="51B4E9C0" w:rsidR="00550E1E" w:rsidRPr="005F61F0" w:rsidRDefault="003F3873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  <w:tc>
          <w:tcPr>
            <w:tcW w:w="810" w:type="dxa"/>
            <w:vAlign w:val="bottom"/>
          </w:tcPr>
          <w:p w14:paraId="532740F3" w14:textId="21F41D8D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23F39B6C" w14:textId="5EB49405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39E3C59" w14:textId="2536F326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7E126C" w14:textId="2F290F4F" w:rsidR="00550E1E" w:rsidRPr="005F61F0" w:rsidRDefault="003F3873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154</w:t>
            </w:r>
          </w:p>
        </w:tc>
        <w:tc>
          <w:tcPr>
            <w:tcW w:w="828" w:type="dxa"/>
            <w:vAlign w:val="bottom"/>
          </w:tcPr>
          <w:p w14:paraId="1795AF40" w14:textId="48594622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154</w:t>
            </w:r>
          </w:p>
        </w:tc>
      </w:tr>
      <w:tr w:rsidR="00550E1E" w:rsidRPr="00657820" w14:paraId="42FC1741" w14:textId="77777777" w:rsidTr="00A40D45">
        <w:tc>
          <w:tcPr>
            <w:tcW w:w="2699" w:type="dxa"/>
            <w:vAlign w:val="bottom"/>
          </w:tcPr>
          <w:p w14:paraId="5975748D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0A05291B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306A929" w14:textId="403A860C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1942DC9" w14:textId="7C71FF74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CAD5217" w14:textId="34F4C624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032ED36" w14:textId="2D1E6485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CC2F493" w14:textId="509F7136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E2DA1F0" w14:textId="0E1C8904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AA5BD1" w14:textId="2175C5C1" w:rsidR="00550E1E" w:rsidRPr="005F61F0" w:rsidRDefault="003F3873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28" w:type="dxa"/>
            <w:vAlign w:val="bottom"/>
          </w:tcPr>
          <w:p w14:paraId="7D911C6A" w14:textId="06CDB766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550E1E" w:rsidRPr="00657820" w14:paraId="31891EFA" w14:textId="77777777" w:rsidTr="00A40D45">
        <w:tc>
          <w:tcPr>
            <w:tcW w:w="2699" w:type="dxa"/>
            <w:vAlign w:val="bottom"/>
          </w:tcPr>
          <w:p w14:paraId="5C14DF1F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27C07F2E" w14:textId="4551E97B" w:rsidR="00550E1E" w:rsidRPr="005F61F0" w:rsidRDefault="00550E1E" w:rsidP="00550E1E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1EDBD62A" w14:textId="2035508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2B3C38D" w14:textId="15268D4E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561DE32" w14:textId="1333ADA5" w:rsidR="00550E1E" w:rsidRPr="005F61F0" w:rsidRDefault="00672556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  <w:tc>
          <w:tcPr>
            <w:tcW w:w="810" w:type="dxa"/>
            <w:vAlign w:val="bottom"/>
          </w:tcPr>
          <w:p w14:paraId="46962C9C" w14:textId="020301EF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  <w:tc>
          <w:tcPr>
            <w:tcW w:w="1080" w:type="dxa"/>
            <w:vAlign w:val="bottom"/>
          </w:tcPr>
          <w:p w14:paraId="0A3A2DAC" w14:textId="0FC705F4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4F6E085" w14:textId="5C5C0DB0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E1041A2" w14:textId="1A7471FA" w:rsidR="00550E1E" w:rsidRPr="005F61F0" w:rsidRDefault="00672556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828" w:type="dxa"/>
            <w:vAlign w:val="bottom"/>
          </w:tcPr>
          <w:p w14:paraId="10B2AC4F" w14:textId="6E8122D5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83</w:t>
            </w:r>
          </w:p>
        </w:tc>
      </w:tr>
      <w:tr w:rsidR="00550E1E" w:rsidRPr="00657820" w14:paraId="3EE45F7B" w14:textId="77777777" w:rsidTr="00A40D45">
        <w:tc>
          <w:tcPr>
            <w:tcW w:w="2699" w:type="dxa"/>
            <w:vAlign w:val="bottom"/>
          </w:tcPr>
          <w:p w14:paraId="74763336" w14:textId="7777777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5978903" w14:textId="385F2089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1703598" w14:textId="583CB088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8C4EBA6" w14:textId="56A78095" w:rsidR="00550E1E" w:rsidRPr="005F61F0" w:rsidRDefault="00672556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  <w:tc>
          <w:tcPr>
            <w:tcW w:w="810" w:type="dxa"/>
            <w:vAlign w:val="bottom"/>
          </w:tcPr>
          <w:p w14:paraId="15911A92" w14:textId="486DE978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  <w:tc>
          <w:tcPr>
            <w:tcW w:w="1080" w:type="dxa"/>
            <w:vAlign w:val="bottom"/>
          </w:tcPr>
          <w:p w14:paraId="7AB50FA7" w14:textId="613C133E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F2677DA" w14:textId="1D0234CF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1D0952D" w14:textId="7EFBFB83" w:rsidR="00550E1E" w:rsidRPr="005F61F0" w:rsidRDefault="00672556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828" w:type="dxa"/>
            <w:vAlign w:val="bottom"/>
          </w:tcPr>
          <w:p w14:paraId="49F7B4EA" w14:textId="320E407E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87</w:t>
            </w:r>
          </w:p>
        </w:tc>
      </w:tr>
      <w:tr w:rsidR="00550E1E" w:rsidRPr="00657820" w14:paraId="0C0E8F7F" w14:textId="77777777" w:rsidTr="00A40D45">
        <w:tc>
          <w:tcPr>
            <w:tcW w:w="2699" w:type="dxa"/>
            <w:vAlign w:val="bottom"/>
          </w:tcPr>
          <w:p w14:paraId="5A2FCFCB" w14:textId="66EDC407" w:rsidR="00550E1E" w:rsidRPr="005F61F0" w:rsidRDefault="00550E1E" w:rsidP="00550E1E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</w:t>
            </w:r>
            <w:r w:rsidR="002F1421"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 w:rsidR="00AE0683">
              <w:rPr>
                <w:rFonts w:asciiTheme="majorBidi" w:hAnsiTheme="majorBidi" w:cstheme="majorBidi"/>
                <w:szCs w:val="24"/>
                <w:cs/>
              </w:rPr>
              <w:br/>
            </w:r>
            <w:r w:rsidR="00F260CD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="00AE0683">
              <w:rPr>
                <w:rFonts w:asciiTheme="majorBidi" w:hAnsiTheme="majorBidi" w:cstheme="majorBidi" w:hint="cs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77437DFA" w14:textId="34700B46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344DADA" w14:textId="4D35B965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38CC0ED" w14:textId="617D0258" w:rsidR="00550E1E" w:rsidRPr="005F61F0" w:rsidRDefault="00672556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  <w:tc>
          <w:tcPr>
            <w:tcW w:w="810" w:type="dxa"/>
            <w:vAlign w:val="bottom"/>
          </w:tcPr>
          <w:p w14:paraId="39D214F2" w14:textId="3BA26A8D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  <w:tc>
          <w:tcPr>
            <w:tcW w:w="1080" w:type="dxa"/>
            <w:vAlign w:val="bottom"/>
          </w:tcPr>
          <w:p w14:paraId="4B7A6161" w14:textId="58BB14CD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30F69B6F" w14:textId="39FDD453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B5B8F4" w14:textId="4FFE9146" w:rsidR="00550E1E" w:rsidRPr="005F61F0" w:rsidRDefault="00672556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28" w:type="dxa"/>
            <w:vAlign w:val="bottom"/>
          </w:tcPr>
          <w:p w14:paraId="79855B5A" w14:textId="6347A69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144</w:t>
            </w:r>
          </w:p>
        </w:tc>
      </w:tr>
      <w:tr w:rsidR="00550E1E" w:rsidRPr="00657820" w14:paraId="03B8E4D6" w14:textId="77777777" w:rsidTr="00A40D45">
        <w:tc>
          <w:tcPr>
            <w:tcW w:w="2699" w:type="dxa"/>
            <w:vAlign w:val="bottom"/>
          </w:tcPr>
          <w:p w14:paraId="25A3C219" w14:textId="77777777" w:rsidR="00550E1E" w:rsidRPr="005F61F0" w:rsidRDefault="00550E1E" w:rsidP="00550E1E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1659ED16" w14:textId="496D5EA9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E91AB8" w14:textId="6AADC921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B2C164" w14:textId="26245C0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Pr="005F61F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4BB1C3D0" w14:textId="60DE786A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Pr="005F61F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080" w:type="dxa"/>
            <w:vAlign w:val="bottom"/>
          </w:tcPr>
          <w:p w14:paraId="7DB1DC06" w14:textId="1C19F02A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B52CDBD" w14:textId="50E1354A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2AB935E" w14:textId="59C46D17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828" w:type="dxa"/>
            <w:vAlign w:val="bottom"/>
          </w:tcPr>
          <w:p w14:paraId="2B415078" w14:textId="39E2D878" w:rsidR="00550E1E" w:rsidRPr="005F61F0" w:rsidRDefault="00550E1E" w:rsidP="00550E1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152</w:t>
            </w:r>
          </w:p>
        </w:tc>
      </w:tr>
      <w:tr w:rsidR="00550E1E" w:rsidRPr="00657820" w14:paraId="41DB4A85" w14:textId="77777777" w:rsidTr="00A40D45">
        <w:tc>
          <w:tcPr>
            <w:tcW w:w="2699" w:type="dxa"/>
          </w:tcPr>
          <w:p w14:paraId="672FA607" w14:textId="77777777" w:rsidR="00550E1E" w:rsidRPr="005F61F0" w:rsidRDefault="00550E1E" w:rsidP="00550E1E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A0154E7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022ED26" w14:textId="77777777" w:rsidR="00550E1E" w:rsidRPr="005F61F0" w:rsidRDefault="00550E1E" w:rsidP="00550E1E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6F08C5E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45C983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509EDA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5CEAD933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89B68B9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3D0D49F7" w14:textId="77777777" w:rsidR="00550E1E" w:rsidRPr="005F61F0" w:rsidRDefault="00550E1E" w:rsidP="00550E1E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74922357" w14:textId="3B8E8664" w:rsidR="005F61F0" w:rsidRDefault="005F61F0">
      <w:pPr>
        <w:rPr>
          <w:rFonts w:hint="eastAsia"/>
        </w:rPr>
      </w:pPr>
    </w:p>
    <w:p w14:paraId="65C67C39" w14:textId="77777777" w:rsidR="005F61F0" w:rsidRDefault="005F61F0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10527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900"/>
        <w:gridCol w:w="804"/>
        <w:gridCol w:w="6"/>
        <w:gridCol w:w="1080"/>
        <w:gridCol w:w="1080"/>
        <w:gridCol w:w="900"/>
        <w:gridCol w:w="891"/>
        <w:gridCol w:w="6"/>
      </w:tblGrid>
      <w:tr w:rsidR="00C25757" w:rsidRPr="00657820" w14:paraId="6E92864D" w14:textId="77777777" w:rsidTr="000D6A31">
        <w:trPr>
          <w:gridAfter w:val="1"/>
          <w:wAfter w:w="6" w:type="dxa"/>
        </w:trPr>
        <w:tc>
          <w:tcPr>
            <w:tcW w:w="2700" w:type="dxa"/>
          </w:tcPr>
          <w:p w14:paraId="3EAAB47A" w14:textId="77777777" w:rsidR="00C25757" w:rsidRPr="005F61F0" w:rsidRDefault="00C25757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64" w:type="dxa"/>
            <w:gridSpan w:val="4"/>
            <w:vAlign w:val="bottom"/>
          </w:tcPr>
          <w:p w14:paraId="35DA8B7B" w14:textId="77777777" w:rsidR="00C25757" w:rsidRPr="005F61F0" w:rsidRDefault="00C25757" w:rsidP="00506CF3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57" w:type="dxa"/>
            <w:gridSpan w:val="5"/>
          </w:tcPr>
          <w:p w14:paraId="1C25BB63" w14:textId="77777777" w:rsidR="00C25757" w:rsidRPr="005F61F0" w:rsidRDefault="00C25757" w:rsidP="00506CF3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C25757" w:rsidRPr="00657820" w14:paraId="606DB330" w14:textId="77777777" w:rsidTr="000D6A31">
        <w:trPr>
          <w:gridAfter w:val="1"/>
          <w:wAfter w:w="6" w:type="dxa"/>
        </w:trPr>
        <w:tc>
          <w:tcPr>
            <w:tcW w:w="2700" w:type="dxa"/>
          </w:tcPr>
          <w:p w14:paraId="063720CD" w14:textId="77777777" w:rsidR="00C25757" w:rsidRPr="005F61F0" w:rsidRDefault="00C25757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21" w:type="dxa"/>
            <w:gridSpan w:val="9"/>
            <w:vAlign w:val="bottom"/>
          </w:tcPr>
          <w:p w14:paraId="0BF21073" w14:textId="2F6C9539" w:rsidR="00C25757" w:rsidRPr="005F61F0" w:rsidRDefault="00C25757" w:rsidP="00506CF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25757" w:rsidRPr="00657820" w14:paraId="7759275A" w14:textId="77777777" w:rsidTr="000D6A31">
        <w:trPr>
          <w:gridAfter w:val="1"/>
          <w:wAfter w:w="6" w:type="dxa"/>
        </w:trPr>
        <w:tc>
          <w:tcPr>
            <w:tcW w:w="2700" w:type="dxa"/>
          </w:tcPr>
          <w:p w14:paraId="6B80271B" w14:textId="77777777" w:rsidR="00C25757" w:rsidRPr="005F61F0" w:rsidRDefault="00C25757" w:rsidP="00506C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64" w:type="dxa"/>
            <w:gridSpan w:val="4"/>
            <w:vAlign w:val="bottom"/>
          </w:tcPr>
          <w:p w14:paraId="2E691B83" w14:textId="77777777" w:rsidR="00C25757" w:rsidRPr="005F61F0" w:rsidRDefault="00C25757" w:rsidP="00506CF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3957" w:type="dxa"/>
            <w:gridSpan w:val="5"/>
            <w:vAlign w:val="bottom"/>
          </w:tcPr>
          <w:p w14:paraId="11514F3A" w14:textId="77777777" w:rsidR="00C25757" w:rsidRPr="005F61F0" w:rsidRDefault="00C25757" w:rsidP="00506CF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216ACB" w:rsidRPr="00657820" w14:paraId="6A1B8262" w14:textId="77777777" w:rsidTr="000D6A31">
        <w:tc>
          <w:tcPr>
            <w:tcW w:w="2700" w:type="dxa"/>
          </w:tcPr>
          <w:p w14:paraId="3247AC3F" w14:textId="77777777" w:rsidR="00216ACB" w:rsidRPr="005F61F0" w:rsidRDefault="00216ACB" w:rsidP="00216AC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A7ACCE" w14:textId="77777777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59D0BFC" w14:textId="3EB22EC8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05123580" w14:textId="77777777" w:rsidR="00216ACB" w:rsidRPr="005F61F0" w:rsidRDefault="00216ACB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24E1C8BF" w14:textId="269B321D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E91C52C" w14:textId="2C8B2314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gridSpan w:val="2"/>
            <w:vAlign w:val="bottom"/>
          </w:tcPr>
          <w:p w14:paraId="70CD8370" w14:textId="77777777" w:rsidR="00216ACB" w:rsidRPr="005F61F0" w:rsidRDefault="00216ACB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39461601" w14:textId="17386357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50C7094A" w14:textId="77777777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EBC4F6B" w14:textId="24537FAD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6614D97C" w14:textId="77777777" w:rsidR="00216ACB" w:rsidRPr="005F61F0" w:rsidRDefault="00216ACB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93FBF86" w14:textId="48E84576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389025A2" w14:textId="2F7420CF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97" w:type="dxa"/>
            <w:gridSpan w:val="2"/>
            <w:vAlign w:val="bottom"/>
          </w:tcPr>
          <w:p w14:paraId="151B7B4B" w14:textId="77777777" w:rsidR="00216ACB" w:rsidRPr="005F61F0" w:rsidRDefault="00216ACB" w:rsidP="000D6A31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0D009331" w14:textId="5A55BAC5" w:rsidR="00216ACB" w:rsidRPr="005F61F0" w:rsidRDefault="00216ACB" w:rsidP="000D6A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216ACB" w:rsidRPr="00657820" w14:paraId="7D4726A5" w14:textId="77777777" w:rsidTr="000D6A31">
        <w:tc>
          <w:tcPr>
            <w:tcW w:w="2700" w:type="dxa"/>
          </w:tcPr>
          <w:p w14:paraId="3C65E3A9" w14:textId="77777777" w:rsidR="00216ACB" w:rsidRPr="005F61F0" w:rsidRDefault="00216ACB" w:rsidP="00216ACB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BDBA01D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239A4A95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712C0BFE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41D5159F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26AB4277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3219092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9B3F381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97" w:type="dxa"/>
            <w:gridSpan w:val="2"/>
          </w:tcPr>
          <w:p w14:paraId="579153C2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216ACB" w:rsidRPr="00657820" w14:paraId="16F7CDA6" w14:textId="77777777" w:rsidTr="000D6A31">
        <w:trPr>
          <w:trHeight w:val="279"/>
        </w:trPr>
        <w:tc>
          <w:tcPr>
            <w:tcW w:w="2700" w:type="dxa"/>
          </w:tcPr>
          <w:p w14:paraId="2DA27ABC" w14:textId="77777777" w:rsidR="00216ACB" w:rsidRPr="005F61F0" w:rsidRDefault="00216ACB" w:rsidP="00216AC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D4B3C43" w14:textId="42D6298E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A53B87F" w14:textId="7FA911BA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8D9B807" w14:textId="58B37E01" w:rsidR="00216ACB" w:rsidRPr="005F61F0" w:rsidRDefault="009D2FAA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0" w:type="dxa"/>
            <w:gridSpan w:val="2"/>
            <w:vAlign w:val="bottom"/>
          </w:tcPr>
          <w:p w14:paraId="3375C0DB" w14:textId="5CF3E804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47746301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7070836" w14:textId="434CDCA8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3D2DA35" w14:textId="1F98B3BC" w:rsidR="00216ACB" w:rsidRPr="005F61F0" w:rsidRDefault="009D2FAA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897" w:type="dxa"/>
            <w:gridSpan w:val="2"/>
            <w:vAlign w:val="bottom"/>
          </w:tcPr>
          <w:p w14:paraId="0B09EDE3" w14:textId="00DF0881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59</w:t>
            </w:r>
          </w:p>
        </w:tc>
      </w:tr>
      <w:tr w:rsidR="00216ACB" w:rsidRPr="00657820" w14:paraId="1CE1746B" w14:textId="77777777" w:rsidTr="000D6A31">
        <w:tc>
          <w:tcPr>
            <w:tcW w:w="2700" w:type="dxa"/>
          </w:tcPr>
          <w:p w14:paraId="3B9904EA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785E53E7" w14:textId="2D05102B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5C5CF62" w14:textId="185989EF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0B1D638" w14:textId="073790C6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153</w:t>
            </w:r>
          </w:p>
        </w:tc>
        <w:tc>
          <w:tcPr>
            <w:tcW w:w="810" w:type="dxa"/>
            <w:gridSpan w:val="2"/>
            <w:vAlign w:val="bottom"/>
          </w:tcPr>
          <w:p w14:paraId="6173E03C" w14:textId="7B529643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153</w:t>
            </w:r>
          </w:p>
        </w:tc>
        <w:tc>
          <w:tcPr>
            <w:tcW w:w="1080" w:type="dxa"/>
            <w:vAlign w:val="bottom"/>
          </w:tcPr>
          <w:p w14:paraId="356E38FC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08CF78F" w14:textId="05DB37D4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B0204E4" w14:textId="274AB080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897" w:type="dxa"/>
            <w:gridSpan w:val="2"/>
            <w:vAlign w:val="bottom"/>
          </w:tcPr>
          <w:p w14:paraId="37824D6F" w14:textId="2BD76A30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170</w:t>
            </w:r>
          </w:p>
        </w:tc>
      </w:tr>
      <w:tr w:rsidR="00216ACB" w:rsidRPr="00657820" w14:paraId="5E115367" w14:textId="77777777" w:rsidTr="000D6A31">
        <w:tc>
          <w:tcPr>
            <w:tcW w:w="2700" w:type="dxa"/>
          </w:tcPr>
          <w:p w14:paraId="103BDF3A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63EF69F1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2C03364" w14:textId="364A0475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280724C" w14:textId="12F700AA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4ADA7E6" w14:textId="6465709F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  <w:tc>
          <w:tcPr>
            <w:tcW w:w="810" w:type="dxa"/>
            <w:gridSpan w:val="2"/>
            <w:vAlign w:val="bottom"/>
          </w:tcPr>
          <w:p w14:paraId="350EF7AD" w14:textId="3406676A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  <w:tc>
          <w:tcPr>
            <w:tcW w:w="1080" w:type="dxa"/>
            <w:vAlign w:val="bottom"/>
          </w:tcPr>
          <w:p w14:paraId="1A406883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3F63A10" w14:textId="7568B9D8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81E54CD" w14:textId="03E89A23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576</w:t>
            </w:r>
          </w:p>
        </w:tc>
        <w:tc>
          <w:tcPr>
            <w:tcW w:w="897" w:type="dxa"/>
            <w:gridSpan w:val="2"/>
            <w:vAlign w:val="bottom"/>
          </w:tcPr>
          <w:p w14:paraId="0EA7FFE9" w14:textId="1108A67E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576</w:t>
            </w:r>
          </w:p>
        </w:tc>
      </w:tr>
      <w:tr w:rsidR="00216ACB" w:rsidRPr="00657820" w14:paraId="6B8DDB66" w14:textId="77777777" w:rsidTr="000D6A31">
        <w:tc>
          <w:tcPr>
            <w:tcW w:w="2700" w:type="dxa"/>
          </w:tcPr>
          <w:p w14:paraId="59B97460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3AB27E89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บุคคลและกิจการที่ไม่เกี่ยวข้องกัน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6CAD2AAE" w14:textId="5099D73E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A4B380B" w14:textId="2153F7BC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2B1C7F3" w14:textId="353C77C9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10" w:type="dxa"/>
            <w:gridSpan w:val="2"/>
            <w:vAlign w:val="bottom"/>
          </w:tcPr>
          <w:p w14:paraId="395099D5" w14:textId="43E12458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642A5113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67537CB" w14:textId="4198A4D6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9EA442F" w14:textId="4A06526C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97" w:type="dxa"/>
            <w:gridSpan w:val="2"/>
            <w:vAlign w:val="bottom"/>
          </w:tcPr>
          <w:p w14:paraId="4B4685F5" w14:textId="39339DED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216ACB" w:rsidRPr="00657820" w14:paraId="4E2B2F23" w14:textId="77777777" w:rsidTr="000D6A31">
        <w:tc>
          <w:tcPr>
            <w:tcW w:w="2700" w:type="dxa"/>
          </w:tcPr>
          <w:p w14:paraId="5D100BE3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4BA4F342" w14:textId="38E33E1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15051E" w14:textId="317592AE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B721714" w14:textId="34C49239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2EC4988" w14:textId="0DDCBD56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DCDDC7E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D90B1CE" w14:textId="5147B3A0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301F233" w14:textId="5609D7EC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897" w:type="dxa"/>
            <w:gridSpan w:val="2"/>
            <w:vAlign w:val="bottom"/>
          </w:tcPr>
          <w:p w14:paraId="7CB53124" w14:textId="3665F0DC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  <w:tr w:rsidR="00216ACB" w:rsidRPr="00657820" w14:paraId="3EA6584F" w14:textId="77777777" w:rsidTr="000D6A31">
        <w:tc>
          <w:tcPr>
            <w:tcW w:w="2700" w:type="dxa"/>
          </w:tcPr>
          <w:p w14:paraId="69BC2243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เงินให้กู้ยืมระยะยาวแก่               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17B484B" w14:textId="00D1C6A9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1914AED" w14:textId="1BB9B138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DF42C4E" w14:textId="1BC5C3B0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  <w:tc>
          <w:tcPr>
            <w:tcW w:w="810" w:type="dxa"/>
            <w:gridSpan w:val="2"/>
            <w:vAlign w:val="bottom"/>
          </w:tcPr>
          <w:p w14:paraId="7B548DBD" w14:textId="73E4433D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  <w:tc>
          <w:tcPr>
            <w:tcW w:w="1080" w:type="dxa"/>
            <w:vAlign w:val="bottom"/>
          </w:tcPr>
          <w:p w14:paraId="75CE90F4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09BE63E" w14:textId="5144D98B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7DC86E7" w14:textId="61F198C8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97" w:type="dxa"/>
            <w:gridSpan w:val="2"/>
            <w:vAlign w:val="bottom"/>
          </w:tcPr>
          <w:p w14:paraId="72303677" w14:textId="2308E388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216ACB" w:rsidRPr="00657820" w14:paraId="2D43C7FD" w14:textId="77777777" w:rsidTr="000D6A31">
        <w:tc>
          <w:tcPr>
            <w:tcW w:w="2700" w:type="dxa"/>
          </w:tcPr>
          <w:p w14:paraId="0E96A9E4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500457A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763542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E5F9F1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B29200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980928" w14:textId="30FDB6CC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0A40060" w14:textId="10809C6D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EAF293C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0CDABC7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16ACB" w:rsidRPr="00657820" w14:paraId="43064786" w14:textId="77777777" w:rsidTr="000D6A31">
        <w:tc>
          <w:tcPr>
            <w:tcW w:w="2700" w:type="dxa"/>
          </w:tcPr>
          <w:p w14:paraId="1C5BEE75" w14:textId="77777777" w:rsidR="00216ACB" w:rsidRPr="005F61F0" w:rsidRDefault="00216ACB" w:rsidP="00216ACB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0DD7C52A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39AC0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447DF5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A10169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BFF815" w14:textId="6F1CD1A2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9CF66D" w14:textId="7C374346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A6814C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CBB284F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16ACB" w:rsidRPr="00657820" w14:paraId="00E010C1" w14:textId="77777777" w:rsidTr="000D6A31">
        <w:tc>
          <w:tcPr>
            <w:tcW w:w="2700" w:type="dxa"/>
            <w:vAlign w:val="bottom"/>
          </w:tcPr>
          <w:p w14:paraId="48A74579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542112CA" w14:textId="0ABEEDC1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3DAB570" w14:textId="3BBA75B5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86F4C4C" w14:textId="15D5C2B6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10" w:type="dxa"/>
            <w:gridSpan w:val="2"/>
            <w:vAlign w:val="bottom"/>
          </w:tcPr>
          <w:p w14:paraId="70CEEBCE" w14:textId="07DA1A25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14:paraId="4D3922C4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3F78675" w14:textId="51797AB6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9EDF464" w14:textId="05B622C8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97" w:type="dxa"/>
            <w:gridSpan w:val="2"/>
            <w:vAlign w:val="bottom"/>
          </w:tcPr>
          <w:p w14:paraId="68C5A1E1" w14:textId="26A7C455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216ACB" w:rsidRPr="00657820" w14:paraId="44D1EAFB" w14:textId="77777777" w:rsidTr="000D6A31">
        <w:tc>
          <w:tcPr>
            <w:tcW w:w="2700" w:type="dxa"/>
            <w:vAlign w:val="bottom"/>
          </w:tcPr>
          <w:p w14:paraId="2EEF71B0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32E941E9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99245E0" w14:textId="59B3CCF8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B8F6360" w14:textId="3CAE4AF2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E4367D" w14:textId="1C075060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  <w:tc>
          <w:tcPr>
            <w:tcW w:w="810" w:type="dxa"/>
            <w:gridSpan w:val="2"/>
            <w:vAlign w:val="bottom"/>
          </w:tcPr>
          <w:p w14:paraId="7C0B205D" w14:textId="5AE7FEC6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  <w:tc>
          <w:tcPr>
            <w:tcW w:w="1080" w:type="dxa"/>
            <w:vAlign w:val="bottom"/>
          </w:tcPr>
          <w:p w14:paraId="51E59083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EE5CDD3" w14:textId="2ED7810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1160880" w14:textId="1DFED181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897" w:type="dxa"/>
            <w:gridSpan w:val="2"/>
            <w:vAlign w:val="bottom"/>
          </w:tcPr>
          <w:p w14:paraId="4550B8E4" w14:textId="65506045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56</w:t>
            </w:r>
          </w:p>
        </w:tc>
      </w:tr>
      <w:tr w:rsidR="00216ACB" w:rsidRPr="00657820" w14:paraId="2F4B569B" w14:textId="77777777" w:rsidTr="000D6A31">
        <w:tc>
          <w:tcPr>
            <w:tcW w:w="2700" w:type="dxa"/>
            <w:vAlign w:val="bottom"/>
          </w:tcPr>
          <w:p w14:paraId="4430708E" w14:textId="77777777" w:rsidR="00216ACB" w:rsidRPr="005F61F0" w:rsidRDefault="00216ACB" w:rsidP="00216AC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115ADB78" w14:textId="31B7038B" w:rsidR="00216ACB" w:rsidRPr="005F61F0" w:rsidRDefault="00216ACB" w:rsidP="00216ACB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65A242F0" w14:textId="61CB32DA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CEEE1CF" w14:textId="7291100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5975E7" w14:textId="1192D5E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A0CDF21" w14:textId="66772F1C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AD8E862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E57A096" w14:textId="6B01748C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2B8820B" w14:textId="54293251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897" w:type="dxa"/>
            <w:gridSpan w:val="2"/>
            <w:vAlign w:val="bottom"/>
          </w:tcPr>
          <w:p w14:paraId="3B61BAE2" w14:textId="59DDB2EE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80</w:t>
            </w:r>
          </w:p>
        </w:tc>
      </w:tr>
      <w:tr w:rsidR="00216ACB" w:rsidRPr="00657820" w14:paraId="252D8BEE" w14:textId="77777777" w:rsidTr="000D6A31">
        <w:tc>
          <w:tcPr>
            <w:tcW w:w="2700" w:type="dxa"/>
            <w:vAlign w:val="bottom"/>
          </w:tcPr>
          <w:p w14:paraId="5C7FD761" w14:textId="77777777" w:rsidR="00216ACB" w:rsidRPr="005F61F0" w:rsidRDefault="00216ACB" w:rsidP="00216AC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2F769DD9" w14:textId="4B6AB4CE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492601A" w14:textId="7E9D6190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E7DB038" w14:textId="2368F580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0" w:type="dxa"/>
            <w:gridSpan w:val="2"/>
            <w:vAlign w:val="bottom"/>
          </w:tcPr>
          <w:p w14:paraId="26DE280A" w14:textId="1DB391AF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33B2DD5A" w14:textId="7777777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FE297BD" w14:textId="3AD63A1C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2E429E4" w14:textId="791A1DE9" w:rsidR="00216ACB" w:rsidRPr="005F61F0" w:rsidRDefault="00BF295C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97" w:type="dxa"/>
            <w:gridSpan w:val="2"/>
            <w:vAlign w:val="bottom"/>
          </w:tcPr>
          <w:p w14:paraId="6627EFF6" w14:textId="739A33B7" w:rsidR="00216ACB" w:rsidRPr="005F61F0" w:rsidRDefault="00216ACB" w:rsidP="00216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216ACB" w:rsidRPr="00657820" w14:paraId="4E9648B7" w14:textId="77777777" w:rsidTr="000D6A31">
        <w:tc>
          <w:tcPr>
            <w:tcW w:w="2700" w:type="dxa"/>
          </w:tcPr>
          <w:p w14:paraId="5F5E01F3" w14:textId="77777777" w:rsidR="00216ACB" w:rsidRPr="005F61F0" w:rsidRDefault="00216ACB" w:rsidP="00216AC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47DB4F9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5948B4C" w14:textId="77777777" w:rsidR="00216ACB" w:rsidRPr="005F61F0" w:rsidRDefault="00216ACB" w:rsidP="00216AC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EB0D074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39D6EC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F6DAF9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A3B67FC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4110D1B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D30A77C" w14:textId="77777777" w:rsidR="00216ACB" w:rsidRPr="005F61F0" w:rsidRDefault="00216ACB" w:rsidP="00216AC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37AAE39B" w14:textId="6B42A199" w:rsidR="00B4762A" w:rsidRDefault="00B4762A" w:rsidP="00AD2A6F">
      <w:pPr>
        <w:pStyle w:val="FSNoteDetail"/>
        <w:tabs>
          <w:tab w:val="left" w:pos="180"/>
        </w:tabs>
        <w:ind w:left="900"/>
        <w:rPr>
          <w:rFonts w:asciiTheme="majorBidi" w:hAnsiTheme="majorBidi" w:cstheme="majorBidi"/>
        </w:rPr>
      </w:pPr>
      <w:r w:rsidRPr="00227D91">
        <w:rPr>
          <w:rFonts w:asciiTheme="majorBidi" w:hAnsiTheme="majorBidi" w:hint="cs"/>
          <w:spacing w:val="4"/>
          <w:cs/>
        </w:rPr>
        <w:t>ในระหว่างปี</w:t>
      </w:r>
      <w:r w:rsidRPr="00227D91">
        <w:rPr>
          <w:rFonts w:asciiTheme="majorBidi" w:hAnsiTheme="majorBidi"/>
          <w:spacing w:val="4"/>
          <w:cs/>
        </w:rPr>
        <w:t xml:space="preserve"> </w:t>
      </w:r>
      <w:r w:rsidRPr="00227D91">
        <w:rPr>
          <w:rFonts w:asciiTheme="majorBidi" w:hAnsiTheme="majorBidi" w:hint="cs"/>
          <w:spacing w:val="4"/>
          <w:cs/>
        </w:rPr>
        <w:t>กลุ่มบริษัทไม่มีการเปลี่ยนวิธีการและสมมติฐานที่ใช้ในการประมาณมูลค่ายุติธรรมของเครื่องมือ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227D91">
        <w:rPr>
          <w:rFonts w:asciiTheme="majorBidi" w:hAnsiTheme="majorBidi"/>
        </w:rPr>
        <w:br/>
      </w:r>
      <w:r w:rsidRPr="00B4762A">
        <w:rPr>
          <w:rFonts w:asciiTheme="majorBidi" w:hAnsiTheme="majorBidi" w:hint="cs"/>
          <w:cs/>
        </w:rPr>
        <w:t>ทางการเงิน</w:t>
      </w:r>
      <w:r w:rsidRPr="00B4762A">
        <w:rPr>
          <w:rFonts w:asciiTheme="majorBidi" w:hAnsiTheme="majorBidi"/>
          <w:cs/>
        </w:rPr>
        <w:t xml:space="preserve"> </w:t>
      </w:r>
      <w:r w:rsidRPr="00B4762A">
        <w:rPr>
          <w:rFonts w:asciiTheme="majorBidi" w:hAnsiTheme="majorBidi" w:hint="cs"/>
          <w:cs/>
        </w:rPr>
        <w:t>และไม่มีการโอนรายการระหว่างลำดับชั้นของมูลค่ายุติธรรม</w:t>
      </w:r>
    </w:p>
    <w:p w14:paraId="194DC2B8" w14:textId="36F1C4D9" w:rsidR="0003284E" w:rsidRPr="00657820" w:rsidRDefault="0003284E" w:rsidP="00AD2A6F">
      <w:pPr>
        <w:pStyle w:val="FSNoteDetail"/>
        <w:tabs>
          <w:tab w:val="left" w:pos="180"/>
        </w:tabs>
        <w:ind w:left="900"/>
        <w:rPr>
          <w:rFonts w:asciiTheme="majorBidi" w:hAnsiTheme="majorBidi" w:cstheme="majorBidi"/>
        </w:rPr>
      </w:pPr>
      <w:r w:rsidRPr="00657820">
        <w:rPr>
          <w:rFonts w:asciiTheme="majorBidi" w:hAnsiTheme="majorBidi" w:cstheme="majorBidi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4960DB9E" w14:textId="2AA17BB0" w:rsidR="007D3642" w:rsidRPr="00657820" w:rsidRDefault="007D3642" w:rsidP="005F0450">
      <w:pPr>
        <w:numPr>
          <w:ilvl w:val="0"/>
          <w:numId w:val="6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1170" w:hanging="270"/>
        <w:jc w:val="thaiDistribute"/>
        <w:textAlignment w:val="auto"/>
        <w:rPr>
          <w:rFonts w:asciiTheme="majorBidi" w:hAnsiTheme="majorBidi" w:cstheme="majorBidi"/>
          <w:sz w:val="28"/>
        </w:rPr>
      </w:pPr>
      <w:bookmarkStart w:id="13" w:name="_Hlk95492248"/>
      <w:r w:rsidRPr="00657820">
        <w:rPr>
          <w:rFonts w:asciiTheme="majorBidi" w:hAnsiTheme="majorBidi" w:cstheme="majorBidi"/>
          <w:sz w:val="28"/>
          <w:cs/>
        </w:rPr>
        <w:t>สินทรัพย์</w:t>
      </w:r>
      <w:r w:rsidR="006B5548" w:rsidRPr="00657820">
        <w:rPr>
          <w:rFonts w:asciiTheme="majorBidi" w:hAnsiTheme="majorBidi" w:cstheme="majorBidi"/>
          <w:sz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6B5548" w:rsidRPr="00657820">
        <w:rPr>
          <w:rFonts w:asciiTheme="majorBidi" w:hAnsiTheme="majorBidi" w:cstheme="majorBidi"/>
          <w:sz w:val="28"/>
        </w:rPr>
        <w:t xml:space="preserve"> </w:t>
      </w:r>
      <w:r w:rsidR="006B5548" w:rsidRPr="00657820">
        <w:rPr>
          <w:rFonts w:asciiTheme="majorBidi" w:hAnsiTheme="majorBidi" w:cstheme="majorBidi"/>
          <w:sz w:val="28"/>
          <w:cs/>
        </w:rPr>
        <w:t xml:space="preserve">ลูกหนี้การค้าและลูกหนี้อื่น เงินให้กู้ยืมระยะสั้น เงินกู้ยืมจากสถาบันการเงิน เจ้าหนี้การค้าและเจ้าหนี้อื่น </w:t>
      </w:r>
      <w:r w:rsidR="000218FE" w:rsidRPr="00657820">
        <w:rPr>
          <w:rFonts w:asciiTheme="majorBidi" w:hAnsiTheme="majorBidi" w:cstheme="majorBidi"/>
          <w:sz w:val="28"/>
          <w:cs/>
        </w:rPr>
        <w:t xml:space="preserve">     </w:t>
      </w:r>
      <w:r w:rsidR="006B5548" w:rsidRPr="00657820">
        <w:rPr>
          <w:rFonts w:asciiTheme="majorBidi" w:hAnsiTheme="majorBidi" w:cstheme="majorBidi"/>
          <w:sz w:val="28"/>
          <w:cs/>
        </w:rPr>
        <w:t>เงินกู้ยืมระยะสั้น และหนี้สินตามสัญญาเช่าแสดงมูลค่ายุติธรรมโดยประมาณตามมูลค่าตามบัญชีที่แสดงใน</w:t>
      </w:r>
      <w:r w:rsidR="000545D7" w:rsidRPr="00657820">
        <w:rPr>
          <w:rFonts w:asciiTheme="majorBidi" w:hAnsiTheme="majorBidi" w:cstheme="majorBidi"/>
          <w:sz w:val="28"/>
          <w:cs/>
        </w:rPr>
        <w:t xml:space="preserve">   </w:t>
      </w:r>
      <w:r w:rsidR="006B5548" w:rsidRPr="00657820">
        <w:rPr>
          <w:rFonts w:asciiTheme="majorBidi" w:hAnsiTheme="majorBidi" w:cstheme="majorBidi"/>
          <w:sz w:val="28"/>
          <w:cs/>
        </w:rPr>
        <w:t>งบแสดงฐานะการเงิน</w:t>
      </w:r>
    </w:p>
    <w:bookmarkEnd w:id="13"/>
    <w:p w14:paraId="09CE6537" w14:textId="1387D8B4" w:rsidR="0003284E" w:rsidRPr="00657820" w:rsidRDefault="00A76837" w:rsidP="00AD2A6F">
      <w:pPr>
        <w:tabs>
          <w:tab w:val="left" w:pos="360"/>
        </w:tabs>
        <w:overflowPunct/>
        <w:autoSpaceDE/>
        <w:autoSpaceDN/>
        <w:adjustRightInd/>
        <w:spacing w:before="120"/>
        <w:ind w:left="1170" w:hanging="288"/>
        <w:jc w:val="thaiDistribute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ข</w:t>
      </w:r>
      <w:r w:rsidR="0003284E" w:rsidRPr="00657820">
        <w:rPr>
          <w:rFonts w:asciiTheme="majorBidi" w:hAnsiTheme="majorBidi" w:cstheme="majorBidi"/>
          <w:sz w:val="28"/>
          <w:cs/>
        </w:rPr>
        <w:t xml:space="preserve">) </w:t>
      </w:r>
      <w:r w:rsidR="0003284E" w:rsidRPr="00657820">
        <w:rPr>
          <w:rFonts w:asciiTheme="majorBidi" w:hAnsiTheme="majorBidi" w:cstheme="majorBidi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417D5E65" w14:textId="42845056" w:rsidR="009F2DD2" w:rsidRPr="00657820" w:rsidRDefault="00A76837" w:rsidP="00EA4B45">
      <w:pPr>
        <w:pStyle w:val="ListParagraph"/>
        <w:tabs>
          <w:tab w:val="left" w:pos="360"/>
        </w:tabs>
        <w:overflowPunct/>
        <w:autoSpaceDE/>
        <w:autoSpaceDN/>
        <w:adjustRightInd/>
        <w:spacing w:before="120" w:after="240"/>
        <w:ind w:left="1170" w:hanging="288"/>
        <w:jc w:val="thaiDistribute"/>
        <w:textAlignment w:val="auto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ค</w:t>
      </w:r>
      <w:r w:rsidR="0003284E" w:rsidRPr="00657820">
        <w:rPr>
          <w:rFonts w:asciiTheme="majorBidi" w:hAnsiTheme="majorBidi" w:cstheme="majorBidi"/>
          <w:sz w:val="28"/>
          <w:cs/>
        </w:rPr>
        <w:t>)</w:t>
      </w:r>
      <w:r w:rsidR="0003284E" w:rsidRPr="00657820">
        <w:rPr>
          <w:rFonts w:asciiTheme="majorBidi" w:hAnsiTheme="majorBidi" w:cstheme="majorBidi"/>
          <w:sz w:val="28"/>
          <w:cs/>
        </w:rPr>
        <w:tab/>
      </w:r>
      <w:r w:rsidR="009968C5" w:rsidRPr="00657820">
        <w:rPr>
          <w:rFonts w:asciiTheme="majorBidi" w:hAnsiTheme="majorBidi" w:cstheme="majorBidi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74B3DB9" w14:textId="55EACF4E" w:rsidR="00C561F8" w:rsidRPr="00657820" w:rsidRDefault="009F2DD2" w:rsidP="00941A66">
      <w:pPr>
        <w:pStyle w:val="ListParagraph"/>
        <w:numPr>
          <w:ilvl w:val="0"/>
          <w:numId w:val="1"/>
        </w:numPr>
        <w:spacing w:line="36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657820">
        <w:rPr>
          <w:rFonts w:asciiTheme="majorBidi" w:hAnsiTheme="majorBidi" w:cstheme="majorBidi"/>
          <w:b/>
          <w:bCs/>
          <w:sz w:val="28"/>
          <w:cs/>
        </w:rPr>
        <w:lastRenderedPageBreak/>
        <w:t>การจัดประเภทรายการใหม่</w:t>
      </w:r>
    </w:p>
    <w:p w14:paraId="4A1F0D7A" w14:textId="5D036665" w:rsidR="009F2DD2" w:rsidRPr="00657820" w:rsidRDefault="009F2DD2" w:rsidP="00941A66">
      <w:pPr>
        <w:pStyle w:val="ListParagraph"/>
        <w:spacing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57820">
        <w:rPr>
          <w:rFonts w:asciiTheme="majorBidi" w:hAnsiTheme="majorBidi" w:cstheme="majorBidi"/>
          <w:sz w:val="28"/>
          <w:cs/>
        </w:rPr>
        <w:t>บริษัทได้มีการจัดประเภทรายการทางบัญชีในงบ</w:t>
      </w:r>
      <w:r w:rsidR="005F0793" w:rsidRPr="00657820">
        <w:rPr>
          <w:rFonts w:asciiTheme="majorBidi" w:hAnsiTheme="majorBidi" w:cstheme="majorBidi"/>
          <w:sz w:val="28"/>
          <w:cs/>
        </w:rPr>
        <w:t xml:space="preserve">แสดงฐานะทางการเงิน ณ </w:t>
      </w:r>
      <w:r w:rsidRPr="00657820">
        <w:rPr>
          <w:rFonts w:asciiTheme="majorBidi" w:hAnsiTheme="majorBidi" w:cstheme="majorBidi"/>
          <w:sz w:val="28"/>
          <w:cs/>
        </w:rPr>
        <w:t>วันที่</w:t>
      </w:r>
      <w:r w:rsidRPr="00657820">
        <w:rPr>
          <w:rFonts w:asciiTheme="majorBidi" w:hAnsiTheme="majorBidi" w:cstheme="majorBidi"/>
          <w:sz w:val="28"/>
        </w:rPr>
        <w:t xml:space="preserve"> 3</w:t>
      </w:r>
      <w:r w:rsidR="005F0793" w:rsidRPr="00657820">
        <w:rPr>
          <w:rFonts w:asciiTheme="majorBidi" w:hAnsiTheme="majorBidi" w:cstheme="majorBidi"/>
          <w:sz w:val="28"/>
        </w:rPr>
        <w:t>1</w:t>
      </w:r>
      <w:r w:rsidR="005F0793" w:rsidRPr="00657820">
        <w:rPr>
          <w:rFonts w:asciiTheme="majorBidi" w:hAnsiTheme="majorBidi" w:cstheme="majorBidi"/>
          <w:sz w:val="28"/>
          <w:cs/>
        </w:rPr>
        <w:t xml:space="preserve"> ธันวาคม</w:t>
      </w:r>
      <w:r w:rsidRPr="00657820">
        <w:rPr>
          <w:rFonts w:asciiTheme="majorBidi" w:hAnsiTheme="majorBidi" w:cstheme="majorBidi"/>
          <w:sz w:val="28"/>
        </w:rPr>
        <w:t xml:space="preserve"> 25</w:t>
      </w:r>
      <w:r w:rsidR="005F0793" w:rsidRPr="00657820">
        <w:rPr>
          <w:rFonts w:asciiTheme="majorBidi" w:hAnsiTheme="majorBidi" w:cstheme="majorBidi"/>
          <w:sz w:val="28"/>
        </w:rPr>
        <w:t>65</w:t>
      </w:r>
      <w:r w:rsidRPr="00657820">
        <w:rPr>
          <w:rFonts w:asciiTheme="majorBidi" w:hAnsiTheme="majorBidi" w:cstheme="majorBidi"/>
          <w:sz w:val="28"/>
          <w:cs/>
        </w:rPr>
        <w:t xml:space="preserve"> </w:t>
      </w:r>
      <w:r w:rsidR="00DD436C" w:rsidRPr="00657820">
        <w:rPr>
          <w:rFonts w:asciiTheme="majorBidi" w:hAnsiTheme="majorBidi" w:cstheme="majorBidi"/>
          <w:sz w:val="28"/>
          <w:cs/>
        </w:rPr>
        <w:t>และ</w:t>
      </w:r>
      <w:r w:rsidR="0009783C" w:rsidRPr="00657820">
        <w:rPr>
          <w:rFonts w:asciiTheme="majorBidi" w:hAnsiTheme="majorBidi" w:cstheme="majorBidi"/>
          <w:sz w:val="28"/>
          <w:cs/>
        </w:rPr>
        <w:t>งบกำไรขาดทุนและงบกำไร</w:t>
      </w:r>
      <w:r w:rsidR="0098578F" w:rsidRPr="00657820">
        <w:rPr>
          <w:rFonts w:asciiTheme="majorBidi" w:hAnsiTheme="majorBidi" w:cstheme="majorBidi"/>
          <w:sz w:val="28"/>
          <w:cs/>
        </w:rPr>
        <w:t xml:space="preserve">ขาดทุนเบ็ดเสร็จอื่นสำหรับปีสิ้นสุดวันที่ </w:t>
      </w:r>
      <w:r w:rsidR="0098578F" w:rsidRPr="00657820">
        <w:rPr>
          <w:rFonts w:asciiTheme="majorBidi" w:hAnsiTheme="majorBidi" w:cstheme="majorBidi"/>
          <w:sz w:val="28"/>
        </w:rPr>
        <w:t xml:space="preserve">31 </w:t>
      </w:r>
      <w:r w:rsidR="0098578F" w:rsidRPr="00657820">
        <w:rPr>
          <w:rFonts w:asciiTheme="majorBidi" w:hAnsiTheme="majorBidi" w:cstheme="majorBidi"/>
          <w:sz w:val="28"/>
          <w:cs/>
        </w:rPr>
        <w:t xml:space="preserve">ธันวาคม </w:t>
      </w:r>
      <w:r w:rsidR="0098578F" w:rsidRPr="00657820">
        <w:rPr>
          <w:rFonts w:asciiTheme="majorBidi" w:hAnsiTheme="majorBidi" w:cstheme="majorBidi"/>
          <w:sz w:val="28"/>
        </w:rPr>
        <w:t xml:space="preserve">2565 </w:t>
      </w:r>
      <w:r w:rsidRPr="00657820">
        <w:rPr>
          <w:rFonts w:asciiTheme="majorBidi" w:hAnsiTheme="majorBidi" w:cstheme="majorBidi"/>
          <w:sz w:val="28"/>
          <w:cs/>
        </w:rPr>
        <w:t>เพื่อให้สอดคล้องกับการนำเสนองบการเงิน</w:t>
      </w:r>
      <w:r w:rsidR="00A5054D">
        <w:rPr>
          <w:rFonts w:asciiTheme="majorBidi" w:hAnsiTheme="majorBidi" w:cstheme="majorBidi" w:hint="cs"/>
          <w:sz w:val="28"/>
          <w:cs/>
        </w:rPr>
        <w:t xml:space="preserve">         ปี</w:t>
      </w:r>
      <w:r w:rsidRPr="00657820">
        <w:rPr>
          <w:rFonts w:asciiTheme="majorBidi" w:hAnsiTheme="majorBidi" w:cstheme="majorBidi"/>
          <w:sz w:val="28"/>
          <w:cs/>
        </w:rPr>
        <w:t>ปัจจุบัน โดยประกอบด้วยรายการดังต่อไปนี้</w:t>
      </w:r>
    </w:p>
    <w:tbl>
      <w:tblPr>
        <w:tblW w:w="9241" w:type="dxa"/>
        <w:tblInd w:w="270" w:type="dxa"/>
        <w:tblLook w:val="04A0" w:firstRow="1" w:lastRow="0" w:firstColumn="1" w:lastColumn="0" w:noHBand="0" w:noVBand="1"/>
      </w:tblPr>
      <w:tblGrid>
        <w:gridCol w:w="4302"/>
        <w:gridCol w:w="1440"/>
        <w:gridCol w:w="261"/>
        <w:gridCol w:w="1449"/>
        <w:gridCol w:w="270"/>
        <w:gridCol w:w="1519"/>
      </w:tblGrid>
      <w:tr w:rsidR="009F2DD2" w:rsidRPr="00657820" w14:paraId="1DAC22BD" w14:textId="77777777" w:rsidTr="00805FD4">
        <w:trPr>
          <w:trHeight w:val="403"/>
        </w:trPr>
        <w:tc>
          <w:tcPr>
            <w:tcW w:w="4302" w:type="dxa"/>
            <w:noWrap/>
            <w:vAlign w:val="bottom"/>
          </w:tcPr>
          <w:p w14:paraId="2454DB63" w14:textId="77777777" w:rsidR="009F2DD2" w:rsidRPr="00657820" w:rsidRDefault="009F2DD2" w:rsidP="00506CF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39" w:type="dxa"/>
            <w:gridSpan w:val="5"/>
            <w:noWrap/>
            <w:vAlign w:val="bottom"/>
            <w:hideMark/>
          </w:tcPr>
          <w:p w14:paraId="6671252D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9F2DD2" w:rsidRPr="00657820" w14:paraId="08EDBED6" w14:textId="77777777" w:rsidTr="00805FD4">
        <w:trPr>
          <w:trHeight w:val="403"/>
        </w:trPr>
        <w:tc>
          <w:tcPr>
            <w:tcW w:w="4302" w:type="dxa"/>
            <w:noWrap/>
            <w:vAlign w:val="bottom"/>
          </w:tcPr>
          <w:p w14:paraId="6FBD7C02" w14:textId="77777777" w:rsidR="009F2DD2" w:rsidRPr="00657820" w:rsidRDefault="009F2DD2" w:rsidP="00506CF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4B4047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F2DD2" w:rsidRPr="00657820" w14:paraId="66F08876" w14:textId="77777777" w:rsidTr="00EE0401">
        <w:trPr>
          <w:trHeight w:hRule="exact" w:val="730"/>
        </w:trPr>
        <w:tc>
          <w:tcPr>
            <w:tcW w:w="4302" w:type="dxa"/>
            <w:noWrap/>
            <w:vAlign w:val="bottom"/>
          </w:tcPr>
          <w:p w14:paraId="23BEBF75" w14:textId="77777777" w:rsidR="009F2DD2" w:rsidRPr="00657820" w:rsidRDefault="009F2DD2" w:rsidP="00506CF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7C3A951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8438302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105C3DC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537AA7C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3942F8B" w14:textId="77777777" w:rsidR="009F2DD2" w:rsidRPr="00657820" w:rsidRDefault="009F2DD2" w:rsidP="00506CF3">
            <w:pPr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หลังจัดประเภทรายการใหม่</w:t>
            </w:r>
          </w:p>
        </w:tc>
      </w:tr>
      <w:tr w:rsidR="009F2DD2" w:rsidRPr="00657820" w14:paraId="4BF662EE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239EF4E5" w14:textId="4C83006F" w:rsidR="009F2DD2" w:rsidRPr="00657820" w:rsidRDefault="005F0793" w:rsidP="005F079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งบแสดงฐานะทางการเงิน ณ วันที่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noWrap/>
            <w:vAlign w:val="bottom"/>
          </w:tcPr>
          <w:p w14:paraId="2425BDCD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noWrap/>
            <w:vAlign w:val="bottom"/>
          </w:tcPr>
          <w:p w14:paraId="56EF1552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2D11DF4E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21B0781F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noWrap/>
            <w:vAlign w:val="bottom"/>
          </w:tcPr>
          <w:p w14:paraId="09FD0D5D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2DD2" w:rsidRPr="00657820" w14:paraId="10918A10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463E1C80" w14:textId="6F523293" w:rsidR="009F2DD2" w:rsidRPr="00657820" w:rsidRDefault="00C25757" w:rsidP="00506CF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D844BF" w14:textId="3D8DC507" w:rsidR="009F2DD2" w:rsidRPr="00657820" w:rsidRDefault="00D4086B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1,555,190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1ED242F5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035F763E" w14:textId="28CD3BE8" w:rsidR="009F2DD2" w:rsidRPr="00657820" w:rsidRDefault="00664048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51,455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047D5B6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5EDE4889" w14:textId="37DB580C" w:rsidR="009F2DD2" w:rsidRPr="00657820" w:rsidRDefault="00D4086B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="00664048" w:rsidRPr="00657820">
              <w:rPr>
                <w:rFonts w:asciiTheme="majorBidi" w:hAnsiTheme="majorBidi" w:cstheme="majorBidi"/>
                <w:sz w:val="28"/>
              </w:rPr>
              <w:t>606,645</w:t>
            </w:r>
          </w:p>
        </w:tc>
      </w:tr>
      <w:tr w:rsidR="009F2DD2" w:rsidRPr="00657820" w14:paraId="7B45C665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3A6A44F4" w14:textId="4283D422" w:rsidR="009F2DD2" w:rsidRPr="00657820" w:rsidRDefault="00C25757" w:rsidP="00506CF3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E426E0" w14:textId="391C248A" w:rsidR="009F2DD2" w:rsidRPr="00657820" w:rsidRDefault="00D4086B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1,465,389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60B417DF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78049E33" w14:textId="3B5C9663" w:rsidR="009F2DD2" w:rsidRPr="00657820" w:rsidRDefault="00D4086B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664048" w:rsidRPr="00657820">
              <w:rPr>
                <w:rFonts w:asciiTheme="majorBidi" w:hAnsiTheme="majorBidi" w:cstheme="majorBidi"/>
                <w:sz w:val="28"/>
              </w:rPr>
              <w:t>51,455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43602B6" w14:textId="77777777" w:rsidR="009F2DD2" w:rsidRPr="00657820" w:rsidRDefault="009F2DD2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0712E772" w14:textId="473CF81C" w:rsidR="009F2DD2" w:rsidRPr="00657820" w:rsidRDefault="00D4086B" w:rsidP="00506CF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="00664048" w:rsidRPr="00657820">
              <w:rPr>
                <w:rFonts w:asciiTheme="majorBidi" w:hAnsiTheme="majorBidi" w:cstheme="majorBidi"/>
                <w:sz w:val="28"/>
              </w:rPr>
              <w:t>413,934</w:t>
            </w:r>
          </w:p>
        </w:tc>
      </w:tr>
      <w:tr w:rsidR="00805FD4" w:rsidRPr="00657820" w14:paraId="2EDF14AE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5397643E" w14:textId="05F052E4" w:rsidR="00805FD4" w:rsidRPr="00657820" w:rsidRDefault="00805FD4" w:rsidP="00805FD4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ED8AA4" w14:textId="018FC355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153,733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40ECB9E7" w14:textId="77777777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54A4A45D" w14:textId="56625A51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(32,918)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B426EA2" w14:textId="77777777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4E9B1770" w14:textId="162FA933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120,815</w:t>
            </w:r>
          </w:p>
        </w:tc>
      </w:tr>
      <w:tr w:rsidR="00805FD4" w:rsidRPr="00657820" w14:paraId="7507986B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145B04B5" w14:textId="4411A28E" w:rsidR="00805FD4" w:rsidRPr="00657820" w:rsidRDefault="00805FD4" w:rsidP="00805FD4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D04C41" w14:textId="43D52050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9,36</w:t>
            </w:r>
            <w:r w:rsidR="0025300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0C0A0B72" w14:textId="77777777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7865BFDF" w14:textId="3D7ABFDA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32,918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27ECC54" w14:textId="77777777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0571AD07" w14:textId="796AD7BF" w:rsidR="00805FD4" w:rsidRPr="00657820" w:rsidRDefault="00805FD4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42,28</w:t>
            </w:r>
            <w:r w:rsidR="002445C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D1F7D" w:rsidRPr="00657820" w14:paraId="1F8EED0B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765C7581" w14:textId="77777777" w:rsidR="00AD1F7D" w:rsidRPr="00657820" w:rsidRDefault="00AD1F7D" w:rsidP="00805FD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14DD08" w14:textId="77777777" w:rsidR="00AD1F7D" w:rsidRPr="00657820" w:rsidRDefault="00AD1F7D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3F706FD2" w14:textId="77777777" w:rsidR="00AD1F7D" w:rsidRPr="00657820" w:rsidRDefault="00AD1F7D" w:rsidP="00805FD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577EA50D" w14:textId="77777777" w:rsidR="00AD1F7D" w:rsidRPr="00657820" w:rsidRDefault="00AD1F7D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8ED4CA" w14:textId="77777777" w:rsidR="00AD1F7D" w:rsidRPr="00657820" w:rsidRDefault="00AD1F7D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728626E4" w14:textId="77777777" w:rsidR="00AD1F7D" w:rsidRPr="00657820" w:rsidRDefault="00AD1F7D" w:rsidP="00805FD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7244" w:rsidRPr="00657820" w14:paraId="57BF02BE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3361F7DA" w14:textId="0EF90C00" w:rsidR="000B7244" w:rsidRPr="00657820" w:rsidRDefault="000B7244" w:rsidP="00E407D9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="00071CCB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กำไรขาดทุนและกำไรขาดทุนเบ็ดเสร็จ</w:t>
            </w:r>
            <w:r w:rsidR="009A03D4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506E292E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noWrap/>
            <w:vAlign w:val="bottom"/>
          </w:tcPr>
          <w:p w14:paraId="2D2EB263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737E5049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4FDAF5EE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noWrap/>
            <w:vAlign w:val="bottom"/>
          </w:tcPr>
          <w:p w14:paraId="1E199D94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7244" w:rsidRPr="00657820" w14:paraId="32571732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663A6D4C" w14:textId="64F39B15" w:rsidR="000B7244" w:rsidRPr="00657820" w:rsidRDefault="00F539D4" w:rsidP="00E407D9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สำหรับปีสิ้นสุด</w:t>
            </w:r>
            <w:r w:rsidR="000B7244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0B7244"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="000B7244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0B7244" w:rsidRPr="0065782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noWrap/>
            <w:vAlign w:val="bottom"/>
          </w:tcPr>
          <w:p w14:paraId="6A7FD912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" w:type="dxa"/>
            <w:noWrap/>
            <w:vAlign w:val="bottom"/>
          </w:tcPr>
          <w:p w14:paraId="45B766EC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27F44E58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626E3AF1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noWrap/>
            <w:vAlign w:val="bottom"/>
          </w:tcPr>
          <w:p w14:paraId="39D81980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B7244" w:rsidRPr="00657820" w14:paraId="64E86858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55D913E8" w14:textId="4B54E306" w:rsidR="000B7244" w:rsidRPr="00657820" w:rsidRDefault="009A03D4" w:rsidP="00E407D9">
            <w:pPr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ต้นทุนจากการขาย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DD7FCE" w14:textId="03502367" w:rsidR="000B7244" w:rsidRPr="00657820" w:rsidRDefault="00D4086B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745,132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637CB11D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41A396FA" w14:textId="184DDC02" w:rsidR="000B7244" w:rsidRPr="00657820" w:rsidRDefault="00D4086B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603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BE3CECF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2D81BACF" w14:textId="5F91D4CB" w:rsidR="000B7244" w:rsidRPr="00657820" w:rsidRDefault="00D4086B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745,735</w:t>
            </w:r>
          </w:p>
        </w:tc>
      </w:tr>
      <w:tr w:rsidR="000B7244" w:rsidRPr="00657820" w14:paraId="77C92E25" w14:textId="77777777" w:rsidTr="00EE0401">
        <w:trPr>
          <w:trHeight w:val="403"/>
        </w:trPr>
        <w:tc>
          <w:tcPr>
            <w:tcW w:w="4302" w:type="dxa"/>
            <w:noWrap/>
            <w:vAlign w:val="bottom"/>
          </w:tcPr>
          <w:p w14:paraId="42F7ED4E" w14:textId="64A4C1F2" w:rsidR="000B7244" w:rsidRPr="00657820" w:rsidRDefault="009A03D4" w:rsidP="00E407D9">
            <w:pPr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="003E308D" w:rsidRPr="00657820">
              <w:rPr>
                <w:rFonts w:asciiTheme="majorBidi" w:hAnsiTheme="majorBidi" w:cstheme="majorBidi"/>
                <w:sz w:val="28"/>
                <w:cs/>
              </w:rPr>
              <w:t>ในการบริหาร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57B469" w14:textId="477038C0" w:rsidR="000B7244" w:rsidRPr="00657820" w:rsidRDefault="00D4086B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257,762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0BB0E947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1CF20710" w14:textId="4A6206BC" w:rsidR="000B7244" w:rsidRPr="00657820" w:rsidRDefault="00D4086B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(603)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C05A21E" w14:textId="77777777" w:rsidR="000B7244" w:rsidRPr="00657820" w:rsidRDefault="000B7244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9" w:type="dxa"/>
            <w:shd w:val="clear" w:color="auto" w:fill="auto"/>
            <w:noWrap/>
            <w:vAlign w:val="bottom"/>
          </w:tcPr>
          <w:p w14:paraId="4F29204E" w14:textId="0B5E49DB" w:rsidR="000B7244" w:rsidRPr="00657820" w:rsidRDefault="003D6BF6" w:rsidP="00E407D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257,159</w:t>
            </w:r>
          </w:p>
        </w:tc>
      </w:tr>
    </w:tbl>
    <w:p w14:paraId="28B09297" w14:textId="77777777" w:rsidR="000B7244" w:rsidRPr="00657820" w:rsidRDefault="000B7244" w:rsidP="00FD17B6">
      <w:pPr>
        <w:pStyle w:val="ListParagraph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9D73AF6" w14:textId="6DEE7030" w:rsidR="00B368CE" w:rsidRPr="00657820" w:rsidRDefault="00B368CE" w:rsidP="00B368CE">
      <w:pPr>
        <w:tabs>
          <w:tab w:val="left" w:pos="36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Theme="majorBidi" w:hAnsiTheme="majorBidi" w:cstheme="majorBidi"/>
          <w:sz w:val="28"/>
          <w:cs/>
        </w:rPr>
      </w:pPr>
    </w:p>
    <w:sectPr w:rsidR="00B368CE" w:rsidRPr="00657820" w:rsidSect="008C1596">
      <w:footnotePr>
        <w:pos w:val="sectEnd"/>
      </w:footnotePr>
      <w:endnotePr>
        <w:numFmt w:val="decimal"/>
        <w:numStart w:val="0"/>
      </w:endnotePr>
      <w:pgSz w:w="11909" w:h="16834" w:code="9"/>
      <w:pgMar w:top="1440" w:right="1195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A1E39" w14:textId="77777777" w:rsidR="008C1596" w:rsidRDefault="008C1596">
      <w:pPr>
        <w:rPr>
          <w:rFonts w:hint="eastAsia"/>
        </w:rPr>
      </w:pPr>
      <w:r>
        <w:separator/>
      </w:r>
    </w:p>
  </w:endnote>
  <w:endnote w:type="continuationSeparator" w:id="0">
    <w:p w14:paraId="4382C99A" w14:textId="77777777" w:rsidR="008C1596" w:rsidRDefault="008C1596">
      <w:pPr>
        <w:rPr>
          <w:rFonts w:hint="eastAsia"/>
        </w:rPr>
      </w:pPr>
      <w:r>
        <w:continuationSeparator/>
      </w:r>
    </w:p>
  </w:endnote>
  <w:endnote w:type="continuationNotice" w:id="1">
    <w:p w14:paraId="51F10C69" w14:textId="77777777" w:rsidR="008C1596" w:rsidRDefault="008C1596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6"/>
        <w:szCs w:val="26"/>
      </w:rPr>
      <w:id w:val="-177656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4AF966" w14:textId="49BD355F" w:rsidR="0040087C" w:rsidRPr="00D17436" w:rsidRDefault="0040087C">
        <w:pPr>
          <w:pStyle w:val="Footer"/>
          <w:jc w:val="right"/>
          <w:rPr>
            <w:rFonts w:asciiTheme="majorBidi" w:hAnsiTheme="majorBidi" w:cstheme="majorBidi"/>
            <w:sz w:val="26"/>
            <w:szCs w:val="26"/>
          </w:rPr>
        </w:pPr>
        <w:r w:rsidRPr="00D17436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D17436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D17436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Pr="00D17436">
          <w:rPr>
            <w:rFonts w:asciiTheme="majorBidi" w:hAnsiTheme="majorBidi" w:cstheme="majorBidi"/>
            <w:noProof/>
            <w:sz w:val="26"/>
            <w:szCs w:val="26"/>
          </w:rPr>
          <w:t>2</w:t>
        </w:r>
        <w:r w:rsidRPr="00D17436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  <w:p w14:paraId="00B64CBA" w14:textId="2D92B588" w:rsidR="003D3441" w:rsidRPr="00D17436" w:rsidRDefault="003D3441" w:rsidP="00506CF3">
    <w:pPr>
      <w:pStyle w:val="Footer"/>
      <w:ind w:right="74"/>
      <w:jc w:val="right"/>
      <w:rPr>
        <w:rFonts w:asciiTheme="majorBidi" w:hAnsiTheme="majorBidi" w:cstheme="majorBidi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461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A7CFCF" w14:textId="3561C7B9" w:rsidR="00953746" w:rsidRDefault="00953746">
        <w:pPr>
          <w:pStyle w:val="Footer"/>
          <w:jc w:val="right"/>
          <w:rPr>
            <w:rFonts w:hint="eastAsia"/>
          </w:rPr>
        </w:pPr>
        <w:r w:rsidRPr="007B5156">
          <w:rPr>
            <w:rFonts w:ascii="Angsana New" w:hAnsi="Angsana New" w:hint="cs"/>
            <w:sz w:val="28"/>
          </w:rPr>
          <w:fldChar w:fldCharType="begin"/>
        </w:r>
        <w:r w:rsidRPr="007B5156">
          <w:rPr>
            <w:rFonts w:ascii="Angsana New" w:hAnsi="Angsana New" w:hint="cs"/>
            <w:sz w:val="28"/>
          </w:rPr>
          <w:instrText xml:space="preserve"> PAGE   \* MERGEFORMAT </w:instrText>
        </w:r>
        <w:r w:rsidRPr="007B5156">
          <w:rPr>
            <w:rFonts w:ascii="Angsana New" w:hAnsi="Angsana New" w:hint="cs"/>
            <w:sz w:val="28"/>
          </w:rPr>
          <w:fldChar w:fldCharType="separate"/>
        </w:r>
        <w:r w:rsidRPr="007B5156">
          <w:rPr>
            <w:rFonts w:ascii="Angsana New" w:hAnsi="Angsana New" w:hint="cs"/>
            <w:noProof/>
            <w:sz w:val="28"/>
          </w:rPr>
          <w:t>2</w:t>
        </w:r>
        <w:r w:rsidRPr="007B5156">
          <w:rPr>
            <w:rFonts w:ascii="Angsana New" w:hAnsi="Angsana New" w:hint="cs"/>
            <w:noProof/>
            <w:sz w:val="28"/>
          </w:rPr>
          <w:fldChar w:fldCharType="end"/>
        </w:r>
      </w:p>
    </w:sdtContent>
  </w:sdt>
  <w:p w14:paraId="5E68FE18" w14:textId="43AA043A" w:rsidR="00953746" w:rsidRDefault="00953746">
    <w:pPr>
      <w:pStyle w:val="Footer"/>
      <w:rPr>
        <w:rFonts w:hint="eastAsia"/>
      </w:rPr>
    </w:pPr>
  </w:p>
  <w:p w14:paraId="4FD6A5B1" w14:textId="77777777" w:rsidR="00B50190" w:rsidRDefault="00B50190">
    <w:pPr>
      <w:pStyle w:val="Foot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1263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901BF84" w14:textId="77777777" w:rsidR="00953746" w:rsidRDefault="0095374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54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31CEEC4" w14:textId="77777777" w:rsidR="00953746" w:rsidRDefault="00953746">
    <w:pPr>
      <w:pStyle w:val="Footer"/>
      <w:jc w:val="center"/>
      <w:rPr>
        <w:rFonts w:asciiTheme="majorBidi" w:hAnsiTheme="majorBidi" w:cstheme="majorBidi"/>
        <w:noProof/>
        <w:sz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396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4392788" w14:textId="77777777" w:rsidR="00953746" w:rsidRDefault="00953746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62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FAE6006" w14:textId="77777777" w:rsidR="00953746" w:rsidRDefault="00953746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9B97F" w14:textId="77777777" w:rsidR="008C1596" w:rsidRDefault="008C1596">
      <w:pPr>
        <w:rPr>
          <w:rFonts w:hint="eastAsia"/>
        </w:rPr>
      </w:pPr>
      <w:r>
        <w:separator/>
      </w:r>
    </w:p>
  </w:footnote>
  <w:footnote w:type="continuationSeparator" w:id="0">
    <w:p w14:paraId="7279D492" w14:textId="77777777" w:rsidR="008C1596" w:rsidRDefault="008C1596">
      <w:pPr>
        <w:rPr>
          <w:rFonts w:hint="eastAsia"/>
        </w:rPr>
      </w:pPr>
      <w:r>
        <w:continuationSeparator/>
      </w:r>
    </w:p>
  </w:footnote>
  <w:footnote w:type="continuationNotice" w:id="1">
    <w:p w14:paraId="2095ECD4" w14:textId="77777777" w:rsidR="008C1596" w:rsidRDefault="008C1596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83674" w14:textId="77777777" w:rsidR="003D3441" w:rsidRDefault="003D344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FEFB7CC" w14:textId="77777777" w:rsidR="00AE3268" w:rsidRPr="008345D6" w:rsidRDefault="00AE3268" w:rsidP="00AE3268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1A6AE77A" w14:textId="77777777" w:rsidR="00AE3268" w:rsidRDefault="00AE3268" w:rsidP="00AE326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2566</w:t>
    </w:r>
  </w:p>
  <w:p w14:paraId="4598EC45" w14:textId="77777777" w:rsidR="003D3441" w:rsidRPr="00A4131C" w:rsidRDefault="003D3441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D235E" w14:textId="5A930C73" w:rsidR="0095374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4" w:name="_Hlk39673241"/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9329322" w14:textId="3DF813B4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4434BDA" w14:textId="799307B3" w:rsidR="0095374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994487">
      <w:rPr>
        <w:rFonts w:ascii="Angsana New" w:hAnsi="Angsana New"/>
        <w:b/>
        <w:bCs/>
        <w:sz w:val="28"/>
      </w:rPr>
      <w:t>6</w:t>
    </w:r>
  </w:p>
  <w:bookmarkEnd w:id="4"/>
  <w:p w14:paraId="1B2820D0" w14:textId="77777777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3A32" w14:textId="77777777" w:rsidR="0095374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87B6270" w14:textId="77777777" w:rsidR="00953746" w:rsidRPr="008345D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207C2719" w14:textId="4807A509" w:rsidR="00953746" w:rsidRDefault="00953746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814C9E">
      <w:rPr>
        <w:rFonts w:ascii="Angsana New" w:hAnsi="Angsana New"/>
        <w:b/>
        <w:bCs/>
        <w:sz w:val="28"/>
      </w:rPr>
      <w:t>6</w:t>
    </w:r>
  </w:p>
  <w:p w14:paraId="3DA65051" w14:textId="77777777" w:rsidR="00953746" w:rsidRPr="008345D6" w:rsidRDefault="00953746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5976C" w14:textId="5667B62D" w:rsidR="0095374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CEED17E" w14:textId="737F34C2" w:rsidR="00953746" w:rsidRPr="008345D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0E79EA5" w14:textId="55E77973" w:rsidR="00953746" w:rsidRDefault="00953746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</w:t>
    </w:r>
    <w:r w:rsidR="00A45C31">
      <w:rPr>
        <w:rFonts w:ascii="Angsana New" w:hAnsi="Angsana New"/>
        <w:b/>
        <w:bCs/>
        <w:sz w:val="28"/>
      </w:rPr>
      <w:t>6</w:t>
    </w:r>
  </w:p>
  <w:p w14:paraId="152FC2AA" w14:textId="77777777" w:rsidR="00953746" w:rsidRPr="008345D6" w:rsidRDefault="00953746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1B15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29B0232"/>
    <w:multiLevelType w:val="hybridMultilevel"/>
    <w:tmpl w:val="155A8A4C"/>
    <w:lvl w:ilvl="0" w:tplc="2940D066">
      <w:start w:val="3"/>
      <w:numFmt w:val="bullet"/>
      <w:lvlText w:val="-"/>
      <w:lvlJc w:val="left"/>
      <w:pPr>
        <w:ind w:left="720" w:hanging="360"/>
      </w:pPr>
      <w:rPr>
        <w:rFonts w:ascii="Angsana New" w:eastAsia="Malgun Gothic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E1DF6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9BF5887"/>
    <w:multiLevelType w:val="multilevel"/>
    <w:tmpl w:val="6EE01ECE"/>
    <w:styleLink w:val="CurrentList1"/>
    <w:lvl w:ilvl="0">
      <w:start w:val="3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E585B6E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33C82"/>
    <w:multiLevelType w:val="multilevel"/>
    <w:tmpl w:val="6E9E0AA8"/>
    <w:lvl w:ilvl="0">
      <w:start w:val="1"/>
      <w:numFmt w:val="decimal"/>
      <w:lvlText w:val="%1."/>
      <w:lvlJc w:val="left"/>
      <w:pPr>
        <w:ind w:left="324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3037521"/>
    <w:multiLevelType w:val="multilevel"/>
    <w:tmpl w:val="09405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111225"/>
    <w:multiLevelType w:val="multilevel"/>
    <w:tmpl w:val="CC5A524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C7E0B"/>
    <w:multiLevelType w:val="multilevel"/>
    <w:tmpl w:val="264A2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4" w15:restartNumberingAfterBreak="0">
    <w:nsid w:val="46FA2D8B"/>
    <w:multiLevelType w:val="hybridMultilevel"/>
    <w:tmpl w:val="C8F84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C7713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F2A20"/>
    <w:multiLevelType w:val="hybridMultilevel"/>
    <w:tmpl w:val="C8F84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E1F3A"/>
    <w:multiLevelType w:val="hybridMultilevel"/>
    <w:tmpl w:val="DDD8217E"/>
    <w:lvl w:ilvl="0" w:tplc="0409000F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D284AD2"/>
    <w:multiLevelType w:val="multilevel"/>
    <w:tmpl w:val="B65A334C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 w16cid:durableId="207643381">
    <w:abstractNumId w:val="7"/>
  </w:num>
  <w:num w:numId="2" w16cid:durableId="1789926993">
    <w:abstractNumId w:val="21"/>
  </w:num>
  <w:num w:numId="3" w16cid:durableId="1776052755">
    <w:abstractNumId w:val="10"/>
  </w:num>
  <w:num w:numId="4" w16cid:durableId="2022508927">
    <w:abstractNumId w:val="18"/>
  </w:num>
  <w:num w:numId="5" w16cid:durableId="2039550877">
    <w:abstractNumId w:val="20"/>
  </w:num>
  <w:num w:numId="6" w16cid:durableId="601649437">
    <w:abstractNumId w:val="13"/>
  </w:num>
  <w:num w:numId="7" w16cid:durableId="800924847">
    <w:abstractNumId w:val="2"/>
  </w:num>
  <w:num w:numId="8" w16cid:durableId="1657420575">
    <w:abstractNumId w:val="14"/>
  </w:num>
  <w:num w:numId="9" w16cid:durableId="576137410">
    <w:abstractNumId w:val="3"/>
  </w:num>
  <w:num w:numId="10" w16cid:durableId="1602107942">
    <w:abstractNumId w:val="6"/>
  </w:num>
  <w:num w:numId="11" w16cid:durableId="748503150">
    <w:abstractNumId w:val="0"/>
  </w:num>
  <w:num w:numId="12" w16cid:durableId="1334183010">
    <w:abstractNumId w:val="16"/>
  </w:num>
  <w:num w:numId="13" w16cid:durableId="1817182483">
    <w:abstractNumId w:val="15"/>
  </w:num>
  <w:num w:numId="14" w16cid:durableId="1319268348">
    <w:abstractNumId w:val="8"/>
  </w:num>
  <w:num w:numId="15" w16cid:durableId="1838619169">
    <w:abstractNumId w:val="5"/>
  </w:num>
  <w:num w:numId="16" w16cid:durableId="448284301">
    <w:abstractNumId w:val="22"/>
  </w:num>
  <w:num w:numId="17" w16cid:durableId="1175269418">
    <w:abstractNumId w:val="12"/>
  </w:num>
  <w:num w:numId="18" w16cid:durableId="1841189398">
    <w:abstractNumId w:val="19"/>
  </w:num>
  <w:num w:numId="19" w16cid:durableId="748573478">
    <w:abstractNumId w:val="11"/>
  </w:num>
  <w:num w:numId="20" w16cid:durableId="1161970664">
    <w:abstractNumId w:val="4"/>
  </w:num>
  <w:num w:numId="21" w16cid:durableId="504588002">
    <w:abstractNumId w:val="1"/>
  </w:num>
  <w:num w:numId="22" w16cid:durableId="1675180606">
    <w:abstractNumId w:val="9"/>
  </w:num>
  <w:num w:numId="23" w16cid:durableId="1879587939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5121C"/>
    <w:rsid w:val="0000097A"/>
    <w:rsid w:val="00000C7B"/>
    <w:rsid w:val="00000D12"/>
    <w:rsid w:val="00000E04"/>
    <w:rsid w:val="00000EE0"/>
    <w:rsid w:val="00001020"/>
    <w:rsid w:val="00001258"/>
    <w:rsid w:val="000017F1"/>
    <w:rsid w:val="00001C4D"/>
    <w:rsid w:val="00002118"/>
    <w:rsid w:val="00002599"/>
    <w:rsid w:val="000025EB"/>
    <w:rsid w:val="00002968"/>
    <w:rsid w:val="00002DD7"/>
    <w:rsid w:val="00003157"/>
    <w:rsid w:val="00003598"/>
    <w:rsid w:val="00003C01"/>
    <w:rsid w:val="00003E80"/>
    <w:rsid w:val="0000453D"/>
    <w:rsid w:val="00004B90"/>
    <w:rsid w:val="00004CD2"/>
    <w:rsid w:val="00005265"/>
    <w:rsid w:val="000056E3"/>
    <w:rsid w:val="00005807"/>
    <w:rsid w:val="000061B7"/>
    <w:rsid w:val="000064B1"/>
    <w:rsid w:val="000069CC"/>
    <w:rsid w:val="00006A50"/>
    <w:rsid w:val="00006DD4"/>
    <w:rsid w:val="00007033"/>
    <w:rsid w:val="00007874"/>
    <w:rsid w:val="0000789F"/>
    <w:rsid w:val="000103FC"/>
    <w:rsid w:val="0001045E"/>
    <w:rsid w:val="00010C45"/>
    <w:rsid w:val="00011CE8"/>
    <w:rsid w:val="00011D59"/>
    <w:rsid w:val="0001201D"/>
    <w:rsid w:val="000120EA"/>
    <w:rsid w:val="00012235"/>
    <w:rsid w:val="00012397"/>
    <w:rsid w:val="00012478"/>
    <w:rsid w:val="000125DE"/>
    <w:rsid w:val="00012707"/>
    <w:rsid w:val="00012821"/>
    <w:rsid w:val="000131D6"/>
    <w:rsid w:val="00013748"/>
    <w:rsid w:val="0001471B"/>
    <w:rsid w:val="00014941"/>
    <w:rsid w:val="00014B59"/>
    <w:rsid w:val="00015203"/>
    <w:rsid w:val="0001635B"/>
    <w:rsid w:val="00016488"/>
    <w:rsid w:val="000164B7"/>
    <w:rsid w:val="00016523"/>
    <w:rsid w:val="00016979"/>
    <w:rsid w:val="00016DD4"/>
    <w:rsid w:val="00016E8B"/>
    <w:rsid w:val="00016EBF"/>
    <w:rsid w:val="00017140"/>
    <w:rsid w:val="000174AA"/>
    <w:rsid w:val="00017AAE"/>
    <w:rsid w:val="00017B00"/>
    <w:rsid w:val="00017B90"/>
    <w:rsid w:val="00017FBD"/>
    <w:rsid w:val="0002012B"/>
    <w:rsid w:val="000205BF"/>
    <w:rsid w:val="000208A8"/>
    <w:rsid w:val="000208DC"/>
    <w:rsid w:val="00020DB4"/>
    <w:rsid w:val="00020E79"/>
    <w:rsid w:val="000210B5"/>
    <w:rsid w:val="0002123C"/>
    <w:rsid w:val="000215BF"/>
    <w:rsid w:val="00021683"/>
    <w:rsid w:val="000218FE"/>
    <w:rsid w:val="00021952"/>
    <w:rsid w:val="000219CB"/>
    <w:rsid w:val="00021C8A"/>
    <w:rsid w:val="0002202D"/>
    <w:rsid w:val="000220E4"/>
    <w:rsid w:val="00022864"/>
    <w:rsid w:val="00022F76"/>
    <w:rsid w:val="00023533"/>
    <w:rsid w:val="00023AEA"/>
    <w:rsid w:val="00023AF0"/>
    <w:rsid w:val="000246EF"/>
    <w:rsid w:val="0002484F"/>
    <w:rsid w:val="0002506E"/>
    <w:rsid w:val="000252A2"/>
    <w:rsid w:val="00025917"/>
    <w:rsid w:val="00025F48"/>
    <w:rsid w:val="00026081"/>
    <w:rsid w:val="00026AE8"/>
    <w:rsid w:val="00026C52"/>
    <w:rsid w:val="00026CC1"/>
    <w:rsid w:val="00027290"/>
    <w:rsid w:val="000272E4"/>
    <w:rsid w:val="000273A5"/>
    <w:rsid w:val="0002745F"/>
    <w:rsid w:val="00027486"/>
    <w:rsid w:val="00027747"/>
    <w:rsid w:val="00027AFB"/>
    <w:rsid w:val="00027C8B"/>
    <w:rsid w:val="00027ECC"/>
    <w:rsid w:val="0003079C"/>
    <w:rsid w:val="0003096B"/>
    <w:rsid w:val="00030D09"/>
    <w:rsid w:val="00030F8A"/>
    <w:rsid w:val="00031031"/>
    <w:rsid w:val="000311B7"/>
    <w:rsid w:val="00031517"/>
    <w:rsid w:val="000316E7"/>
    <w:rsid w:val="0003197E"/>
    <w:rsid w:val="00031DD2"/>
    <w:rsid w:val="0003214A"/>
    <w:rsid w:val="000322F0"/>
    <w:rsid w:val="000322F8"/>
    <w:rsid w:val="00032507"/>
    <w:rsid w:val="00032557"/>
    <w:rsid w:val="0003284E"/>
    <w:rsid w:val="00032915"/>
    <w:rsid w:val="00032A8B"/>
    <w:rsid w:val="00032E5E"/>
    <w:rsid w:val="0003317C"/>
    <w:rsid w:val="00033244"/>
    <w:rsid w:val="00033577"/>
    <w:rsid w:val="00033DA1"/>
    <w:rsid w:val="000340F9"/>
    <w:rsid w:val="000343B8"/>
    <w:rsid w:val="00034B2E"/>
    <w:rsid w:val="00034EB3"/>
    <w:rsid w:val="0003551D"/>
    <w:rsid w:val="00035548"/>
    <w:rsid w:val="000358F6"/>
    <w:rsid w:val="00035BA8"/>
    <w:rsid w:val="00035DFD"/>
    <w:rsid w:val="00035EA6"/>
    <w:rsid w:val="000360CC"/>
    <w:rsid w:val="00036480"/>
    <w:rsid w:val="0003670F"/>
    <w:rsid w:val="00036AA8"/>
    <w:rsid w:val="000372E0"/>
    <w:rsid w:val="00037549"/>
    <w:rsid w:val="00037DFC"/>
    <w:rsid w:val="000401D1"/>
    <w:rsid w:val="00040494"/>
    <w:rsid w:val="000407BA"/>
    <w:rsid w:val="00041062"/>
    <w:rsid w:val="00042F5B"/>
    <w:rsid w:val="0004322C"/>
    <w:rsid w:val="00043306"/>
    <w:rsid w:val="0004333E"/>
    <w:rsid w:val="0004381C"/>
    <w:rsid w:val="00043D80"/>
    <w:rsid w:val="00044185"/>
    <w:rsid w:val="00044474"/>
    <w:rsid w:val="000445A8"/>
    <w:rsid w:val="00044740"/>
    <w:rsid w:val="00044799"/>
    <w:rsid w:val="0004487C"/>
    <w:rsid w:val="00044D13"/>
    <w:rsid w:val="00044DDA"/>
    <w:rsid w:val="00044F5A"/>
    <w:rsid w:val="0004564E"/>
    <w:rsid w:val="0004599C"/>
    <w:rsid w:val="000459A8"/>
    <w:rsid w:val="00045C89"/>
    <w:rsid w:val="00045CAE"/>
    <w:rsid w:val="00046379"/>
    <w:rsid w:val="0004677F"/>
    <w:rsid w:val="00046830"/>
    <w:rsid w:val="00046E0D"/>
    <w:rsid w:val="00047237"/>
    <w:rsid w:val="00047597"/>
    <w:rsid w:val="000477AD"/>
    <w:rsid w:val="00050738"/>
    <w:rsid w:val="00050CC5"/>
    <w:rsid w:val="00050F0E"/>
    <w:rsid w:val="000510B0"/>
    <w:rsid w:val="0005183F"/>
    <w:rsid w:val="00051E43"/>
    <w:rsid w:val="00051FB2"/>
    <w:rsid w:val="00052817"/>
    <w:rsid w:val="000534F4"/>
    <w:rsid w:val="00053C88"/>
    <w:rsid w:val="00054260"/>
    <w:rsid w:val="000543E4"/>
    <w:rsid w:val="000545D7"/>
    <w:rsid w:val="000546AC"/>
    <w:rsid w:val="000547FB"/>
    <w:rsid w:val="00054F67"/>
    <w:rsid w:val="000554E2"/>
    <w:rsid w:val="000557C0"/>
    <w:rsid w:val="00055849"/>
    <w:rsid w:val="00055865"/>
    <w:rsid w:val="00056671"/>
    <w:rsid w:val="00056905"/>
    <w:rsid w:val="00056A70"/>
    <w:rsid w:val="00056E33"/>
    <w:rsid w:val="00057204"/>
    <w:rsid w:val="000574FC"/>
    <w:rsid w:val="000578DE"/>
    <w:rsid w:val="00057E36"/>
    <w:rsid w:val="0006076C"/>
    <w:rsid w:val="000609A2"/>
    <w:rsid w:val="00060B55"/>
    <w:rsid w:val="00060B59"/>
    <w:rsid w:val="00060D58"/>
    <w:rsid w:val="0006107C"/>
    <w:rsid w:val="000611C2"/>
    <w:rsid w:val="00062219"/>
    <w:rsid w:val="00062411"/>
    <w:rsid w:val="00062697"/>
    <w:rsid w:val="000627F4"/>
    <w:rsid w:val="00063836"/>
    <w:rsid w:val="00063E0F"/>
    <w:rsid w:val="00063FF5"/>
    <w:rsid w:val="000642A7"/>
    <w:rsid w:val="0006437B"/>
    <w:rsid w:val="00064EB8"/>
    <w:rsid w:val="00064EDE"/>
    <w:rsid w:val="00065D5D"/>
    <w:rsid w:val="000666AF"/>
    <w:rsid w:val="000668DF"/>
    <w:rsid w:val="000669CF"/>
    <w:rsid w:val="00067583"/>
    <w:rsid w:val="000677C0"/>
    <w:rsid w:val="000702EA"/>
    <w:rsid w:val="00070B8E"/>
    <w:rsid w:val="00070D52"/>
    <w:rsid w:val="0007135C"/>
    <w:rsid w:val="000717FF"/>
    <w:rsid w:val="0007184A"/>
    <w:rsid w:val="00071CCB"/>
    <w:rsid w:val="00071E63"/>
    <w:rsid w:val="00071E70"/>
    <w:rsid w:val="00072247"/>
    <w:rsid w:val="00072678"/>
    <w:rsid w:val="0007281D"/>
    <w:rsid w:val="00072DD9"/>
    <w:rsid w:val="000732AC"/>
    <w:rsid w:val="00073527"/>
    <w:rsid w:val="00073887"/>
    <w:rsid w:val="000738A5"/>
    <w:rsid w:val="00073DC6"/>
    <w:rsid w:val="00073EFB"/>
    <w:rsid w:val="0007421B"/>
    <w:rsid w:val="000745D3"/>
    <w:rsid w:val="000746D8"/>
    <w:rsid w:val="00074AFE"/>
    <w:rsid w:val="00075002"/>
    <w:rsid w:val="000752FF"/>
    <w:rsid w:val="0007678C"/>
    <w:rsid w:val="00076FB3"/>
    <w:rsid w:val="0007705A"/>
    <w:rsid w:val="0007777B"/>
    <w:rsid w:val="000779D6"/>
    <w:rsid w:val="00080CE8"/>
    <w:rsid w:val="00080DEB"/>
    <w:rsid w:val="0008140C"/>
    <w:rsid w:val="00081560"/>
    <w:rsid w:val="00081DBA"/>
    <w:rsid w:val="00081F65"/>
    <w:rsid w:val="00081F68"/>
    <w:rsid w:val="000821E8"/>
    <w:rsid w:val="0008251B"/>
    <w:rsid w:val="00082789"/>
    <w:rsid w:val="0008282F"/>
    <w:rsid w:val="00082DD3"/>
    <w:rsid w:val="00082E5E"/>
    <w:rsid w:val="00082EBF"/>
    <w:rsid w:val="000831BD"/>
    <w:rsid w:val="000833CA"/>
    <w:rsid w:val="00083BC2"/>
    <w:rsid w:val="00083C33"/>
    <w:rsid w:val="00083F99"/>
    <w:rsid w:val="000841DD"/>
    <w:rsid w:val="000844A6"/>
    <w:rsid w:val="0008470D"/>
    <w:rsid w:val="0008474E"/>
    <w:rsid w:val="0008498F"/>
    <w:rsid w:val="00084A2A"/>
    <w:rsid w:val="00084AA7"/>
    <w:rsid w:val="0008506D"/>
    <w:rsid w:val="000851B4"/>
    <w:rsid w:val="0008530B"/>
    <w:rsid w:val="000853BC"/>
    <w:rsid w:val="00085750"/>
    <w:rsid w:val="00085D8E"/>
    <w:rsid w:val="000861F1"/>
    <w:rsid w:val="00086239"/>
    <w:rsid w:val="00086C55"/>
    <w:rsid w:val="00086EB4"/>
    <w:rsid w:val="000874E2"/>
    <w:rsid w:val="00087D9B"/>
    <w:rsid w:val="00087E7E"/>
    <w:rsid w:val="000902C1"/>
    <w:rsid w:val="000903E7"/>
    <w:rsid w:val="0009084D"/>
    <w:rsid w:val="000916E7"/>
    <w:rsid w:val="0009174E"/>
    <w:rsid w:val="000917C3"/>
    <w:rsid w:val="00091B8C"/>
    <w:rsid w:val="00091C29"/>
    <w:rsid w:val="00091D31"/>
    <w:rsid w:val="00092293"/>
    <w:rsid w:val="00092307"/>
    <w:rsid w:val="00092395"/>
    <w:rsid w:val="00092FFF"/>
    <w:rsid w:val="0009310C"/>
    <w:rsid w:val="0009310F"/>
    <w:rsid w:val="000935A0"/>
    <w:rsid w:val="00093815"/>
    <w:rsid w:val="00093948"/>
    <w:rsid w:val="00093B4C"/>
    <w:rsid w:val="00093E29"/>
    <w:rsid w:val="0009423C"/>
    <w:rsid w:val="0009471C"/>
    <w:rsid w:val="00094C2A"/>
    <w:rsid w:val="0009527D"/>
    <w:rsid w:val="00095674"/>
    <w:rsid w:val="000965A6"/>
    <w:rsid w:val="00096F9E"/>
    <w:rsid w:val="000970E6"/>
    <w:rsid w:val="0009783C"/>
    <w:rsid w:val="000A087F"/>
    <w:rsid w:val="000A08E2"/>
    <w:rsid w:val="000A09D6"/>
    <w:rsid w:val="000A0B95"/>
    <w:rsid w:val="000A0D31"/>
    <w:rsid w:val="000A0D77"/>
    <w:rsid w:val="000A1346"/>
    <w:rsid w:val="000A177A"/>
    <w:rsid w:val="000A17AA"/>
    <w:rsid w:val="000A1A2E"/>
    <w:rsid w:val="000A1C78"/>
    <w:rsid w:val="000A1F5A"/>
    <w:rsid w:val="000A227B"/>
    <w:rsid w:val="000A25FF"/>
    <w:rsid w:val="000A311B"/>
    <w:rsid w:val="000A3130"/>
    <w:rsid w:val="000A362F"/>
    <w:rsid w:val="000A366B"/>
    <w:rsid w:val="000A3B5A"/>
    <w:rsid w:val="000A3BDE"/>
    <w:rsid w:val="000A40B2"/>
    <w:rsid w:val="000A42A3"/>
    <w:rsid w:val="000A4575"/>
    <w:rsid w:val="000A4C80"/>
    <w:rsid w:val="000A4D4B"/>
    <w:rsid w:val="000A4D6C"/>
    <w:rsid w:val="000A4E4F"/>
    <w:rsid w:val="000A5310"/>
    <w:rsid w:val="000A5381"/>
    <w:rsid w:val="000A5C5B"/>
    <w:rsid w:val="000A6080"/>
    <w:rsid w:val="000A757E"/>
    <w:rsid w:val="000A768F"/>
    <w:rsid w:val="000A7789"/>
    <w:rsid w:val="000A7B02"/>
    <w:rsid w:val="000A7CF0"/>
    <w:rsid w:val="000A7E9E"/>
    <w:rsid w:val="000B0018"/>
    <w:rsid w:val="000B09FF"/>
    <w:rsid w:val="000B0B1D"/>
    <w:rsid w:val="000B0B84"/>
    <w:rsid w:val="000B0E12"/>
    <w:rsid w:val="000B0EFB"/>
    <w:rsid w:val="000B1121"/>
    <w:rsid w:val="000B11C6"/>
    <w:rsid w:val="000B1666"/>
    <w:rsid w:val="000B179A"/>
    <w:rsid w:val="000B17A5"/>
    <w:rsid w:val="000B17C1"/>
    <w:rsid w:val="000B1984"/>
    <w:rsid w:val="000B1F22"/>
    <w:rsid w:val="000B2719"/>
    <w:rsid w:val="000B2A0E"/>
    <w:rsid w:val="000B2B90"/>
    <w:rsid w:val="000B2FB4"/>
    <w:rsid w:val="000B392E"/>
    <w:rsid w:val="000B3949"/>
    <w:rsid w:val="000B4044"/>
    <w:rsid w:val="000B41CD"/>
    <w:rsid w:val="000B44AD"/>
    <w:rsid w:val="000B456D"/>
    <w:rsid w:val="000B470C"/>
    <w:rsid w:val="000B477B"/>
    <w:rsid w:val="000B4859"/>
    <w:rsid w:val="000B4BAB"/>
    <w:rsid w:val="000B5588"/>
    <w:rsid w:val="000B565C"/>
    <w:rsid w:val="000B5C5E"/>
    <w:rsid w:val="000B5C69"/>
    <w:rsid w:val="000B6417"/>
    <w:rsid w:val="000B6832"/>
    <w:rsid w:val="000B7244"/>
    <w:rsid w:val="000B7753"/>
    <w:rsid w:val="000B7B3B"/>
    <w:rsid w:val="000B7CC0"/>
    <w:rsid w:val="000C0065"/>
    <w:rsid w:val="000C0199"/>
    <w:rsid w:val="000C0388"/>
    <w:rsid w:val="000C0A70"/>
    <w:rsid w:val="000C0E65"/>
    <w:rsid w:val="000C115C"/>
    <w:rsid w:val="000C17F1"/>
    <w:rsid w:val="000C1801"/>
    <w:rsid w:val="000C1C09"/>
    <w:rsid w:val="000C1D2E"/>
    <w:rsid w:val="000C1D9B"/>
    <w:rsid w:val="000C20E0"/>
    <w:rsid w:val="000C21BF"/>
    <w:rsid w:val="000C22D0"/>
    <w:rsid w:val="000C23C8"/>
    <w:rsid w:val="000C2E0F"/>
    <w:rsid w:val="000C3704"/>
    <w:rsid w:val="000C3CB9"/>
    <w:rsid w:val="000C3DAA"/>
    <w:rsid w:val="000C40BC"/>
    <w:rsid w:val="000C4288"/>
    <w:rsid w:val="000C4298"/>
    <w:rsid w:val="000C4406"/>
    <w:rsid w:val="000C4D84"/>
    <w:rsid w:val="000C51CB"/>
    <w:rsid w:val="000C5246"/>
    <w:rsid w:val="000C57F8"/>
    <w:rsid w:val="000C602F"/>
    <w:rsid w:val="000C606A"/>
    <w:rsid w:val="000C6169"/>
    <w:rsid w:val="000C635C"/>
    <w:rsid w:val="000C65FB"/>
    <w:rsid w:val="000C6A33"/>
    <w:rsid w:val="000C6D0D"/>
    <w:rsid w:val="000C6D1C"/>
    <w:rsid w:val="000C6F47"/>
    <w:rsid w:val="000C706B"/>
    <w:rsid w:val="000C74A9"/>
    <w:rsid w:val="000C7813"/>
    <w:rsid w:val="000C7858"/>
    <w:rsid w:val="000C7872"/>
    <w:rsid w:val="000C7B7B"/>
    <w:rsid w:val="000C7CCC"/>
    <w:rsid w:val="000D0C9B"/>
    <w:rsid w:val="000D0E91"/>
    <w:rsid w:val="000D1107"/>
    <w:rsid w:val="000D14FC"/>
    <w:rsid w:val="000D162F"/>
    <w:rsid w:val="000D1C83"/>
    <w:rsid w:val="000D1DE4"/>
    <w:rsid w:val="000D1E7A"/>
    <w:rsid w:val="000D21C4"/>
    <w:rsid w:val="000D21E7"/>
    <w:rsid w:val="000D2775"/>
    <w:rsid w:val="000D2946"/>
    <w:rsid w:val="000D2D63"/>
    <w:rsid w:val="000D313F"/>
    <w:rsid w:val="000D34C0"/>
    <w:rsid w:val="000D390E"/>
    <w:rsid w:val="000D3E81"/>
    <w:rsid w:val="000D3FD6"/>
    <w:rsid w:val="000D453A"/>
    <w:rsid w:val="000D457E"/>
    <w:rsid w:val="000D4AE5"/>
    <w:rsid w:val="000D5214"/>
    <w:rsid w:val="000D585F"/>
    <w:rsid w:val="000D5951"/>
    <w:rsid w:val="000D5986"/>
    <w:rsid w:val="000D5C30"/>
    <w:rsid w:val="000D6994"/>
    <w:rsid w:val="000D69E9"/>
    <w:rsid w:val="000D6A31"/>
    <w:rsid w:val="000D6EFB"/>
    <w:rsid w:val="000D72B2"/>
    <w:rsid w:val="000D74B4"/>
    <w:rsid w:val="000D755B"/>
    <w:rsid w:val="000D7C0B"/>
    <w:rsid w:val="000E0844"/>
    <w:rsid w:val="000E0F05"/>
    <w:rsid w:val="000E1682"/>
    <w:rsid w:val="000E1710"/>
    <w:rsid w:val="000E1ADB"/>
    <w:rsid w:val="000E2010"/>
    <w:rsid w:val="000E26D4"/>
    <w:rsid w:val="000E2B2B"/>
    <w:rsid w:val="000E4160"/>
    <w:rsid w:val="000E45BF"/>
    <w:rsid w:val="000E46EF"/>
    <w:rsid w:val="000E4FDC"/>
    <w:rsid w:val="000E516D"/>
    <w:rsid w:val="000E5949"/>
    <w:rsid w:val="000E5B4D"/>
    <w:rsid w:val="000E5DB6"/>
    <w:rsid w:val="000E61AE"/>
    <w:rsid w:val="000E6296"/>
    <w:rsid w:val="000E6719"/>
    <w:rsid w:val="000E6B62"/>
    <w:rsid w:val="000E6C21"/>
    <w:rsid w:val="000E6F2C"/>
    <w:rsid w:val="000E700C"/>
    <w:rsid w:val="000E73F0"/>
    <w:rsid w:val="000F046A"/>
    <w:rsid w:val="000F0C19"/>
    <w:rsid w:val="000F0C68"/>
    <w:rsid w:val="000F0EA6"/>
    <w:rsid w:val="000F0F88"/>
    <w:rsid w:val="000F1202"/>
    <w:rsid w:val="000F1692"/>
    <w:rsid w:val="000F1D9F"/>
    <w:rsid w:val="000F1DBA"/>
    <w:rsid w:val="000F1EB4"/>
    <w:rsid w:val="000F3242"/>
    <w:rsid w:val="000F356D"/>
    <w:rsid w:val="000F361F"/>
    <w:rsid w:val="000F3F1C"/>
    <w:rsid w:val="000F413E"/>
    <w:rsid w:val="000F4368"/>
    <w:rsid w:val="000F43AE"/>
    <w:rsid w:val="000F4B43"/>
    <w:rsid w:val="000F52BB"/>
    <w:rsid w:val="000F56A3"/>
    <w:rsid w:val="000F5BD5"/>
    <w:rsid w:val="000F60EA"/>
    <w:rsid w:val="000F6AD2"/>
    <w:rsid w:val="000F6F40"/>
    <w:rsid w:val="000F73A6"/>
    <w:rsid w:val="000F77E4"/>
    <w:rsid w:val="000F7B85"/>
    <w:rsid w:val="000F7BD7"/>
    <w:rsid w:val="000F7C85"/>
    <w:rsid w:val="000F7C88"/>
    <w:rsid w:val="000F7D0A"/>
    <w:rsid w:val="000F7EC8"/>
    <w:rsid w:val="001005DC"/>
    <w:rsid w:val="001008CB"/>
    <w:rsid w:val="00100B06"/>
    <w:rsid w:val="00100DD3"/>
    <w:rsid w:val="00101530"/>
    <w:rsid w:val="00101592"/>
    <w:rsid w:val="00101DDE"/>
    <w:rsid w:val="00101F23"/>
    <w:rsid w:val="0010270A"/>
    <w:rsid w:val="001027CE"/>
    <w:rsid w:val="00102B04"/>
    <w:rsid w:val="0010301F"/>
    <w:rsid w:val="001032B5"/>
    <w:rsid w:val="001032B8"/>
    <w:rsid w:val="00103C4A"/>
    <w:rsid w:val="00103C94"/>
    <w:rsid w:val="00104182"/>
    <w:rsid w:val="00104229"/>
    <w:rsid w:val="0010432A"/>
    <w:rsid w:val="00104ADF"/>
    <w:rsid w:val="00104B51"/>
    <w:rsid w:val="001053BA"/>
    <w:rsid w:val="00105D73"/>
    <w:rsid w:val="00105ED1"/>
    <w:rsid w:val="00105ED8"/>
    <w:rsid w:val="00106069"/>
    <w:rsid w:val="00106444"/>
    <w:rsid w:val="00106B85"/>
    <w:rsid w:val="00106F62"/>
    <w:rsid w:val="00107782"/>
    <w:rsid w:val="00107A6B"/>
    <w:rsid w:val="00107EFB"/>
    <w:rsid w:val="0011026A"/>
    <w:rsid w:val="001107AF"/>
    <w:rsid w:val="001107F5"/>
    <w:rsid w:val="00110830"/>
    <w:rsid w:val="0011092B"/>
    <w:rsid w:val="00110DDA"/>
    <w:rsid w:val="001110FF"/>
    <w:rsid w:val="0011113A"/>
    <w:rsid w:val="001111B3"/>
    <w:rsid w:val="001111DE"/>
    <w:rsid w:val="0011127B"/>
    <w:rsid w:val="001115A6"/>
    <w:rsid w:val="00111698"/>
    <w:rsid w:val="00111B4C"/>
    <w:rsid w:val="001127F9"/>
    <w:rsid w:val="00112D4D"/>
    <w:rsid w:val="00113031"/>
    <w:rsid w:val="00113CFB"/>
    <w:rsid w:val="0011431F"/>
    <w:rsid w:val="001145DC"/>
    <w:rsid w:val="00114971"/>
    <w:rsid w:val="00114B63"/>
    <w:rsid w:val="00114BB8"/>
    <w:rsid w:val="0011515D"/>
    <w:rsid w:val="00115564"/>
    <w:rsid w:val="001164EE"/>
    <w:rsid w:val="0011663F"/>
    <w:rsid w:val="00116812"/>
    <w:rsid w:val="0011690D"/>
    <w:rsid w:val="001169F7"/>
    <w:rsid w:val="001171E8"/>
    <w:rsid w:val="00117645"/>
    <w:rsid w:val="00117667"/>
    <w:rsid w:val="00117FCC"/>
    <w:rsid w:val="001200FB"/>
    <w:rsid w:val="001201ED"/>
    <w:rsid w:val="00120261"/>
    <w:rsid w:val="00120441"/>
    <w:rsid w:val="0012063E"/>
    <w:rsid w:val="00120EC4"/>
    <w:rsid w:val="00121093"/>
    <w:rsid w:val="001210C3"/>
    <w:rsid w:val="0012146B"/>
    <w:rsid w:val="001214F1"/>
    <w:rsid w:val="001217B1"/>
    <w:rsid w:val="00121D5C"/>
    <w:rsid w:val="00121FB8"/>
    <w:rsid w:val="00122357"/>
    <w:rsid w:val="001225BB"/>
    <w:rsid w:val="00122AF6"/>
    <w:rsid w:val="00122EC2"/>
    <w:rsid w:val="001230B8"/>
    <w:rsid w:val="00123466"/>
    <w:rsid w:val="00123BF5"/>
    <w:rsid w:val="00123E8B"/>
    <w:rsid w:val="0012424C"/>
    <w:rsid w:val="00124648"/>
    <w:rsid w:val="00124D31"/>
    <w:rsid w:val="00124E65"/>
    <w:rsid w:val="00124E81"/>
    <w:rsid w:val="00125084"/>
    <w:rsid w:val="00125504"/>
    <w:rsid w:val="001257BB"/>
    <w:rsid w:val="00125A52"/>
    <w:rsid w:val="00125C0B"/>
    <w:rsid w:val="00126666"/>
    <w:rsid w:val="001267D0"/>
    <w:rsid w:val="00126822"/>
    <w:rsid w:val="0012686D"/>
    <w:rsid w:val="00126AAD"/>
    <w:rsid w:val="00127362"/>
    <w:rsid w:val="0012794A"/>
    <w:rsid w:val="001306C0"/>
    <w:rsid w:val="001308DD"/>
    <w:rsid w:val="001309D8"/>
    <w:rsid w:val="00130B5D"/>
    <w:rsid w:val="00130D0F"/>
    <w:rsid w:val="00130E99"/>
    <w:rsid w:val="00131021"/>
    <w:rsid w:val="001311BB"/>
    <w:rsid w:val="00131947"/>
    <w:rsid w:val="00131E78"/>
    <w:rsid w:val="001326FA"/>
    <w:rsid w:val="00132B03"/>
    <w:rsid w:val="00132BF4"/>
    <w:rsid w:val="00132C06"/>
    <w:rsid w:val="00132E3F"/>
    <w:rsid w:val="001331E4"/>
    <w:rsid w:val="00133645"/>
    <w:rsid w:val="0013375C"/>
    <w:rsid w:val="001341ED"/>
    <w:rsid w:val="001351BC"/>
    <w:rsid w:val="00135281"/>
    <w:rsid w:val="001355C3"/>
    <w:rsid w:val="00135AB6"/>
    <w:rsid w:val="00135B90"/>
    <w:rsid w:val="00135EEE"/>
    <w:rsid w:val="0013619C"/>
    <w:rsid w:val="00136ABF"/>
    <w:rsid w:val="001370D7"/>
    <w:rsid w:val="00137974"/>
    <w:rsid w:val="00137C71"/>
    <w:rsid w:val="0014078E"/>
    <w:rsid w:val="00140940"/>
    <w:rsid w:val="00140FC4"/>
    <w:rsid w:val="00141131"/>
    <w:rsid w:val="0014182C"/>
    <w:rsid w:val="00141A30"/>
    <w:rsid w:val="001423C3"/>
    <w:rsid w:val="00142456"/>
    <w:rsid w:val="00142F61"/>
    <w:rsid w:val="001437C3"/>
    <w:rsid w:val="00143C57"/>
    <w:rsid w:val="00143CD8"/>
    <w:rsid w:val="001443C9"/>
    <w:rsid w:val="00144790"/>
    <w:rsid w:val="00144982"/>
    <w:rsid w:val="00145031"/>
    <w:rsid w:val="00145252"/>
    <w:rsid w:val="001454B6"/>
    <w:rsid w:val="00145500"/>
    <w:rsid w:val="001456D7"/>
    <w:rsid w:val="001457F6"/>
    <w:rsid w:val="00145933"/>
    <w:rsid w:val="00145C36"/>
    <w:rsid w:val="00146936"/>
    <w:rsid w:val="001469AB"/>
    <w:rsid w:val="00146B4D"/>
    <w:rsid w:val="00147004"/>
    <w:rsid w:val="001470DD"/>
    <w:rsid w:val="0014735D"/>
    <w:rsid w:val="00147A65"/>
    <w:rsid w:val="00147B71"/>
    <w:rsid w:val="00147D4C"/>
    <w:rsid w:val="001505B4"/>
    <w:rsid w:val="001508BE"/>
    <w:rsid w:val="00150C9A"/>
    <w:rsid w:val="001510F5"/>
    <w:rsid w:val="00151412"/>
    <w:rsid w:val="00151453"/>
    <w:rsid w:val="00151894"/>
    <w:rsid w:val="00151E46"/>
    <w:rsid w:val="00152488"/>
    <w:rsid w:val="001524C2"/>
    <w:rsid w:val="00152659"/>
    <w:rsid w:val="00152875"/>
    <w:rsid w:val="00152D11"/>
    <w:rsid w:val="001531CE"/>
    <w:rsid w:val="00153210"/>
    <w:rsid w:val="00153431"/>
    <w:rsid w:val="00153453"/>
    <w:rsid w:val="00153753"/>
    <w:rsid w:val="00153C85"/>
    <w:rsid w:val="00153CE2"/>
    <w:rsid w:val="00153DF0"/>
    <w:rsid w:val="00153FDB"/>
    <w:rsid w:val="001541AB"/>
    <w:rsid w:val="001542AC"/>
    <w:rsid w:val="001544D2"/>
    <w:rsid w:val="00154711"/>
    <w:rsid w:val="00154F2D"/>
    <w:rsid w:val="00154FBB"/>
    <w:rsid w:val="001555B1"/>
    <w:rsid w:val="00155E72"/>
    <w:rsid w:val="00156898"/>
    <w:rsid w:val="001569AF"/>
    <w:rsid w:val="00157062"/>
    <w:rsid w:val="00157238"/>
    <w:rsid w:val="0015757F"/>
    <w:rsid w:val="001579E2"/>
    <w:rsid w:val="0016015B"/>
    <w:rsid w:val="001604FF"/>
    <w:rsid w:val="00160757"/>
    <w:rsid w:val="00160ABA"/>
    <w:rsid w:val="00160CCB"/>
    <w:rsid w:val="00160DB5"/>
    <w:rsid w:val="00160DDF"/>
    <w:rsid w:val="00160E17"/>
    <w:rsid w:val="00160E9F"/>
    <w:rsid w:val="00160EE0"/>
    <w:rsid w:val="001611DA"/>
    <w:rsid w:val="0016138D"/>
    <w:rsid w:val="001613D8"/>
    <w:rsid w:val="00161568"/>
    <w:rsid w:val="00161635"/>
    <w:rsid w:val="00161B0C"/>
    <w:rsid w:val="00161C90"/>
    <w:rsid w:val="00161E8B"/>
    <w:rsid w:val="00161F14"/>
    <w:rsid w:val="00162912"/>
    <w:rsid w:val="00162C23"/>
    <w:rsid w:val="00162C89"/>
    <w:rsid w:val="00162D93"/>
    <w:rsid w:val="00162E84"/>
    <w:rsid w:val="0016327E"/>
    <w:rsid w:val="0016337D"/>
    <w:rsid w:val="001639B3"/>
    <w:rsid w:val="00163A4D"/>
    <w:rsid w:val="00163A6D"/>
    <w:rsid w:val="00163B46"/>
    <w:rsid w:val="00163B78"/>
    <w:rsid w:val="001641EE"/>
    <w:rsid w:val="0016435F"/>
    <w:rsid w:val="0016440D"/>
    <w:rsid w:val="001644D1"/>
    <w:rsid w:val="0016463A"/>
    <w:rsid w:val="00165003"/>
    <w:rsid w:val="001659E2"/>
    <w:rsid w:val="00165C68"/>
    <w:rsid w:val="00165C82"/>
    <w:rsid w:val="00165C9B"/>
    <w:rsid w:val="00165DEA"/>
    <w:rsid w:val="00166296"/>
    <w:rsid w:val="001663AA"/>
    <w:rsid w:val="00166971"/>
    <w:rsid w:val="0016733A"/>
    <w:rsid w:val="00167919"/>
    <w:rsid w:val="0016796D"/>
    <w:rsid w:val="00167B79"/>
    <w:rsid w:val="00167CA7"/>
    <w:rsid w:val="00167F13"/>
    <w:rsid w:val="00167F15"/>
    <w:rsid w:val="0017020B"/>
    <w:rsid w:val="001702C0"/>
    <w:rsid w:val="00170760"/>
    <w:rsid w:val="001708E0"/>
    <w:rsid w:val="00170E53"/>
    <w:rsid w:val="001711A6"/>
    <w:rsid w:val="0017188B"/>
    <w:rsid w:val="00171B0E"/>
    <w:rsid w:val="0017221F"/>
    <w:rsid w:val="0017242C"/>
    <w:rsid w:val="001726D2"/>
    <w:rsid w:val="001727D1"/>
    <w:rsid w:val="001728B1"/>
    <w:rsid w:val="001729D7"/>
    <w:rsid w:val="00172C34"/>
    <w:rsid w:val="00172CB4"/>
    <w:rsid w:val="001731A7"/>
    <w:rsid w:val="00173837"/>
    <w:rsid w:val="001738C1"/>
    <w:rsid w:val="00173B05"/>
    <w:rsid w:val="00173C4C"/>
    <w:rsid w:val="00173E00"/>
    <w:rsid w:val="00174071"/>
    <w:rsid w:val="0017424C"/>
    <w:rsid w:val="001745BF"/>
    <w:rsid w:val="00174AA9"/>
    <w:rsid w:val="00174C12"/>
    <w:rsid w:val="00174C41"/>
    <w:rsid w:val="00174C57"/>
    <w:rsid w:val="00175058"/>
    <w:rsid w:val="001756B6"/>
    <w:rsid w:val="00175A4C"/>
    <w:rsid w:val="00175C8E"/>
    <w:rsid w:val="00175DB6"/>
    <w:rsid w:val="00176341"/>
    <w:rsid w:val="001770B4"/>
    <w:rsid w:val="0017713A"/>
    <w:rsid w:val="0017727D"/>
    <w:rsid w:val="001772A8"/>
    <w:rsid w:val="00177982"/>
    <w:rsid w:val="00177AE8"/>
    <w:rsid w:val="0018003A"/>
    <w:rsid w:val="00180046"/>
    <w:rsid w:val="0018033B"/>
    <w:rsid w:val="00180526"/>
    <w:rsid w:val="00180B86"/>
    <w:rsid w:val="00180D6F"/>
    <w:rsid w:val="0018139A"/>
    <w:rsid w:val="00181C16"/>
    <w:rsid w:val="00181DE3"/>
    <w:rsid w:val="00182078"/>
    <w:rsid w:val="00182936"/>
    <w:rsid w:val="00182D3B"/>
    <w:rsid w:val="00182D54"/>
    <w:rsid w:val="00183315"/>
    <w:rsid w:val="00183444"/>
    <w:rsid w:val="00183B14"/>
    <w:rsid w:val="00184115"/>
    <w:rsid w:val="00184729"/>
    <w:rsid w:val="00184A59"/>
    <w:rsid w:val="00185519"/>
    <w:rsid w:val="00185798"/>
    <w:rsid w:val="001859C2"/>
    <w:rsid w:val="00185BA9"/>
    <w:rsid w:val="00185D57"/>
    <w:rsid w:val="0018680F"/>
    <w:rsid w:val="00186EE3"/>
    <w:rsid w:val="00190153"/>
    <w:rsid w:val="0019042D"/>
    <w:rsid w:val="0019047F"/>
    <w:rsid w:val="00190CFF"/>
    <w:rsid w:val="00191036"/>
    <w:rsid w:val="00191138"/>
    <w:rsid w:val="001915A3"/>
    <w:rsid w:val="00191623"/>
    <w:rsid w:val="0019176B"/>
    <w:rsid w:val="001917C6"/>
    <w:rsid w:val="00191D26"/>
    <w:rsid w:val="00191DBA"/>
    <w:rsid w:val="00191DCF"/>
    <w:rsid w:val="001922E1"/>
    <w:rsid w:val="0019271F"/>
    <w:rsid w:val="00192ADC"/>
    <w:rsid w:val="00192D72"/>
    <w:rsid w:val="00192D81"/>
    <w:rsid w:val="001930C5"/>
    <w:rsid w:val="001936CC"/>
    <w:rsid w:val="001936F7"/>
    <w:rsid w:val="00193C8B"/>
    <w:rsid w:val="0019418C"/>
    <w:rsid w:val="00194F76"/>
    <w:rsid w:val="00195363"/>
    <w:rsid w:val="001954AF"/>
    <w:rsid w:val="001956E3"/>
    <w:rsid w:val="00195825"/>
    <w:rsid w:val="00195CB3"/>
    <w:rsid w:val="00195FBC"/>
    <w:rsid w:val="001964E5"/>
    <w:rsid w:val="001968E4"/>
    <w:rsid w:val="00196DA2"/>
    <w:rsid w:val="00196E11"/>
    <w:rsid w:val="0019716D"/>
    <w:rsid w:val="0019747C"/>
    <w:rsid w:val="001976BF"/>
    <w:rsid w:val="0019774B"/>
    <w:rsid w:val="001977BD"/>
    <w:rsid w:val="00197B6F"/>
    <w:rsid w:val="00197E4D"/>
    <w:rsid w:val="001A0A2A"/>
    <w:rsid w:val="001A0E42"/>
    <w:rsid w:val="001A0EA7"/>
    <w:rsid w:val="001A1167"/>
    <w:rsid w:val="001A184A"/>
    <w:rsid w:val="001A189E"/>
    <w:rsid w:val="001A1B3E"/>
    <w:rsid w:val="001A2101"/>
    <w:rsid w:val="001A3C90"/>
    <w:rsid w:val="001A3D07"/>
    <w:rsid w:val="001A3DCD"/>
    <w:rsid w:val="001A4047"/>
    <w:rsid w:val="001A415F"/>
    <w:rsid w:val="001A4339"/>
    <w:rsid w:val="001A462F"/>
    <w:rsid w:val="001A477A"/>
    <w:rsid w:val="001A4873"/>
    <w:rsid w:val="001A49DD"/>
    <w:rsid w:val="001A4F0A"/>
    <w:rsid w:val="001A586D"/>
    <w:rsid w:val="001A5CD1"/>
    <w:rsid w:val="001A6063"/>
    <w:rsid w:val="001A650A"/>
    <w:rsid w:val="001A6843"/>
    <w:rsid w:val="001A7081"/>
    <w:rsid w:val="001A728E"/>
    <w:rsid w:val="001A787E"/>
    <w:rsid w:val="001B0F42"/>
    <w:rsid w:val="001B0F89"/>
    <w:rsid w:val="001B14DF"/>
    <w:rsid w:val="001B163F"/>
    <w:rsid w:val="001B1CEC"/>
    <w:rsid w:val="001B1D4D"/>
    <w:rsid w:val="001B30B4"/>
    <w:rsid w:val="001B3146"/>
    <w:rsid w:val="001B33FD"/>
    <w:rsid w:val="001B35C8"/>
    <w:rsid w:val="001B374B"/>
    <w:rsid w:val="001B3AE6"/>
    <w:rsid w:val="001B3B51"/>
    <w:rsid w:val="001B3BE5"/>
    <w:rsid w:val="001B3D6F"/>
    <w:rsid w:val="001B408B"/>
    <w:rsid w:val="001B4FFA"/>
    <w:rsid w:val="001B5162"/>
    <w:rsid w:val="001B539E"/>
    <w:rsid w:val="001B54F9"/>
    <w:rsid w:val="001B5544"/>
    <w:rsid w:val="001B5ADB"/>
    <w:rsid w:val="001B60C3"/>
    <w:rsid w:val="001B6B8B"/>
    <w:rsid w:val="001B6BFD"/>
    <w:rsid w:val="001B6F73"/>
    <w:rsid w:val="001B727C"/>
    <w:rsid w:val="001B7B16"/>
    <w:rsid w:val="001B7BE3"/>
    <w:rsid w:val="001B7C2C"/>
    <w:rsid w:val="001B7E87"/>
    <w:rsid w:val="001C0023"/>
    <w:rsid w:val="001C002F"/>
    <w:rsid w:val="001C0066"/>
    <w:rsid w:val="001C0310"/>
    <w:rsid w:val="001C039F"/>
    <w:rsid w:val="001C03EC"/>
    <w:rsid w:val="001C1639"/>
    <w:rsid w:val="001C1672"/>
    <w:rsid w:val="001C18A0"/>
    <w:rsid w:val="001C2403"/>
    <w:rsid w:val="001C250F"/>
    <w:rsid w:val="001C279D"/>
    <w:rsid w:val="001C27F8"/>
    <w:rsid w:val="001C2C26"/>
    <w:rsid w:val="001C3223"/>
    <w:rsid w:val="001C3780"/>
    <w:rsid w:val="001C379B"/>
    <w:rsid w:val="001C3C45"/>
    <w:rsid w:val="001C3ED4"/>
    <w:rsid w:val="001C448F"/>
    <w:rsid w:val="001C4AE4"/>
    <w:rsid w:val="001C4D55"/>
    <w:rsid w:val="001C53B1"/>
    <w:rsid w:val="001C545B"/>
    <w:rsid w:val="001C58C7"/>
    <w:rsid w:val="001C5AA6"/>
    <w:rsid w:val="001C61EF"/>
    <w:rsid w:val="001C6BE8"/>
    <w:rsid w:val="001C6DE7"/>
    <w:rsid w:val="001C6F48"/>
    <w:rsid w:val="001C72DC"/>
    <w:rsid w:val="001C7787"/>
    <w:rsid w:val="001C7A44"/>
    <w:rsid w:val="001C7A4D"/>
    <w:rsid w:val="001C7D91"/>
    <w:rsid w:val="001D00A0"/>
    <w:rsid w:val="001D0670"/>
    <w:rsid w:val="001D0B94"/>
    <w:rsid w:val="001D0EFF"/>
    <w:rsid w:val="001D101E"/>
    <w:rsid w:val="001D1FAC"/>
    <w:rsid w:val="001D23C3"/>
    <w:rsid w:val="001D249B"/>
    <w:rsid w:val="001D28B4"/>
    <w:rsid w:val="001D29C4"/>
    <w:rsid w:val="001D2A35"/>
    <w:rsid w:val="001D2C33"/>
    <w:rsid w:val="001D2D05"/>
    <w:rsid w:val="001D3179"/>
    <w:rsid w:val="001D32AC"/>
    <w:rsid w:val="001D32F6"/>
    <w:rsid w:val="001D33C9"/>
    <w:rsid w:val="001D3692"/>
    <w:rsid w:val="001D36BF"/>
    <w:rsid w:val="001D3832"/>
    <w:rsid w:val="001D3BE3"/>
    <w:rsid w:val="001D3D67"/>
    <w:rsid w:val="001D44B0"/>
    <w:rsid w:val="001D473B"/>
    <w:rsid w:val="001D479C"/>
    <w:rsid w:val="001D4986"/>
    <w:rsid w:val="001D4A75"/>
    <w:rsid w:val="001D4B87"/>
    <w:rsid w:val="001D4ED5"/>
    <w:rsid w:val="001D5330"/>
    <w:rsid w:val="001D533C"/>
    <w:rsid w:val="001D53D0"/>
    <w:rsid w:val="001D5C8C"/>
    <w:rsid w:val="001D6023"/>
    <w:rsid w:val="001D6207"/>
    <w:rsid w:val="001D62AB"/>
    <w:rsid w:val="001D63B5"/>
    <w:rsid w:val="001D6629"/>
    <w:rsid w:val="001D6A7E"/>
    <w:rsid w:val="001D6ACA"/>
    <w:rsid w:val="001D6C32"/>
    <w:rsid w:val="001D7B4E"/>
    <w:rsid w:val="001E0038"/>
    <w:rsid w:val="001E02E8"/>
    <w:rsid w:val="001E0A6B"/>
    <w:rsid w:val="001E0A96"/>
    <w:rsid w:val="001E0CE5"/>
    <w:rsid w:val="001E1696"/>
    <w:rsid w:val="001E1830"/>
    <w:rsid w:val="001E19AE"/>
    <w:rsid w:val="001E1C20"/>
    <w:rsid w:val="001E1E74"/>
    <w:rsid w:val="001E1EC7"/>
    <w:rsid w:val="001E1F21"/>
    <w:rsid w:val="001E1F22"/>
    <w:rsid w:val="001E2590"/>
    <w:rsid w:val="001E2653"/>
    <w:rsid w:val="001E2957"/>
    <w:rsid w:val="001E31EC"/>
    <w:rsid w:val="001E33F6"/>
    <w:rsid w:val="001E38BF"/>
    <w:rsid w:val="001E4230"/>
    <w:rsid w:val="001E449B"/>
    <w:rsid w:val="001E44C9"/>
    <w:rsid w:val="001E4AC6"/>
    <w:rsid w:val="001E4CA7"/>
    <w:rsid w:val="001E4F2B"/>
    <w:rsid w:val="001E4FCF"/>
    <w:rsid w:val="001E5140"/>
    <w:rsid w:val="001E55A2"/>
    <w:rsid w:val="001E55DE"/>
    <w:rsid w:val="001E5626"/>
    <w:rsid w:val="001E565B"/>
    <w:rsid w:val="001E59C4"/>
    <w:rsid w:val="001E5D60"/>
    <w:rsid w:val="001E725A"/>
    <w:rsid w:val="001E72F7"/>
    <w:rsid w:val="001E731D"/>
    <w:rsid w:val="001E795B"/>
    <w:rsid w:val="001E7B8C"/>
    <w:rsid w:val="001E7E02"/>
    <w:rsid w:val="001F0231"/>
    <w:rsid w:val="001F041F"/>
    <w:rsid w:val="001F0467"/>
    <w:rsid w:val="001F0AE5"/>
    <w:rsid w:val="001F0CF4"/>
    <w:rsid w:val="001F0FC2"/>
    <w:rsid w:val="001F13ED"/>
    <w:rsid w:val="001F1AEC"/>
    <w:rsid w:val="001F1C5C"/>
    <w:rsid w:val="001F1D05"/>
    <w:rsid w:val="001F26D3"/>
    <w:rsid w:val="001F28C3"/>
    <w:rsid w:val="001F2FC6"/>
    <w:rsid w:val="001F3330"/>
    <w:rsid w:val="001F3686"/>
    <w:rsid w:val="001F3697"/>
    <w:rsid w:val="001F3B84"/>
    <w:rsid w:val="001F3C7B"/>
    <w:rsid w:val="001F3D9C"/>
    <w:rsid w:val="001F3E1C"/>
    <w:rsid w:val="001F3FB6"/>
    <w:rsid w:val="001F44B0"/>
    <w:rsid w:val="001F4A4F"/>
    <w:rsid w:val="001F4BE4"/>
    <w:rsid w:val="001F4DC5"/>
    <w:rsid w:val="001F50FD"/>
    <w:rsid w:val="001F52F8"/>
    <w:rsid w:val="001F5541"/>
    <w:rsid w:val="001F6044"/>
    <w:rsid w:val="001F706F"/>
    <w:rsid w:val="001F7497"/>
    <w:rsid w:val="002001C5"/>
    <w:rsid w:val="00200422"/>
    <w:rsid w:val="00200788"/>
    <w:rsid w:val="00200D70"/>
    <w:rsid w:val="00201023"/>
    <w:rsid w:val="00201615"/>
    <w:rsid w:val="00201713"/>
    <w:rsid w:val="00201A04"/>
    <w:rsid w:val="00201A70"/>
    <w:rsid w:val="00201ABB"/>
    <w:rsid w:val="00201BD7"/>
    <w:rsid w:val="002022AE"/>
    <w:rsid w:val="002023D7"/>
    <w:rsid w:val="00202552"/>
    <w:rsid w:val="002026F6"/>
    <w:rsid w:val="00202B2F"/>
    <w:rsid w:val="00202D85"/>
    <w:rsid w:val="00202DAD"/>
    <w:rsid w:val="00202DBF"/>
    <w:rsid w:val="00203C71"/>
    <w:rsid w:val="002040B0"/>
    <w:rsid w:val="00204DE9"/>
    <w:rsid w:val="00205287"/>
    <w:rsid w:val="0020553A"/>
    <w:rsid w:val="002058A1"/>
    <w:rsid w:val="00205F4F"/>
    <w:rsid w:val="00205F70"/>
    <w:rsid w:val="00206203"/>
    <w:rsid w:val="002066C3"/>
    <w:rsid w:val="00206712"/>
    <w:rsid w:val="00206CBF"/>
    <w:rsid w:val="00206DF4"/>
    <w:rsid w:val="00206E6F"/>
    <w:rsid w:val="00206F8C"/>
    <w:rsid w:val="00206FF8"/>
    <w:rsid w:val="0020718D"/>
    <w:rsid w:val="00207226"/>
    <w:rsid w:val="002075C2"/>
    <w:rsid w:val="00207FEF"/>
    <w:rsid w:val="00210107"/>
    <w:rsid w:val="002101A6"/>
    <w:rsid w:val="002101C5"/>
    <w:rsid w:val="002104DA"/>
    <w:rsid w:val="00210574"/>
    <w:rsid w:val="00210897"/>
    <w:rsid w:val="002108BD"/>
    <w:rsid w:val="002108EF"/>
    <w:rsid w:val="00210A1F"/>
    <w:rsid w:val="00211360"/>
    <w:rsid w:val="002116A3"/>
    <w:rsid w:val="00211A40"/>
    <w:rsid w:val="00212D00"/>
    <w:rsid w:val="00212DF2"/>
    <w:rsid w:val="002131E7"/>
    <w:rsid w:val="0021379B"/>
    <w:rsid w:val="00214143"/>
    <w:rsid w:val="00214822"/>
    <w:rsid w:val="00214B3A"/>
    <w:rsid w:val="002155AD"/>
    <w:rsid w:val="00215CAA"/>
    <w:rsid w:val="0021655E"/>
    <w:rsid w:val="002169F3"/>
    <w:rsid w:val="00216ACB"/>
    <w:rsid w:val="00216BFA"/>
    <w:rsid w:val="00216C02"/>
    <w:rsid w:val="00216E02"/>
    <w:rsid w:val="002170E3"/>
    <w:rsid w:val="002172EE"/>
    <w:rsid w:val="00217A2D"/>
    <w:rsid w:val="00217E6F"/>
    <w:rsid w:val="002202E3"/>
    <w:rsid w:val="00220C14"/>
    <w:rsid w:val="00220E2B"/>
    <w:rsid w:val="00221189"/>
    <w:rsid w:val="002215F8"/>
    <w:rsid w:val="0022160B"/>
    <w:rsid w:val="002218E7"/>
    <w:rsid w:val="00221B5F"/>
    <w:rsid w:val="00221E3E"/>
    <w:rsid w:val="0022239A"/>
    <w:rsid w:val="002224A8"/>
    <w:rsid w:val="00222541"/>
    <w:rsid w:val="002225FE"/>
    <w:rsid w:val="002229F7"/>
    <w:rsid w:val="002235B8"/>
    <w:rsid w:val="00223693"/>
    <w:rsid w:val="00223AAF"/>
    <w:rsid w:val="00223C23"/>
    <w:rsid w:val="00223D2F"/>
    <w:rsid w:val="00223E41"/>
    <w:rsid w:val="00223F91"/>
    <w:rsid w:val="002241AA"/>
    <w:rsid w:val="0022461F"/>
    <w:rsid w:val="00224957"/>
    <w:rsid w:val="00224B1B"/>
    <w:rsid w:val="00224C29"/>
    <w:rsid w:val="0022564C"/>
    <w:rsid w:val="002256A7"/>
    <w:rsid w:val="0022574E"/>
    <w:rsid w:val="00225B97"/>
    <w:rsid w:val="0022666C"/>
    <w:rsid w:val="00227AA6"/>
    <w:rsid w:val="00227C3B"/>
    <w:rsid w:val="00227C6B"/>
    <w:rsid w:val="00227CF4"/>
    <w:rsid w:val="00227D91"/>
    <w:rsid w:val="00227E57"/>
    <w:rsid w:val="00230009"/>
    <w:rsid w:val="002300A4"/>
    <w:rsid w:val="002303DA"/>
    <w:rsid w:val="002306A6"/>
    <w:rsid w:val="00230A39"/>
    <w:rsid w:val="00230C78"/>
    <w:rsid w:val="0023167A"/>
    <w:rsid w:val="002319E4"/>
    <w:rsid w:val="00231A6A"/>
    <w:rsid w:val="002321FF"/>
    <w:rsid w:val="00232BD9"/>
    <w:rsid w:val="00232D6A"/>
    <w:rsid w:val="00232F3C"/>
    <w:rsid w:val="00233C9F"/>
    <w:rsid w:val="00233CE1"/>
    <w:rsid w:val="00233D2E"/>
    <w:rsid w:val="00234197"/>
    <w:rsid w:val="002345D9"/>
    <w:rsid w:val="0023479C"/>
    <w:rsid w:val="002348FD"/>
    <w:rsid w:val="00234AD9"/>
    <w:rsid w:val="00234B1B"/>
    <w:rsid w:val="00235102"/>
    <w:rsid w:val="00235565"/>
    <w:rsid w:val="00235695"/>
    <w:rsid w:val="0023569E"/>
    <w:rsid w:val="00235A1C"/>
    <w:rsid w:val="002361BF"/>
    <w:rsid w:val="002364BF"/>
    <w:rsid w:val="002367C8"/>
    <w:rsid w:val="00236EDB"/>
    <w:rsid w:val="002377E2"/>
    <w:rsid w:val="00237838"/>
    <w:rsid w:val="00237C57"/>
    <w:rsid w:val="00237F29"/>
    <w:rsid w:val="00240982"/>
    <w:rsid w:val="00240FC8"/>
    <w:rsid w:val="00241277"/>
    <w:rsid w:val="002414F7"/>
    <w:rsid w:val="00241791"/>
    <w:rsid w:val="002419A8"/>
    <w:rsid w:val="00241BA0"/>
    <w:rsid w:val="00242504"/>
    <w:rsid w:val="002427E4"/>
    <w:rsid w:val="002434A6"/>
    <w:rsid w:val="00243533"/>
    <w:rsid w:val="002439C7"/>
    <w:rsid w:val="00243DEF"/>
    <w:rsid w:val="002445C3"/>
    <w:rsid w:val="0024460C"/>
    <w:rsid w:val="00244827"/>
    <w:rsid w:val="00244FBA"/>
    <w:rsid w:val="00245258"/>
    <w:rsid w:val="00245872"/>
    <w:rsid w:val="00245937"/>
    <w:rsid w:val="00245B8D"/>
    <w:rsid w:val="00245DFA"/>
    <w:rsid w:val="00246104"/>
    <w:rsid w:val="002464C1"/>
    <w:rsid w:val="0024670C"/>
    <w:rsid w:val="00246874"/>
    <w:rsid w:val="00246B26"/>
    <w:rsid w:val="00246D01"/>
    <w:rsid w:val="0024707B"/>
    <w:rsid w:val="00247094"/>
    <w:rsid w:val="00247163"/>
    <w:rsid w:val="0024721C"/>
    <w:rsid w:val="00247564"/>
    <w:rsid w:val="002478C8"/>
    <w:rsid w:val="002479D1"/>
    <w:rsid w:val="00247C3F"/>
    <w:rsid w:val="00247CA2"/>
    <w:rsid w:val="00250331"/>
    <w:rsid w:val="00250A77"/>
    <w:rsid w:val="00250D30"/>
    <w:rsid w:val="00251030"/>
    <w:rsid w:val="00251077"/>
    <w:rsid w:val="00251654"/>
    <w:rsid w:val="002516D2"/>
    <w:rsid w:val="002517B2"/>
    <w:rsid w:val="002517F7"/>
    <w:rsid w:val="00251D73"/>
    <w:rsid w:val="00252108"/>
    <w:rsid w:val="00252621"/>
    <w:rsid w:val="00252D88"/>
    <w:rsid w:val="00252EE1"/>
    <w:rsid w:val="00253001"/>
    <w:rsid w:val="00253290"/>
    <w:rsid w:val="0025402F"/>
    <w:rsid w:val="0025403C"/>
    <w:rsid w:val="0025414B"/>
    <w:rsid w:val="002541E4"/>
    <w:rsid w:val="002542E5"/>
    <w:rsid w:val="002543EF"/>
    <w:rsid w:val="0025459C"/>
    <w:rsid w:val="00255238"/>
    <w:rsid w:val="0025627D"/>
    <w:rsid w:val="002567C3"/>
    <w:rsid w:val="00256AD5"/>
    <w:rsid w:val="002572AE"/>
    <w:rsid w:val="0025767B"/>
    <w:rsid w:val="00257740"/>
    <w:rsid w:val="00260208"/>
    <w:rsid w:val="0026092F"/>
    <w:rsid w:val="002609D6"/>
    <w:rsid w:val="00260DAF"/>
    <w:rsid w:val="00261042"/>
    <w:rsid w:val="00261052"/>
    <w:rsid w:val="00261255"/>
    <w:rsid w:val="0026135B"/>
    <w:rsid w:val="002613A5"/>
    <w:rsid w:val="00261428"/>
    <w:rsid w:val="00261496"/>
    <w:rsid w:val="002616E7"/>
    <w:rsid w:val="00261D88"/>
    <w:rsid w:val="00261F4D"/>
    <w:rsid w:val="00261FAA"/>
    <w:rsid w:val="002623AC"/>
    <w:rsid w:val="002624D0"/>
    <w:rsid w:val="0026264E"/>
    <w:rsid w:val="00262718"/>
    <w:rsid w:val="00262C6C"/>
    <w:rsid w:val="00262DFE"/>
    <w:rsid w:val="00263070"/>
    <w:rsid w:val="00263BE4"/>
    <w:rsid w:val="00263C72"/>
    <w:rsid w:val="00264184"/>
    <w:rsid w:val="00264317"/>
    <w:rsid w:val="0026454E"/>
    <w:rsid w:val="00264794"/>
    <w:rsid w:val="00264C60"/>
    <w:rsid w:val="00264E5A"/>
    <w:rsid w:val="0026509E"/>
    <w:rsid w:val="002653EE"/>
    <w:rsid w:val="0026579E"/>
    <w:rsid w:val="00265842"/>
    <w:rsid w:val="00265B86"/>
    <w:rsid w:val="00265CEA"/>
    <w:rsid w:val="00266559"/>
    <w:rsid w:val="0026683B"/>
    <w:rsid w:val="00266852"/>
    <w:rsid w:val="00266E0D"/>
    <w:rsid w:val="00266E23"/>
    <w:rsid w:val="0026762E"/>
    <w:rsid w:val="00267734"/>
    <w:rsid w:val="00267EE1"/>
    <w:rsid w:val="002702A7"/>
    <w:rsid w:val="002706F8"/>
    <w:rsid w:val="0027089F"/>
    <w:rsid w:val="00270983"/>
    <w:rsid w:val="00270992"/>
    <w:rsid w:val="0027117A"/>
    <w:rsid w:val="0027117E"/>
    <w:rsid w:val="002711B2"/>
    <w:rsid w:val="0027170A"/>
    <w:rsid w:val="002717D7"/>
    <w:rsid w:val="00271D54"/>
    <w:rsid w:val="0027240E"/>
    <w:rsid w:val="002726EA"/>
    <w:rsid w:val="00272716"/>
    <w:rsid w:val="00272DA8"/>
    <w:rsid w:val="0027308C"/>
    <w:rsid w:val="0027323E"/>
    <w:rsid w:val="00273263"/>
    <w:rsid w:val="00273428"/>
    <w:rsid w:val="00273B5B"/>
    <w:rsid w:val="0027444A"/>
    <w:rsid w:val="0027451D"/>
    <w:rsid w:val="00274653"/>
    <w:rsid w:val="00275805"/>
    <w:rsid w:val="00275B82"/>
    <w:rsid w:val="00276981"/>
    <w:rsid w:val="00276B73"/>
    <w:rsid w:val="0027703D"/>
    <w:rsid w:val="002772A3"/>
    <w:rsid w:val="00277AF8"/>
    <w:rsid w:val="00277E69"/>
    <w:rsid w:val="00277F11"/>
    <w:rsid w:val="00277F12"/>
    <w:rsid w:val="00277F49"/>
    <w:rsid w:val="0028034C"/>
    <w:rsid w:val="002805D7"/>
    <w:rsid w:val="002809C4"/>
    <w:rsid w:val="00280F8A"/>
    <w:rsid w:val="00280FE8"/>
    <w:rsid w:val="00281242"/>
    <w:rsid w:val="00281669"/>
    <w:rsid w:val="002818AD"/>
    <w:rsid w:val="00281DB4"/>
    <w:rsid w:val="00281DC1"/>
    <w:rsid w:val="002826EA"/>
    <w:rsid w:val="0028273C"/>
    <w:rsid w:val="00282B7F"/>
    <w:rsid w:val="00282DF8"/>
    <w:rsid w:val="00282E16"/>
    <w:rsid w:val="002831AE"/>
    <w:rsid w:val="00283398"/>
    <w:rsid w:val="002838CF"/>
    <w:rsid w:val="00283DE5"/>
    <w:rsid w:val="002841BB"/>
    <w:rsid w:val="002847B2"/>
    <w:rsid w:val="00284B43"/>
    <w:rsid w:val="00285371"/>
    <w:rsid w:val="00285582"/>
    <w:rsid w:val="002856A7"/>
    <w:rsid w:val="00285960"/>
    <w:rsid w:val="00285CAD"/>
    <w:rsid w:val="002860BC"/>
    <w:rsid w:val="00286611"/>
    <w:rsid w:val="00286EDB"/>
    <w:rsid w:val="002873C1"/>
    <w:rsid w:val="002873C6"/>
    <w:rsid w:val="0028741B"/>
    <w:rsid w:val="00287620"/>
    <w:rsid w:val="00287C4B"/>
    <w:rsid w:val="00287C9E"/>
    <w:rsid w:val="00287D9B"/>
    <w:rsid w:val="002903A5"/>
    <w:rsid w:val="00290432"/>
    <w:rsid w:val="002909F8"/>
    <w:rsid w:val="00290CDA"/>
    <w:rsid w:val="00290EBC"/>
    <w:rsid w:val="00290FBB"/>
    <w:rsid w:val="00291033"/>
    <w:rsid w:val="002910F7"/>
    <w:rsid w:val="0029133D"/>
    <w:rsid w:val="00291450"/>
    <w:rsid w:val="00291813"/>
    <w:rsid w:val="00291991"/>
    <w:rsid w:val="00291A4E"/>
    <w:rsid w:val="00292C0B"/>
    <w:rsid w:val="002931D3"/>
    <w:rsid w:val="0029334E"/>
    <w:rsid w:val="00293E42"/>
    <w:rsid w:val="00294352"/>
    <w:rsid w:val="002944D1"/>
    <w:rsid w:val="002945E4"/>
    <w:rsid w:val="002946DD"/>
    <w:rsid w:val="00294781"/>
    <w:rsid w:val="00294845"/>
    <w:rsid w:val="00294C48"/>
    <w:rsid w:val="00294D2E"/>
    <w:rsid w:val="0029543C"/>
    <w:rsid w:val="002955D9"/>
    <w:rsid w:val="002955F2"/>
    <w:rsid w:val="002957EE"/>
    <w:rsid w:val="002963D6"/>
    <w:rsid w:val="002966E6"/>
    <w:rsid w:val="002967C1"/>
    <w:rsid w:val="00297420"/>
    <w:rsid w:val="00297DFE"/>
    <w:rsid w:val="002A0002"/>
    <w:rsid w:val="002A0058"/>
    <w:rsid w:val="002A0E44"/>
    <w:rsid w:val="002A1425"/>
    <w:rsid w:val="002A14BB"/>
    <w:rsid w:val="002A16D7"/>
    <w:rsid w:val="002A19B1"/>
    <w:rsid w:val="002A1A46"/>
    <w:rsid w:val="002A1E42"/>
    <w:rsid w:val="002A1EE7"/>
    <w:rsid w:val="002A2469"/>
    <w:rsid w:val="002A2792"/>
    <w:rsid w:val="002A288A"/>
    <w:rsid w:val="002A3555"/>
    <w:rsid w:val="002A3876"/>
    <w:rsid w:val="002A3B74"/>
    <w:rsid w:val="002A4A76"/>
    <w:rsid w:val="002A4B11"/>
    <w:rsid w:val="002A4B5D"/>
    <w:rsid w:val="002A4C5A"/>
    <w:rsid w:val="002A58D8"/>
    <w:rsid w:val="002A5E92"/>
    <w:rsid w:val="002A655D"/>
    <w:rsid w:val="002A6777"/>
    <w:rsid w:val="002A6DFD"/>
    <w:rsid w:val="002A6E11"/>
    <w:rsid w:val="002A7323"/>
    <w:rsid w:val="002A7624"/>
    <w:rsid w:val="002A7C15"/>
    <w:rsid w:val="002A7D2C"/>
    <w:rsid w:val="002A7D58"/>
    <w:rsid w:val="002A7E72"/>
    <w:rsid w:val="002A7F12"/>
    <w:rsid w:val="002B0092"/>
    <w:rsid w:val="002B05BE"/>
    <w:rsid w:val="002B094D"/>
    <w:rsid w:val="002B096E"/>
    <w:rsid w:val="002B0C7B"/>
    <w:rsid w:val="002B0DC9"/>
    <w:rsid w:val="002B0F10"/>
    <w:rsid w:val="002B0F51"/>
    <w:rsid w:val="002B114A"/>
    <w:rsid w:val="002B12CA"/>
    <w:rsid w:val="002B1DED"/>
    <w:rsid w:val="002B1F1E"/>
    <w:rsid w:val="002B2250"/>
    <w:rsid w:val="002B24CB"/>
    <w:rsid w:val="002B281B"/>
    <w:rsid w:val="002B2C88"/>
    <w:rsid w:val="002B2CDE"/>
    <w:rsid w:val="002B2E3F"/>
    <w:rsid w:val="002B316D"/>
    <w:rsid w:val="002B395C"/>
    <w:rsid w:val="002B3A59"/>
    <w:rsid w:val="002B3C90"/>
    <w:rsid w:val="002B3D8A"/>
    <w:rsid w:val="002B3E55"/>
    <w:rsid w:val="002B427E"/>
    <w:rsid w:val="002B444F"/>
    <w:rsid w:val="002B4523"/>
    <w:rsid w:val="002B48D3"/>
    <w:rsid w:val="002B4E21"/>
    <w:rsid w:val="002B4F85"/>
    <w:rsid w:val="002B534D"/>
    <w:rsid w:val="002B534E"/>
    <w:rsid w:val="002B5B89"/>
    <w:rsid w:val="002B60FF"/>
    <w:rsid w:val="002B610E"/>
    <w:rsid w:val="002B636D"/>
    <w:rsid w:val="002B678E"/>
    <w:rsid w:val="002B6C72"/>
    <w:rsid w:val="002B6D0A"/>
    <w:rsid w:val="002B6D2F"/>
    <w:rsid w:val="002B7265"/>
    <w:rsid w:val="002B7476"/>
    <w:rsid w:val="002B77E9"/>
    <w:rsid w:val="002B7D56"/>
    <w:rsid w:val="002B7D65"/>
    <w:rsid w:val="002C02DE"/>
    <w:rsid w:val="002C041C"/>
    <w:rsid w:val="002C0AE1"/>
    <w:rsid w:val="002C1BBC"/>
    <w:rsid w:val="002C2155"/>
    <w:rsid w:val="002C22C7"/>
    <w:rsid w:val="002C2431"/>
    <w:rsid w:val="002C2C4B"/>
    <w:rsid w:val="002C30F7"/>
    <w:rsid w:val="002C39D1"/>
    <w:rsid w:val="002C3F1E"/>
    <w:rsid w:val="002C3F82"/>
    <w:rsid w:val="002C4040"/>
    <w:rsid w:val="002C4494"/>
    <w:rsid w:val="002C44CA"/>
    <w:rsid w:val="002C4E29"/>
    <w:rsid w:val="002C4F55"/>
    <w:rsid w:val="002C50B0"/>
    <w:rsid w:val="002C518B"/>
    <w:rsid w:val="002C5549"/>
    <w:rsid w:val="002C56B0"/>
    <w:rsid w:val="002C572B"/>
    <w:rsid w:val="002C5A1E"/>
    <w:rsid w:val="002C5AEA"/>
    <w:rsid w:val="002C60A5"/>
    <w:rsid w:val="002C6B05"/>
    <w:rsid w:val="002C6FAF"/>
    <w:rsid w:val="002C70F4"/>
    <w:rsid w:val="002C73EC"/>
    <w:rsid w:val="002C7834"/>
    <w:rsid w:val="002C7930"/>
    <w:rsid w:val="002C7E23"/>
    <w:rsid w:val="002C7E7E"/>
    <w:rsid w:val="002D0400"/>
    <w:rsid w:val="002D04F0"/>
    <w:rsid w:val="002D0AF9"/>
    <w:rsid w:val="002D0B7A"/>
    <w:rsid w:val="002D13FB"/>
    <w:rsid w:val="002D1880"/>
    <w:rsid w:val="002D1A7C"/>
    <w:rsid w:val="002D1BDD"/>
    <w:rsid w:val="002D1D8C"/>
    <w:rsid w:val="002D24C9"/>
    <w:rsid w:val="002D2A17"/>
    <w:rsid w:val="002D38BD"/>
    <w:rsid w:val="002D3A83"/>
    <w:rsid w:val="002D3BD8"/>
    <w:rsid w:val="002D3C47"/>
    <w:rsid w:val="002D3CDE"/>
    <w:rsid w:val="002D3F07"/>
    <w:rsid w:val="002D3F55"/>
    <w:rsid w:val="002D3FA3"/>
    <w:rsid w:val="002D41BD"/>
    <w:rsid w:val="002D45F6"/>
    <w:rsid w:val="002D46A6"/>
    <w:rsid w:val="002D482C"/>
    <w:rsid w:val="002D4F73"/>
    <w:rsid w:val="002D5097"/>
    <w:rsid w:val="002D54C8"/>
    <w:rsid w:val="002D620B"/>
    <w:rsid w:val="002D635D"/>
    <w:rsid w:val="002D6980"/>
    <w:rsid w:val="002D6D9D"/>
    <w:rsid w:val="002D6E25"/>
    <w:rsid w:val="002D6E82"/>
    <w:rsid w:val="002D6EDF"/>
    <w:rsid w:val="002D6F72"/>
    <w:rsid w:val="002D6FE4"/>
    <w:rsid w:val="002D78E9"/>
    <w:rsid w:val="002D79DF"/>
    <w:rsid w:val="002D79E0"/>
    <w:rsid w:val="002D7B09"/>
    <w:rsid w:val="002E1BE9"/>
    <w:rsid w:val="002E20CD"/>
    <w:rsid w:val="002E2386"/>
    <w:rsid w:val="002E269C"/>
    <w:rsid w:val="002E2A13"/>
    <w:rsid w:val="002E304D"/>
    <w:rsid w:val="002E3313"/>
    <w:rsid w:val="002E3365"/>
    <w:rsid w:val="002E347A"/>
    <w:rsid w:val="002E34CE"/>
    <w:rsid w:val="002E363B"/>
    <w:rsid w:val="002E397B"/>
    <w:rsid w:val="002E3D29"/>
    <w:rsid w:val="002E43AE"/>
    <w:rsid w:val="002E46EB"/>
    <w:rsid w:val="002E4845"/>
    <w:rsid w:val="002E5429"/>
    <w:rsid w:val="002E597F"/>
    <w:rsid w:val="002E59C2"/>
    <w:rsid w:val="002E5BB1"/>
    <w:rsid w:val="002E6144"/>
    <w:rsid w:val="002E64EB"/>
    <w:rsid w:val="002E6A7E"/>
    <w:rsid w:val="002E6CE5"/>
    <w:rsid w:val="002E6D9C"/>
    <w:rsid w:val="002E7260"/>
    <w:rsid w:val="002E756D"/>
    <w:rsid w:val="002E7EEF"/>
    <w:rsid w:val="002E7FDA"/>
    <w:rsid w:val="002F01BD"/>
    <w:rsid w:val="002F02D3"/>
    <w:rsid w:val="002F04A9"/>
    <w:rsid w:val="002F0703"/>
    <w:rsid w:val="002F08DC"/>
    <w:rsid w:val="002F0BD2"/>
    <w:rsid w:val="002F0F11"/>
    <w:rsid w:val="002F0F77"/>
    <w:rsid w:val="002F1016"/>
    <w:rsid w:val="002F141C"/>
    <w:rsid w:val="002F1421"/>
    <w:rsid w:val="002F1B0E"/>
    <w:rsid w:val="002F1D66"/>
    <w:rsid w:val="002F27A9"/>
    <w:rsid w:val="002F2BF2"/>
    <w:rsid w:val="002F30F3"/>
    <w:rsid w:val="002F3746"/>
    <w:rsid w:val="002F3B51"/>
    <w:rsid w:val="002F4181"/>
    <w:rsid w:val="002F42EA"/>
    <w:rsid w:val="002F45B6"/>
    <w:rsid w:val="002F54E4"/>
    <w:rsid w:val="002F5B72"/>
    <w:rsid w:val="002F5BF0"/>
    <w:rsid w:val="002F5E17"/>
    <w:rsid w:val="002F608D"/>
    <w:rsid w:val="002F620D"/>
    <w:rsid w:val="002F649A"/>
    <w:rsid w:val="002F7298"/>
    <w:rsid w:val="002F736D"/>
    <w:rsid w:val="002F75BC"/>
    <w:rsid w:val="002F75EB"/>
    <w:rsid w:val="002F77C2"/>
    <w:rsid w:val="002F7926"/>
    <w:rsid w:val="002F7D28"/>
    <w:rsid w:val="0030069F"/>
    <w:rsid w:val="003009B4"/>
    <w:rsid w:val="00300B88"/>
    <w:rsid w:val="00300C4E"/>
    <w:rsid w:val="00301828"/>
    <w:rsid w:val="00301C6A"/>
    <w:rsid w:val="0030224C"/>
    <w:rsid w:val="0030238C"/>
    <w:rsid w:val="003025BF"/>
    <w:rsid w:val="0030265B"/>
    <w:rsid w:val="00302C33"/>
    <w:rsid w:val="00302DA5"/>
    <w:rsid w:val="00302E31"/>
    <w:rsid w:val="00303143"/>
    <w:rsid w:val="003032E3"/>
    <w:rsid w:val="0030349E"/>
    <w:rsid w:val="003036AD"/>
    <w:rsid w:val="003038AC"/>
    <w:rsid w:val="003038E5"/>
    <w:rsid w:val="00303CD4"/>
    <w:rsid w:val="00303DF4"/>
    <w:rsid w:val="003040BF"/>
    <w:rsid w:val="0030447E"/>
    <w:rsid w:val="0030485B"/>
    <w:rsid w:val="003048B7"/>
    <w:rsid w:val="00304CAA"/>
    <w:rsid w:val="00304CC0"/>
    <w:rsid w:val="00304EC1"/>
    <w:rsid w:val="0030503A"/>
    <w:rsid w:val="003052F6"/>
    <w:rsid w:val="00305396"/>
    <w:rsid w:val="0030571C"/>
    <w:rsid w:val="00305792"/>
    <w:rsid w:val="00305B65"/>
    <w:rsid w:val="00305D73"/>
    <w:rsid w:val="00306AD8"/>
    <w:rsid w:val="00306AFB"/>
    <w:rsid w:val="00306C4D"/>
    <w:rsid w:val="00307570"/>
    <w:rsid w:val="003078C0"/>
    <w:rsid w:val="003078F1"/>
    <w:rsid w:val="00307D27"/>
    <w:rsid w:val="00307E0C"/>
    <w:rsid w:val="00307F91"/>
    <w:rsid w:val="0031040C"/>
    <w:rsid w:val="003107D0"/>
    <w:rsid w:val="003108BE"/>
    <w:rsid w:val="00310AAA"/>
    <w:rsid w:val="00311861"/>
    <w:rsid w:val="00311BD4"/>
    <w:rsid w:val="00311E3B"/>
    <w:rsid w:val="00311E66"/>
    <w:rsid w:val="00311F2D"/>
    <w:rsid w:val="0031259C"/>
    <w:rsid w:val="0031290A"/>
    <w:rsid w:val="00312FD5"/>
    <w:rsid w:val="003132E5"/>
    <w:rsid w:val="003134E6"/>
    <w:rsid w:val="00313902"/>
    <w:rsid w:val="003142A8"/>
    <w:rsid w:val="00314368"/>
    <w:rsid w:val="0031443D"/>
    <w:rsid w:val="0031443E"/>
    <w:rsid w:val="0031477B"/>
    <w:rsid w:val="00314BB8"/>
    <w:rsid w:val="00314D6C"/>
    <w:rsid w:val="0031533C"/>
    <w:rsid w:val="00315647"/>
    <w:rsid w:val="00315B19"/>
    <w:rsid w:val="00315D7F"/>
    <w:rsid w:val="0031623F"/>
    <w:rsid w:val="003162FA"/>
    <w:rsid w:val="00316636"/>
    <w:rsid w:val="00316731"/>
    <w:rsid w:val="00316D61"/>
    <w:rsid w:val="00317689"/>
    <w:rsid w:val="00317702"/>
    <w:rsid w:val="003177D1"/>
    <w:rsid w:val="003177FE"/>
    <w:rsid w:val="00317D94"/>
    <w:rsid w:val="00317E33"/>
    <w:rsid w:val="00320AE9"/>
    <w:rsid w:val="00320CA5"/>
    <w:rsid w:val="0032114D"/>
    <w:rsid w:val="003217C9"/>
    <w:rsid w:val="00321C5F"/>
    <w:rsid w:val="00321D4C"/>
    <w:rsid w:val="00322072"/>
    <w:rsid w:val="0032244E"/>
    <w:rsid w:val="00322990"/>
    <w:rsid w:val="00322AAF"/>
    <w:rsid w:val="00322AD9"/>
    <w:rsid w:val="00322FA9"/>
    <w:rsid w:val="0032310F"/>
    <w:rsid w:val="0032336E"/>
    <w:rsid w:val="003235DD"/>
    <w:rsid w:val="00323AB4"/>
    <w:rsid w:val="00323C69"/>
    <w:rsid w:val="00323E8B"/>
    <w:rsid w:val="00323E9E"/>
    <w:rsid w:val="00323ED0"/>
    <w:rsid w:val="00323F7B"/>
    <w:rsid w:val="00323FBF"/>
    <w:rsid w:val="00324901"/>
    <w:rsid w:val="0032494A"/>
    <w:rsid w:val="00324A0E"/>
    <w:rsid w:val="00324AD8"/>
    <w:rsid w:val="003250F5"/>
    <w:rsid w:val="0032536C"/>
    <w:rsid w:val="00325566"/>
    <w:rsid w:val="00325856"/>
    <w:rsid w:val="00325D5A"/>
    <w:rsid w:val="00326111"/>
    <w:rsid w:val="003262D2"/>
    <w:rsid w:val="0032635E"/>
    <w:rsid w:val="0032662A"/>
    <w:rsid w:val="00326AED"/>
    <w:rsid w:val="00326C2A"/>
    <w:rsid w:val="00326C4F"/>
    <w:rsid w:val="00327059"/>
    <w:rsid w:val="0032709D"/>
    <w:rsid w:val="0032758C"/>
    <w:rsid w:val="00327869"/>
    <w:rsid w:val="00327BFD"/>
    <w:rsid w:val="003301E4"/>
    <w:rsid w:val="00330770"/>
    <w:rsid w:val="0033093D"/>
    <w:rsid w:val="003313A4"/>
    <w:rsid w:val="00331858"/>
    <w:rsid w:val="003319F8"/>
    <w:rsid w:val="00331A99"/>
    <w:rsid w:val="00331AA4"/>
    <w:rsid w:val="00331ED5"/>
    <w:rsid w:val="00332073"/>
    <w:rsid w:val="00332BF9"/>
    <w:rsid w:val="00332EFD"/>
    <w:rsid w:val="0033339D"/>
    <w:rsid w:val="003335C5"/>
    <w:rsid w:val="003335E1"/>
    <w:rsid w:val="0033377D"/>
    <w:rsid w:val="00333E31"/>
    <w:rsid w:val="003344D5"/>
    <w:rsid w:val="0033455A"/>
    <w:rsid w:val="00334639"/>
    <w:rsid w:val="00334895"/>
    <w:rsid w:val="003349F1"/>
    <w:rsid w:val="00334B02"/>
    <w:rsid w:val="00334BDD"/>
    <w:rsid w:val="00334CA6"/>
    <w:rsid w:val="00335710"/>
    <w:rsid w:val="003357A3"/>
    <w:rsid w:val="00335D9A"/>
    <w:rsid w:val="00337026"/>
    <w:rsid w:val="003370C7"/>
    <w:rsid w:val="0033770A"/>
    <w:rsid w:val="00337F4D"/>
    <w:rsid w:val="00337FCE"/>
    <w:rsid w:val="003405BF"/>
    <w:rsid w:val="00340A25"/>
    <w:rsid w:val="00340BC7"/>
    <w:rsid w:val="00340CCF"/>
    <w:rsid w:val="00340CE9"/>
    <w:rsid w:val="00340D60"/>
    <w:rsid w:val="00340E35"/>
    <w:rsid w:val="00340E75"/>
    <w:rsid w:val="00341290"/>
    <w:rsid w:val="003417E6"/>
    <w:rsid w:val="00341D38"/>
    <w:rsid w:val="00341D7C"/>
    <w:rsid w:val="00342CAC"/>
    <w:rsid w:val="00343298"/>
    <w:rsid w:val="003432FC"/>
    <w:rsid w:val="0034358F"/>
    <w:rsid w:val="00343835"/>
    <w:rsid w:val="00343EF2"/>
    <w:rsid w:val="003444AB"/>
    <w:rsid w:val="0034465C"/>
    <w:rsid w:val="00344846"/>
    <w:rsid w:val="0034485E"/>
    <w:rsid w:val="00344B33"/>
    <w:rsid w:val="0034525B"/>
    <w:rsid w:val="0034571F"/>
    <w:rsid w:val="003458D6"/>
    <w:rsid w:val="00345D9D"/>
    <w:rsid w:val="00346197"/>
    <w:rsid w:val="003465A7"/>
    <w:rsid w:val="00346D22"/>
    <w:rsid w:val="00347130"/>
    <w:rsid w:val="00347457"/>
    <w:rsid w:val="003474B4"/>
    <w:rsid w:val="00347CCC"/>
    <w:rsid w:val="00350224"/>
    <w:rsid w:val="003507A0"/>
    <w:rsid w:val="00350950"/>
    <w:rsid w:val="00350D87"/>
    <w:rsid w:val="00350EB7"/>
    <w:rsid w:val="00350F94"/>
    <w:rsid w:val="0035170B"/>
    <w:rsid w:val="00351F4E"/>
    <w:rsid w:val="00352328"/>
    <w:rsid w:val="00352BA9"/>
    <w:rsid w:val="0035335C"/>
    <w:rsid w:val="00353AE4"/>
    <w:rsid w:val="00355000"/>
    <w:rsid w:val="003556B3"/>
    <w:rsid w:val="003557E4"/>
    <w:rsid w:val="00355AC5"/>
    <w:rsid w:val="003562C7"/>
    <w:rsid w:val="00356410"/>
    <w:rsid w:val="003565A2"/>
    <w:rsid w:val="0035660C"/>
    <w:rsid w:val="00356765"/>
    <w:rsid w:val="0035689F"/>
    <w:rsid w:val="00356B37"/>
    <w:rsid w:val="00356F89"/>
    <w:rsid w:val="00357084"/>
    <w:rsid w:val="00357267"/>
    <w:rsid w:val="0035766D"/>
    <w:rsid w:val="0035769C"/>
    <w:rsid w:val="00357868"/>
    <w:rsid w:val="003578C3"/>
    <w:rsid w:val="00357C7C"/>
    <w:rsid w:val="00357D0B"/>
    <w:rsid w:val="0036000D"/>
    <w:rsid w:val="00360052"/>
    <w:rsid w:val="003601B2"/>
    <w:rsid w:val="00360456"/>
    <w:rsid w:val="003606B4"/>
    <w:rsid w:val="0036096E"/>
    <w:rsid w:val="00360BF8"/>
    <w:rsid w:val="00360F70"/>
    <w:rsid w:val="00361141"/>
    <w:rsid w:val="00361342"/>
    <w:rsid w:val="00361454"/>
    <w:rsid w:val="003614F0"/>
    <w:rsid w:val="003617F8"/>
    <w:rsid w:val="00361811"/>
    <w:rsid w:val="00361A1A"/>
    <w:rsid w:val="00361AC4"/>
    <w:rsid w:val="00361CDD"/>
    <w:rsid w:val="00361D39"/>
    <w:rsid w:val="00362098"/>
    <w:rsid w:val="0036275B"/>
    <w:rsid w:val="0036304A"/>
    <w:rsid w:val="0036328F"/>
    <w:rsid w:val="00363713"/>
    <w:rsid w:val="0036378F"/>
    <w:rsid w:val="003637FF"/>
    <w:rsid w:val="0036391E"/>
    <w:rsid w:val="00363980"/>
    <w:rsid w:val="003639D4"/>
    <w:rsid w:val="00363C98"/>
    <w:rsid w:val="00363F8F"/>
    <w:rsid w:val="0036423C"/>
    <w:rsid w:val="00364CB4"/>
    <w:rsid w:val="003656E5"/>
    <w:rsid w:val="00365D97"/>
    <w:rsid w:val="0036676F"/>
    <w:rsid w:val="00366BF6"/>
    <w:rsid w:val="00366EDD"/>
    <w:rsid w:val="00366F95"/>
    <w:rsid w:val="00367403"/>
    <w:rsid w:val="00367A74"/>
    <w:rsid w:val="00367D93"/>
    <w:rsid w:val="0037024E"/>
    <w:rsid w:val="003703D2"/>
    <w:rsid w:val="003703E1"/>
    <w:rsid w:val="003708ED"/>
    <w:rsid w:val="0037111E"/>
    <w:rsid w:val="003711BD"/>
    <w:rsid w:val="00371201"/>
    <w:rsid w:val="003713BA"/>
    <w:rsid w:val="0037278A"/>
    <w:rsid w:val="003731A3"/>
    <w:rsid w:val="0037321F"/>
    <w:rsid w:val="003733D8"/>
    <w:rsid w:val="003735A6"/>
    <w:rsid w:val="0037378A"/>
    <w:rsid w:val="00373C21"/>
    <w:rsid w:val="00373C8D"/>
    <w:rsid w:val="00374317"/>
    <w:rsid w:val="00374548"/>
    <w:rsid w:val="003747C8"/>
    <w:rsid w:val="00374989"/>
    <w:rsid w:val="003749A2"/>
    <w:rsid w:val="00374A24"/>
    <w:rsid w:val="00374E4C"/>
    <w:rsid w:val="00374FCF"/>
    <w:rsid w:val="003758B6"/>
    <w:rsid w:val="00375A2D"/>
    <w:rsid w:val="00375A55"/>
    <w:rsid w:val="00375BE8"/>
    <w:rsid w:val="00375EC5"/>
    <w:rsid w:val="0037656A"/>
    <w:rsid w:val="00376927"/>
    <w:rsid w:val="00376954"/>
    <w:rsid w:val="00376B32"/>
    <w:rsid w:val="00377133"/>
    <w:rsid w:val="00377432"/>
    <w:rsid w:val="00377E30"/>
    <w:rsid w:val="0038016C"/>
    <w:rsid w:val="00380511"/>
    <w:rsid w:val="003805FA"/>
    <w:rsid w:val="00380AAE"/>
    <w:rsid w:val="00380AC5"/>
    <w:rsid w:val="003811BE"/>
    <w:rsid w:val="0038141E"/>
    <w:rsid w:val="00381646"/>
    <w:rsid w:val="00381D46"/>
    <w:rsid w:val="003821CF"/>
    <w:rsid w:val="003827F7"/>
    <w:rsid w:val="0038287C"/>
    <w:rsid w:val="00382976"/>
    <w:rsid w:val="00382B23"/>
    <w:rsid w:val="00382C60"/>
    <w:rsid w:val="003836F5"/>
    <w:rsid w:val="00383802"/>
    <w:rsid w:val="00383878"/>
    <w:rsid w:val="00383886"/>
    <w:rsid w:val="0038397C"/>
    <w:rsid w:val="003839FF"/>
    <w:rsid w:val="00383B0F"/>
    <w:rsid w:val="00383B21"/>
    <w:rsid w:val="00383C2C"/>
    <w:rsid w:val="00383CC0"/>
    <w:rsid w:val="00383D9B"/>
    <w:rsid w:val="00384205"/>
    <w:rsid w:val="00384A26"/>
    <w:rsid w:val="00384F68"/>
    <w:rsid w:val="00385F38"/>
    <w:rsid w:val="0038608A"/>
    <w:rsid w:val="00386A2F"/>
    <w:rsid w:val="00386B7E"/>
    <w:rsid w:val="00386F63"/>
    <w:rsid w:val="003870C6"/>
    <w:rsid w:val="00387186"/>
    <w:rsid w:val="0038732C"/>
    <w:rsid w:val="003873CF"/>
    <w:rsid w:val="003874B2"/>
    <w:rsid w:val="00387906"/>
    <w:rsid w:val="00387EC5"/>
    <w:rsid w:val="00387FC3"/>
    <w:rsid w:val="00390C9B"/>
    <w:rsid w:val="00390DDF"/>
    <w:rsid w:val="0039159E"/>
    <w:rsid w:val="003917B1"/>
    <w:rsid w:val="0039187B"/>
    <w:rsid w:val="003919FC"/>
    <w:rsid w:val="00391ED3"/>
    <w:rsid w:val="003920AE"/>
    <w:rsid w:val="00392AD3"/>
    <w:rsid w:val="00392E19"/>
    <w:rsid w:val="0039331B"/>
    <w:rsid w:val="00393585"/>
    <w:rsid w:val="0039369E"/>
    <w:rsid w:val="003937FE"/>
    <w:rsid w:val="00393C89"/>
    <w:rsid w:val="003945F1"/>
    <w:rsid w:val="00394A2F"/>
    <w:rsid w:val="00395088"/>
    <w:rsid w:val="0039568D"/>
    <w:rsid w:val="00395AAF"/>
    <w:rsid w:val="003963CE"/>
    <w:rsid w:val="00396B00"/>
    <w:rsid w:val="00396B46"/>
    <w:rsid w:val="00396DCA"/>
    <w:rsid w:val="00397396"/>
    <w:rsid w:val="00397956"/>
    <w:rsid w:val="00397CDC"/>
    <w:rsid w:val="00397DCC"/>
    <w:rsid w:val="003A0ED7"/>
    <w:rsid w:val="003A137C"/>
    <w:rsid w:val="003A188E"/>
    <w:rsid w:val="003A1A74"/>
    <w:rsid w:val="003A20E2"/>
    <w:rsid w:val="003A20E8"/>
    <w:rsid w:val="003A2115"/>
    <w:rsid w:val="003A2135"/>
    <w:rsid w:val="003A2166"/>
    <w:rsid w:val="003A2383"/>
    <w:rsid w:val="003A2691"/>
    <w:rsid w:val="003A275C"/>
    <w:rsid w:val="003A2BE3"/>
    <w:rsid w:val="003A3081"/>
    <w:rsid w:val="003A3094"/>
    <w:rsid w:val="003A34B1"/>
    <w:rsid w:val="003A4107"/>
    <w:rsid w:val="003A41AD"/>
    <w:rsid w:val="003A44AF"/>
    <w:rsid w:val="003A45D3"/>
    <w:rsid w:val="003A4628"/>
    <w:rsid w:val="003A4D3C"/>
    <w:rsid w:val="003A519D"/>
    <w:rsid w:val="003A52C4"/>
    <w:rsid w:val="003A5441"/>
    <w:rsid w:val="003A5AF3"/>
    <w:rsid w:val="003A5B68"/>
    <w:rsid w:val="003A5BF3"/>
    <w:rsid w:val="003A605E"/>
    <w:rsid w:val="003A626C"/>
    <w:rsid w:val="003A657C"/>
    <w:rsid w:val="003A6866"/>
    <w:rsid w:val="003A6907"/>
    <w:rsid w:val="003A6C48"/>
    <w:rsid w:val="003A7133"/>
    <w:rsid w:val="003A753A"/>
    <w:rsid w:val="003A78D8"/>
    <w:rsid w:val="003A7CD5"/>
    <w:rsid w:val="003B036F"/>
    <w:rsid w:val="003B0430"/>
    <w:rsid w:val="003B046E"/>
    <w:rsid w:val="003B04F4"/>
    <w:rsid w:val="003B0761"/>
    <w:rsid w:val="003B089C"/>
    <w:rsid w:val="003B0E56"/>
    <w:rsid w:val="003B120C"/>
    <w:rsid w:val="003B185E"/>
    <w:rsid w:val="003B19CE"/>
    <w:rsid w:val="003B1CE6"/>
    <w:rsid w:val="003B1F5C"/>
    <w:rsid w:val="003B230F"/>
    <w:rsid w:val="003B2E40"/>
    <w:rsid w:val="003B2E7D"/>
    <w:rsid w:val="003B2F1B"/>
    <w:rsid w:val="003B2FCE"/>
    <w:rsid w:val="003B3218"/>
    <w:rsid w:val="003B322F"/>
    <w:rsid w:val="003B38B6"/>
    <w:rsid w:val="003B396B"/>
    <w:rsid w:val="003B43FE"/>
    <w:rsid w:val="003B460B"/>
    <w:rsid w:val="003B4866"/>
    <w:rsid w:val="003B4A90"/>
    <w:rsid w:val="003B505E"/>
    <w:rsid w:val="003B53DA"/>
    <w:rsid w:val="003B56C0"/>
    <w:rsid w:val="003B58F1"/>
    <w:rsid w:val="003B59B4"/>
    <w:rsid w:val="003B5A94"/>
    <w:rsid w:val="003B5C1A"/>
    <w:rsid w:val="003B65FB"/>
    <w:rsid w:val="003B67EE"/>
    <w:rsid w:val="003B682E"/>
    <w:rsid w:val="003B6A28"/>
    <w:rsid w:val="003B6FBD"/>
    <w:rsid w:val="003B7B92"/>
    <w:rsid w:val="003C0319"/>
    <w:rsid w:val="003C0403"/>
    <w:rsid w:val="003C0CB2"/>
    <w:rsid w:val="003C0EBE"/>
    <w:rsid w:val="003C17CC"/>
    <w:rsid w:val="003C1D86"/>
    <w:rsid w:val="003C1FB9"/>
    <w:rsid w:val="003C27AF"/>
    <w:rsid w:val="003C2E0B"/>
    <w:rsid w:val="003C34FD"/>
    <w:rsid w:val="003C368C"/>
    <w:rsid w:val="003C3691"/>
    <w:rsid w:val="003C3776"/>
    <w:rsid w:val="003C3C92"/>
    <w:rsid w:val="003C4203"/>
    <w:rsid w:val="003C42ED"/>
    <w:rsid w:val="003C43FB"/>
    <w:rsid w:val="003C4B65"/>
    <w:rsid w:val="003C5167"/>
    <w:rsid w:val="003C615D"/>
    <w:rsid w:val="003C647E"/>
    <w:rsid w:val="003C6576"/>
    <w:rsid w:val="003C6CB4"/>
    <w:rsid w:val="003C75B6"/>
    <w:rsid w:val="003C79C0"/>
    <w:rsid w:val="003C7CCF"/>
    <w:rsid w:val="003D0414"/>
    <w:rsid w:val="003D06CA"/>
    <w:rsid w:val="003D0D05"/>
    <w:rsid w:val="003D12C5"/>
    <w:rsid w:val="003D1A0E"/>
    <w:rsid w:val="003D1F2B"/>
    <w:rsid w:val="003D219E"/>
    <w:rsid w:val="003D227D"/>
    <w:rsid w:val="003D32AD"/>
    <w:rsid w:val="003D3441"/>
    <w:rsid w:val="003D34AE"/>
    <w:rsid w:val="003D3A8A"/>
    <w:rsid w:val="003D3C9E"/>
    <w:rsid w:val="003D3E95"/>
    <w:rsid w:val="003D4111"/>
    <w:rsid w:val="003D42B1"/>
    <w:rsid w:val="003D4409"/>
    <w:rsid w:val="003D4B0F"/>
    <w:rsid w:val="003D506E"/>
    <w:rsid w:val="003D540F"/>
    <w:rsid w:val="003D54EB"/>
    <w:rsid w:val="003D55A8"/>
    <w:rsid w:val="003D5E53"/>
    <w:rsid w:val="003D6A7D"/>
    <w:rsid w:val="003D6BF6"/>
    <w:rsid w:val="003D6EFC"/>
    <w:rsid w:val="003D7754"/>
    <w:rsid w:val="003D7884"/>
    <w:rsid w:val="003D79D8"/>
    <w:rsid w:val="003D7B2A"/>
    <w:rsid w:val="003D7D09"/>
    <w:rsid w:val="003D7E62"/>
    <w:rsid w:val="003E014B"/>
    <w:rsid w:val="003E03B8"/>
    <w:rsid w:val="003E0CDD"/>
    <w:rsid w:val="003E0E1C"/>
    <w:rsid w:val="003E1607"/>
    <w:rsid w:val="003E1697"/>
    <w:rsid w:val="003E17D1"/>
    <w:rsid w:val="003E1928"/>
    <w:rsid w:val="003E1D91"/>
    <w:rsid w:val="003E1FAA"/>
    <w:rsid w:val="003E2052"/>
    <w:rsid w:val="003E205F"/>
    <w:rsid w:val="003E28DB"/>
    <w:rsid w:val="003E291F"/>
    <w:rsid w:val="003E2AA6"/>
    <w:rsid w:val="003E2C6A"/>
    <w:rsid w:val="003E2D3D"/>
    <w:rsid w:val="003E2EFB"/>
    <w:rsid w:val="003E308D"/>
    <w:rsid w:val="003E30EF"/>
    <w:rsid w:val="003E333E"/>
    <w:rsid w:val="003E33E2"/>
    <w:rsid w:val="003E353F"/>
    <w:rsid w:val="003E3665"/>
    <w:rsid w:val="003E3672"/>
    <w:rsid w:val="003E3CA7"/>
    <w:rsid w:val="003E4190"/>
    <w:rsid w:val="003E42C7"/>
    <w:rsid w:val="003E4421"/>
    <w:rsid w:val="003E457B"/>
    <w:rsid w:val="003E46D6"/>
    <w:rsid w:val="003E49BA"/>
    <w:rsid w:val="003E521C"/>
    <w:rsid w:val="003E52F2"/>
    <w:rsid w:val="003E5808"/>
    <w:rsid w:val="003E5B2B"/>
    <w:rsid w:val="003E62C7"/>
    <w:rsid w:val="003E6339"/>
    <w:rsid w:val="003E640C"/>
    <w:rsid w:val="003E6D03"/>
    <w:rsid w:val="003E6FEA"/>
    <w:rsid w:val="003E70B0"/>
    <w:rsid w:val="003E7433"/>
    <w:rsid w:val="003E7454"/>
    <w:rsid w:val="003E7634"/>
    <w:rsid w:val="003E7714"/>
    <w:rsid w:val="003E779F"/>
    <w:rsid w:val="003E780F"/>
    <w:rsid w:val="003F0125"/>
    <w:rsid w:val="003F0401"/>
    <w:rsid w:val="003F08C1"/>
    <w:rsid w:val="003F1041"/>
    <w:rsid w:val="003F1072"/>
    <w:rsid w:val="003F111F"/>
    <w:rsid w:val="003F1166"/>
    <w:rsid w:val="003F1239"/>
    <w:rsid w:val="003F1952"/>
    <w:rsid w:val="003F1BF4"/>
    <w:rsid w:val="003F1E66"/>
    <w:rsid w:val="003F2A1E"/>
    <w:rsid w:val="003F2CD8"/>
    <w:rsid w:val="003F32AA"/>
    <w:rsid w:val="003F34FD"/>
    <w:rsid w:val="003F384F"/>
    <w:rsid w:val="003F3873"/>
    <w:rsid w:val="003F3CF2"/>
    <w:rsid w:val="003F3E16"/>
    <w:rsid w:val="003F3FDE"/>
    <w:rsid w:val="003F4221"/>
    <w:rsid w:val="003F4783"/>
    <w:rsid w:val="003F4A60"/>
    <w:rsid w:val="003F4F87"/>
    <w:rsid w:val="003F55EA"/>
    <w:rsid w:val="003F57D7"/>
    <w:rsid w:val="003F5961"/>
    <w:rsid w:val="003F5E78"/>
    <w:rsid w:val="003F6061"/>
    <w:rsid w:val="003F608B"/>
    <w:rsid w:val="003F6287"/>
    <w:rsid w:val="003F6289"/>
    <w:rsid w:val="003F631E"/>
    <w:rsid w:val="003F65D5"/>
    <w:rsid w:val="003F6979"/>
    <w:rsid w:val="003F69AE"/>
    <w:rsid w:val="003F6EE3"/>
    <w:rsid w:val="003F6FF4"/>
    <w:rsid w:val="003F736F"/>
    <w:rsid w:val="003F7577"/>
    <w:rsid w:val="003F7707"/>
    <w:rsid w:val="003F7CF2"/>
    <w:rsid w:val="003F7EC6"/>
    <w:rsid w:val="00400414"/>
    <w:rsid w:val="004004C4"/>
    <w:rsid w:val="0040087C"/>
    <w:rsid w:val="00400DE6"/>
    <w:rsid w:val="00400EC2"/>
    <w:rsid w:val="004010F6"/>
    <w:rsid w:val="00401CB1"/>
    <w:rsid w:val="00401CCF"/>
    <w:rsid w:val="004024DF"/>
    <w:rsid w:val="004024F4"/>
    <w:rsid w:val="0040274E"/>
    <w:rsid w:val="00402CB5"/>
    <w:rsid w:val="00402E0D"/>
    <w:rsid w:val="0040316E"/>
    <w:rsid w:val="00403680"/>
    <w:rsid w:val="00403685"/>
    <w:rsid w:val="004036C5"/>
    <w:rsid w:val="0040372E"/>
    <w:rsid w:val="00403839"/>
    <w:rsid w:val="00403A60"/>
    <w:rsid w:val="00403AA9"/>
    <w:rsid w:val="00403EAA"/>
    <w:rsid w:val="004044AC"/>
    <w:rsid w:val="004047E4"/>
    <w:rsid w:val="00404915"/>
    <w:rsid w:val="0040530D"/>
    <w:rsid w:val="00405720"/>
    <w:rsid w:val="00405949"/>
    <w:rsid w:val="00405BB0"/>
    <w:rsid w:val="004065DD"/>
    <w:rsid w:val="00406F79"/>
    <w:rsid w:val="00407200"/>
    <w:rsid w:val="004073C2"/>
    <w:rsid w:val="00407528"/>
    <w:rsid w:val="00407BD5"/>
    <w:rsid w:val="00407C53"/>
    <w:rsid w:val="00407F1F"/>
    <w:rsid w:val="00410076"/>
    <w:rsid w:val="00410103"/>
    <w:rsid w:val="00410131"/>
    <w:rsid w:val="004102AF"/>
    <w:rsid w:val="004103AC"/>
    <w:rsid w:val="004107D4"/>
    <w:rsid w:val="0041176D"/>
    <w:rsid w:val="004117C8"/>
    <w:rsid w:val="004119A2"/>
    <w:rsid w:val="004119F9"/>
    <w:rsid w:val="00411A69"/>
    <w:rsid w:val="00411E30"/>
    <w:rsid w:val="004124D9"/>
    <w:rsid w:val="004125B5"/>
    <w:rsid w:val="00412677"/>
    <w:rsid w:val="00412E13"/>
    <w:rsid w:val="00412E92"/>
    <w:rsid w:val="0041313C"/>
    <w:rsid w:val="004135F1"/>
    <w:rsid w:val="004137A5"/>
    <w:rsid w:val="00413EBC"/>
    <w:rsid w:val="00414240"/>
    <w:rsid w:val="004148D0"/>
    <w:rsid w:val="00414B72"/>
    <w:rsid w:val="00414DB3"/>
    <w:rsid w:val="00414E22"/>
    <w:rsid w:val="00414F7D"/>
    <w:rsid w:val="00414FF5"/>
    <w:rsid w:val="004155B0"/>
    <w:rsid w:val="00415AC0"/>
    <w:rsid w:val="00415BB6"/>
    <w:rsid w:val="00415D2F"/>
    <w:rsid w:val="00415DB1"/>
    <w:rsid w:val="00415E10"/>
    <w:rsid w:val="004162AA"/>
    <w:rsid w:val="00416762"/>
    <w:rsid w:val="00416B1A"/>
    <w:rsid w:val="00417013"/>
    <w:rsid w:val="00417582"/>
    <w:rsid w:val="004175C1"/>
    <w:rsid w:val="00420078"/>
    <w:rsid w:val="00420154"/>
    <w:rsid w:val="00420515"/>
    <w:rsid w:val="00420603"/>
    <w:rsid w:val="00420941"/>
    <w:rsid w:val="00420970"/>
    <w:rsid w:val="004211A6"/>
    <w:rsid w:val="00421310"/>
    <w:rsid w:val="00421625"/>
    <w:rsid w:val="0042198E"/>
    <w:rsid w:val="00422468"/>
    <w:rsid w:val="0042284C"/>
    <w:rsid w:val="0042285C"/>
    <w:rsid w:val="00422C5C"/>
    <w:rsid w:val="00422D67"/>
    <w:rsid w:val="004232E8"/>
    <w:rsid w:val="004236C3"/>
    <w:rsid w:val="004236DC"/>
    <w:rsid w:val="004239CA"/>
    <w:rsid w:val="00423CD5"/>
    <w:rsid w:val="00423CF2"/>
    <w:rsid w:val="004240B1"/>
    <w:rsid w:val="004243AA"/>
    <w:rsid w:val="00424E51"/>
    <w:rsid w:val="004250E4"/>
    <w:rsid w:val="004258E5"/>
    <w:rsid w:val="00425A73"/>
    <w:rsid w:val="00425B94"/>
    <w:rsid w:val="00425DC7"/>
    <w:rsid w:val="00426004"/>
    <w:rsid w:val="004260C2"/>
    <w:rsid w:val="00426497"/>
    <w:rsid w:val="004264B3"/>
    <w:rsid w:val="004267C6"/>
    <w:rsid w:val="00426893"/>
    <w:rsid w:val="004269C1"/>
    <w:rsid w:val="0042702E"/>
    <w:rsid w:val="004271A0"/>
    <w:rsid w:val="004272D3"/>
    <w:rsid w:val="0042758C"/>
    <w:rsid w:val="00427C58"/>
    <w:rsid w:val="00427EDE"/>
    <w:rsid w:val="0043030C"/>
    <w:rsid w:val="004304DF"/>
    <w:rsid w:val="00430559"/>
    <w:rsid w:val="004305A7"/>
    <w:rsid w:val="00430658"/>
    <w:rsid w:val="00430B7F"/>
    <w:rsid w:val="00430D80"/>
    <w:rsid w:val="0043121F"/>
    <w:rsid w:val="0043199C"/>
    <w:rsid w:val="00431AA6"/>
    <w:rsid w:val="00431AFE"/>
    <w:rsid w:val="00431D5D"/>
    <w:rsid w:val="0043244D"/>
    <w:rsid w:val="0043250F"/>
    <w:rsid w:val="00432755"/>
    <w:rsid w:val="00432777"/>
    <w:rsid w:val="0043293C"/>
    <w:rsid w:val="00433302"/>
    <w:rsid w:val="004336A3"/>
    <w:rsid w:val="00433BC7"/>
    <w:rsid w:val="004341D0"/>
    <w:rsid w:val="00434607"/>
    <w:rsid w:val="00434D67"/>
    <w:rsid w:val="00434DCD"/>
    <w:rsid w:val="00435289"/>
    <w:rsid w:val="00436451"/>
    <w:rsid w:val="004365F6"/>
    <w:rsid w:val="004369BE"/>
    <w:rsid w:val="00437017"/>
    <w:rsid w:val="00437106"/>
    <w:rsid w:val="0043742A"/>
    <w:rsid w:val="0043779C"/>
    <w:rsid w:val="004378D3"/>
    <w:rsid w:val="00437E35"/>
    <w:rsid w:val="00440152"/>
    <w:rsid w:val="004405D3"/>
    <w:rsid w:val="00440600"/>
    <w:rsid w:val="00440610"/>
    <w:rsid w:val="00440653"/>
    <w:rsid w:val="004407AC"/>
    <w:rsid w:val="004408DE"/>
    <w:rsid w:val="0044093F"/>
    <w:rsid w:val="00440B77"/>
    <w:rsid w:val="00440EE4"/>
    <w:rsid w:val="00441047"/>
    <w:rsid w:val="0044154A"/>
    <w:rsid w:val="004416CF"/>
    <w:rsid w:val="00441BC2"/>
    <w:rsid w:val="00441BFE"/>
    <w:rsid w:val="00441F6C"/>
    <w:rsid w:val="0044208B"/>
    <w:rsid w:val="004420C5"/>
    <w:rsid w:val="00442412"/>
    <w:rsid w:val="004424BC"/>
    <w:rsid w:val="00442812"/>
    <w:rsid w:val="00442A35"/>
    <w:rsid w:val="00442B8A"/>
    <w:rsid w:val="00442C31"/>
    <w:rsid w:val="00442C6E"/>
    <w:rsid w:val="00442E70"/>
    <w:rsid w:val="0044310D"/>
    <w:rsid w:val="00443510"/>
    <w:rsid w:val="004439B7"/>
    <w:rsid w:val="004440CD"/>
    <w:rsid w:val="004441F2"/>
    <w:rsid w:val="0044451D"/>
    <w:rsid w:val="00444748"/>
    <w:rsid w:val="0044480D"/>
    <w:rsid w:val="00444950"/>
    <w:rsid w:val="004449EB"/>
    <w:rsid w:val="00444A2A"/>
    <w:rsid w:val="00444BCE"/>
    <w:rsid w:val="00444C69"/>
    <w:rsid w:val="00445B7C"/>
    <w:rsid w:val="00445FC4"/>
    <w:rsid w:val="00446087"/>
    <w:rsid w:val="00446361"/>
    <w:rsid w:val="004468B3"/>
    <w:rsid w:val="004475DD"/>
    <w:rsid w:val="00447AD4"/>
    <w:rsid w:val="00447E88"/>
    <w:rsid w:val="004501C7"/>
    <w:rsid w:val="0045024B"/>
    <w:rsid w:val="004509D8"/>
    <w:rsid w:val="00450F25"/>
    <w:rsid w:val="004513EA"/>
    <w:rsid w:val="004517A7"/>
    <w:rsid w:val="00451AA6"/>
    <w:rsid w:val="00451F56"/>
    <w:rsid w:val="004522B2"/>
    <w:rsid w:val="00452A16"/>
    <w:rsid w:val="00452DE5"/>
    <w:rsid w:val="004530EF"/>
    <w:rsid w:val="00453E68"/>
    <w:rsid w:val="00454298"/>
    <w:rsid w:val="004543C7"/>
    <w:rsid w:val="0045492E"/>
    <w:rsid w:val="00454BEA"/>
    <w:rsid w:val="00454C68"/>
    <w:rsid w:val="004551D6"/>
    <w:rsid w:val="00455A93"/>
    <w:rsid w:val="00455AFC"/>
    <w:rsid w:val="00455EF0"/>
    <w:rsid w:val="004562BC"/>
    <w:rsid w:val="004563C2"/>
    <w:rsid w:val="00456599"/>
    <w:rsid w:val="00456E03"/>
    <w:rsid w:val="00457B05"/>
    <w:rsid w:val="00457D60"/>
    <w:rsid w:val="00457E24"/>
    <w:rsid w:val="00460803"/>
    <w:rsid w:val="00460C56"/>
    <w:rsid w:val="00460EE4"/>
    <w:rsid w:val="00461298"/>
    <w:rsid w:val="0046130A"/>
    <w:rsid w:val="0046176D"/>
    <w:rsid w:val="00461B28"/>
    <w:rsid w:val="0046205E"/>
    <w:rsid w:val="0046231E"/>
    <w:rsid w:val="00462B2C"/>
    <w:rsid w:val="00462CD2"/>
    <w:rsid w:val="00463DC3"/>
    <w:rsid w:val="00463FCB"/>
    <w:rsid w:val="0046410B"/>
    <w:rsid w:val="004648CC"/>
    <w:rsid w:val="00464D09"/>
    <w:rsid w:val="00465CA6"/>
    <w:rsid w:val="00465D30"/>
    <w:rsid w:val="00466440"/>
    <w:rsid w:val="004667BA"/>
    <w:rsid w:val="00466BA8"/>
    <w:rsid w:val="00466D7C"/>
    <w:rsid w:val="00466D7F"/>
    <w:rsid w:val="00466EED"/>
    <w:rsid w:val="00467360"/>
    <w:rsid w:val="004673A7"/>
    <w:rsid w:val="004673B7"/>
    <w:rsid w:val="00467741"/>
    <w:rsid w:val="00467F3A"/>
    <w:rsid w:val="004700F8"/>
    <w:rsid w:val="00470CCB"/>
    <w:rsid w:val="00470EB8"/>
    <w:rsid w:val="00471287"/>
    <w:rsid w:val="0047145E"/>
    <w:rsid w:val="004714CE"/>
    <w:rsid w:val="00471873"/>
    <w:rsid w:val="00471CD4"/>
    <w:rsid w:val="004728AA"/>
    <w:rsid w:val="0047396D"/>
    <w:rsid w:val="00473A13"/>
    <w:rsid w:val="00474091"/>
    <w:rsid w:val="004743FB"/>
    <w:rsid w:val="00474678"/>
    <w:rsid w:val="004749E4"/>
    <w:rsid w:val="00474C98"/>
    <w:rsid w:val="00474CB5"/>
    <w:rsid w:val="00474D39"/>
    <w:rsid w:val="00475051"/>
    <w:rsid w:val="00475E1F"/>
    <w:rsid w:val="004760C6"/>
    <w:rsid w:val="004766B4"/>
    <w:rsid w:val="00476873"/>
    <w:rsid w:val="00476C00"/>
    <w:rsid w:val="00476CCE"/>
    <w:rsid w:val="00477019"/>
    <w:rsid w:val="004775A5"/>
    <w:rsid w:val="004775C4"/>
    <w:rsid w:val="0047760E"/>
    <w:rsid w:val="00477AA2"/>
    <w:rsid w:val="00477D7E"/>
    <w:rsid w:val="00477DAA"/>
    <w:rsid w:val="00477DE4"/>
    <w:rsid w:val="0048027E"/>
    <w:rsid w:val="004809EE"/>
    <w:rsid w:val="00480B44"/>
    <w:rsid w:val="00480BCC"/>
    <w:rsid w:val="004818F4"/>
    <w:rsid w:val="00481BD5"/>
    <w:rsid w:val="00481D76"/>
    <w:rsid w:val="00481F2E"/>
    <w:rsid w:val="00482088"/>
    <w:rsid w:val="004820B2"/>
    <w:rsid w:val="00482119"/>
    <w:rsid w:val="00482156"/>
    <w:rsid w:val="004827CD"/>
    <w:rsid w:val="00482A5F"/>
    <w:rsid w:val="00482CBB"/>
    <w:rsid w:val="004831C3"/>
    <w:rsid w:val="004833CE"/>
    <w:rsid w:val="004836B0"/>
    <w:rsid w:val="00483C79"/>
    <w:rsid w:val="00484102"/>
    <w:rsid w:val="004841A8"/>
    <w:rsid w:val="004841B5"/>
    <w:rsid w:val="004858E2"/>
    <w:rsid w:val="00486057"/>
    <w:rsid w:val="004865CE"/>
    <w:rsid w:val="004868C0"/>
    <w:rsid w:val="00486951"/>
    <w:rsid w:val="00486959"/>
    <w:rsid w:val="00486D77"/>
    <w:rsid w:val="00486F91"/>
    <w:rsid w:val="0048705E"/>
    <w:rsid w:val="00487185"/>
    <w:rsid w:val="0048723C"/>
    <w:rsid w:val="00490180"/>
    <w:rsid w:val="004901D0"/>
    <w:rsid w:val="0049068C"/>
    <w:rsid w:val="004906B7"/>
    <w:rsid w:val="00490FE9"/>
    <w:rsid w:val="00491200"/>
    <w:rsid w:val="0049127D"/>
    <w:rsid w:val="004914D5"/>
    <w:rsid w:val="00491565"/>
    <w:rsid w:val="0049181A"/>
    <w:rsid w:val="00491B21"/>
    <w:rsid w:val="00491B45"/>
    <w:rsid w:val="00491CB7"/>
    <w:rsid w:val="00491E6B"/>
    <w:rsid w:val="004921D1"/>
    <w:rsid w:val="004921F5"/>
    <w:rsid w:val="00492E8D"/>
    <w:rsid w:val="00492F19"/>
    <w:rsid w:val="00493041"/>
    <w:rsid w:val="00493084"/>
    <w:rsid w:val="004939E0"/>
    <w:rsid w:val="00493DBA"/>
    <w:rsid w:val="00493E7C"/>
    <w:rsid w:val="004941D3"/>
    <w:rsid w:val="00494BCE"/>
    <w:rsid w:val="00494D35"/>
    <w:rsid w:val="00494ECC"/>
    <w:rsid w:val="004954D1"/>
    <w:rsid w:val="00495769"/>
    <w:rsid w:val="00495EE7"/>
    <w:rsid w:val="0049622A"/>
    <w:rsid w:val="00496A6F"/>
    <w:rsid w:val="00496EA4"/>
    <w:rsid w:val="00497244"/>
    <w:rsid w:val="00497C92"/>
    <w:rsid w:val="004A046B"/>
    <w:rsid w:val="004A058F"/>
    <w:rsid w:val="004A08A5"/>
    <w:rsid w:val="004A08B8"/>
    <w:rsid w:val="004A0A40"/>
    <w:rsid w:val="004A11A6"/>
    <w:rsid w:val="004A175F"/>
    <w:rsid w:val="004A1ED3"/>
    <w:rsid w:val="004A2270"/>
    <w:rsid w:val="004A26C3"/>
    <w:rsid w:val="004A2A53"/>
    <w:rsid w:val="004A300D"/>
    <w:rsid w:val="004A3026"/>
    <w:rsid w:val="004A3183"/>
    <w:rsid w:val="004A3950"/>
    <w:rsid w:val="004A39C8"/>
    <w:rsid w:val="004A3DE6"/>
    <w:rsid w:val="004A40AE"/>
    <w:rsid w:val="004A427C"/>
    <w:rsid w:val="004A43B6"/>
    <w:rsid w:val="004A43BC"/>
    <w:rsid w:val="004A44CA"/>
    <w:rsid w:val="004A48E2"/>
    <w:rsid w:val="004A4BF1"/>
    <w:rsid w:val="004A4CB0"/>
    <w:rsid w:val="004A4ECE"/>
    <w:rsid w:val="004A52DF"/>
    <w:rsid w:val="004A5ACD"/>
    <w:rsid w:val="004A5BD4"/>
    <w:rsid w:val="004A5F63"/>
    <w:rsid w:val="004A62CD"/>
    <w:rsid w:val="004A639A"/>
    <w:rsid w:val="004A6560"/>
    <w:rsid w:val="004A6656"/>
    <w:rsid w:val="004A6A63"/>
    <w:rsid w:val="004A6F06"/>
    <w:rsid w:val="004A6F46"/>
    <w:rsid w:val="004A6FCD"/>
    <w:rsid w:val="004A7076"/>
    <w:rsid w:val="004A708E"/>
    <w:rsid w:val="004A7924"/>
    <w:rsid w:val="004B12E8"/>
    <w:rsid w:val="004B1981"/>
    <w:rsid w:val="004B1BB2"/>
    <w:rsid w:val="004B1F2C"/>
    <w:rsid w:val="004B20C3"/>
    <w:rsid w:val="004B2218"/>
    <w:rsid w:val="004B26FF"/>
    <w:rsid w:val="004B2783"/>
    <w:rsid w:val="004B2CC2"/>
    <w:rsid w:val="004B34B7"/>
    <w:rsid w:val="004B3871"/>
    <w:rsid w:val="004B3C31"/>
    <w:rsid w:val="004B3D50"/>
    <w:rsid w:val="004B3D91"/>
    <w:rsid w:val="004B453C"/>
    <w:rsid w:val="004B46F2"/>
    <w:rsid w:val="004B4BB5"/>
    <w:rsid w:val="004B4CF9"/>
    <w:rsid w:val="004B4DA8"/>
    <w:rsid w:val="004B520C"/>
    <w:rsid w:val="004B54B0"/>
    <w:rsid w:val="004B54EE"/>
    <w:rsid w:val="004B594B"/>
    <w:rsid w:val="004B600C"/>
    <w:rsid w:val="004B621E"/>
    <w:rsid w:val="004B6371"/>
    <w:rsid w:val="004B67EE"/>
    <w:rsid w:val="004B698D"/>
    <w:rsid w:val="004B6AEF"/>
    <w:rsid w:val="004B7015"/>
    <w:rsid w:val="004B71D9"/>
    <w:rsid w:val="004B75BA"/>
    <w:rsid w:val="004B75F6"/>
    <w:rsid w:val="004B78E7"/>
    <w:rsid w:val="004C015E"/>
    <w:rsid w:val="004C0455"/>
    <w:rsid w:val="004C0688"/>
    <w:rsid w:val="004C0B16"/>
    <w:rsid w:val="004C10F6"/>
    <w:rsid w:val="004C134D"/>
    <w:rsid w:val="004C17BD"/>
    <w:rsid w:val="004C1A6E"/>
    <w:rsid w:val="004C1D22"/>
    <w:rsid w:val="004C1E56"/>
    <w:rsid w:val="004C241B"/>
    <w:rsid w:val="004C2954"/>
    <w:rsid w:val="004C2CC2"/>
    <w:rsid w:val="004C2E2C"/>
    <w:rsid w:val="004C3179"/>
    <w:rsid w:val="004C3335"/>
    <w:rsid w:val="004C338E"/>
    <w:rsid w:val="004C3412"/>
    <w:rsid w:val="004C35C0"/>
    <w:rsid w:val="004C365D"/>
    <w:rsid w:val="004C3C2C"/>
    <w:rsid w:val="004C3D4E"/>
    <w:rsid w:val="004C4983"/>
    <w:rsid w:val="004C4AB0"/>
    <w:rsid w:val="004C50CA"/>
    <w:rsid w:val="004C523A"/>
    <w:rsid w:val="004C5282"/>
    <w:rsid w:val="004C5883"/>
    <w:rsid w:val="004C5F76"/>
    <w:rsid w:val="004C61A5"/>
    <w:rsid w:val="004C63ED"/>
    <w:rsid w:val="004C6C69"/>
    <w:rsid w:val="004C6D2D"/>
    <w:rsid w:val="004C7135"/>
    <w:rsid w:val="004C713A"/>
    <w:rsid w:val="004C72CB"/>
    <w:rsid w:val="004C75A0"/>
    <w:rsid w:val="004C77B8"/>
    <w:rsid w:val="004C79E3"/>
    <w:rsid w:val="004C7A92"/>
    <w:rsid w:val="004C7D1F"/>
    <w:rsid w:val="004D009E"/>
    <w:rsid w:val="004D045C"/>
    <w:rsid w:val="004D0689"/>
    <w:rsid w:val="004D085A"/>
    <w:rsid w:val="004D0A40"/>
    <w:rsid w:val="004D0ADB"/>
    <w:rsid w:val="004D0B3E"/>
    <w:rsid w:val="004D0C4D"/>
    <w:rsid w:val="004D0CD7"/>
    <w:rsid w:val="004D0D1E"/>
    <w:rsid w:val="004D11D0"/>
    <w:rsid w:val="004D1881"/>
    <w:rsid w:val="004D1BB7"/>
    <w:rsid w:val="004D1D75"/>
    <w:rsid w:val="004D1F29"/>
    <w:rsid w:val="004D2358"/>
    <w:rsid w:val="004D2CD0"/>
    <w:rsid w:val="004D31A7"/>
    <w:rsid w:val="004D336D"/>
    <w:rsid w:val="004D34C0"/>
    <w:rsid w:val="004D407C"/>
    <w:rsid w:val="004D46DF"/>
    <w:rsid w:val="004D4881"/>
    <w:rsid w:val="004D499F"/>
    <w:rsid w:val="004D4E33"/>
    <w:rsid w:val="004D4F46"/>
    <w:rsid w:val="004D534A"/>
    <w:rsid w:val="004D5482"/>
    <w:rsid w:val="004D548F"/>
    <w:rsid w:val="004D54AF"/>
    <w:rsid w:val="004D5664"/>
    <w:rsid w:val="004D5735"/>
    <w:rsid w:val="004D5B99"/>
    <w:rsid w:val="004D5C29"/>
    <w:rsid w:val="004D5DD9"/>
    <w:rsid w:val="004D634C"/>
    <w:rsid w:val="004D6486"/>
    <w:rsid w:val="004D694B"/>
    <w:rsid w:val="004D6C4A"/>
    <w:rsid w:val="004D7104"/>
    <w:rsid w:val="004D79DA"/>
    <w:rsid w:val="004D7A20"/>
    <w:rsid w:val="004E003B"/>
    <w:rsid w:val="004E0156"/>
    <w:rsid w:val="004E017E"/>
    <w:rsid w:val="004E048A"/>
    <w:rsid w:val="004E074C"/>
    <w:rsid w:val="004E0861"/>
    <w:rsid w:val="004E0C13"/>
    <w:rsid w:val="004E0CD4"/>
    <w:rsid w:val="004E0F5C"/>
    <w:rsid w:val="004E0FA3"/>
    <w:rsid w:val="004E0FFD"/>
    <w:rsid w:val="004E1232"/>
    <w:rsid w:val="004E1482"/>
    <w:rsid w:val="004E150D"/>
    <w:rsid w:val="004E17A9"/>
    <w:rsid w:val="004E1C14"/>
    <w:rsid w:val="004E1E12"/>
    <w:rsid w:val="004E1E74"/>
    <w:rsid w:val="004E23B4"/>
    <w:rsid w:val="004E2426"/>
    <w:rsid w:val="004E2562"/>
    <w:rsid w:val="004E295C"/>
    <w:rsid w:val="004E2B4E"/>
    <w:rsid w:val="004E2B81"/>
    <w:rsid w:val="004E2B9F"/>
    <w:rsid w:val="004E2BEC"/>
    <w:rsid w:val="004E2C16"/>
    <w:rsid w:val="004E33A4"/>
    <w:rsid w:val="004E343D"/>
    <w:rsid w:val="004E35E9"/>
    <w:rsid w:val="004E378A"/>
    <w:rsid w:val="004E3852"/>
    <w:rsid w:val="004E3881"/>
    <w:rsid w:val="004E3D3F"/>
    <w:rsid w:val="004E41C4"/>
    <w:rsid w:val="004E43F3"/>
    <w:rsid w:val="004E478A"/>
    <w:rsid w:val="004E4A42"/>
    <w:rsid w:val="004E4E8D"/>
    <w:rsid w:val="004E4F2D"/>
    <w:rsid w:val="004E5868"/>
    <w:rsid w:val="004E5C48"/>
    <w:rsid w:val="004E65E1"/>
    <w:rsid w:val="004E68D3"/>
    <w:rsid w:val="004E6A99"/>
    <w:rsid w:val="004E758F"/>
    <w:rsid w:val="004E778C"/>
    <w:rsid w:val="004E7A28"/>
    <w:rsid w:val="004E7D1A"/>
    <w:rsid w:val="004E7FD9"/>
    <w:rsid w:val="004E7FE2"/>
    <w:rsid w:val="004F00FF"/>
    <w:rsid w:val="004F02E3"/>
    <w:rsid w:val="004F03A5"/>
    <w:rsid w:val="004F03FB"/>
    <w:rsid w:val="004F0552"/>
    <w:rsid w:val="004F0706"/>
    <w:rsid w:val="004F0DE2"/>
    <w:rsid w:val="004F0E85"/>
    <w:rsid w:val="004F14EC"/>
    <w:rsid w:val="004F1A33"/>
    <w:rsid w:val="004F1AB4"/>
    <w:rsid w:val="004F201B"/>
    <w:rsid w:val="004F220D"/>
    <w:rsid w:val="004F2478"/>
    <w:rsid w:val="004F2CEB"/>
    <w:rsid w:val="004F3010"/>
    <w:rsid w:val="004F30AF"/>
    <w:rsid w:val="004F3462"/>
    <w:rsid w:val="004F3613"/>
    <w:rsid w:val="004F3630"/>
    <w:rsid w:val="004F3BB7"/>
    <w:rsid w:val="004F3EF1"/>
    <w:rsid w:val="004F3EFD"/>
    <w:rsid w:val="004F4201"/>
    <w:rsid w:val="004F42B0"/>
    <w:rsid w:val="004F4414"/>
    <w:rsid w:val="004F4438"/>
    <w:rsid w:val="004F4587"/>
    <w:rsid w:val="004F45C3"/>
    <w:rsid w:val="004F4799"/>
    <w:rsid w:val="004F5018"/>
    <w:rsid w:val="004F52F7"/>
    <w:rsid w:val="004F5977"/>
    <w:rsid w:val="004F5AF2"/>
    <w:rsid w:val="004F5B00"/>
    <w:rsid w:val="004F5DEF"/>
    <w:rsid w:val="004F68E2"/>
    <w:rsid w:val="004F694D"/>
    <w:rsid w:val="004F6BCC"/>
    <w:rsid w:val="004F6BCF"/>
    <w:rsid w:val="004F6F60"/>
    <w:rsid w:val="004F7366"/>
    <w:rsid w:val="004F7489"/>
    <w:rsid w:val="004F75D5"/>
    <w:rsid w:val="005003DB"/>
    <w:rsid w:val="005008CD"/>
    <w:rsid w:val="00500CDB"/>
    <w:rsid w:val="00500E9A"/>
    <w:rsid w:val="005013CA"/>
    <w:rsid w:val="00501782"/>
    <w:rsid w:val="00501959"/>
    <w:rsid w:val="0050269A"/>
    <w:rsid w:val="005027DA"/>
    <w:rsid w:val="005028AA"/>
    <w:rsid w:val="00502CFD"/>
    <w:rsid w:val="00502D16"/>
    <w:rsid w:val="005036D5"/>
    <w:rsid w:val="005037AC"/>
    <w:rsid w:val="00503AF2"/>
    <w:rsid w:val="00503BBA"/>
    <w:rsid w:val="00504096"/>
    <w:rsid w:val="00505B2D"/>
    <w:rsid w:val="00506467"/>
    <w:rsid w:val="00506CF3"/>
    <w:rsid w:val="005071A1"/>
    <w:rsid w:val="0050730C"/>
    <w:rsid w:val="00507458"/>
    <w:rsid w:val="0050749F"/>
    <w:rsid w:val="005076D6"/>
    <w:rsid w:val="0051021A"/>
    <w:rsid w:val="005103DF"/>
    <w:rsid w:val="0051064C"/>
    <w:rsid w:val="005106B1"/>
    <w:rsid w:val="00510AF6"/>
    <w:rsid w:val="00510BA9"/>
    <w:rsid w:val="00511119"/>
    <w:rsid w:val="00511469"/>
    <w:rsid w:val="005118EA"/>
    <w:rsid w:val="00511C7C"/>
    <w:rsid w:val="0051258D"/>
    <w:rsid w:val="005128B9"/>
    <w:rsid w:val="00512917"/>
    <w:rsid w:val="00512D76"/>
    <w:rsid w:val="00512F05"/>
    <w:rsid w:val="00512F89"/>
    <w:rsid w:val="00513499"/>
    <w:rsid w:val="005138A0"/>
    <w:rsid w:val="00513A0E"/>
    <w:rsid w:val="00514711"/>
    <w:rsid w:val="00514E58"/>
    <w:rsid w:val="00515817"/>
    <w:rsid w:val="005158FC"/>
    <w:rsid w:val="00516361"/>
    <w:rsid w:val="0051639E"/>
    <w:rsid w:val="0051660D"/>
    <w:rsid w:val="005166E8"/>
    <w:rsid w:val="0051746C"/>
    <w:rsid w:val="00517523"/>
    <w:rsid w:val="00517BC4"/>
    <w:rsid w:val="005201F0"/>
    <w:rsid w:val="0052023D"/>
    <w:rsid w:val="00520520"/>
    <w:rsid w:val="00520A1A"/>
    <w:rsid w:val="00520DD7"/>
    <w:rsid w:val="00520EFD"/>
    <w:rsid w:val="005211D9"/>
    <w:rsid w:val="005216D9"/>
    <w:rsid w:val="00521734"/>
    <w:rsid w:val="005217E6"/>
    <w:rsid w:val="00521800"/>
    <w:rsid w:val="00521A08"/>
    <w:rsid w:val="00521BFC"/>
    <w:rsid w:val="00521E57"/>
    <w:rsid w:val="005220BF"/>
    <w:rsid w:val="00522BA1"/>
    <w:rsid w:val="00522C1B"/>
    <w:rsid w:val="00522CC6"/>
    <w:rsid w:val="00522F3A"/>
    <w:rsid w:val="00522F54"/>
    <w:rsid w:val="0052311C"/>
    <w:rsid w:val="0052372A"/>
    <w:rsid w:val="005239A1"/>
    <w:rsid w:val="005243D7"/>
    <w:rsid w:val="005244B9"/>
    <w:rsid w:val="0052460D"/>
    <w:rsid w:val="00524732"/>
    <w:rsid w:val="005247A2"/>
    <w:rsid w:val="00524B23"/>
    <w:rsid w:val="00524C10"/>
    <w:rsid w:val="00524D16"/>
    <w:rsid w:val="00524E05"/>
    <w:rsid w:val="00524E4B"/>
    <w:rsid w:val="005251FF"/>
    <w:rsid w:val="00525214"/>
    <w:rsid w:val="005252A2"/>
    <w:rsid w:val="005252CF"/>
    <w:rsid w:val="005254E7"/>
    <w:rsid w:val="00525A92"/>
    <w:rsid w:val="00525C73"/>
    <w:rsid w:val="00525F7C"/>
    <w:rsid w:val="00526B38"/>
    <w:rsid w:val="005272BF"/>
    <w:rsid w:val="00527558"/>
    <w:rsid w:val="00527ACB"/>
    <w:rsid w:val="0053018C"/>
    <w:rsid w:val="0053031A"/>
    <w:rsid w:val="005305E3"/>
    <w:rsid w:val="005308ED"/>
    <w:rsid w:val="00530FEF"/>
    <w:rsid w:val="005314F9"/>
    <w:rsid w:val="00531F1F"/>
    <w:rsid w:val="00531F57"/>
    <w:rsid w:val="0053211B"/>
    <w:rsid w:val="0053244D"/>
    <w:rsid w:val="0053262B"/>
    <w:rsid w:val="005327A6"/>
    <w:rsid w:val="0053315B"/>
    <w:rsid w:val="005338AA"/>
    <w:rsid w:val="00533BE0"/>
    <w:rsid w:val="00533BE1"/>
    <w:rsid w:val="00534080"/>
    <w:rsid w:val="0053439B"/>
    <w:rsid w:val="005344E1"/>
    <w:rsid w:val="00534E27"/>
    <w:rsid w:val="00534F42"/>
    <w:rsid w:val="0053501C"/>
    <w:rsid w:val="00535264"/>
    <w:rsid w:val="00535350"/>
    <w:rsid w:val="00535730"/>
    <w:rsid w:val="0053576B"/>
    <w:rsid w:val="005357F6"/>
    <w:rsid w:val="00535AFA"/>
    <w:rsid w:val="00535B7A"/>
    <w:rsid w:val="00535C80"/>
    <w:rsid w:val="00535F62"/>
    <w:rsid w:val="00536526"/>
    <w:rsid w:val="00536685"/>
    <w:rsid w:val="00536696"/>
    <w:rsid w:val="005369EE"/>
    <w:rsid w:val="00536B95"/>
    <w:rsid w:val="00536E6F"/>
    <w:rsid w:val="00537C84"/>
    <w:rsid w:val="005401FE"/>
    <w:rsid w:val="00540BA3"/>
    <w:rsid w:val="00540BB3"/>
    <w:rsid w:val="00540C5E"/>
    <w:rsid w:val="00540CF5"/>
    <w:rsid w:val="005413A6"/>
    <w:rsid w:val="00541A57"/>
    <w:rsid w:val="00541E8D"/>
    <w:rsid w:val="00542361"/>
    <w:rsid w:val="00542899"/>
    <w:rsid w:val="00542992"/>
    <w:rsid w:val="005429C8"/>
    <w:rsid w:val="005429D0"/>
    <w:rsid w:val="00542C1D"/>
    <w:rsid w:val="00542CE0"/>
    <w:rsid w:val="005433C8"/>
    <w:rsid w:val="005434DA"/>
    <w:rsid w:val="005435EF"/>
    <w:rsid w:val="0054362E"/>
    <w:rsid w:val="00543E19"/>
    <w:rsid w:val="00543FA2"/>
    <w:rsid w:val="0054424F"/>
    <w:rsid w:val="0054428F"/>
    <w:rsid w:val="00544BAA"/>
    <w:rsid w:val="00544D55"/>
    <w:rsid w:val="00544D89"/>
    <w:rsid w:val="00544DF6"/>
    <w:rsid w:val="0054531E"/>
    <w:rsid w:val="0054536F"/>
    <w:rsid w:val="0054572B"/>
    <w:rsid w:val="00545768"/>
    <w:rsid w:val="005461B9"/>
    <w:rsid w:val="005463C3"/>
    <w:rsid w:val="00546553"/>
    <w:rsid w:val="0054685C"/>
    <w:rsid w:val="00546A4E"/>
    <w:rsid w:val="00546C7D"/>
    <w:rsid w:val="00546D47"/>
    <w:rsid w:val="00546D4B"/>
    <w:rsid w:val="00546E63"/>
    <w:rsid w:val="0054700A"/>
    <w:rsid w:val="0054751B"/>
    <w:rsid w:val="0054779E"/>
    <w:rsid w:val="005477D2"/>
    <w:rsid w:val="00550290"/>
    <w:rsid w:val="0055029C"/>
    <w:rsid w:val="005505FE"/>
    <w:rsid w:val="0055075E"/>
    <w:rsid w:val="005509E7"/>
    <w:rsid w:val="00550A17"/>
    <w:rsid w:val="00550E1E"/>
    <w:rsid w:val="00550F72"/>
    <w:rsid w:val="005518ED"/>
    <w:rsid w:val="00551B70"/>
    <w:rsid w:val="005528FE"/>
    <w:rsid w:val="00552B02"/>
    <w:rsid w:val="00552DE5"/>
    <w:rsid w:val="00553045"/>
    <w:rsid w:val="00553738"/>
    <w:rsid w:val="005538D9"/>
    <w:rsid w:val="0055398A"/>
    <w:rsid w:val="00553998"/>
    <w:rsid w:val="0055404F"/>
    <w:rsid w:val="0055413B"/>
    <w:rsid w:val="00554166"/>
    <w:rsid w:val="005541C0"/>
    <w:rsid w:val="005541DB"/>
    <w:rsid w:val="0055423B"/>
    <w:rsid w:val="005544F8"/>
    <w:rsid w:val="0055458F"/>
    <w:rsid w:val="005549AB"/>
    <w:rsid w:val="00554E6F"/>
    <w:rsid w:val="005553BE"/>
    <w:rsid w:val="00555B39"/>
    <w:rsid w:val="0055684B"/>
    <w:rsid w:val="00556F65"/>
    <w:rsid w:val="00557038"/>
    <w:rsid w:val="005574B2"/>
    <w:rsid w:val="00557556"/>
    <w:rsid w:val="005578C4"/>
    <w:rsid w:val="00557FB1"/>
    <w:rsid w:val="00560642"/>
    <w:rsid w:val="00560F21"/>
    <w:rsid w:val="00561878"/>
    <w:rsid w:val="00561C26"/>
    <w:rsid w:val="00561D54"/>
    <w:rsid w:val="00561DC5"/>
    <w:rsid w:val="0056214C"/>
    <w:rsid w:val="0056229E"/>
    <w:rsid w:val="005623EA"/>
    <w:rsid w:val="005624B8"/>
    <w:rsid w:val="00562C44"/>
    <w:rsid w:val="00562CA0"/>
    <w:rsid w:val="005631E4"/>
    <w:rsid w:val="0056342D"/>
    <w:rsid w:val="0056354D"/>
    <w:rsid w:val="00563646"/>
    <w:rsid w:val="0056368A"/>
    <w:rsid w:val="00563723"/>
    <w:rsid w:val="00563EC8"/>
    <w:rsid w:val="005640A4"/>
    <w:rsid w:val="0056414E"/>
    <w:rsid w:val="00564238"/>
    <w:rsid w:val="0056496D"/>
    <w:rsid w:val="00565427"/>
    <w:rsid w:val="0056549D"/>
    <w:rsid w:val="00565AF0"/>
    <w:rsid w:val="00565B83"/>
    <w:rsid w:val="00565C32"/>
    <w:rsid w:val="00566472"/>
    <w:rsid w:val="005668DE"/>
    <w:rsid w:val="00566D51"/>
    <w:rsid w:val="0056740E"/>
    <w:rsid w:val="005676A0"/>
    <w:rsid w:val="005677BB"/>
    <w:rsid w:val="00567FAA"/>
    <w:rsid w:val="00570316"/>
    <w:rsid w:val="0057079D"/>
    <w:rsid w:val="00570D3E"/>
    <w:rsid w:val="00571421"/>
    <w:rsid w:val="00571518"/>
    <w:rsid w:val="00571BDB"/>
    <w:rsid w:val="00571CBC"/>
    <w:rsid w:val="00571CC6"/>
    <w:rsid w:val="00571E36"/>
    <w:rsid w:val="00572673"/>
    <w:rsid w:val="00572BA0"/>
    <w:rsid w:val="00572D05"/>
    <w:rsid w:val="0057320A"/>
    <w:rsid w:val="0057361A"/>
    <w:rsid w:val="00573D68"/>
    <w:rsid w:val="005742D4"/>
    <w:rsid w:val="0057438E"/>
    <w:rsid w:val="00574746"/>
    <w:rsid w:val="005747FC"/>
    <w:rsid w:val="0057482B"/>
    <w:rsid w:val="00574862"/>
    <w:rsid w:val="00574D9A"/>
    <w:rsid w:val="00575D94"/>
    <w:rsid w:val="00575ED0"/>
    <w:rsid w:val="00576009"/>
    <w:rsid w:val="0057603D"/>
    <w:rsid w:val="0057690C"/>
    <w:rsid w:val="00576CFB"/>
    <w:rsid w:val="00576F02"/>
    <w:rsid w:val="005770CF"/>
    <w:rsid w:val="00577ADB"/>
    <w:rsid w:val="0058017C"/>
    <w:rsid w:val="005802E4"/>
    <w:rsid w:val="00580573"/>
    <w:rsid w:val="00580731"/>
    <w:rsid w:val="00580E93"/>
    <w:rsid w:val="00580FD7"/>
    <w:rsid w:val="0058159B"/>
    <w:rsid w:val="00581EA0"/>
    <w:rsid w:val="00582043"/>
    <w:rsid w:val="0058210B"/>
    <w:rsid w:val="005829B3"/>
    <w:rsid w:val="005829C6"/>
    <w:rsid w:val="00583520"/>
    <w:rsid w:val="005836AF"/>
    <w:rsid w:val="00583BDF"/>
    <w:rsid w:val="00583DD9"/>
    <w:rsid w:val="0058417B"/>
    <w:rsid w:val="005843DF"/>
    <w:rsid w:val="00584539"/>
    <w:rsid w:val="00584A1C"/>
    <w:rsid w:val="00584A4D"/>
    <w:rsid w:val="005850F4"/>
    <w:rsid w:val="00585626"/>
    <w:rsid w:val="00585707"/>
    <w:rsid w:val="0058582E"/>
    <w:rsid w:val="00585845"/>
    <w:rsid w:val="00585CF5"/>
    <w:rsid w:val="00585E72"/>
    <w:rsid w:val="00586186"/>
    <w:rsid w:val="00586289"/>
    <w:rsid w:val="005863A1"/>
    <w:rsid w:val="00586563"/>
    <w:rsid w:val="005865B5"/>
    <w:rsid w:val="00586639"/>
    <w:rsid w:val="00586AD9"/>
    <w:rsid w:val="00586F81"/>
    <w:rsid w:val="0058711C"/>
    <w:rsid w:val="00587742"/>
    <w:rsid w:val="00587867"/>
    <w:rsid w:val="00587A45"/>
    <w:rsid w:val="00587F0A"/>
    <w:rsid w:val="0059057D"/>
    <w:rsid w:val="0059094A"/>
    <w:rsid w:val="00590A62"/>
    <w:rsid w:val="00590E87"/>
    <w:rsid w:val="00591159"/>
    <w:rsid w:val="005911B9"/>
    <w:rsid w:val="00591329"/>
    <w:rsid w:val="00591802"/>
    <w:rsid w:val="00591A94"/>
    <w:rsid w:val="005922D8"/>
    <w:rsid w:val="00592488"/>
    <w:rsid w:val="00592B9B"/>
    <w:rsid w:val="00592C92"/>
    <w:rsid w:val="00592E06"/>
    <w:rsid w:val="00592FBA"/>
    <w:rsid w:val="00593178"/>
    <w:rsid w:val="00593326"/>
    <w:rsid w:val="005938DE"/>
    <w:rsid w:val="005939FA"/>
    <w:rsid w:val="00593CE8"/>
    <w:rsid w:val="00593D03"/>
    <w:rsid w:val="00594053"/>
    <w:rsid w:val="00594237"/>
    <w:rsid w:val="00594411"/>
    <w:rsid w:val="0059452D"/>
    <w:rsid w:val="00594945"/>
    <w:rsid w:val="005949DF"/>
    <w:rsid w:val="005954B9"/>
    <w:rsid w:val="0059561B"/>
    <w:rsid w:val="00595A60"/>
    <w:rsid w:val="00596088"/>
    <w:rsid w:val="005961AB"/>
    <w:rsid w:val="005969EC"/>
    <w:rsid w:val="00596A1F"/>
    <w:rsid w:val="00596A37"/>
    <w:rsid w:val="00596BAB"/>
    <w:rsid w:val="0059710D"/>
    <w:rsid w:val="0059757A"/>
    <w:rsid w:val="00597854"/>
    <w:rsid w:val="00597940"/>
    <w:rsid w:val="00597996"/>
    <w:rsid w:val="005A047C"/>
    <w:rsid w:val="005A05B1"/>
    <w:rsid w:val="005A0F16"/>
    <w:rsid w:val="005A116D"/>
    <w:rsid w:val="005A1446"/>
    <w:rsid w:val="005A180C"/>
    <w:rsid w:val="005A1953"/>
    <w:rsid w:val="005A1983"/>
    <w:rsid w:val="005A19E1"/>
    <w:rsid w:val="005A1A5A"/>
    <w:rsid w:val="005A1C58"/>
    <w:rsid w:val="005A2067"/>
    <w:rsid w:val="005A22F8"/>
    <w:rsid w:val="005A26FD"/>
    <w:rsid w:val="005A2A45"/>
    <w:rsid w:val="005A2D4D"/>
    <w:rsid w:val="005A2EDE"/>
    <w:rsid w:val="005A30D3"/>
    <w:rsid w:val="005A3348"/>
    <w:rsid w:val="005A338E"/>
    <w:rsid w:val="005A343F"/>
    <w:rsid w:val="005A3884"/>
    <w:rsid w:val="005A3C5B"/>
    <w:rsid w:val="005A3D8A"/>
    <w:rsid w:val="005A3DE4"/>
    <w:rsid w:val="005A3F46"/>
    <w:rsid w:val="005A476D"/>
    <w:rsid w:val="005A4D6E"/>
    <w:rsid w:val="005A4DCD"/>
    <w:rsid w:val="005A500C"/>
    <w:rsid w:val="005A52B5"/>
    <w:rsid w:val="005A52D8"/>
    <w:rsid w:val="005A55AA"/>
    <w:rsid w:val="005A5680"/>
    <w:rsid w:val="005A59E5"/>
    <w:rsid w:val="005A5EE2"/>
    <w:rsid w:val="005A616E"/>
    <w:rsid w:val="005A61F9"/>
    <w:rsid w:val="005A69B6"/>
    <w:rsid w:val="005A6BC9"/>
    <w:rsid w:val="005A6EBF"/>
    <w:rsid w:val="005A77F3"/>
    <w:rsid w:val="005A7F22"/>
    <w:rsid w:val="005B011A"/>
    <w:rsid w:val="005B08AE"/>
    <w:rsid w:val="005B0D5D"/>
    <w:rsid w:val="005B0E1D"/>
    <w:rsid w:val="005B1162"/>
    <w:rsid w:val="005B15CA"/>
    <w:rsid w:val="005B167A"/>
    <w:rsid w:val="005B1ED7"/>
    <w:rsid w:val="005B289A"/>
    <w:rsid w:val="005B28C4"/>
    <w:rsid w:val="005B2AFA"/>
    <w:rsid w:val="005B36E4"/>
    <w:rsid w:val="005B3754"/>
    <w:rsid w:val="005B3DE5"/>
    <w:rsid w:val="005B4481"/>
    <w:rsid w:val="005B4537"/>
    <w:rsid w:val="005B463F"/>
    <w:rsid w:val="005B5102"/>
    <w:rsid w:val="005B5317"/>
    <w:rsid w:val="005B5F0A"/>
    <w:rsid w:val="005B6063"/>
    <w:rsid w:val="005B655B"/>
    <w:rsid w:val="005B67EB"/>
    <w:rsid w:val="005B68B1"/>
    <w:rsid w:val="005B6EED"/>
    <w:rsid w:val="005B6FAB"/>
    <w:rsid w:val="005B70C0"/>
    <w:rsid w:val="005B7420"/>
    <w:rsid w:val="005B74F7"/>
    <w:rsid w:val="005B776A"/>
    <w:rsid w:val="005B7B98"/>
    <w:rsid w:val="005B7C03"/>
    <w:rsid w:val="005B7C16"/>
    <w:rsid w:val="005B7C18"/>
    <w:rsid w:val="005B7FA5"/>
    <w:rsid w:val="005B7FC9"/>
    <w:rsid w:val="005C0399"/>
    <w:rsid w:val="005C0E77"/>
    <w:rsid w:val="005C0F8A"/>
    <w:rsid w:val="005C1085"/>
    <w:rsid w:val="005C143F"/>
    <w:rsid w:val="005C14A1"/>
    <w:rsid w:val="005C1A4A"/>
    <w:rsid w:val="005C1D48"/>
    <w:rsid w:val="005C2184"/>
    <w:rsid w:val="005C2A73"/>
    <w:rsid w:val="005C2C8A"/>
    <w:rsid w:val="005C340E"/>
    <w:rsid w:val="005C397E"/>
    <w:rsid w:val="005C3A85"/>
    <w:rsid w:val="005C3D06"/>
    <w:rsid w:val="005C429A"/>
    <w:rsid w:val="005C44C2"/>
    <w:rsid w:val="005C44C6"/>
    <w:rsid w:val="005C46E1"/>
    <w:rsid w:val="005C4904"/>
    <w:rsid w:val="005C4FFF"/>
    <w:rsid w:val="005C5B08"/>
    <w:rsid w:val="005C6595"/>
    <w:rsid w:val="005C6898"/>
    <w:rsid w:val="005C6A95"/>
    <w:rsid w:val="005C707F"/>
    <w:rsid w:val="005C7689"/>
    <w:rsid w:val="005C76A5"/>
    <w:rsid w:val="005C7796"/>
    <w:rsid w:val="005C7800"/>
    <w:rsid w:val="005C7809"/>
    <w:rsid w:val="005D0146"/>
    <w:rsid w:val="005D01F4"/>
    <w:rsid w:val="005D0350"/>
    <w:rsid w:val="005D076C"/>
    <w:rsid w:val="005D08B9"/>
    <w:rsid w:val="005D0C1C"/>
    <w:rsid w:val="005D0E02"/>
    <w:rsid w:val="005D1091"/>
    <w:rsid w:val="005D10B7"/>
    <w:rsid w:val="005D1368"/>
    <w:rsid w:val="005D147B"/>
    <w:rsid w:val="005D19E4"/>
    <w:rsid w:val="005D1B7D"/>
    <w:rsid w:val="005D1C74"/>
    <w:rsid w:val="005D1CC5"/>
    <w:rsid w:val="005D1EC3"/>
    <w:rsid w:val="005D1F26"/>
    <w:rsid w:val="005D2228"/>
    <w:rsid w:val="005D265A"/>
    <w:rsid w:val="005D2D7D"/>
    <w:rsid w:val="005D36CD"/>
    <w:rsid w:val="005D36FE"/>
    <w:rsid w:val="005D3CAB"/>
    <w:rsid w:val="005D3FB5"/>
    <w:rsid w:val="005D40B0"/>
    <w:rsid w:val="005D4141"/>
    <w:rsid w:val="005D4352"/>
    <w:rsid w:val="005D43C3"/>
    <w:rsid w:val="005D45F6"/>
    <w:rsid w:val="005D49B4"/>
    <w:rsid w:val="005D505B"/>
    <w:rsid w:val="005D52AE"/>
    <w:rsid w:val="005D5683"/>
    <w:rsid w:val="005D57C5"/>
    <w:rsid w:val="005D5AFB"/>
    <w:rsid w:val="005D5E45"/>
    <w:rsid w:val="005D5FA6"/>
    <w:rsid w:val="005D64D1"/>
    <w:rsid w:val="005D65DD"/>
    <w:rsid w:val="005D7377"/>
    <w:rsid w:val="005D759B"/>
    <w:rsid w:val="005D777C"/>
    <w:rsid w:val="005D7A40"/>
    <w:rsid w:val="005E04C4"/>
    <w:rsid w:val="005E09E3"/>
    <w:rsid w:val="005E13EF"/>
    <w:rsid w:val="005E1529"/>
    <w:rsid w:val="005E1825"/>
    <w:rsid w:val="005E1ACE"/>
    <w:rsid w:val="005E1B80"/>
    <w:rsid w:val="005E2047"/>
    <w:rsid w:val="005E21BD"/>
    <w:rsid w:val="005E22D2"/>
    <w:rsid w:val="005E236B"/>
    <w:rsid w:val="005E242D"/>
    <w:rsid w:val="005E2AC9"/>
    <w:rsid w:val="005E2C17"/>
    <w:rsid w:val="005E2E17"/>
    <w:rsid w:val="005E2F50"/>
    <w:rsid w:val="005E2F66"/>
    <w:rsid w:val="005E35E5"/>
    <w:rsid w:val="005E3F9B"/>
    <w:rsid w:val="005E49AE"/>
    <w:rsid w:val="005E4B56"/>
    <w:rsid w:val="005E4C7C"/>
    <w:rsid w:val="005E52A5"/>
    <w:rsid w:val="005E5974"/>
    <w:rsid w:val="005E5A37"/>
    <w:rsid w:val="005E5BDE"/>
    <w:rsid w:val="005E6134"/>
    <w:rsid w:val="005E62F9"/>
    <w:rsid w:val="005E6586"/>
    <w:rsid w:val="005E6711"/>
    <w:rsid w:val="005E671B"/>
    <w:rsid w:val="005E6BA8"/>
    <w:rsid w:val="005E7B9A"/>
    <w:rsid w:val="005E7C15"/>
    <w:rsid w:val="005F03B2"/>
    <w:rsid w:val="005F03D4"/>
    <w:rsid w:val="005F0450"/>
    <w:rsid w:val="005F05F6"/>
    <w:rsid w:val="005F073F"/>
    <w:rsid w:val="005F0793"/>
    <w:rsid w:val="005F0B4E"/>
    <w:rsid w:val="005F0E27"/>
    <w:rsid w:val="005F0FBA"/>
    <w:rsid w:val="005F1590"/>
    <w:rsid w:val="005F174C"/>
    <w:rsid w:val="005F2087"/>
    <w:rsid w:val="005F2190"/>
    <w:rsid w:val="005F2474"/>
    <w:rsid w:val="005F26F3"/>
    <w:rsid w:val="005F2C63"/>
    <w:rsid w:val="005F2D37"/>
    <w:rsid w:val="005F2E01"/>
    <w:rsid w:val="005F2E3F"/>
    <w:rsid w:val="005F2FEB"/>
    <w:rsid w:val="005F3040"/>
    <w:rsid w:val="005F3191"/>
    <w:rsid w:val="005F33D2"/>
    <w:rsid w:val="005F3A05"/>
    <w:rsid w:val="005F3A54"/>
    <w:rsid w:val="005F3B94"/>
    <w:rsid w:val="005F40C1"/>
    <w:rsid w:val="005F415B"/>
    <w:rsid w:val="005F4A52"/>
    <w:rsid w:val="005F51D7"/>
    <w:rsid w:val="005F598C"/>
    <w:rsid w:val="005F61F0"/>
    <w:rsid w:val="005F65C0"/>
    <w:rsid w:val="005F6BB5"/>
    <w:rsid w:val="005F6DA6"/>
    <w:rsid w:val="005F6F3A"/>
    <w:rsid w:val="005F77C0"/>
    <w:rsid w:val="005F77CF"/>
    <w:rsid w:val="005F7895"/>
    <w:rsid w:val="005F7FE0"/>
    <w:rsid w:val="00600638"/>
    <w:rsid w:val="006006BD"/>
    <w:rsid w:val="00600705"/>
    <w:rsid w:val="00600753"/>
    <w:rsid w:val="006007DF"/>
    <w:rsid w:val="00600CE4"/>
    <w:rsid w:val="006010DC"/>
    <w:rsid w:val="006015E8"/>
    <w:rsid w:val="00601B64"/>
    <w:rsid w:val="00601DAA"/>
    <w:rsid w:val="00601EBC"/>
    <w:rsid w:val="00602114"/>
    <w:rsid w:val="006022CC"/>
    <w:rsid w:val="00602689"/>
    <w:rsid w:val="00602DB4"/>
    <w:rsid w:val="00602E05"/>
    <w:rsid w:val="0060363C"/>
    <w:rsid w:val="006036DD"/>
    <w:rsid w:val="00603C9C"/>
    <w:rsid w:val="00603E02"/>
    <w:rsid w:val="00603F42"/>
    <w:rsid w:val="0060402D"/>
    <w:rsid w:val="006045D3"/>
    <w:rsid w:val="0060481E"/>
    <w:rsid w:val="006048B6"/>
    <w:rsid w:val="00605082"/>
    <w:rsid w:val="0060556D"/>
    <w:rsid w:val="006056FE"/>
    <w:rsid w:val="0060590D"/>
    <w:rsid w:val="0060653E"/>
    <w:rsid w:val="00606816"/>
    <w:rsid w:val="006068ED"/>
    <w:rsid w:val="006068FF"/>
    <w:rsid w:val="00606E54"/>
    <w:rsid w:val="006070AB"/>
    <w:rsid w:val="0060712B"/>
    <w:rsid w:val="00607216"/>
    <w:rsid w:val="006073AA"/>
    <w:rsid w:val="006077B0"/>
    <w:rsid w:val="00607810"/>
    <w:rsid w:val="00610894"/>
    <w:rsid w:val="00610994"/>
    <w:rsid w:val="00610BCE"/>
    <w:rsid w:val="00610CDF"/>
    <w:rsid w:val="00610ECD"/>
    <w:rsid w:val="00611051"/>
    <w:rsid w:val="0061105D"/>
    <w:rsid w:val="00611C5F"/>
    <w:rsid w:val="00612271"/>
    <w:rsid w:val="00612385"/>
    <w:rsid w:val="006123FC"/>
    <w:rsid w:val="006125E8"/>
    <w:rsid w:val="00612609"/>
    <w:rsid w:val="006128CC"/>
    <w:rsid w:val="00612E88"/>
    <w:rsid w:val="00613250"/>
    <w:rsid w:val="00613C5B"/>
    <w:rsid w:val="00613FFD"/>
    <w:rsid w:val="0061466B"/>
    <w:rsid w:val="00614CF0"/>
    <w:rsid w:val="00614DAB"/>
    <w:rsid w:val="00614FCB"/>
    <w:rsid w:val="00615173"/>
    <w:rsid w:val="00615348"/>
    <w:rsid w:val="0061562A"/>
    <w:rsid w:val="00615ACA"/>
    <w:rsid w:val="00616381"/>
    <w:rsid w:val="006165D8"/>
    <w:rsid w:val="00616616"/>
    <w:rsid w:val="0061781C"/>
    <w:rsid w:val="006201E2"/>
    <w:rsid w:val="00620573"/>
    <w:rsid w:val="00620796"/>
    <w:rsid w:val="006218F3"/>
    <w:rsid w:val="00621D14"/>
    <w:rsid w:val="006221AF"/>
    <w:rsid w:val="00622259"/>
    <w:rsid w:val="0062264E"/>
    <w:rsid w:val="0062286B"/>
    <w:rsid w:val="00622A70"/>
    <w:rsid w:val="00622C95"/>
    <w:rsid w:val="00622D47"/>
    <w:rsid w:val="00623387"/>
    <w:rsid w:val="00623447"/>
    <w:rsid w:val="00623678"/>
    <w:rsid w:val="00623773"/>
    <w:rsid w:val="00623C10"/>
    <w:rsid w:val="0062452F"/>
    <w:rsid w:val="0062488E"/>
    <w:rsid w:val="00624A2A"/>
    <w:rsid w:val="00624B85"/>
    <w:rsid w:val="00624D78"/>
    <w:rsid w:val="00625351"/>
    <w:rsid w:val="00625516"/>
    <w:rsid w:val="00625B78"/>
    <w:rsid w:val="00625D36"/>
    <w:rsid w:val="006262AB"/>
    <w:rsid w:val="00626EA7"/>
    <w:rsid w:val="0062716A"/>
    <w:rsid w:val="00627502"/>
    <w:rsid w:val="00627AD4"/>
    <w:rsid w:val="00630058"/>
    <w:rsid w:val="006303DF"/>
    <w:rsid w:val="00630A95"/>
    <w:rsid w:val="00630BAF"/>
    <w:rsid w:val="00631465"/>
    <w:rsid w:val="00631472"/>
    <w:rsid w:val="006316A8"/>
    <w:rsid w:val="006316B7"/>
    <w:rsid w:val="00631CF9"/>
    <w:rsid w:val="00631E89"/>
    <w:rsid w:val="00632666"/>
    <w:rsid w:val="00632805"/>
    <w:rsid w:val="00632946"/>
    <w:rsid w:val="0063294A"/>
    <w:rsid w:val="00632A50"/>
    <w:rsid w:val="00632AB8"/>
    <w:rsid w:val="00632C95"/>
    <w:rsid w:val="00632FE4"/>
    <w:rsid w:val="006334BD"/>
    <w:rsid w:val="00633797"/>
    <w:rsid w:val="00633CDF"/>
    <w:rsid w:val="00633E81"/>
    <w:rsid w:val="00633F02"/>
    <w:rsid w:val="006341FA"/>
    <w:rsid w:val="006346CE"/>
    <w:rsid w:val="00635281"/>
    <w:rsid w:val="00635718"/>
    <w:rsid w:val="006363CF"/>
    <w:rsid w:val="00636849"/>
    <w:rsid w:val="00636E84"/>
    <w:rsid w:val="006372E2"/>
    <w:rsid w:val="0063736D"/>
    <w:rsid w:val="00637560"/>
    <w:rsid w:val="00637811"/>
    <w:rsid w:val="00637849"/>
    <w:rsid w:val="00637BD1"/>
    <w:rsid w:val="00637DA2"/>
    <w:rsid w:val="00637EDE"/>
    <w:rsid w:val="0064004D"/>
    <w:rsid w:val="006403F3"/>
    <w:rsid w:val="00640F61"/>
    <w:rsid w:val="0064185A"/>
    <w:rsid w:val="00641C68"/>
    <w:rsid w:val="00641FE1"/>
    <w:rsid w:val="00642185"/>
    <w:rsid w:val="006422C7"/>
    <w:rsid w:val="00642319"/>
    <w:rsid w:val="006423CE"/>
    <w:rsid w:val="00642543"/>
    <w:rsid w:val="00642695"/>
    <w:rsid w:val="00642847"/>
    <w:rsid w:val="006428EB"/>
    <w:rsid w:val="00643060"/>
    <w:rsid w:val="00643172"/>
    <w:rsid w:val="00643413"/>
    <w:rsid w:val="00643734"/>
    <w:rsid w:val="00643A0B"/>
    <w:rsid w:val="00643B12"/>
    <w:rsid w:val="00643B66"/>
    <w:rsid w:val="00643DCF"/>
    <w:rsid w:val="006445B9"/>
    <w:rsid w:val="0064460A"/>
    <w:rsid w:val="00644993"/>
    <w:rsid w:val="00644AB7"/>
    <w:rsid w:val="00644F07"/>
    <w:rsid w:val="00645556"/>
    <w:rsid w:val="00645C06"/>
    <w:rsid w:val="00645DF5"/>
    <w:rsid w:val="00646C5A"/>
    <w:rsid w:val="00647AB9"/>
    <w:rsid w:val="00647C90"/>
    <w:rsid w:val="00647D5F"/>
    <w:rsid w:val="00647F70"/>
    <w:rsid w:val="00650E42"/>
    <w:rsid w:val="006510D6"/>
    <w:rsid w:val="006510FD"/>
    <w:rsid w:val="006513DC"/>
    <w:rsid w:val="006515E1"/>
    <w:rsid w:val="0065190C"/>
    <w:rsid w:val="00651ACD"/>
    <w:rsid w:val="00651BE7"/>
    <w:rsid w:val="00651EB5"/>
    <w:rsid w:val="00651F50"/>
    <w:rsid w:val="0065227B"/>
    <w:rsid w:val="00652663"/>
    <w:rsid w:val="00653552"/>
    <w:rsid w:val="00653559"/>
    <w:rsid w:val="00654B75"/>
    <w:rsid w:val="00654C1F"/>
    <w:rsid w:val="0065552F"/>
    <w:rsid w:val="00655803"/>
    <w:rsid w:val="00655CA4"/>
    <w:rsid w:val="00655E96"/>
    <w:rsid w:val="00656033"/>
    <w:rsid w:val="0065623D"/>
    <w:rsid w:val="00656704"/>
    <w:rsid w:val="00656DD3"/>
    <w:rsid w:val="0065742E"/>
    <w:rsid w:val="00657820"/>
    <w:rsid w:val="00657852"/>
    <w:rsid w:val="00657853"/>
    <w:rsid w:val="006578B6"/>
    <w:rsid w:val="00657955"/>
    <w:rsid w:val="00657E12"/>
    <w:rsid w:val="00660581"/>
    <w:rsid w:val="00660C9E"/>
    <w:rsid w:val="00660EDF"/>
    <w:rsid w:val="0066119A"/>
    <w:rsid w:val="006613F6"/>
    <w:rsid w:val="00661D81"/>
    <w:rsid w:val="006620DD"/>
    <w:rsid w:val="006624A0"/>
    <w:rsid w:val="0066290C"/>
    <w:rsid w:val="00662B0B"/>
    <w:rsid w:val="00662EB1"/>
    <w:rsid w:val="00662F82"/>
    <w:rsid w:val="00663328"/>
    <w:rsid w:val="006637B4"/>
    <w:rsid w:val="00664048"/>
    <w:rsid w:val="00664829"/>
    <w:rsid w:val="00664B36"/>
    <w:rsid w:val="00665106"/>
    <w:rsid w:val="006654F9"/>
    <w:rsid w:val="00665822"/>
    <w:rsid w:val="006658E8"/>
    <w:rsid w:val="00665949"/>
    <w:rsid w:val="00665BF9"/>
    <w:rsid w:val="00665E65"/>
    <w:rsid w:val="00665F86"/>
    <w:rsid w:val="006662E5"/>
    <w:rsid w:val="00666598"/>
    <w:rsid w:val="006665C9"/>
    <w:rsid w:val="006666E5"/>
    <w:rsid w:val="0066672A"/>
    <w:rsid w:val="00666AA3"/>
    <w:rsid w:val="006676AF"/>
    <w:rsid w:val="0066779D"/>
    <w:rsid w:val="006677D9"/>
    <w:rsid w:val="0067027B"/>
    <w:rsid w:val="006704A0"/>
    <w:rsid w:val="006705A1"/>
    <w:rsid w:val="00670619"/>
    <w:rsid w:val="00670A55"/>
    <w:rsid w:val="00671287"/>
    <w:rsid w:val="00671DCA"/>
    <w:rsid w:val="00671E31"/>
    <w:rsid w:val="00671F48"/>
    <w:rsid w:val="00672136"/>
    <w:rsid w:val="00672556"/>
    <w:rsid w:val="0067268E"/>
    <w:rsid w:val="00672BA7"/>
    <w:rsid w:val="00672FC4"/>
    <w:rsid w:val="0067323F"/>
    <w:rsid w:val="00673742"/>
    <w:rsid w:val="00673773"/>
    <w:rsid w:val="00673783"/>
    <w:rsid w:val="00673998"/>
    <w:rsid w:val="00673B4C"/>
    <w:rsid w:val="006740E0"/>
    <w:rsid w:val="00674240"/>
    <w:rsid w:val="006742CA"/>
    <w:rsid w:val="006746FB"/>
    <w:rsid w:val="00674B9A"/>
    <w:rsid w:val="006757A0"/>
    <w:rsid w:val="006757F1"/>
    <w:rsid w:val="0067636D"/>
    <w:rsid w:val="006764FA"/>
    <w:rsid w:val="00677159"/>
    <w:rsid w:val="00677331"/>
    <w:rsid w:val="00677459"/>
    <w:rsid w:val="0067772F"/>
    <w:rsid w:val="00677BCE"/>
    <w:rsid w:val="00677E1D"/>
    <w:rsid w:val="0068074C"/>
    <w:rsid w:val="0068076A"/>
    <w:rsid w:val="00680B86"/>
    <w:rsid w:val="00680D80"/>
    <w:rsid w:val="0068144D"/>
    <w:rsid w:val="00681760"/>
    <w:rsid w:val="00681DA7"/>
    <w:rsid w:val="00682068"/>
    <w:rsid w:val="0068281E"/>
    <w:rsid w:val="00682E15"/>
    <w:rsid w:val="00682EF2"/>
    <w:rsid w:val="0068301E"/>
    <w:rsid w:val="00683487"/>
    <w:rsid w:val="00684427"/>
    <w:rsid w:val="00684D06"/>
    <w:rsid w:val="00685411"/>
    <w:rsid w:val="00685A54"/>
    <w:rsid w:val="00685F59"/>
    <w:rsid w:val="00685FC0"/>
    <w:rsid w:val="0068634F"/>
    <w:rsid w:val="00686688"/>
    <w:rsid w:val="00686DC9"/>
    <w:rsid w:val="006871EA"/>
    <w:rsid w:val="00687240"/>
    <w:rsid w:val="0068750D"/>
    <w:rsid w:val="00687ED7"/>
    <w:rsid w:val="006900FB"/>
    <w:rsid w:val="00690316"/>
    <w:rsid w:val="006907E9"/>
    <w:rsid w:val="006909AF"/>
    <w:rsid w:val="00690D77"/>
    <w:rsid w:val="00690E19"/>
    <w:rsid w:val="006913D5"/>
    <w:rsid w:val="00691557"/>
    <w:rsid w:val="006915FD"/>
    <w:rsid w:val="006919BC"/>
    <w:rsid w:val="00691BB1"/>
    <w:rsid w:val="00691DA5"/>
    <w:rsid w:val="00691EFE"/>
    <w:rsid w:val="006922CB"/>
    <w:rsid w:val="00692D81"/>
    <w:rsid w:val="0069388F"/>
    <w:rsid w:val="00693A43"/>
    <w:rsid w:val="00693AAB"/>
    <w:rsid w:val="00693EDB"/>
    <w:rsid w:val="00694075"/>
    <w:rsid w:val="00694B8A"/>
    <w:rsid w:val="00694D65"/>
    <w:rsid w:val="00694DCF"/>
    <w:rsid w:val="00694F0E"/>
    <w:rsid w:val="00694F3F"/>
    <w:rsid w:val="006951DC"/>
    <w:rsid w:val="00695529"/>
    <w:rsid w:val="00695744"/>
    <w:rsid w:val="00695801"/>
    <w:rsid w:val="006958CB"/>
    <w:rsid w:val="00695A41"/>
    <w:rsid w:val="00695D21"/>
    <w:rsid w:val="006974C3"/>
    <w:rsid w:val="006977B7"/>
    <w:rsid w:val="0069794D"/>
    <w:rsid w:val="00697B1B"/>
    <w:rsid w:val="00697D25"/>
    <w:rsid w:val="00697E0B"/>
    <w:rsid w:val="006A05BE"/>
    <w:rsid w:val="006A0730"/>
    <w:rsid w:val="006A09F2"/>
    <w:rsid w:val="006A0CC1"/>
    <w:rsid w:val="006A11BC"/>
    <w:rsid w:val="006A13B7"/>
    <w:rsid w:val="006A1958"/>
    <w:rsid w:val="006A19F1"/>
    <w:rsid w:val="006A1AF6"/>
    <w:rsid w:val="006A1FB3"/>
    <w:rsid w:val="006A2530"/>
    <w:rsid w:val="006A2C82"/>
    <w:rsid w:val="006A2D4B"/>
    <w:rsid w:val="006A2DD9"/>
    <w:rsid w:val="006A36FD"/>
    <w:rsid w:val="006A3872"/>
    <w:rsid w:val="006A39A0"/>
    <w:rsid w:val="006A3FF6"/>
    <w:rsid w:val="006A438D"/>
    <w:rsid w:val="006A44E4"/>
    <w:rsid w:val="006A44FA"/>
    <w:rsid w:val="006A48E8"/>
    <w:rsid w:val="006A49D7"/>
    <w:rsid w:val="006A4AC0"/>
    <w:rsid w:val="006A4BB2"/>
    <w:rsid w:val="006A4CBE"/>
    <w:rsid w:val="006A5160"/>
    <w:rsid w:val="006A52CF"/>
    <w:rsid w:val="006A546C"/>
    <w:rsid w:val="006A5666"/>
    <w:rsid w:val="006A5B42"/>
    <w:rsid w:val="006A5DB9"/>
    <w:rsid w:val="006A5E9B"/>
    <w:rsid w:val="006A6697"/>
    <w:rsid w:val="006A6A89"/>
    <w:rsid w:val="006A6CDB"/>
    <w:rsid w:val="006A6F9C"/>
    <w:rsid w:val="006A71F4"/>
    <w:rsid w:val="006A7440"/>
    <w:rsid w:val="006A7629"/>
    <w:rsid w:val="006A7684"/>
    <w:rsid w:val="006A7A9F"/>
    <w:rsid w:val="006A7AF6"/>
    <w:rsid w:val="006A7D6A"/>
    <w:rsid w:val="006A7E01"/>
    <w:rsid w:val="006A7FB2"/>
    <w:rsid w:val="006B038E"/>
    <w:rsid w:val="006B04EE"/>
    <w:rsid w:val="006B059C"/>
    <w:rsid w:val="006B0743"/>
    <w:rsid w:val="006B0D8E"/>
    <w:rsid w:val="006B0D8F"/>
    <w:rsid w:val="006B0E3E"/>
    <w:rsid w:val="006B0E8A"/>
    <w:rsid w:val="006B136F"/>
    <w:rsid w:val="006B217B"/>
    <w:rsid w:val="006B24D1"/>
    <w:rsid w:val="006B2918"/>
    <w:rsid w:val="006B30E9"/>
    <w:rsid w:val="006B32A5"/>
    <w:rsid w:val="006B3684"/>
    <w:rsid w:val="006B368D"/>
    <w:rsid w:val="006B36B8"/>
    <w:rsid w:val="006B3DA9"/>
    <w:rsid w:val="006B4101"/>
    <w:rsid w:val="006B4333"/>
    <w:rsid w:val="006B474D"/>
    <w:rsid w:val="006B4884"/>
    <w:rsid w:val="006B4EBA"/>
    <w:rsid w:val="006B5548"/>
    <w:rsid w:val="006B5668"/>
    <w:rsid w:val="006B5BD0"/>
    <w:rsid w:val="006B60FC"/>
    <w:rsid w:val="006B66B1"/>
    <w:rsid w:val="006B66EA"/>
    <w:rsid w:val="006B6964"/>
    <w:rsid w:val="006B6BD7"/>
    <w:rsid w:val="006B6C5E"/>
    <w:rsid w:val="006B6E74"/>
    <w:rsid w:val="006B70BD"/>
    <w:rsid w:val="006B75CC"/>
    <w:rsid w:val="006B75CE"/>
    <w:rsid w:val="006B7B9A"/>
    <w:rsid w:val="006B7CAC"/>
    <w:rsid w:val="006C01CC"/>
    <w:rsid w:val="006C04F6"/>
    <w:rsid w:val="006C07E2"/>
    <w:rsid w:val="006C0B4B"/>
    <w:rsid w:val="006C11E3"/>
    <w:rsid w:val="006C13D8"/>
    <w:rsid w:val="006C179B"/>
    <w:rsid w:val="006C1CFE"/>
    <w:rsid w:val="006C1DE5"/>
    <w:rsid w:val="006C2150"/>
    <w:rsid w:val="006C229A"/>
    <w:rsid w:val="006C274C"/>
    <w:rsid w:val="006C2A86"/>
    <w:rsid w:val="006C2C91"/>
    <w:rsid w:val="006C3031"/>
    <w:rsid w:val="006C322A"/>
    <w:rsid w:val="006C3546"/>
    <w:rsid w:val="006C3777"/>
    <w:rsid w:val="006C3AC1"/>
    <w:rsid w:val="006C3BF1"/>
    <w:rsid w:val="006C3DA0"/>
    <w:rsid w:val="006C43C7"/>
    <w:rsid w:val="006C4C37"/>
    <w:rsid w:val="006C55CE"/>
    <w:rsid w:val="006C5AA5"/>
    <w:rsid w:val="006C63F2"/>
    <w:rsid w:val="006C6475"/>
    <w:rsid w:val="006C6484"/>
    <w:rsid w:val="006C6638"/>
    <w:rsid w:val="006C675B"/>
    <w:rsid w:val="006C69FE"/>
    <w:rsid w:val="006C6C20"/>
    <w:rsid w:val="006C7232"/>
    <w:rsid w:val="006C73A3"/>
    <w:rsid w:val="006C7AD2"/>
    <w:rsid w:val="006D0861"/>
    <w:rsid w:val="006D0862"/>
    <w:rsid w:val="006D08FF"/>
    <w:rsid w:val="006D0F1D"/>
    <w:rsid w:val="006D1163"/>
    <w:rsid w:val="006D16C0"/>
    <w:rsid w:val="006D1845"/>
    <w:rsid w:val="006D20CA"/>
    <w:rsid w:val="006D21F9"/>
    <w:rsid w:val="006D238B"/>
    <w:rsid w:val="006D23DD"/>
    <w:rsid w:val="006D248C"/>
    <w:rsid w:val="006D287C"/>
    <w:rsid w:val="006D2B2D"/>
    <w:rsid w:val="006D309E"/>
    <w:rsid w:val="006D315A"/>
    <w:rsid w:val="006D3E24"/>
    <w:rsid w:val="006D41CF"/>
    <w:rsid w:val="006D4485"/>
    <w:rsid w:val="006D4841"/>
    <w:rsid w:val="006D4ECD"/>
    <w:rsid w:val="006D4F8C"/>
    <w:rsid w:val="006D5187"/>
    <w:rsid w:val="006D548F"/>
    <w:rsid w:val="006D5580"/>
    <w:rsid w:val="006D5723"/>
    <w:rsid w:val="006D5A41"/>
    <w:rsid w:val="006D5DF4"/>
    <w:rsid w:val="006D5F71"/>
    <w:rsid w:val="006D6DA6"/>
    <w:rsid w:val="006D7450"/>
    <w:rsid w:val="006D75BA"/>
    <w:rsid w:val="006D75D8"/>
    <w:rsid w:val="006D774C"/>
    <w:rsid w:val="006D797F"/>
    <w:rsid w:val="006D7B65"/>
    <w:rsid w:val="006D7BFE"/>
    <w:rsid w:val="006D7CBB"/>
    <w:rsid w:val="006E001A"/>
    <w:rsid w:val="006E05EA"/>
    <w:rsid w:val="006E09B3"/>
    <w:rsid w:val="006E0AA4"/>
    <w:rsid w:val="006E0C37"/>
    <w:rsid w:val="006E1367"/>
    <w:rsid w:val="006E1399"/>
    <w:rsid w:val="006E1784"/>
    <w:rsid w:val="006E18D0"/>
    <w:rsid w:val="006E1CB6"/>
    <w:rsid w:val="006E1FB5"/>
    <w:rsid w:val="006E20CB"/>
    <w:rsid w:val="006E2499"/>
    <w:rsid w:val="006E2A72"/>
    <w:rsid w:val="006E2D3F"/>
    <w:rsid w:val="006E2E02"/>
    <w:rsid w:val="006E3836"/>
    <w:rsid w:val="006E398E"/>
    <w:rsid w:val="006E3D1F"/>
    <w:rsid w:val="006E3DDD"/>
    <w:rsid w:val="006E434A"/>
    <w:rsid w:val="006E4E2C"/>
    <w:rsid w:val="006E51DA"/>
    <w:rsid w:val="006E52EA"/>
    <w:rsid w:val="006E532C"/>
    <w:rsid w:val="006E533B"/>
    <w:rsid w:val="006E5ABA"/>
    <w:rsid w:val="006E5E5E"/>
    <w:rsid w:val="006E6127"/>
    <w:rsid w:val="006E6171"/>
    <w:rsid w:val="006E6511"/>
    <w:rsid w:val="006E6669"/>
    <w:rsid w:val="006E68F2"/>
    <w:rsid w:val="006E6A89"/>
    <w:rsid w:val="006E6AAF"/>
    <w:rsid w:val="006E6DC2"/>
    <w:rsid w:val="006E6F9C"/>
    <w:rsid w:val="006E704E"/>
    <w:rsid w:val="006E74E8"/>
    <w:rsid w:val="006E75A2"/>
    <w:rsid w:val="006E7CBE"/>
    <w:rsid w:val="006F03A4"/>
    <w:rsid w:val="006F0847"/>
    <w:rsid w:val="006F0940"/>
    <w:rsid w:val="006F0A24"/>
    <w:rsid w:val="006F0B6F"/>
    <w:rsid w:val="006F11D2"/>
    <w:rsid w:val="006F13F1"/>
    <w:rsid w:val="006F16D4"/>
    <w:rsid w:val="006F1C60"/>
    <w:rsid w:val="006F1CDA"/>
    <w:rsid w:val="006F1D41"/>
    <w:rsid w:val="006F2268"/>
    <w:rsid w:val="006F2329"/>
    <w:rsid w:val="006F29EE"/>
    <w:rsid w:val="006F2F20"/>
    <w:rsid w:val="006F31E7"/>
    <w:rsid w:val="006F3568"/>
    <w:rsid w:val="006F3843"/>
    <w:rsid w:val="006F3A67"/>
    <w:rsid w:val="006F3E03"/>
    <w:rsid w:val="006F3FA3"/>
    <w:rsid w:val="006F4599"/>
    <w:rsid w:val="006F49BB"/>
    <w:rsid w:val="006F4A44"/>
    <w:rsid w:val="006F4E3E"/>
    <w:rsid w:val="006F4F14"/>
    <w:rsid w:val="006F5487"/>
    <w:rsid w:val="006F5727"/>
    <w:rsid w:val="006F583D"/>
    <w:rsid w:val="006F5D58"/>
    <w:rsid w:val="006F5EC2"/>
    <w:rsid w:val="006F5ED3"/>
    <w:rsid w:val="006F64A1"/>
    <w:rsid w:val="006F6BB7"/>
    <w:rsid w:val="006F6D00"/>
    <w:rsid w:val="006F6EE8"/>
    <w:rsid w:val="006F738A"/>
    <w:rsid w:val="006F78A5"/>
    <w:rsid w:val="006F7A65"/>
    <w:rsid w:val="006F7C5C"/>
    <w:rsid w:val="006F7C65"/>
    <w:rsid w:val="006F7D53"/>
    <w:rsid w:val="00700192"/>
    <w:rsid w:val="007001EB"/>
    <w:rsid w:val="00700369"/>
    <w:rsid w:val="0070040C"/>
    <w:rsid w:val="0070046C"/>
    <w:rsid w:val="00700D5E"/>
    <w:rsid w:val="007012D1"/>
    <w:rsid w:val="0070162F"/>
    <w:rsid w:val="00701668"/>
    <w:rsid w:val="00701A07"/>
    <w:rsid w:val="00701B62"/>
    <w:rsid w:val="00701DFC"/>
    <w:rsid w:val="007022CE"/>
    <w:rsid w:val="00702326"/>
    <w:rsid w:val="00702626"/>
    <w:rsid w:val="00702628"/>
    <w:rsid w:val="00702953"/>
    <w:rsid w:val="007029E3"/>
    <w:rsid w:val="00702A01"/>
    <w:rsid w:val="00702D2A"/>
    <w:rsid w:val="007036CF"/>
    <w:rsid w:val="00703F2D"/>
    <w:rsid w:val="00704107"/>
    <w:rsid w:val="00704140"/>
    <w:rsid w:val="00704273"/>
    <w:rsid w:val="007043A6"/>
    <w:rsid w:val="00704625"/>
    <w:rsid w:val="007049CE"/>
    <w:rsid w:val="00704B06"/>
    <w:rsid w:val="00704F53"/>
    <w:rsid w:val="007052AA"/>
    <w:rsid w:val="00705507"/>
    <w:rsid w:val="007057B2"/>
    <w:rsid w:val="00705F00"/>
    <w:rsid w:val="0070666B"/>
    <w:rsid w:val="007067ED"/>
    <w:rsid w:val="00706847"/>
    <w:rsid w:val="00706887"/>
    <w:rsid w:val="0070699B"/>
    <w:rsid w:val="00706D58"/>
    <w:rsid w:val="00706E17"/>
    <w:rsid w:val="00707321"/>
    <w:rsid w:val="00707440"/>
    <w:rsid w:val="00707612"/>
    <w:rsid w:val="00707613"/>
    <w:rsid w:val="00707B46"/>
    <w:rsid w:val="00707B55"/>
    <w:rsid w:val="0071098F"/>
    <w:rsid w:val="007109C0"/>
    <w:rsid w:val="00710D80"/>
    <w:rsid w:val="0071120A"/>
    <w:rsid w:val="007112AE"/>
    <w:rsid w:val="0071139A"/>
    <w:rsid w:val="00711E96"/>
    <w:rsid w:val="00711E9A"/>
    <w:rsid w:val="007121A9"/>
    <w:rsid w:val="007121D3"/>
    <w:rsid w:val="007121DF"/>
    <w:rsid w:val="0071261E"/>
    <w:rsid w:val="00712ADF"/>
    <w:rsid w:val="00712BF0"/>
    <w:rsid w:val="00712DCF"/>
    <w:rsid w:val="0071318F"/>
    <w:rsid w:val="007132D7"/>
    <w:rsid w:val="00713461"/>
    <w:rsid w:val="0071355E"/>
    <w:rsid w:val="007135F5"/>
    <w:rsid w:val="00713AB5"/>
    <w:rsid w:val="00713C8E"/>
    <w:rsid w:val="00713F06"/>
    <w:rsid w:val="007148AC"/>
    <w:rsid w:val="00714B98"/>
    <w:rsid w:val="00714D74"/>
    <w:rsid w:val="00714E3D"/>
    <w:rsid w:val="007151E4"/>
    <w:rsid w:val="00715328"/>
    <w:rsid w:val="00715760"/>
    <w:rsid w:val="00715CAE"/>
    <w:rsid w:val="00715D91"/>
    <w:rsid w:val="00716DD7"/>
    <w:rsid w:val="00716F41"/>
    <w:rsid w:val="0071705D"/>
    <w:rsid w:val="007171A7"/>
    <w:rsid w:val="0071721E"/>
    <w:rsid w:val="00717354"/>
    <w:rsid w:val="007175AF"/>
    <w:rsid w:val="00717785"/>
    <w:rsid w:val="0071793E"/>
    <w:rsid w:val="00717C78"/>
    <w:rsid w:val="00717D18"/>
    <w:rsid w:val="00717D62"/>
    <w:rsid w:val="00720121"/>
    <w:rsid w:val="00720F52"/>
    <w:rsid w:val="00720FC2"/>
    <w:rsid w:val="0072107C"/>
    <w:rsid w:val="0072175E"/>
    <w:rsid w:val="007219BF"/>
    <w:rsid w:val="00722941"/>
    <w:rsid w:val="00722E47"/>
    <w:rsid w:val="00723066"/>
    <w:rsid w:val="00723286"/>
    <w:rsid w:val="007232D9"/>
    <w:rsid w:val="007234B7"/>
    <w:rsid w:val="00723880"/>
    <w:rsid w:val="007238CA"/>
    <w:rsid w:val="0072398A"/>
    <w:rsid w:val="00723B34"/>
    <w:rsid w:val="00723EB9"/>
    <w:rsid w:val="007241E5"/>
    <w:rsid w:val="0072431B"/>
    <w:rsid w:val="007247CC"/>
    <w:rsid w:val="00724A6D"/>
    <w:rsid w:val="00724B68"/>
    <w:rsid w:val="00724BA4"/>
    <w:rsid w:val="00724D74"/>
    <w:rsid w:val="00724EFE"/>
    <w:rsid w:val="0072507E"/>
    <w:rsid w:val="007251E0"/>
    <w:rsid w:val="007251E6"/>
    <w:rsid w:val="007251ED"/>
    <w:rsid w:val="007252B3"/>
    <w:rsid w:val="00725641"/>
    <w:rsid w:val="00726058"/>
    <w:rsid w:val="00726202"/>
    <w:rsid w:val="00726323"/>
    <w:rsid w:val="0072672F"/>
    <w:rsid w:val="00726BBF"/>
    <w:rsid w:val="0072704D"/>
    <w:rsid w:val="00727101"/>
    <w:rsid w:val="00727201"/>
    <w:rsid w:val="0072726D"/>
    <w:rsid w:val="007274EA"/>
    <w:rsid w:val="0072768C"/>
    <w:rsid w:val="007279C5"/>
    <w:rsid w:val="00730AD0"/>
    <w:rsid w:val="00730CD9"/>
    <w:rsid w:val="00730DDB"/>
    <w:rsid w:val="00731240"/>
    <w:rsid w:val="007312CF"/>
    <w:rsid w:val="0073185E"/>
    <w:rsid w:val="007318A1"/>
    <w:rsid w:val="00731973"/>
    <w:rsid w:val="00731B20"/>
    <w:rsid w:val="00731B86"/>
    <w:rsid w:val="00731BFF"/>
    <w:rsid w:val="00731D4E"/>
    <w:rsid w:val="0073204C"/>
    <w:rsid w:val="00732854"/>
    <w:rsid w:val="007328B6"/>
    <w:rsid w:val="00732B32"/>
    <w:rsid w:val="00732C2B"/>
    <w:rsid w:val="00733B53"/>
    <w:rsid w:val="00733CA6"/>
    <w:rsid w:val="00734061"/>
    <w:rsid w:val="00734A33"/>
    <w:rsid w:val="0073514F"/>
    <w:rsid w:val="00735195"/>
    <w:rsid w:val="007351D1"/>
    <w:rsid w:val="0073531B"/>
    <w:rsid w:val="007354E5"/>
    <w:rsid w:val="007355E4"/>
    <w:rsid w:val="00735BA9"/>
    <w:rsid w:val="0073600E"/>
    <w:rsid w:val="007362E4"/>
    <w:rsid w:val="007363AE"/>
    <w:rsid w:val="007368B8"/>
    <w:rsid w:val="007369BB"/>
    <w:rsid w:val="00736AE7"/>
    <w:rsid w:val="00737233"/>
    <w:rsid w:val="0073750C"/>
    <w:rsid w:val="00737ABF"/>
    <w:rsid w:val="00737ED3"/>
    <w:rsid w:val="00740668"/>
    <w:rsid w:val="00740727"/>
    <w:rsid w:val="00740C13"/>
    <w:rsid w:val="00740E3F"/>
    <w:rsid w:val="00741962"/>
    <w:rsid w:val="00741B12"/>
    <w:rsid w:val="00741CA8"/>
    <w:rsid w:val="00741EB5"/>
    <w:rsid w:val="0074203A"/>
    <w:rsid w:val="0074204E"/>
    <w:rsid w:val="007428C4"/>
    <w:rsid w:val="00742B8D"/>
    <w:rsid w:val="0074318A"/>
    <w:rsid w:val="007434CC"/>
    <w:rsid w:val="007436F4"/>
    <w:rsid w:val="00743A9D"/>
    <w:rsid w:val="00743D9C"/>
    <w:rsid w:val="00743E3F"/>
    <w:rsid w:val="00743E41"/>
    <w:rsid w:val="00743F53"/>
    <w:rsid w:val="0074427B"/>
    <w:rsid w:val="007444F1"/>
    <w:rsid w:val="00744C3A"/>
    <w:rsid w:val="00744CC2"/>
    <w:rsid w:val="00744EBC"/>
    <w:rsid w:val="00745242"/>
    <w:rsid w:val="00745765"/>
    <w:rsid w:val="00745FB2"/>
    <w:rsid w:val="00746368"/>
    <w:rsid w:val="00746A35"/>
    <w:rsid w:val="00746D23"/>
    <w:rsid w:val="00746DBA"/>
    <w:rsid w:val="007472E8"/>
    <w:rsid w:val="007475F7"/>
    <w:rsid w:val="00747C7A"/>
    <w:rsid w:val="00747D70"/>
    <w:rsid w:val="00747D8A"/>
    <w:rsid w:val="00747EB8"/>
    <w:rsid w:val="00750122"/>
    <w:rsid w:val="00750888"/>
    <w:rsid w:val="00750A17"/>
    <w:rsid w:val="007511F5"/>
    <w:rsid w:val="00751871"/>
    <w:rsid w:val="00751FE0"/>
    <w:rsid w:val="00752258"/>
    <w:rsid w:val="007525DC"/>
    <w:rsid w:val="007528B6"/>
    <w:rsid w:val="007528F9"/>
    <w:rsid w:val="00752C2D"/>
    <w:rsid w:val="00752FAD"/>
    <w:rsid w:val="0075347A"/>
    <w:rsid w:val="00753583"/>
    <w:rsid w:val="00753B15"/>
    <w:rsid w:val="00753E25"/>
    <w:rsid w:val="00753EC2"/>
    <w:rsid w:val="00753FD5"/>
    <w:rsid w:val="00754113"/>
    <w:rsid w:val="007544D6"/>
    <w:rsid w:val="00754C0B"/>
    <w:rsid w:val="0075535E"/>
    <w:rsid w:val="0075541D"/>
    <w:rsid w:val="0075541E"/>
    <w:rsid w:val="007555DB"/>
    <w:rsid w:val="00755B0A"/>
    <w:rsid w:val="00755CDC"/>
    <w:rsid w:val="00755D28"/>
    <w:rsid w:val="00755F40"/>
    <w:rsid w:val="00755FCD"/>
    <w:rsid w:val="00756022"/>
    <w:rsid w:val="0075636C"/>
    <w:rsid w:val="007565AC"/>
    <w:rsid w:val="00756922"/>
    <w:rsid w:val="00756E9A"/>
    <w:rsid w:val="007572C9"/>
    <w:rsid w:val="007573A8"/>
    <w:rsid w:val="007574CF"/>
    <w:rsid w:val="0075791A"/>
    <w:rsid w:val="00757926"/>
    <w:rsid w:val="00757A70"/>
    <w:rsid w:val="00757B41"/>
    <w:rsid w:val="00757BE3"/>
    <w:rsid w:val="00757E3D"/>
    <w:rsid w:val="0076001E"/>
    <w:rsid w:val="00760499"/>
    <w:rsid w:val="007604F3"/>
    <w:rsid w:val="007606C5"/>
    <w:rsid w:val="00761186"/>
    <w:rsid w:val="00761493"/>
    <w:rsid w:val="00761723"/>
    <w:rsid w:val="00761A6E"/>
    <w:rsid w:val="007620A9"/>
    <w:rsid w:val="0076212F"/>
    <w:rsid w:val="0076226E"/>
    <w:rsid w:val="007622E6"/>
    <w:rsid w:val="007625DC"/>
    <w:rsid w:val="0076270B"/>
    <w:rsid w:val="007629BA"/>
    <w:rsid w:val="007629F2"/>
    <w:rsid w:val="00762EDF"/>
    <w:rsid w:val="00762FA7"/>
    <w:rsid w:val="007630D2"/>
    <w:rsid w:val="0076315A"/>
    <w:rsid w:val="0076340B"/>
    <w:rsid w:val="007634D0"/>
    <w:rsid w:val="00763983"/>
    <w:rsid w:val="007639C1"/>
    <w:rsid w:val="00763C8A"/>
    <w:rsid w:val="00763D87"/>
    <w:rsid w:val="00763EC8"/>
    <w:rsid w:val="0076460F"/>
    <w:rsid w:val="00764632"/>
    <w:rsid w:val="0076476A"/>
    <w:rsid w:val="0076481D"/>
    <w:rsid w:val="00765056"/>
    <w:rsid w:val="00765088"/>
    <w:rsid w:val="007653B7"/>
    <w:rsid w:val="007659F8"/>
    <w:rsid w:val="00765AD1"/>
    <w:rsid w:val="00765D97"/>
    <w:rsid w:val="00766080"/>
    <w:rsid w:val="007660AA"/>
    <w:rsid w:val="0076658F"/>
    <w:rsid w:val="007671D1"/>
    <w:rsid w:val="007677A2"/>
    <w:rsid w:val="00770484"/>
    <w:rsid w:val="007704CB"/>
    <w:rsid w:val="00770665"/>
    <w:rsid w:val="00770CA3"/>
    <w:rsid w:val="00771073"/>
    <w:rsid w:val="007716C7"/>
    <w:rsid w:val="007717CC"/>
    <w:rsid w:val="0077188C"/>
    <w:rsid w:val="00771D8E"/>
    <w:rsid w:val="00771D96"/>
    <w:rsid w:val="0077216A"/>
    <w:rsid w:val="007722CE"/>
    <w:rsid w:val="0077280F"/>
    <w:rsid w:val="00772962"/>
    <w:rsid w:val="00772A73"/>
    <w:rsid w:val="00772F5C"/>
    <w:rsid w:val="00773162"/>
    <w:rsid w:val="00773E62"/>
    <w:rsid w:val="00774944"/>
    <w:rsid w:val="00774A93"/>
    <w:rsid w:val="00774CAE"/>
    <w:rsid w:val="00774E8B"/>
    <w:rsid w:val="00774FF1"/>
    <w:rsid w:val="00775481"/>
    <w:rsid w:val="007758DE"/>
    <w:rsid w:val="00775E2A"/>
    <w:rsid w:val="0077629C"/>
    <w:rsid w:val="0077636B"/>
    <w:rsid w:val="00776736"/>
    <w:rsid w:val="00776946"/>
    <w:rsid w:val="00776961"/>
    <w:rsid w:val="00776C62"/>
    <w:rsid w:val="00776F26"/>
    <w:rsid w:val="007779C0"/>
    <w:rsid w:val="00777AED"/>
    <w:rsid w:val="00777C15"/>
    <w:rsid w:val="00777F19"/>
    <w:rsid w:val="00777F7C"/>
    <w:rsid w:val="00777FFD"/>
    <w:rsid w:val="007801D2"/>
    <w:rsid w:val="0078067A"/>
    <w:rsid w:val="00780C0E"/>
    <w:rsid w:val="007813F4"/>
    <w:rsid w:val="00781515"/>
    <w:rsid w:val="007819FA"/>
    <w:rsid w:val="00781B44"/>
    <w:rsid w:val="00783307"/>
    <w:rsid w:val="00783749"/>
    <w:rsid w:val="0078385D"/>
    <w:rsid w:val="0078388D"/>
    <w:rsid w:val="007838C1"/>
    <w:rsid w:val="00783A20"/>
    <w:rsid w:val="00783A43"/>
    <w:rsid w:val="00783B41"/>
    <w:rsid w:val="00783BD1"/>
    <w:rsid w:val="00783E71"/>
    <w:rsid w:val="007845C5"/>
    <w:rsid w:val="00784A1E"/>
    <w:rsid w:val="00784AE3"/>
    <w:rsid w:val="00784BBA"/>
    <w:rsid w:val="00784DE7"/>
    <w:rsid w:val="00785EEE"/>
    <w:rsid w:val="0078653D"/>
    <w:rsid w:val="00786584"/>
    <w:rsid w:val="00786D7A"/>
    <w:rsid w:val="00786FB2"/>
    <w:rsid w:val="0078702C"/>
    <w:rsid w:val="00787182"/>
    <w:rsid w:val="00787A6B"/>
    <w:rsid w:val="00787D68"/>
    <w:rsid w:val="00787EDB"/>
    <w:rsid w:val="007900A6"/>
    <w:rsid w:val="00790210"/>
    <w:rsid w:val="007904AD"/>
    <w:rsid w:val="007907AC"/>
    <w:rsid w:val="00790A13"/>
    <w:rsid w:val="00790DF5"/>
    <w:rsid w:val="00791293"/>
    <w:rsid w:val="00791419"/>
    <w:rsid w:val="00791643"/>
    <w:rsid w:val="00791A27"/>
    <w:rsid w:val="00791BDD"/>
    <w:rsid w:val="00791C51"/>
    <w:rsid w:val="00791E74"/>
    <w:rsid w:val="00792167"/>
    <w:rsid w:val="0079267B"/>
    <w:rsid w:val="00792DC4"/>
    <w:rsid w:val="0079311D"/>
    <w:rsid w:val="00793883"/>
    <w:rsid w:val="00794736"/>
    <w:rsid w:val="007948C2"/>
    <w:rsid w:val="00795020"/>
    <w:rsid w:val="007950FA"/>
    <w:rsid w:val="00795457"/>
    <w:rsid w:val="00795B1E"/>
    <w:rsid w:val="00795B61"/>
    <w:rsid w:val="00795BA2"/>
    <w:rsid w:val="007961F7"/>
    <w:rsid w:val="007963C5"/>
    <w:rsid w:val="00796645"/>
    <w:rsid w:val="00796A5E"/>
    <w:rsid w:val="007971D0"/>
    <w:rsid w:val="00797317"/>
    <w:rsid w:val="007978E4"/>
    <w:rsid w:val="007A0089"/>
    <w:rsid w:val="007A0115"/>
    <w:rsid w:val="007A037D"/>
    <w:rsid w:val="007A06E6"/>
    <w:rsid w:val="007A08FB"/>
    <w:rsid w:val="007A0B7A"/>
    <w:rsid w:val="007A13B0"/>
    <w:rsid w:val="007A18CB"/>
    <w:rsid w:val="007A1CE6"/>
    <w:rsid w:val="007A1E51"/>
    <w:rsid w:val="007A1ED1"/>
    <w:rsid w:val="007A1F9F"/>
    <w:rsid w:val="007A219A"/>
    <w:rsid w:val="007A23A9"/>
    <w:rsid w:val="007A2461"/>
    <w:rsid w:val="007A2471"/>
    <w:rsid w:val="007A2E4E"/>
    <w:rsid w:val="007A3024"/>
    <w:rsid w:val="007A30C7"/>
    <w:rsid w:val="007A3403"/>
    <w:rsid w:val="007A3AB5"/>
    <w:rsid w:val="007A3FE5"/>
    <w:rsid w:val="007A4491"/>
    <w:rsid w:val="007A47CF"/>
    <w:rsid w:val="007A4A66"/>
    <w:rsid w:val="007A517C"/>
    <w:rsid w:val="007A5648"/>
    <w:rsid w:val="007A564B"/>
    <w:rsid w:val="007A568F"/>
    <w:rsid w:val="007A56A8"/>
    <w:rsid w:val="007A56DE"/>
    <w:rsid w:val="007A584D"/>
    <w:rsid w:val="007A5976"/>
    <w:rsid w:val="007A5E36"/>
    <w:rsid w:val="007A5E4A"/>
    <w:rsid w:val="007A5F02"/>
    <w:rsid w:val="007A6042"/>
    <w:rsid w:val="007A6189"/>
    <w:rsid w:val="007A69E2"/>
    <w:rsid w:val="007A71FE"/>
    <w:rsid w:val="007A72BA"/>
    <w:rsid w:val="007A745E"/>
    <w:rsid w:val="007A7594"/>
    <w:rsid w:val="007A75BA"/>
    <w:rsid w:val="007A7AFA"/>
    <w:rsid w:val="007A7F36"/>
    <w:rsid w:val="007B0332"/>
    <w:rsid w:val="007B04AF"/>
    <w:rsid w:val="007B1569"/>
    <w:rsid w:val="007B178C"/>
    <w:rsid w:val="007B18E5"/>
    <w:rsid w:val="007B19F4"/>
    <w:rsid w:val="007B1AC6"/>
    <w:rsid w:val="007B1BD8"/>
    <w:rsid w:val="007B1C44"/>
    <w:rsid w:val="007B2235"/>
    <w:rsid w:val="007B22D0"/>
    <w:rsid w:val="007B2A11"/>
    <w:rsid w:val="007B332A"/>
    <w:rsid w:val="007B3389"/>
    <w:rsid w:val="007B36F6"/>
    <w:rsid w:val="007B3788"/>
    <w:rsid w:val="007B39C4"/>
    <w:rsid w:val="007B446D"/>
    <w:rsid w:val="007B498F"/>
    <w:rsid w:val="007B4A32"/>
    <w:rsid w:val="007B4A59"/>
    <w:rsid w:val="007B4BE9"/>
    <w:rsid w:val="007B4C86"/>
    <w:rsid w:val="007B4DB0"/>
    <w:rsid w:val="007B4EB5"/>
    <w:rsid w:val="007B5156"/>
    <w:rsid w:val="007B521C"/>
    <w:rsid w:val="007B53DD"/>
    <w:rsid w:val="007B6A7F"/>
    <w:rsid w:val="007B6B6D"/>
    <w:rsid w:val="007B6C40"/>
    <w:rsid w:val="007B76AE"/>
    <w:rsid w:val="007B7A2D"/>
    <w:rsid w:val="007B7A86"/>
    <w:rsid w:val="007B7B5C"/>
    <w:rsid w:val="007B7E59"/>
    <w:rsid w:val="007B7F5E"/>
    <w:rsid w:val="007C01E9"/>
    <w:rsid w:val="007C0747"/>
    <w:rsid w:val="007C0889"/>
    <w:rsid w:val="007C093F"/>
    <w:rsid w:val="007C09E0"/>
    <w:rsid w:val="007C0B55"/>
    <w:rsid w:val="007C0D92"/>
    <w:rsid w:val="007C1080"/>
    <w:rsid w:val="007C1328"/>
    <w:rsid w:val="007C1374"/>
    <w:rsid w:val="007C1D0A"/>
    <w:rsid w:val="007C2417"/>
    <w:rsid w:val="007C27F1"/>
    <w:rsid w:val="007C2941"/>
    <w:rsid w:val="007C2CEA"/>
    <w:rsid w:val="007C2D04"/>
    <w:rsid w:val="007C2D27"/>
    <w:rsid w:val="007C2D44"/>
    <w:rsid w:val="007C2D71"/>
    <w:rsid w:val="007C2DB9"/>
    <w:rsid w:val="007C2E6C"/>
    <w:rsid w:val="007C3239"/>
    <w:rsid w:val="007C3B14"/>
    <w:rsid w:val="007C4254"/>
    <w:rsid w:val="007C46AD"/>
    <w:rsid w:val="007C4A73"/>
    <w:rsid w:val="007C4FBB"/>
    <w:rsid w:val="007C54A3"/>
    <w:rsid w:val="007C59FE"/>
    <w:rsid w:val="007C5CFD"/>
    <w:rsid w:val="007C5DE9"/>
    <w:rsid w:val="007C5EA8"/>
    <w:rsid w:val="007C6312"/>
    <w:rsid w:val="007C651B"/>
    <w:rsid w:val="007C6597"/>
    <w:rsid w:val="007C687D"/>
    <w:rsid w:val="007C688F"/>
    <w:rsid w:val="007C68F0"/>
    <w:rsid w:val="007C71AE"/>
    <w:rsid w:val="007C72BF"/>
    <w:rsid w:val="007C76C2"/>
    <w:rsid w:val="007C7A10"/>
    <w:rsid w:val="007C7B07"/>
    <w:rsid w:val="007C7D62"/>
    <w:rsid w:val="007D0041"/>
    <w:rsid w:val="007D0322"/>
    <w:rsid w:val="007D04D3"/>
    <w:rsid w:val="007D0829"/>
    <w:rsid w:val="007D1262"/>
    <w:rsid w:val="007D1B86"/>
    <w:rsid w:val="007D1EAA"/>
    <w:rsid w:val="007D2234"/>
    <w:rsid w:val="007D22F2"/>
    <w:rsid w:val="007D2ABF"/>
    <w:rsid w:val="007D2DC0"/>
    <w:rsid w:val="007D360F"/>
    <w:rsid w:val="007D3642"/>
    <w:rsid w:val="007D3E95"/>
    <w:rsid w:val="007D3F32"/>
    <w:rsid w:val="007D40F6"/>
    <w:rsid w:val="007D45AA"/>
    <w:rsid w:val="007D4622"/>
    <w:rsid w:val="007D4A37"/>
    <w:rsid w:val="007D4B27"/>
    <w:rsid w:val="007D4EB8"/>
    <w:rsid w:val="007D50D2"/>
    <w:rsid w:val="007D519B"/>
    <w:rsid w:val="007D52B3"/>
    <w:rsid w:val="007D56DF"/>
    <w:rsid w:val="007D5935"/>
    <w:rsid w:val="007D613B"/>
    <w:rsid w:val="007D6C62"/>
    <w:rsid w:val="007D703A"/>
    <w:rsid w:val="007D758A"/>
    <w:rsid w:val="007D791F"/>
    <w:rsid w:val="007D7A82"/>
    <w:rsid w:val="007D7CB8"/>
    <w:rsid w:val="007E0390"/>
    <w:rsid w:val="007E0ADD"/>
    <w:rsid w:val="007E0B51"/>
    <w:rsid w:val="007E1088"/>
    <w:rsid w:val="007E1234"/>
    <w:rsid w:val="007E1273"/>
    <w:rsid w:val="007E187F"/>
    <w:rsid w:val="007E188D"/>
    <w:rsid w:val="007E2454"/>
    <w:rsid w:val="007E277F"/>
    <w:rsid w:val="007E2A18"/>
    <w:rsid w:val="007E2F3D"/>
    <w:rsid w:val="007E33FD"/>
    <w:rsid w:val="007E34CB"/>
    <w:rsid w:val="007E35DE"/>
    <w:rsid w:val="007E370B"/>
    <w:rsid w:val="007E37A4"/>
    <w:rsid w:val="007E37A6"/>
    <w:rsid w:val="007E456A"/>
    <w:rsid w:val="007E4824"/>
    <w:rsid w:val="007E4AE2"/>
    <w:rsid w:val="007E5003"/>
    <w:rsid w:val="007E510E"/>
    <w:rsid w:val="007E5313"/>
    <w:rsid w:val="007E575F"/>
    <w:rsid w:val="007E57D1"/>
    <w:rsid w:val="007E5E68"/>
    <w:rsid w:val="007E5FDB"/>
    <w:rsid w:val="007E643D"/>
    <w:rsid w:val="007E6486"/>
    <w:rsid w:val="007E6745"/>
    <w:rsid w:val="007E6B19"/>
    <w:rsid w:val="007E6FE1"/>
    <w:rsid w:val="007E7392"/>
    <w:rsid w:val="007E76AB"/>
    <w:rsid w:val="007E77F0"/>
    <w:rsid w:val="007E78D8"/>
    <w:rsid w:val="007F0240"/>
    <w:rsid w:val="007F05E2"/>
    <w:rsid w:val="007F09A0"/>
    <w:rsid w:val="007F0BAC"/>
    <w:rsid w:val="007F0CDF"/>
    <w:rsid w:val="007F0E94"/>
    <w:rsid w:val="007F1749"/>
    <w:rsid w:val="007F1BD4"/>
    <w:rsid w:val="007F1E71"/>
    <w:rsid w:val="007F1E7F"/>
    <w:rsid w:val="007F2204"/>
    <w:rsid w:val="007F2399"/>
    <w:rsid w:val="007F2463"/>
    <w:rsid w:val="007F26B3"/>
    <w:rsid w:val="007F2C01"/>
    <w:rsid w:val="007F2DA2"/>
    <w:rsid w:val="007F2F9A"/>
    <w:rsid w:val="007F3875"/>
    <w:rsid w:val="007F3EF7"/>
    <w:rsid w:val="007F3F84"/>
    <w:rsid w:val="007F4837"/>
    <w:rsid w:val="007F50C8"/>
    <w:rsid w:val="007F52D6"/>
    <w:rsid w:val="007F588E"/>
    <w:rsid w:val="007F5CAC"/>
    <w:rsid w:val="007F5F5C"/>
    <w:rsid w:val="007F609A"/>
    <w:rsid w:val="007F6549"/>
    <w:rsid w:val="007F6BD7"/>
    <w:rsid w:val="007F7476"/>
    <w:rsid w:val="007F76B0"/>
    <w:rsid w:val="007F7E30"/>
    <w:rsid w:val="008003B4"/>
    <w:rsid w:val="008008A4"/>
    <w:rsid w:val="0080146A"/>
    <w:rsid w:val="008015AF"/>
    <w:rsid w:val="0080165F"/>
    <w:rsid w:val="008018C1"/>
    <w:rsid w:val="00801BF8"/>
    <w:rsid w:val="00801F82"/>
    <w:rsid w:val="008020C2"/>
    <w:rsid w:val="00802213"/>
    <w:rsid w:val="00802602"/>
    <w:rsid w:val="00802846"/>
    <w:rsid w:val="0080290E"/>
    <w:rsid w:val="00802D3C"/>
    <w:rsid w:val="00803734"/>
    <w:rsid w:val="008039CA"/>
    <w:rsid w:val="00803D59"/>
    <w:rsid w:val="00803D63"/>
    <w:rsid w:val="00803D73"/>
    <w:rsid w:val="00803FE1"/>
    <w:rsid w:val="008041F1"/>
    <w:rsid w:val="008042A1"/>
    <w:rsid w:val="008045F3"/>
    <w:rsid w:val="0080478E"/>
    <w:rsid w:val="008047E5"/>
    <w:rsid w:val="00804BDA"/>
    <w:rsid w:val="00804F91"/>
    <w:rsid w:val="008050C5"/>
    <w:rsid w:val="008052FC"/>
    <w:rsid w:val="008053C6"/>
    <w:rsid w:val="008053F7"/>
    <w:rsid w:val="008058EE"/>
    <w:rsid w:val="00805BA4"/>
    <w:rsid w:val="00805C04"/>
    <w:rsid w:val="00805DF7"/>
    <w:rsid w:val="00805F5B"/>
    <w:rsid w:val="00805F71"/>
    <w:rsid w:val="00805FD4"/>
    <w:rsid w:val="0080619D"/>
    <w:rsid w:val="0080637E"/>
    <w:rsid w:val="008068F0"/>
    <w:rsid w:val="00807131"/>
    <w:rsid w:val="00807223"/>
    <w:rsid w:val="00807ACA"/>
    <w:rsid w:val="00807AE7"/>
    <w:rsid w:val="008102F4"/>
    <w:rsid w:val="0081036A"/>
    <w:rsid w:val="008104D1"/>
    <w:rsid w:val="0081068E"/>
    <w:rsid w:val="0081092A"/>
    <w:rsid w:val="00810B81"/>
    <w:rsid w:val="008110E3"/>
    <w:rsid w:val="008114B1"/>
    <w:rsid w:val="008115D5"/>
    <w:rsid w:val="00811731"/>
    <w:rsid w:val="008117A8"/>
    <w:rsid w:val="008117BB"/>
    <w:rsid w:val="0081186D"/>
    <w:rsid w:val="0081192D"/>
    <w:rsid w:val="0081223A"/>
    <w:rsid w:val="0081224A"/>
    <w:rsid w:val="0081224C"/>
    <w:rsid w:val="00812416"/>
    <w:rsid w:val="00812560"/>
    <w:rsid w:val="00812565"/>
    <w:rsid w:val="00812815"/>
    <w:rsid w:val="0081346E"/>
    <w:rsid w:val="008137CF"/>
    <w:rsid w:val="008138F8"/>
    <w:rsid w:val="00813D9D"/>
    <w:rsid w:val="00813DCC"/>
    <w:rsid w:val="00813DF8"/>
    <w:rsid w:val="00814789"/>
    <w:rsid w:val="00814894"/>
    <w:rsid w:val="00814C9E"/>
    <w:rsid w:val="00814CAF"/>
    <w:rsid w:val="00815466"/>
    <w:rsid w:val="0081581F"/>
    <w:rsid w:val="00815D47"/>
    <w:rsid w:val="00815FED"/>
    <w:rsid w:val="00816013"/>
    <w:rsid w:val="00816445"/>
    <w:rsid w:val="00816F02"/>
    <w:rsid w:val="008170D9"/>
    <w:rsid w:val="0081723F"/>
    <w:rsid w:val="008173C2"/>
    <w:rsid w:val="00817545"/>
    <w:rsid w:val="00817988"/>
    <w:rsid w:val="00817BDF"/>
    <w:rsid w:val="00817CF4"/>
    <w:rsid w:val="008200BC"/>
    <w:rsid w:val="00820A52"/>
    <w:rsid w:val="00821008"/>
    <w:rsid w:val="00821904"/>
    <w:rsid w:val="00821B7B"/>
    <w:rsid w:val="00821D55"/>
    <w:rsid w:val="00821F71"/>
    <w:rsid w:val="00822055"/>
    <w:rsid w:val="008223B9"/>
    <w:rsid w:val="008232C1"/>
    <w:rsid w:val="00824037"/>
    <w:rsid w:val="008244F3"/>
    <w:rsid w:val="00824678"/>
    <w:rsid w:val="0082491F"/>
    <w:rsid w:val="00824933"/>
    <w:rsid w:val="00825188"/>
    <w:rsid w:val="0082564C"/>
    <w:rsid w:val="008258FB"/>
    <w:rsid w:val="00825C81"/>
    <w:rsid w:val="0082610A"/>
    <w:rsid w:val="00826923"/>
    <w:rsid w:val="00826967"/>
    <w:rsid w:val="00826B1D"/>
    <w:rsid w:val="0082742F"/>
    <w:rsid w:val="008278B8"/>
    <w:rsid w:val="00827C85"/>
    <w:rsid w:val="00827F34"/>
    <w:rsid w:val="00830204"/>
    <w:rsid w:val="00830350"/>
    <w:rsid w:val="00830672"/>
    <w:rsid w:val="00830E4A"/>
    <w:rsid w:val="00831541"/>
    <w:rsid w:val="00831C5F"/>
    <w:rsid w:val="00832B2A"/>
    <w:rsid w:val="00832C95"/>
    <w:rsid w:val="00833068"/>
    <w:rsid w:val="008334A4"/>
    <w:rsid w:val="0083374F"/>
    <w:rsid w:val="008337F9"/>
    <w:rsid w:val="00833890"/>
    <w:rsid w:val="00834062"/>
    <w:rsid w:val="0083457B"/>
    <w:rsid w:val="008345D6"/>
    <w:rsid w:val="008345E2"/>
    <w:rsid w:val="00834679"/>
    <w:rsid w:val="00834886"/>
    <w:rsid w:val="008348C7"/>
    <w:rsid w:val="0083525E"/>
    <w:rsid w:val="0083578A"/>
    <w:rsid w:val="00835C8B"/>
    <w:rsid w:val="00836078"/>
    <w:rsid w:val="0083611B"/>
    <w:rsid w:val="00836129"/>
    <w:rsid w:val="00837966"/>
    <w:rsid w:val="00837BD3"/>
    <w:rsid w:val="00837E2B"/>
    <w:rsid w:val="008402D2"/>
    <w:rsid w:val="008404E2"/>
    <w:rsid w:val="00841122"/>
    <w:rsid w:val="00841244"/>
    <w:rsid w:val="008418FB"/>
    <w:rsid w:val="00841935"/>
    <w:rsid w:val="008419C1"/>
    <w:rsid w:val="00841FE1"/>
    <w:rsid w:val="0084202F"/>
    <w:rsid w:val="0084264E"/>
    <w:rsid w:val="00843634"/>
    <w:rsid w:val="0084376C"/>
    <w:rsid w:val="008438A5"/>
    <w:rsid w:val="00843C41"/>
    <w:rsid w:val="008441B9"/>
    <w:rsid w:val="00844495"/>
    <w:rsid w:val="008452FD"/>
    <w:rsid w:val="00845BEA"/>
    <w:rsid w:val="00845C06"/>
    <w:rsid w:val="00845E1F"/>
    <w:rsid w:val="00845EE7"/>
    <w:rsid w:val="00846089"/>
    <w:rsid w:val="0084609C"/>
    <w:rsid w:val="00846528"/>
    <w:rsid w:val="00846CC0"/>
    <w:rsid w:val="00846CF5"/>
    <w:rsid w:val="00846E9F"/>
    <w:rsid w:val="0084746F"/>
    <w:rsid w:val="008474DC"/>
    <w:rsid w:val="00847D91"/>
    <w:rsid w:val="0085043F"/>
    <w:rsid w:val="00850941"/>
    <w:rsid w:val="00850C93"/>
    <w:rsid w:val="008511AF"/>
    <w:rsid w:val="008512F0"/>
    <w:rsid w:val="0085135C"/>
    <w:rsid w:val="008513D9"/>
    <w:rsid w:val="00851C64"/>
    <w:rsid w:val="00851FE4"/>
    <w:rsid w:val="00852099"/>
    <w:rsid w:val="008526D1"/>
    <w:rsid w:val="008529E1"/>
    <w:rsid w:val="00853066"/>
    <w:rsid w:val="00853114"/>
    <w:rsid w:val="008531F6"/>
    <w:rsid w:val="00853261"/>
    <w:rsid w:val="00853CFD"/>
    <w:rsid w:val="0085419E"/>
    <w:rsid w:val="00854574"/>
    <w:rsid w:val="00854799"/>
    <w:rsid w:val="00854B82"/>
    <w:rsid w:val="00854C96"/>
    <w:rsid w:val="00854C9E"/>
    <w:rsid w:val="00854CB8"/>
    <w:rsid w:val="008552E1"/>
    <w:rsid w:val="00855552"/>
    <w:rsid w:val="00855783"/>
    <w:rsid w:val="00855B78"/>
    <w:rsid w:val="008561AA"/>
    <w:rsid w:val="00856213"/>
    <w:rsid w:val="00856326"/>
    <w:rsid w:val="0085632C"/>
    <w:rsid w:val="00856DFE"/>
    <w:rsid w:val="00857057"/>
    <w:rsid w:val="00857394"/>
    <w:rsid w:val="0085745E"/>
    <w:rsid w:val="008577CA"/>
    <w:rsid w:val="0085783D"/>
    <w:rsid w:val="008578C5"/>
    <w:rsid w:val="00857E6B"/>
    <w:rsid w:val="008601C0"/>
    <w:rsid w:val="008602E9"/>
    <w:rsid w:val="008603EC"/>
    <w:rsid w:val="008604E8"/>
    <w:rsid w:val="0086077A"/>
    <w:rsid w:val="00860B38"/>
    <w:rsid w:val="00861550"/>
    <w:rsid w:val="00861570"/>
    <w:rsid w:val="008616B9"/>
    <w:rsid w:val="00861B00"/>
    <w:rsid w:val="00861BCE"/>
    <w:rsid w:val="00861DB0"/>
    <w:rsid w:val="00861F40"/>
    <w:rsid w:val="0086236F"/>
    <w:rsid w:val="00862478"/>
    <w:rsid w:val="00862813"/>
    <w:rsid w:val="00862A70"/>
    <w:rsid w:val="00862B0D"/>
    <w:rsid w:val="00862B98"/>
    <w:rsid w:val="00862F3A"/>
    <w:rsid w:val="00863132"/>
    <w:rsid w:val="008631BE"/>
    <w:rsid w:val="008639FB"/>
    <w:rsid w:val="008641E6"/>
    <w:rsid w:val="00864920"/>
    <w:rsid w:val="00864D48"/>
    <w:rsid w:val="00864D91"/>
    <w:rsid w:val="00864DB8"/>
    <w:rsid w:val="00864EB5"/>
    <w:rsid w:val="00864F88"/>
    <w:rsid w:val="008655A0"/>
    <w:rsid w:val="008660E0"/>
    <w:rsid w:val="00866993"/>
    <w:rsid w:val="00867073"/>
    <w:rsid w:val="00867131"/>
    <w:rsid w:val="00867582"/>
    <w:rsid w:val="00867DB5"/>
    <w:rsid w:val="00867E01"/>
    <w:rsid w:val="00867F8F"/>
    <w:rsid w:val="008702DB"/>
    <w:rsid w:val="0087033B"/>
    <w:rsid w:val="008706D5"/>
    <w:rsid w:val="008707D6"/>
    <w:rsid w:val="008708BD"/>
    <w:rsid w:val="008713B8"/>
    <w:rsid w:val="00871494"/>
    <w:rsid w:val="00871ABD"/>
    <w:rsid w:val="00871D2B"/>
    <w:rsid w:val="008722ED"/>
    <w:rsid w:val="008724FE"/>
    <w:rsid w:val="008728CF"/>
    <w:rsid w:val="008728F2"/>
    <w:rsid w:val="00872A22"/>
    <w:rsid w:val="00872AB2"/>
    <w:rsid w:val="00872B11"/>
    <w:rsid w:val="00872D3F"/>
    <w:rsid w:val="00872DA0"/>
    <w:rsid w:val="00872F47"/>
    <w:rsid w:val="00873EBC"/>
    <w:rsid w:val="008741E6"/>
    <w:rsid w:val="0087447D"/>
    <w:rsid w:val="008747E5"/>
    <w:rsid w:val="008749EE"/>
    <w:rsid w:val="0087507F"/>
    <w:rsid w:val="008750C8"/>
    <w:rsid w:val="0087547B"/>
    <w:rsid w:val="008754ED"/>
    <w:rsid w:val="0087568E"/>
    <w:rsid w:val="0087588E"/>
    <w:rsid w:val="00875BA8"/>
    <w:rsid w:val="00876398"/>
    <w:rsid w:val="00876514"/>
    <w:rsid w:val="0087676D"/>
    <w:rsid w:val="00876852"/>
    <w:rsid w:val="0087749D"/>
    <w:rsid w:val="00880096"/>
    <w:rsid w:val="008801EE"/>
    <w:rsid w:val="00880780"/>
    <w:rsid w:val="008809A2"/>
    <w:rsid w:val="008819D9"/>
    <w:rsid w:val="00881A6A"/>
    <w:rsid w:val="00881F05"/>
    <w:rsid w:val="00882106"/>
    <w:rsid w:val="00882285"/>
    <w:rsid w:val="00882A3F"/>
    <w:rsid w:val="00882BE8"/>
    <w:rsid w:val="00882CF6"/>
    <w:rsid w:val="00883463"/>
    <w:rsid w:val="008837DA"/>
    <w:rsid w:val="00883805"/>
    <w:rsid w:val="00883BC8"/>
    <w:rsid w:val="00883E89"/>
    <w:rsid w:val="00883FE4"/>
    <w:rsid w:val="00884207"/>
    <w:rsid w:val="008843FA"/>
    <w:rsid w:val="008847F9"/>
    <w:rsid w:val="0088480E"/>
    <w:rsid w:val="00884876"/>
    <w:rsid w:val="00884990"/>
    <w:rsid w:val="008850C0"/>
    <w:rsid w:val="00885157"/>
    <w:rsid w:val="008857B0"/>
    <w:rsid w:val="008858EA"/>
    <w:rsid w:val="00885911"/>
    <w:rsid w:val="00885A84"/>
    <w:rsid w:val="00885B48"/>
    <w:rsid w:val="008860A5"/>
    <w:rsid w:val="0088640E"/>
    <w:rsid w:val="0088658F"/>
    <w:rsid w:val="008868CE"/>
    <w:rsid w:val="008869B8"/>
    <w:rsid w:val="0088740D"/>
    <w:rsid w:val="0088746B"/>
    <w:rsid w:val="008877A8"/>
    <w:rsid w:val="00887A8A"/>
    <w:rsid w:val="00887B17"/>
    <w:rsid w:val="00887EAB"/>
    <w:rsid w:val="00890177"/>
    <w:rsid w:val="00890681"/>
    <w:rsid w:val="00890949"/>
    <w:rsid w:val="00890AE8"/>
    <w:rsid w:val="00890B02"/>
    <w:rsid w:val="00890D5C"/>
    <w:rsid w:val="00890E55"/>
    <w:rsid w:val="00891042"/>
    <w:rsid w:val="00891673"/>
    <w:rsid w:val="00891800"/>
    <w:rsid w:val="00891AC8"/>
    <w:rsid w:val="00891D1D"/>
    <w:rsid w:val="00892108"/>
    <w:rsid w:val="00892161"/>
    <w:rsid w:val="008921B3"/>
    <w:rsid w:val="00892B1B"/>
    <w:rsid w:val="008932CC"/>
    <w:rsid w:val="008933ED"/>
    <w:rsid w:val="00893700"/>
    <w:rsid w:val="0089375B"/>
    <w:rsid w:val="00894206"/>
    <w:rsid w:val="008943C7"/>
    <w:rsid w:val="00894405"/>
    <w:rsid w:val="00894A79"/>
    <w:rsid w:val="0089553E"/>
    <w:rsid w:val="008957B4"/>
    <w:rsid w:val="00895D80"/>
    <w:rsid w:val="00895F56"/>
    <w:rsid w:val="008961E4"/>
    <w:rsid w:val="0089685C"/>
    <w:rsid w:val="008968A8"/>
    <w:rsid w:val="00896B8D"/>
    <w:rsid w:val="00896D40"/>
    <w:rsid w:val="00897255"/>
    <w:rsid w:val="00897290"/>
    <w:rsid w:val="008974C8"/>
    <w:rsid w:val="008975E6"/>
    <w:rsid w:val="008A054A"/>
    <w:rsid w:val="008A0566"/>
    <w:rsid w:val="008A05CF"/>
    <w:rsid w:val="008A0A1B"/>
    <w:rsid w:val="008A0A71"/>
    <w:rsid w:val="008A0D24"/>
    <w:rsid w:val="008A0E4F"/>
    <w:rsid w:val="008A0F75"/>
    <w:rsid w:val="008A198D"/>
    <w:rsid w:val="008A1E44"/>
    <w:rsid w:val="008A2096"/>
    <w:rsid w:val="008A24A1"/>
    <w:rsid w:val="008A2C71"/>
    <w:rsid w:val="008A2E43"/>
    <w:rsid w:val="008A37D9"/>
    <w:rsid w:val="008A3C75"/>
    <w:rsid w:val="008A3E72"/>
    <w:rsid w:val="008A3E87"/>
    <w:rsid w:val="008A4344"/>
    <w:rsid w:val="008A476E"/>
    <w:rsid w:val="008A4850"/>
    <w:rsid w:val="008A485D"/>
    <w:rsid w:val="008A4AB8"/>
    <w:rsid w:val="008A4B12"/>
    <w:rsid w:val="008A54FB"/>
    <w:rsid w:val="008A56BC"/>
    <w:rsid w:val="008A59AD"/>
    <w:rsid w:val="008A5B3B"/>
    <w:rsid w:val="008A5BC5"/>
    <w:rsid w:val="008A5CCE"/>
    <w:rsid w:val="008A5E6C"/>
    <w:rsid w:val="008A60A1"/>
    <w:rsid w:val="008A62EB"/>
    <w:rsid w:val="008A64E9"/>
    <w:rsid w:val="008A69C1"/>
    <w:rsid w:val="008A6DEF"/>
    <w:rsid w:val="008A75E1"/>
    <w:rsid w:val="008A7612"/>
    <w:rsid w:val="008A765E"/>
    <w:rsid w:val="008A79BC"/>
    <w:rsid w:val="008A7DA8"/>
    <w:rsid w:val="008A7FD6"/>
    <w:rsid w:val="008B02D3"/>
    <w:rsid w:val="008B0619"/>
    <w:rsid w:val="008B0BF4"/>
    <w:rsid w:val="008B1520"/>
    <w:rsid w:val="008B1620"/>
    <w:rsid w:val="008B1E87"/>
    <w:rsid w:val="008B2443"/>
    <w:rsid w:val="008B24EC"/>
    <w:rsid w:val="008B2528"/>
    <w:rsid w:val="008B25F3"/>
    <w:rsid w:val="008B2827"/>
    <w:rsid w:val="008B28B3"/>
    <w:rsid w:val="008B2D18"/>
    <w:rsid w:val="008B3002"/>
    <w:rsid w:val="008B30F1"/>
    <w:rsid w:val="008B344D"/>
    <w:rsid w:val="008B3498"/>
    <w:rsid w:val="008B36A9"/>
    <w:rsid w:val="008B39D5"/>
    <w:rsid w:val="008B3AC0"/>
    <w:rsid w:val="008B3B12"/>
    <w:rsid w:val="008B3D89"/>
    <w:rsid w:val="008B40D2"/>
    <w:rsid w:val="008B417E"/>
    <w:rsid w:val="008B43C2"/>
    <w:rsid w:val="008B454D"/>
    <w:rsid w:val="008B463A"/>
    <w:rsid w:val="008B4A46"/>
    <w:rsid w:val="008B4C29"/>
    <w:rsid w:val="008B4CD1"/>
    <w:rsid w:val="008B5213"/>
    <w:rsid w:val="008B58D0"/>
    <w:rsid w:val="008B5EDF"/>
    <w:rsid w:val="008B60F7"/>
    <w:rsid w:val="008B637B"/>
    <w:rsid w:val="008B63D9"/>
    <w:rsid w:val="008B658A"/>
    <w:rsid w:val="008B65BA"/>
    <w:rsid w:val="008B664F"/>
    <w:rsid w:val="008B672E"/>
    <w:rsid w:val="008B6815"/>
    <w:rsid w:val="008B6D86"/>
    <w:rsid w:val="008B6E5C"/>
    <w:rsid w:val="008B6F0E"/>
    <w:rsid w:val="008B76A2"/>
    <w:rsid w:val="008B775D"/>
    <w:rsid w:val="008B7B5A"/>
    <w:rsid w:val="008B7CDF"/>
    <w:rsid w:val="008B7D4C"/>
    <w:rsid w:val="008C0420"/>
    <w:rsid w:val="008C118B"/>
    <w:rsid w:val="008C135B"/>
    <w:rsid w:val="008C143E"/>
    <w:rsid w:val="008C1482"/>
    <w:rsid w:val="008C1596"/>
    <w:rsid w:val="008C171E"/>
    <w:rsid w:val="008C1F16"/>
    <w:rsid w:val="008C28CB"/>
    <w:rsid w:val="008C2BEF"/>
    <w:rsid w:val="008C2E3D"/>
    <w:rsid w:val="008C34A0"/>
    <w:rsid w:val="008C35C6"/>
    <w:rsid w:val="008C3690"/>
    <w:rsid w:val="008C3C9F"/>
    <w:rsid w:val="008C456F"/>
    <w:rsid w:val="008C4739"/>
    <w:rsid w:val="008C4842"/>
    <w:rsid w:val="008C4C8D"/>
    <w:rsid w:val="008C4C94"/>
    <w:rsid w:val="008C4F69"/>
    <w:rsid w:val="008C5112"/>
    <w:rsid w:val="008C54CE"/>
    <w:rsid w:val="008C57A2"/>
    <w:rsid w:val="008C5951"/>
    <w:rsid w:val="008C5B14"/>
    <w:rsid w:val="008C5BCC"/>
    <w:rsid w:val="008C5CE9"/>
    <w:rsid w:val="008C6445"/>
    <w:rsid w:val="008C6889"/>
    <w:rsid w:val="008C6A3A"/>
    <w:rsid w:val="008C6BDE"/>
    <w:rsid w:val="008C6D2D"/>
    <w:rsid w:val="008C6E01"/>
    <w:rsid w:val="008C6EB6"/>
    <w:rsid w:val="008C7012"/>
    <w:rsid w:val="008C71E4"/>
    <w:rsid w:val="008C7328"/>
    <w:rsid w:val="008D0159"/>
    <w:rsid w:val="008D07E1"/>
    <w:rsid w:val="008D0C32"/>
    <w:rsid w:val="008D10FB"/>
    <w:rsid w:val="008D1242"/>
    <w:rsid w:val="008D18EF"/>
    <w:rsid w:val="008D1B0A"/>
    <w:rsid w:val="008D1E8C"/>
    <w:rsid w:val="008D1FE7"/>
    <w:rsid w:val="008D2F7E"/>
    <w:rsid w:val="008D3719"/>
    <w:rsid w:val="008D388D"/>
    <w:rsid w:val="008D396F"/>
    <w:rsid w:val="008D3C06"/>
    <w:rsid w:val="008D3E52"/>
    <w:rsid w:val="008D4087"/>
    <w:rsid w:val="008D42FB"/>
    <w:rsid w:val="008D44F3"/>
    <w:rsid w:val="008D478C"/>
    <w:rsid w:val="008D47F3"/>
    <w:rsid w:val="008D4AD5"/>
    <w:rsid w:val="008D4B46"/>
    <w:rsid w:val="008D4B53"/>
    <w:rsid w:val="008D4E88"/>
    <w:rsid w:val="008D53DA"/>
    <w:rsid w:val="008D5571"/>
    <w:rsid w:val="008D59DB"/>
    <w:rsid w:val="008D5A88"/>
    <w:rsid w:val="008D5AF1"/>
    <w:rsid w:val="008D5CCC"/>
    <w:rsid w:val="008D603A"/>
    <w:rsid w:val="008D6266"/>
    <w:rsid w:val="008D63D4"/>
    <w:rsid w:val="008D6437"/>
    <w:rsid w:val="008D650E"/>
    <w:rsid w:val="008D6798"/>
    <w:rsid w:val="008D695D"/>
    <w:rsid w:val="008D6FB8"/>
    <w:rsid w:val="008D6FEF"/>
    <w:rsid w:val="008D71AF"/>
    <w:rsid w:val="008D72DE"/>
    <w:rsid w:val="008D766B"/>
    <w:rsid w:val="008D7C5A"/>
    <w:rsid w:val="008D7CFA"/>
    <w:rsid w:val="008D7D00"/>
    <w:rsid w:val="008E07CD"/>
    <w:rsid w:val="008E09DF"/>
    <w:rsid w:val="008E0B89"/>
    <w:rsid w:val="008E0D42"/>
    <w:rsid w:val="008E0E9A"/>
    <w:rsid w:val="008E0EE8"/>
    <w:rsid w:val="008E14DD"/>
    <w:rsid w:val="008E1840"/>
    <w:rsid w:val="008E1DE2"/>
    <w:rsid w:val="008E1EE3"/>
    <w:rsid w:val="008E2103"/>
    <w:rsid w:val="008E25F8"/>
    <w:rsid w:val="008E2882"/>
    <w:rsid w:val="008E29C5"/>
    <w:rsid w:val="008E2AE5"/>
    <w:rsid w:val="008E31C0"/>
    <w:rsid w:val="008E3785"/>
    <w:rsid w:val="008E3AF7"/>
    <w:rsid w:val="008E408A"/>
    <w:rsid w:val="008E4198"/>
    <w:rsid w:val="008E463E"/>
    <w:rsid w:val="008E4693"/>
    <w:rsid w:val="008E4F38"/>
    <w:rsid w:val="008E5137"/>
    <w:rsid w:val="008E5D55"/>
    <w:rsid w:val="008E622A"/>
    <w:rsid w:val="008E6870"/>
    <w:rsid w:val="008E6BA6"/>
    <w:rsid w:val="008E7500"/>
    <w:rsid w:val="008E79C8"/>
    <w:rsid w:val="008E7B16"/>
    <w:rsid w:val="008F0188"/>
    <w:rsid w:val="008F0710"/>
    <w:rsid w:val="008F0A3B"/>
    <w:rsid w:val="008F0B47"/>
    <w:rsid w:val="008F0D03"/>
    <w:rsid w:val="008F0E14"/>
    <w:rsid w:val="008F10BE"/>
    <w:rsid w:val="008F1210"/>
    <w:rsid w:val="008F1793"/>
    <w:rsid w:val="008F1941"/>
    <w:rsid w:val="008F1A88"/>
    <w:rsid w:val="008F1AA1"/>
    <w:rsid w:val="008F1E47"/>
    <w:rsid w:val="008F223F"/>
    <w:rsid w:val="008F2360"/>
    <w:rsid w:val="008F2CB1"/>
    <w:rsid w:val="008F2D70"/>
    <w:rsid w:val="008F36A8"/>
    <w:rsid w:val="008F3724"/>
    <w:rsid w:val="008F3889"/>
    <w:rsid w:val="008F41E7"/>
    <w:rsid w:val="008F486D"/>
    <w:rsid w:val="008F4A73"/>
    <w:rsid w:val="008F4C00"/>
    <w:rsid w:val="008F4D76"/>
    <w:rsid w:val="008F50D0"/>
    <w:rsid w:val="008F58B4"/>
    <w:rsid w:val="008F5AD3"/>
    <w:rsid w:val="008F5BFE"/>
    <w:rsid w:val="008F5E64"/>
    <w:rsid w:val="008F5E84"/>
    <w:rsid w:val="008F5EEC"/>
    <w:rsid w:val="008F6AED"/>
    <w:rsid w:val="008F6F04"/>
    <w:rsid w:val="008F7043"/>
    <w:rsid w:val="008F7470"/>
    <w:rsid w:val="008F76AF"/>
    <w:rsid w:val="008F7966"/>
    <w:rsid w:val="008F7D1F"/>
    <w:rsid w:val="009009D3"/>
    <w:rsid w:val="00900AC7"/>
    <w:rsid w:val="00900B98"/>
    <w:rsid w:val="00900CF4"/>
    <w:rsid w:val="00900FF8"/>
    <w:rsid w:val="00901112"/>
    <w:rsid w:val="0090117F"/>
    <w:rsid w:val="00901303"/>
    <w:rsid w:val="00901506"/>
    <w:rsid w:val="0090152D"/>
    <w:rsid w:val="00901A28"/>
    <w:rsid w:val="00901A9A"/>
    <w:rsid w:val="0090205C"/>
    <w:rsid w:val="00902062"/>
    <w:rsid w:val="00902429"/>
    <w:rsid w:val="00902622"/>
    <w:rsid w:val="00902E93"/>
    <w:rsid w:val="00902E9B"/>
    <w:rsid w:val="00902FE9"/>
    <w:rsid w:val="00903AFE"/>
    <w:rsid w:val="00903D4A"/>
    <w:rsid w:val="00903FA4"/>
    <w:rsid w:val="00904149"/>
    <w:rsid w:val="00904371"/>
    <w:rsid w:val="00904541"/>
    <w:rsid w:val="009046A9"/>
    <w:rsid w:val="00904719"/>
    <w:rsid w:val="009048B3"/>
    <w:rsid w:val="00904B34"/>
    <w:rsid w:val="00904CD2"/>
    <w:rsid w:val="00905D08"/>
    <w:rsid w:val="00906223"/>
    <w:rsid w:val="009066EC"/>
    <w:rsid w:val="00907762"/>
    <w:rsid w:val="00907796"/>
    <w:rsid w:val="00907E43"/>
    <w:rsid w:val="00907FE9"/>
    <w:rsid w:val="0091026C"/>
    <w:rsid w:val="00910558"/>
    <w:rsid w:val="0091089E"/>
    <w:rsid w:val="00911236"/>
    <w:rsid w:val="009112BE"/>
    <w:rsid w:val="00911357"/>
    <w:rsid w:val="00911889"/>
    <w:rsid w:val="00911941"/>
    <w:rsid w:val="00911F5A"/>
    <w:rsid w:val="009121B3"/>
    <w:rsid w:val="00912B46"/>
    <w:rsid w:val="00912CB2"/>
    <w:rsid w:val="00912F5F"/>
    <w:rsid w:val="00913839"/>
    <w:rsid w:val="009138CE"/>
    <w:rsid w:val="00913919"/>
    <w:rsid w:val="00913A5B"/>
    <w:rsid w:val="00913D95"/>
    <w:rsid w:val="00913E68"/>
    <w:rsid w:val="00914123"/>
    <w:rsid w:val="009142AB"/>
    <w:rsid w:val="0091452B"/>
    <w:rsid w:val="00914535"/>
    <w:rsid w:val="00914B70"/>
    <w:rsid w:val="00914BED"/>
    <w:rsid w:val="0091506A"/>
    <w:rsid w:val="0091509B"/>
    <w:rsid w:val="009150ED"/>
    <w:rsid w:val="0091524D"/>
    <w:rsid w:val="00915505"/>
    <w:rsid w:val="0091598E"/>
    <w:rsid w:val="00915E84"/>
    <w:rsid w:val="009163D2"/>
    <w:rsid w:val="00916B4F"/>
    <w:rsid w:val="00916B89"/>
    <w:rsid w:val="00916C46"/>
    <w:rsid w:val="00916E35"/>
    <w:rsid w:val="00916E9C"/>
    <w:rsid w:val="00917202"/>
    <w:rsid w:val="009172BB"/>
    <w:rsid w:val="00917373"/>
    <w:rsid w:val="009174A3"/>
    <w:rsid w:val="009175F7"/>
    <w:rsid w:val="00917D36"/>
    <w:rsid w:val="00917EA0"/>
    <w:rsid w:val="009205F5"/>
    <w:rsid w:val="009208B8"/>
    <w:rsid w:val="00920A2D"/>
    <w:rsid w:val="00920CBA"/>
    <w:rsid w:val="00920F25"/>
    <w:rsid w:val="009212A3"/>
    <w:rsid w:val="0092193A"/>
    <w:rsid w:val="009219A1"/>
    <w:rsid w:val="00921C11"/>
    <w:rsid w:val="00921C69"/>
    <w:rsid w:val="0092241C"/>
    <w:rsid w:val="00922480"/>
    <w:rsid w:val="00922651"/>
    <w:rsid w:val="009226E5"/>
    <w:rsid w:val="00922B08"/>
    <w:rsid w:val="00922D83"/>
    <w:rsid w:val="00922F4D"/>
    <w:rsid w:val="00922F4F"/>
    <w:rsid w:val="00922FF5"/>
    <w:rsid w:val="00923324"/>
    <w:rsid w:val="00923BEE"/>
    <w:rsid w:val="00923F33"/>
    <w:rsid w:val="009242E2"/>
    <w:rsid w:val="00924386"/>
    <w:rsid w:val="0092467D"/>
    <w:rsid w:val="009246F1"/>
    <w:rsid w:val="00924D53"/>
    <w:rsid w:val="00925194"/>
    <w:rsid w:val="00925B00"/>
    <w:rsid w:val="00925BA2"/>
    <w:rsid w:val="00926006"/>
    <w:rsid w:val="0092637D"/>
    <w:rsid w:val="009266C9"/>
    <w:rsid w:val="009266E7"/>
    <w:rsid w:val="009266FC"/>
    <w:rsid w:val="009268B7"/>
    <w:rsid w:val="00926960"/>
    <w:rsid w:val="0092697D"/>
    <w:rsid w:val="00926B25"/>
    <w:rsid w:val="00926BD8"/>
    <w:rsid w:val="00926C11"/>
    <w:rsid w:val="00926F6C"/>
    <w:rsid w:val="00926FD1"/>
    <w:rsid w:val="00926FE6"/>
    <w:rsid w:val="00927775"/>
    <w:rsid w:val="0092798E"/>
    <w:rsid w:val="00927AE1"/>
    <w:rsid w:val="00927BC4"/>
    <w:rsid w:val="00927D21"/>
    <w:rsid w:val="009306F5"/>
    <w:rsid w:val="0093090F"/>
    <w:rsid w:val="00930C44"/>
    <w:rsid w:val="00930C6D"/>
    <w:rsid w:val="00930DC3"/>
    <w:rsid w:val="00931088"/>
    <w:rsid w:val="009313FF"/>
    <w:rsid w:val="0093143A"/>
    <w:rsid w:val="00931583"/>
    <w:rsid w:val="0093165F"/>
    <w:rsid w:val="0093174D"/>
    <w:rsid w:val="009317AA"/>
    <w:rsid w:val="00931997"/>
    <w:rsid w:val="00931B0A"/>
    <w:rsid w:val="00931BE1"/>
    <w:rsid w:val="00931FEE"/>
    <w:rsid w:val="009325FB"/>
    <w:rsid w:val="00932BE8"/>
    <w:rsid w:val="00932CE7"/>
    <w:rsid w:val="00933219"/>
    <w:rsid w:val="0093332C"/>
    <w:rsid w:val="0093335C"/>
    <w:rsid w:val="009333B4"/>
    <w:rsid w:val="009334EA"/>
    <w:rsid w:val="0093365E"/>
    <w:rsid w:val="0093371F"/>
    <w:rsid w:val="00933D2C"/>
    <w:rsid w:val="00933F20"/>
    <w:rsid w:val="0093447C"/>
    <w:rsid w:val="0093452A"/>
    <w:rsid w:val="00934684"/>
    <w:rsid w:val="009346B3"/>
    <w:rsid w:val="0093503F"/>
    <w:rsid w:val="009356DB"/>
    <w:rsid w:val="00935999"/>
    <w:rsid w:val="00935DBC"/>
    <w:rsid w:val="00936049"/>
    <w:rsid w:val="009360EB"/>
    <w:rsid w:val="0093619E"/>
    <w:rsid w:val="009363CC"/>
    <w:rsid w:val="0093651B"/>
    <w:rsid w:val="009365A4"/>
    <w:rsid w:val="009367D0"/>
    <w:rsid w:val="009369A3"/>
    <w:rsid w:val="009370F7"/>
    <w:rsid w:val="00937405"/>
    <w:rsid w:val="009378C7"/>
    <w:rsid w:val="00937FE5"/>
    <w:rsid w:val="00940044"/>
    <w:rsid w:val="009409AF"/>
    <w:rsid w:val="00940B7C"/>
    <w:rsid w:val="00940CFF"/>
    <w:rsid w:val="00940D1A"/>
    <w:rsid w:val="00940D60"/>
    <w:rsid w:val="00941189"/>
    <w:rsid w:val="009417F0"/>
    <w:rsid w:val="00941A66"/>
    <w:rsid w:val="00941E04"/>
    <w:rsid w:val="00942609"/>
    <w:rsid w:val="009427CD"/>
    <w:rsid w:val="009428C8"/>
    <w:rsid w:val="00942D6F"/>
    <w:rsid w:val="00942FF5"/>
    <w:rsid w:val="00943179"/>
    <w:rsid w:val="00943AF5"/>
    <w:rsid w:val="00944185"/>
    <w:rsid w:val="009441C1"/>
    <w:rsid w:val="00944447"/>
    <w:rsid w:val="00944CF7"/>
    <w:rsid w:val="00945185"/>
    <w:rsid w:val="00945233"/>
    <w:rsid w:val="00945563"/>
    <w:rsid w:val="00945695"/>
    <w:rsid w:val="00945CF2"/>
    <w:rsid w:val="009460DB"/>
    <w:rsid w:val="009461E1"/>
    <w:rsid w:val="009461F0"/>
    <w:rsid w:val="009465D0"/>
    <w:rsid w:val="00946799"/>
    <w:rsid w:val="009469FB"/>
    <w:rsid w:val="00946A47"/>
    <w:rsid w:val="00946D42"/>
    <w:rsid w:val="0094732F"/>
    <w:rsid w:val="009474C8"/>
    <w:rsid w:val="009477E8"/>
    <w:rsid w:val="0094785D"/>
    <w:rsid w:val="00947CAC"/>
    <w:rsid w:val="00947D61"/>
    <w:rsid w:val="0095051C"/>
    <w:rsid w:val="009507B5"/>
    <w:rsid w:val="00950EEC"/>
    <w:rsid w:val="00950EFF"/>
    <w:rsid w:val="00950F74"/>
    <w:rsid w:val="00951001"/>
    <w:rsid w:val="00951052"/>
    <w:rsid w:val="0095107F"/>
    <w:rsid w:val="0095177C"/>
    <w:rsid w:val="009518FD"/>
    <w:rsid w:val="00951C30"/>
    <w:rsid w:val="00952084"/>
    <w:rsid w:val="009522DB"/>
    <w:rsid w:val="009524FB"/>
    <w:rsid w:val="00952B3A"/>
    <w:rsid w:val="00952C30"/>
    <w:rsid w:val="0095323C"/>
    <w:rsid w:val="00953746"/>
    <w:rsid w:val="00953B86"/>
    <w:rsid w:val="00953DDD"/>
    <w:rsid w:val="0095432A"/>
    <w:rsid w:val="0095486A"/>
    <w:rsid w:val="00954C1E"/>
    <w:rsid w:val="009550FF"/>
    <w:rsid w:val="009551B1"/>
    <w:rsid w:val="0095529E"/>
    <w:rsid w:val="009553AC"/>
    <w:rsid w:val="009553E4"/>
    <w:rsid w:val="00955468"/>
    <w:rsid w:val="00955502"/>
    <w:rsid w:val="00955819"/>
    <w:rsid w:val="00955B82"/>
    <w:rsid w:val="009561A4"/>
    <w:rsid w:val="009562F1"/>
    <w:rsid w:val="0095664A"/>
    <w:rsid w:val="0095697A"/>
    <w:rsid w:val="009569EA"/>
    <w:rsid w:val="00956D92"/>
    <w:rsid w:val="00956DF2"/>
    <w:rsid w:val="00956E58"/>
    <w:rsid w:val="00956E9C"/>
    <w:rsid w:val="009570C8"/>
    <w:rsid w:val="00957122"/>
    <w:rsid w:val="00957317"/>
    <w:rsid w:val="00957968"/>
    <w:rsid w:val="00957AFB"/>
    <w:rsid w:val="00957B3E"/>
    <w:rsid w:val="00957B98"/>
    <w:rsid w:val="00957E2B"/>
    <w:rsid w:val="00960223"/>
    <w:rsid w:val="00960AF7"/>
    <w:rsid w:val="00960BAE"/>
    <w:rsid w:val="00960C22"/>
    <w:rsid w:val="00960ED4"/>
    <w:rsid w:val="00961762"/>
    <w:rsid w:val="00961D39"/>
    <w:rsid w:val="00962508"/>
    <w:rsid w:val="009625AA"/>
    <w:rsid w:val="009630E3"/>
    <w:rsid w:val="0096314D"/>
    <w:rsid w:val="009641E2"/>
    <w:rsid w:val="00964239"/>
    <w:rsid w:val="00964551"/>
    <w:rsid w:val="00964A95"/>
    <w:rsid w:val="0096543E"/>
    <w:rsid w:val="00965951"/>
    <w:rsid w:val="00965FF2"/>
    <w:rsid w:val="00966182"/>
    <w:rsid w:val="0096624C"/>
    <w:rsid w:val="00966306"/>
    <w:rsid w:val="00966678"/>
    <w:rsid w:val="00966C1E"/>
    <w:rsid w:val="00966C99"/>
    <w:rsid w:val="00967091"/>
    <w:rsid w:val="0096714D"/>
    <w:rsid w:val="009673E5"/>
    <w:rsid w:val="009674C8"/>
    <w:rsid w:val="0096779F"/>
    <w:rsid w:val="00967ACB"/>
    <w:rsid w:val="00967C03"/>
    <w:rsid w:val="00967EC3"/>
    <w:rsid w:val="009701A6"/>
    <w:rsid w:val="00970214"/>
    <w:rsid w:val="0097063A"/>
    <w:rsid w:val="00970932"/>
    <w:rsid w:val="00970A0C"/>
    <w:rsid w:val="00970AC7"/>
    <w:rsid w:val="009710BB"/>
    <w:rsid w:val="00971299"/>
    <w:rsid w:val="009712F0"/>
    <w:rsid w:val="0097157C"/>
    <w:rsid w:val="00971616"/>
    <w:rsid w:val="009716E9"/>
    <w:rsid w:val="00971E78"/>
    <w:rsid w:val="009721E0"/>
    <w:rsid w:val="009727D8"/>
    <w:rsid w:val="00972AED"/>
    <w:rsid w:val="00972B07"/>
    <w:rsid w:val="009736A3"/>
    <w:rsid w:val="00973B26"/>
    <w:rsid w:val="00974242"/>
    <w:rsid w:val="00974817"/>
    <w:rsid w:val="00974AF8"/>
    <w:rsid w:val="00974E3A"/>
    <w:rsid w:val="00974FF8"/>
    <w:rsid w:val="00975555"/>
    <w:rsid w:val="00975564"/>
    <w:rsid w:val="00975621"/>
    <w:rsid w:val="009757B8"/>
    <w:rsid w:val="009759D3"/>
    <w:rsid w:val="009763C6"/>
    <w:rsid w:val="0097729F"/>
    <w:rsid w:val="009776BC"/>
    <w:rsid w:val="00977708"/>
    <w:rsid w:val="00977A5E"/>
    <w:rsid w:val="0098090B"/>
    <w:rsid w:val="00980B15"/>
    <w:rsid w:val="00980B6C"/>
    <w:rsid w:val="00980F4C"/>
    <w:rsid w:val="00980FBA"/>
    <w:rsid w:val="009810B7"/>
    <w:rsid w:val="009815EA"/>
    <w:rsid w:val="0098176A"/>
    <w:rsid w:val="00981A54"/>
    <w:rsid w:val="00981C1A"/>
    <w:rsid w:val="00981C3E"/>
    <w:rsid w:val="009820C4"/>
    <w:rsid w:val="00982717"/>
    <w:rsid w:val="00982985"/>
    <w:rsid w:val="00982EC7"/>
    <w:rsid w:val="009832AA"/>
    <w:rsid w:val="00983557"/>
    <w:rsid w:val="009838C1"/>
    <w:rsid w:val="00983ECD"/>
    <w:rsid w:val="00983EEF"/>
    <w:rsid w:val="00984352"/>
    <w:rsid w:val="0098443C"/>
    <w:rsid w:val="00985183"/>
    <w:rsid w:val="009853E1"/>
    <w:rsid w:val="0098578F"/>
    <w:rsid w:val="00985909"/>
    <w:rsid w:val="00985BAD"/>
    <w:rsid w:val="0098617A"/>
    <w:rsid w:val="009865CD"/>
    <w:rsid w:val="00986662"/>
    <w:rsid w:val="00986FBB"/>
    <w:rsid w:val="00986FD1"/>
    <w:rsid w:val="00987A73"/>
    <w:rsid w:val="009907FA"/>
    <w:rsid w:val="00990999"/>
    <w:rsid w:val="009909D0"/>
    <w:rsid w:val="00990A4D"/>
    <w:rsid w:val="00990CA3"/>
    <w:rsid w:val="00990D8E"/>
    <w:rsid w:val="00991079"/>
    <w:rsid w:val="009910F9"/>
    <w:rsid w:val="00991151"/>
    <w:rsid w:val="00991FC9"/>
    <w:rsid w:val="00992C27"/>
    <w:rsid w:val="00992FC9"/>
    <w:rsid w:val="00993028"/>
    <w:rsid w:val="00993519"/>
    <w:rsid w:val="00993EB3"/>
    <w:rsid w:val="00994065"/>
    <w:rsid w:val="00994125"/>
    <w:rsid w:val="00994487"/>
    <w:rsid w:val="009944C0"/>
    <w:rsid w:val="00994D9D"/>
    <w:rsid w:val="00995100"/>
    <w:rsid w:val="00995CF1"/>
    <w:rsid w:val="00995D13"/>
    <w:rsid w:val="00995D2E"/>
    <w:rsid w:val="00995F8C"/>
    <w:rsid w:val="00995FC5"/>
    <w:rsid w:val="009968A7"/>
    <w:rsid w:val="009968C5"/>
    <w:rsid w:val="00996B4E"/>
    <w:rsid w:val="00996EFF"/>
    <w:rsid w:val="0099770F"/>
    <w:rsid w:val="0099772D"/>
    <w:rsid w:val="00997989"/>
    <w:rsid w:val="00997E26"/>
    <w:rsid w:val="00997F68"/>
    <w:rsid w:val="009A02EE"/>
    <w:rsid w:val="009A03D4"/>
    <w:rsid w:val="009A08AC"/>
    <w:rsid w:val="009A09BA"/>
    <w:rsid w:val="009A0A46"/>
    <w:rsid w:val="009A0DDA"/>
    <w:rsid w:val="009A12C1"/>
    <w:rsid w:val="009A148F"/>
    <w:rsid w:val="009A149F"/>
    <w:rsid w:val="009A1D19"/>
    <w:rsid w:val="009A2174"/>
    <w:rsid w:val="009A22F7"/>
    <w:rsid w:val="009A24BF"/>
    <w:rsid w:val="009A2678"/>
    <w:rsid w:val="009A26F0"/>
    <w:rsid w:val="009A2C65"/>
    <w:rsid w:val="009A2F68"/>
    <w:rsid w:val="009A314A"/>
    <w:rsid w:val="009A3558"/>
    <w:rsid w:val="009A3937"/>
    <w:rsid w:val="009A3ADC"/>
    <w:rsid w:val="009A3C43"/>
    <w:rsid w:val="009A4385"/>
    <w:rsid w:val="009A4686"/>
    <w:rsid w:val="009A4CB0"/>
    <w:rsid w:val="009A4DEC"/>
    <w:rsid w:val="009A5BD1"/>
    <w:rsid w:val="009A6164"/>
    <w:rsid w:val="009A6297"/>
    <w:rsid w:val="009A62E8"/>
    <w:rsid w:val="009A6370"/>
    <w:rsid w:val="009A6544"/>
    <w:rsid w:val="009A66E5"/>
    <w:rsid w:val="009A675F"/>
    <w:rsid w:val="009A6D05"/>
    <w:rsid w:val="009A7237"/>
    <w:rsid w:val="009A7B35"/>
    <w:rsid w:val="009B053E"/>
    <w:rsid w:val="009B0D1D"/>
    <w:rsid w:val="009B1206"/>
    <w:rsid w:val="009B1367"/>
    <w:rsid w:val="009B1439"/>
    <w:rsid w:val="009B158E"/>
    <w:rsid w:val="009B16CD"/>
    <w:rsid w:val="009B176E"/>
    <w:rsid w:val="009B18AF"/>
    <w:rsid w:val="009B1AFD"/>
    <w:rsid w:val="009B1C12"/>
    <w:rsid w:val="009B2480"/>
    <w:rsid w:val="009B2716"/>
    <w:rsid w:val="009B285C"/>
    <w:rsid w:val="009B28C6"/>
    <w:rsid w:val="009B2A6A"/>
    <w:rsid w:val="009B3238"/>
    <w:rsid w:val="009B37D3"/>
    <w:rsid w:val="009B39B1"/>
    <w:rsid w:val="009B3CEE"/>
    <w:rsid w:val="009B3DF2"/>
    <w:rsid w:val="009B423C"/>
    <w:rsid w:val="009B4340"/>
    <w:rsid w:val="009B43C9"/>
    <w:rsid w:val="009B4B4D"/>
    <w:rsid w:val="009B4E95"/>
    <w:rsid w:val="009B4EB9"/>
    <w:rsid w:val="009B4FED"/>
    <w:rsid w:val="009B5104"/>
    <w:rsid w:val="009B519D"/>
    <w:rsid w:val="009B569A"/>
    <w:rsid w:val="009B5B12"/>
    <w:rsid w:val="009B5E2A"/>
    <w:rsid w:val="009B602B"/>
    <w:rsid w:val="009B626B"/>
    <w:rsid w:val="009B6576"/>
    <w:rsid w:val="009B6853"/>
    <w:rsid w:val="009B6BC0"/>
    <w:rsid w:val="009B6CC2"/>
    <w:rsid w:val="009B6CF1"/>
    <w:rsid w:val="009B6EB5"/>
    <w:rsid w:val="009B6F12"/>
    <w:rsid w:val="009B778A"/>
    <w:rsid w:val="009B77AF"/>
    <w:rsid w:val="009B7CBA"/>
    <w:rsid w:val="009C00CA"/>
    <w:rsid w:val="009C00EA"/>
    <w:rsid w:val="009C032C"/>
    <w:rsid w:val="009C054B"/>
    <w:rsid w:val="009C08E3"/>
    <w:rsid w:val="009C0D24"/>
    <w:rsid w:val="009C0DD3"/>
    <w:rsid w:val="009C0FE9"/>
    <w:rsid w:val="009C1036"/>
    <w:rsid w:val="009C1425"/>
    <w:rsid w:val="009C1C45"/>
    <w:rsid w:val="009C1E53"/>
    <w:rsid w:val="009C1E56"/>
    <w:rsid w:val="009C1E9C"/>
    <w:rsid w:val="009C2295"/>
    <w:rsid w:val="009C235E"/>
    <w:rsid w:val="009C2565"/>
    <w:rsid w:val="009C25A0"/>
    <w:rsid w:val="009C364B"/>
    <w:rsid w:val="009C384B"/>
    <w:rsid w:val="009C3EA3"/>
    <w:rsid w:val="009C4A90"/>
    <w:rsid w:val="009C4DA6"/>
    <w:rsid w:val="009C4F83"/>
    <w:rsid w:val="009C511E"/>
    <w:rsid w:val="009C5647"/>
    <w:rsid w:val="009C5C68"/>
    <w:rsid w:val="009C5F6E"/>
    <w:rsid w:val="009C64A4"/>
    <w:rsid w:val="009C6543"/>
    <w:rsid w:val="009C6832"/>
    <w:rsid w:val="009C69B2"/>
    <w:rsid w:val="009C749B"/>
    <w:rsid w:val="009C7AAD"/>
    <w:rsid w:val="009D0056"/>
    <w:rsid w:val="009D006E"/>
    <w:rsid w:val="009D1654"/>
    <w:rsid w:val="009D1731"/>
    <w:rsid w:val="009D1B0B"/>
    <w:rsid w:val="009D1B2F"/>
    <w:rsid w:val="009D1BAE"/>
    <w:rsid w:val="009D1D1C"/>
    <w:rsid w:val="009D2391"/>
    <w:rsid w:val="009D27FE"/>
    <w:rsid w:val="009D28B9"/>
    <w:rsid w:val="009D29D3"/>
    <w:rsid w:val="009D2A62"/>
    <w:rsid w:val="009D2CD7"/>
    <w:rsid w:val="009D2ECC"/>
    <w:rsid w:val="009D2F96"/>
    <w:rsid w:val="009D2FAA"/>
    <w:rsid w:val="009D3630"/>
    <w:rsid w:val="009D3709"/>
    <w:rsid w:val="009D3F4C"/>
    <w:rsid w:val="009D40FF"/>
    <w:rsid w:val="009D4369"/>
    <w:rsid w:val="009D46B3"/>
    <w:rsid w:val="009D50DF"/>
    <w:rsid w:val="009D5171"/>
    <w:rsid w:val="009D51D7"/>
    <w:rsid w:val="009D5926"/>
    <w:rsid w:val="009D5C83"/>
    <w:rsid w:val="009D61FD"/>
    <w:rsid w:val="009D6221"/>
    <w:rsid w:val="009D6D48"/>
    <w:rsid w:val="009D71AE"/>
    <w:rsid w:val="009D733A"/>
    <w:rsid w:val="009D77AC"/>
    <w:rsid w:val="009D78F5"/>
    <w:rsid w:val="009E0192"/>
    <w:rsid w:val="009E0715"/>
    <w:rsid w:val="009E0793"/>
    <w:rsid w:val="009E0CF3"/>
    <w:rsid w:val="009E28A0"/>
    <w:rsid w:val="009E2E0A"/>
    <w:rsid w:val="009E3451"/>
    <w:rsid w:val="009E385E"/>
    <w:rsid w:val="009E4021"/>
    <w:rsid w:val="009E41AF"/>
    <w:rsid w:val="009E4408"/>
    <w:rsid w:val="009E4CAC"/>
    <w:rsid w:val="009E4EBC"/>
    <w:rsid w:val="009E4FFC"/>
    <w:rsid w:val="009E6522"/>
    <w:rsid w:val="009E6767"/>
    <w:rsid w:val="009E68C5"/>
    <w:rsid w:val="009E6DF0"/>
    <w:rsid w:val="009E71D6"/>
    <w:rsid w:val="009E74AD"/>
    <w:rsid w:val="009E791F"/>
    <w:rsid w:val="009E7A14"/>
    <w:rsid w:val="009E7B1E"/>
    <w:rsid w:val="009E7BB6"/>
    <w:rsid w:val="009E7F3A"/>
    <w:rsid w:val="009F0A53"/>
    <w:rsid w:val="009F0B79"/>
    <w:rsid w:val="009F0E93"/>
    <w:rsid w:val="009F0EFC"/>
    <w:rsid w:val="009F119D"/>
    <w:rsid w:val="009F14B8"/>
    <w:rsid w:val="009F1B4D"/>
    <w:rsid w:val="009F1B96"/>
    <w:rsid w:val="009F1BBA"/>
    <w:rsid w:val="009F1F21"/>
    <w:rsid w:val="009F22B9"/>
    <w:rsid w:val="009F22F2"/>
    <w:rsid w:val="009F2479"/>
    <w:rsid w:val="009F2DD2"/>
    <w:rsid w:val="009F34CF"/>
    <w:rsid w:val="009F3B72"/>
    <w:rsid w:val="009F3C8C"/>
    <w:rsid w:val="009F41EF"/>
    <w:rsid w:val="009F472A"/>
    <w:rsid w:val="009F474F"/>
    <w:rsid w:val="009F4868"/>
    <w:rsid w:val="009F48C6"/>
    <w:rsid w:val="009F4C1B"/>
    <w:rsid w:val="009F4F01"/>
    <w:rsid w:val="009F546F"/>
    <w:rsid w:val="009F55D4"/>
    <w:rsid w:val="009F5B8B"/>
    <w:rsid w:val="009F5ED8"/>
    <w:rsid w:val="009F6153"/>
    <w:rsid w:val="009F62A4"/>
    <w:rsid w:val="009F697B"/>
    <w:rsid w:val="009F7BF0"/>
    <w:rsid w:val="009F7C18"/>
    <w:rsid w:val="009F7D33"/>
    <w:rsid w:val="009F7DA5"/>
    <w:rsid w:val="009F7DB3"/>
    <w:rsid w:val="009F7FC1"/>
    <w:rsid w:val="00A000EB"/>
    <w:rsid w:val="00A001F6"/>
    <w:rsid w:val="00A007F0"/>
    <w:rsid w:val="00A00843"/>
    <w:rsid w:val="00A00A9C"/>
    <w:rsid w:val="00A0147A"/>
    <w:rsid w:val="00A01814"/>
    <w:rsid w:val="00A019FE"/>
    <w:rsid w:val="00A01A5D"/>
    <w:rsid w:val="00A01B6B"/>
    <w:rsid w:val="00A01C7D"/>
    <w:rsid w:val="00A01C84"/>
    <w:rsid w:val="00A02B85"/>
    <w:rsid w:val="00A02C9E"/>
    <w:rsid w:val="00A03B2F"/>
    <w:rsid w:val="00A03C42"/>
    <w:rsid w:val="00A044A2"/>
    <w:rsid w:val="00A051ED"/>
    <w:rsid w:val="00A053A3"/>
    <w:rsid w:val="00A056AA"/>
    <w:rsid w:val="00A05850"/>
    <w:rsid w:val="00A060C5"/>
    <w:rsid w:val="00A06730"/>
    <w:rsid w:val="00A067E8"/>
    <w:rsid w:val="00A071D4"/>
    <w:rsid w:val="00A071DD"/>
    <w:rsid w:val="00A0761A"/>
    <w:rsid w:val="00A07714"/>
    <w:rsid w:val="00A0785D"/>
    <w:rsid w:val="00A07B64"/>
    <w:rsid w:val="00A07B6D"/>
    <w:rsid w:val="00A07D18"/>
    <w:rsid w:val="00A07D5C"/>
    <w:rsid w:val="00A07F36"/>
    <w:rsid w:val="00A07FC3"/>
    <w:rsid w:val="00A1007A"/>
    <w:rsid w:val="00A10838"/>
    <w:rsid w:val="00A10AD8"/>
    <w:rsid w:val="00A10C01"/>
    <w:rsid w:val="00A10E38"/>
    <w:rsid w:val="00A10EB5"/>
    <w:rsid w:val="00A11263"/>
    <w:rsid w:val="00A11DEA"/>
    <w:rsid w:val="00A1243A"/>
    <w:rsid w:val="00A12673"/>
    <w:rsid w:val="00A128F9"/>
    <w:rsid w:val="00A12B70"/>
    <w:rsid w:val="00A12CB0"/>
    <w:rsid w:val="00A131EF"/>
    <w:rsid w:val="00A13E9A"/>
    <w:rsid w:val="00A14149"/>
    <w:rsid w:val="00A145D5"/>
    <w:rsid w:val="00A149FD"/>
    <w:rsid w:val="00A14E27"/>
    <w:rsid w:val="00A14EDA"/>
    <w:rsid w:val="00A1520A"/>
    <w:rsid w:val="00A1558F"/>
    <w:rsid w:val="00A15AC5"/>
    <w:rsid w:val="00A15B7C"/>
    <w:rsid w:val="00A164BA"/>
    <w:rsid w:val="00A17044"/>
    <w:rsid w:val="00A17643"/>
    <w:rsid w:val="00A176E3"/>
    <w:rsid w:val="00A176EA"/>
    <w:rsid w:val="00A17864"/>
    <w:rsid w:val="00A17BBC"/>
    <w:rsid w:val="00A17D9A"/>
    <w:rsid w:val="00A17F36"/>
    <w:rsid w:val="00A2008A"/>
    <w:rsid w:val="00A201FC"/>
    <w:rsid w:val="00A20C42"/>
    <w:rsid w:val="00A20D03"/>
    <w:rsid w:val="00A20F0D"/>
    <w:rsid w:val="00A20FB2"/>
    <w:rsid w:val="00A2159E"/>
    <w:rsid w:val="00A21848"/>
    <w:rsid w:val="00A21AEE"/>
    <w:rsid w:val="00A2202E"/>
    <w:rsid w:val="00A2219A"/>
    <w:rsid w:val="00A22238"/>
    <w:rsid w:val="00A2247E"/>
    <w:rsid w:val="00A22562"/>
    <w:rsid w:val="00A226FE"/>
    <w:rsid w:val="00A23084"/>
    <w:rsid w:val="00A23743"/>
    <w:rsid w:val="00A237D9"/>
    <w:rsid w:val="00A23861"/>
    <w:rsid w:val="00A240BC"/>
    <w:rsid w:val="00A2460B"/>
    <w:rsid w:val="00A2471D"/>
    <w:rsid w:val="00A247FE"/>
    <w:rsid w:val="00A24C12"/>
    <w:rsid w:val="00A24EA3"/>
    <w:rsid w:val="00A25745"/>
    <w:rsid w:val="00A257FD"/>
    <w:rsid w:val="00A25CE1"/>
    <w:rsid w:val="00A25DF7"/>
    <w:rsid w:val="00A26AD6"/>
    <w:rsid w:val="00A26BCA"/>
    <w:rsid w:val="00A270D8"/>
    <w:rsid w:val="00A27294"/>
    <w:rsid w:val="00A27933"/>
    <w:rsid w:val="00A27EC8"/>
    <w:rsid w:val="00A30206"/>
    <w:rsid w:val="00A3027A"/>
    <w:rsid w:val="00A304A4"/>
    <w:rsid w:val="00A30579"/>
    <w:rsid w:val="00A30BE8"/>
    <w:rsid w:val="00A30DE6"/>
    <w:rsid w:val="00A30EAD"/>
    <w:rsid w:val="00A30ED0"/>
    <w:rsid w:val="00A31968"/>
    <w:rsid w:val="00A32062"/>
    <w:rsid w:val="00A3223C"/>
    <w:rsid w:val="00A32819"/>
    <w:rsid w:val="00A32C21"/>
    <w:rsid w:val="00A32CF7"/>
    <w:rsid w:val="00A32CF8"/>
    <w:rsid w:val="00A333C4"/>
    <w:rsid w:val="00A33B1B"/>
    <w:rsid w:val="00A33DBE"/>
    <w:rsid w:val="00A33DFD"/>
    <w:rsid w:val="00A33F3F"/>
    <w:rsid w:val="00A33F8E"/>
    <w:rsid w:val="00A33FBD"/>
    <w:rsid w:val="00A34042"/>
    <w:rsid w:val="00A346B6"/>
    <w:rsid w:val="00A34A96"/>
    <w:rsid w:val="00A34ACE"/>
    <w:rsid w:val="00A34CCA"/>
    <w:rsid w:val="00A352C5"/>
    <w:rsid w:val="00A35935"/>
    <w:rsid w:val="00A35A4A"/>
    <w:rsid w:val="00A35C8E"/>
    <w:rsid w:val="00A35D3C"/>
    <w:rsid w:val="00A35DA9"/>
    <w:rsid w:val="00A36876"/>
    <w:rsid w:val="00A36B89"/>
    <w:rsid w:val="00A3712E"/>
    <w:rsid w:val="00A37333"/>
    <w:rsid w:val="00A37400"/>
    <w:rsid w:val="00A37BB4"/>
    <w:rsid w:val="00A37EF9"/>
    <w:rsid w:val="00A37FFA"/>
    <w:rsid w:val="00A407CB"/>
    <w:rsid w:val="00A407E6"/>
    <w:rsid w:val="00A40D45"/>
    <w:rsid w:val="00A40D84"/>
    <w:rsid w:val="00A42785"/>
    <w:rsid w:val="00A428F5"/>
    <w:rsid w:val="00A42989"/>
    <w:rsid w:val="00A42AA0"/>
    <w:rsid w:val="00A42E4B"/>
    <w:rsid w:val="00A431DE"/>
    <w:rsid w:val="00A432DD"/>
    <w:rsid w:val="00A43866"/>
    <w:rsid w:val="00A4396C"/>
    <w:rsid w:val="00A440BC"/>
    <w:rsid w:val="00A44451"/>
    <w:rsid w:val="00A44C78"/>
    <w:rsid w:val="00A44F85"/>
    <w:rsid w:val="00A4500D"/>
    <w:rsid w:val="00A45076"/>
    <w:rsid w:val="00A4510C"/>
    <w:rsid w:val="00A45C31"/>
    <w:rsid w:val="00A45CE2"/>
    <w:rsid w:val="00A4636A"/>
    <w:rsid w:val="00A46702"/>
    <w:rsid w:val="00A46791"/>
    <w:rsid w:val="00A46966"/>
    <w:rsid w:val="00A46D0A"/>
    <w:rsid w:val="00A46D41"/>
    <w:rsid w:val="00A46D79"/>
    <w:rsid w:val="00A4731A"/>
    <w:rsid w:val="00A47ABD"/>
    <w:rsid w:val="00A47C2B"/>
    <w:rsid w:val="00A5054D"/>
    <w:rsid w:val="00A5077D"/>
    <w:rsid w:val="00A507E8"/>
    <w:rsid w:val="00A50CBA"/>
    <w:rsid w:val="00A51928"/>
    <w:rsid w:val="00A52012"/>
    <w:rsid w:val="00A521DA"/>
    <w:rsid w:val="00A5235A"/>
    <w:rsid w:val="00A52696"/>
    <w:rsid w:val="00A52991"/>
    <w:rsid w:val="00A52E93"/>
    <w:rsid w:val="00A531C4"/>
    <w:rsid w:val="00A53576"/>
    <w:rsid w:val="00A539C2"/>
    <w:rsid w:val="00A53A67"/>
    <w:rsid w:val="00A53E65"/>
    <w:rsid w:val="00A549C7"/>
    <w:rsid w:val="00A5539B"/>
    <w:rsid w:val="00A55D23"/>
    <w:rsid w:val="00A55E51"/>
    <w:rsid w:val="00A5616F"/>
    <w:rsid w:val="00A56310"/>
    <w:rsid w:val="00A56D5B"/>
    <w:rsid w:val="00A56E6D"/>
    <w:rsid w:val="00A56F6D"/>
    <w:rsid w:val="00A570D3"/>
    <w:rsid w:val="00A571CE"/>
    <w:rsid w:val="00A57DC0"/>
    <w:rsid w:val="00A60ACE"/>
    <w:rsid w:val="00A60F46"/>
    <w:rsid w:val="00A6148F"/>
    <w:rsid w:val="00A61C68"/>
    <w:rsid w:val="00A627DD"/>
    <w:rsid w:val="00A629E8"/>
    <w:rsid w:val="00A62DE6"/>
    <w:rsid w:val="00A63792"/>
    <w:rsid w:val="00A63EB5"/>
    <w:rsid w:val="00A648B9"/>
    <w:rsid w:val="00A64E6B"/>
    <w:rsid w:val="00A64FC9"/>
    <w:rsid w:val="00A655D5"/>
    <w:rsid w:val="00A655EF"/>
    <w:rsid w:val="00A65709"/>
    <w:rsid w:val="00A6570A"/>
    <w:rsid w:val="00A659F2"/>
    <w:rsid w:val="00A6625D"/>
    <w:rsid w:val="00A66AEC"/>
    <w:rsid w:val="00A66DF9"/>
    <w:rsid w:val="00A66ED4"/>
    <w:rsid w:val="00A675E7"/>
    <w:rsid w:val="00A67705"/>
    <w:rsid w:val="00A67D3C"/>
    <w:rsid w:val="00A7075D"/>
    <w:rsid w:val="00A7082C"/>
    <w:rsid w:val="00A70BC3"/>
    <w:rsid w:val="00A70D8E"/>
    <w:rsid w:val="00A71033"/>
    <w:rsid w:val="00A72457"/>
    <w:rsid w:val="00A724AA"/>
    <w:rsid w:val="00A72F08"/>
    <w:rsid w:val="00A7305B"/>
    <w:rsid w:val="00A730FF"/>
    <w:rsid w:val="00A73302"/>
    <w:rsid w:val="00A73349"/>
    <w:rsid w:val="00A734A3"/>
    <w:rsid w:val="00A73F0F"/>
    <w:rsid w:val="00A740DA"/>
    <w:rsid w:val="00A740DD"/>
    <w:rsid w:val="00A742B1"/>
    <w:rsid w:val="00A7449B"/>
    <w:rsid w:val="00A74547"/>
    <w:rsid w:val="00A74A67"/>
    <w:rsid w:val="00A74B46"/>
    <w:rsid w:val="00A74CD5"/>
    <w:rsid w:val="00A74D15"/>
    <w:rsid w:val="00A752D6"/>
    <w:rsid w:val="00A75307"/>
    <w:rsid w:val="00A7537F"/>
    <w:rsid w:val="00A754D9"/>
    <w:rsid w:val="00A76071"/>
    <w:rsid w:val="00A761D4"/>
    <w:rsid w:val="00A76411"/>
    <w:rsid w:val="00A765E5"/>
    <w:rsid w:val="00A76796"/>
    <w:rsid w:val="00A76837"/>
    <w:rsid w:val="00A76DD8"/>
    <w:rsid w:val="00A76EAC"/>
    <w:rsid w:val="00A77289"/>
    <w:rsid w:val="00A77349"/>
    <w:rsid w:val="00A779E7"/>
    <w:rsid w:val="00A77C36"/>
    <w:rsid w:val="00A77D24"/>
    <w:rsid w:val="00A800B7"/>
    <w:rsid w:val="00A8017A"/>
    <w:rsid w:val="00A80293"/>
    <w:rsid w:val="00A80579"/>
    <w:rsid w:val="00A808C0"/>
    <w:rsid w:val="00A80E3C"/>
    <w:rsid w:val="00A80F42"/>
    <w:rsid w:val="00A81152"/>
    <w:rsid w:val="00A81AF1"/>
    <w:rsid w:val="00A81C5C"/>
    <w:rsid w:val="00A820CA"/>
    <w:rsid w:val="00A823D4"/>
    <w:rsid w:val="00A828A7"/>
    <w:rsid w:val="00A82A82"/>
    <w:rsid w:val="00A82A89"/>
    <w:rsid w:val="00A82A92"/>
    <w:rsid w:val="00A82AEE"/>
    <w:rsid w:val="00A82E29"/>
    <w:rsid w:val="00A83857"/>
    <w:rsid w:val="00A840B3"/>
    <w:rsid w:val="00A841B9"/>
    <w:rsid w:val="00A8429E"/>
    <w:rsid w:val="00A844A2"/>
    <w:rsid w:val="00A8456E"/>
    <w:rsid w:val="00A846CD"/>
    <w:rsid w:val="00A84A36"/>
    <w:rsid w:val="00A84F70"/>
    <w:rsid w:val="00A851A4"/>
    <w:rsid w:val="00A851C9"/>
    <w:rsid w:val="00A85365"/>
    <w:rsid w:val="00A8541E"/>
    <w:rsid w:val="00A85521"/>
    <w:rsid w:val="00A8563B"/>
    <w:rsid w:val="00A8627B"/>
    <w:rsid w:val="00A8656B"/>
    <w:rsid w:val="00A86932"/>
    <w:rsid w:val="00A86A11"/>
    <w:rsid w:val="00A87A3F"/>
    <w:rsid w:val="00A87CAC"/>
    <w:rsid w:val="00A9014D"/>
    <w:rsid w:val="00A90875"/>
    <w:rsid w:val="00A91233"/>
    <w:rsid w:val="00A91465"/>
    <w:rsid w:val="00A919F1"/>
    <w:rsid w:val="00A91AAC"/>
    <w:rsid w:val="00A92245"/>
    <w:rsid w:val="00A928DF"/>
    <w:rsid w:val="00A92903"/>
    <w:rsid w:val="00A92C45"/>
    <w:rsid w:val="00A92D88"/>
    <w:rsid w:val="00A930B0"/>
    <w:rsid w:val="00A932FE"/>
    <w:rsid w:val="00A93528"/>
    <w:rsid w:val="00A935C5"/>
    <w:rsid w:val="00A93631"/>
    <w:rsid w:val="00A937EA"/>
    <w:rsid w:val="00A93CAA"/>
    <w:rsid w:val="00A9402B"/>
    <w:rsid w:val="00A9423B"/>
    <w:rsid w:val="00A9473B"/>
    <w:rsid w:val="00A947CB"/>
    <w:rsid w:val="00A949C2"/>
    <w:rsid w:val="00A949D4"/>
    <w:rsid w:val="00A94AB4"/>
    <w:rsid w:val="00A94AB8"/>
    <w:rsid w:val="00A94CAB"/>
    <w:rsid w:val="00A94E80"/>
    <w:rsid w:val="00A95108"/>
    <w:rsid w:val="00A9565A"/>
    <w:rsid w:val="00A95B93"/>
    <w:rsid w:val="00A95C9B"/>
    <w:rsid w:val="00A9631B"/>
    <w:rsid w:val="00A968F3"/>
    <w:rsid w:val="00A96BAA"/>
    <w:rsid w:val="00A975D8"/>
    <w:rsid w:val="00A9761F"/>
    <w:rsid w:val="00A97A22"/>
    <w:rsid w:val="00A97F44"/>
    <w:rsid w:val="00AA0C28"/>
    <w:rsid w:val="00AA115B"/>
    <w:rsid w:val="00AA11C8"/>
    <w:rsid w:val="00AA1564"/>
    <w:rsid w:val="00AA1BB1"/>
    <w:rsid w:val="00AA1CBD"/>
    <w:rsid w:val="00AA2020"/>
    <w:rsid w:val="00AA2116"/>
    <w:rsid w:val="00AA2300"/>
    <w:rsid w:val="00AA23BA"/>
    <w:rsid w:val="00AA29AB"/>
    <w:rsid w:val="00AA29CF"/>
    <w:rsid w:val="00AA2C14"/>
    <w:rsid w:val="00AA2FD6"/>
    <w:rsid w:val="00AA30D5"/>
    <w:rsid w:val="00AA32A1"/>
    <w:rsid w:val="00AA3767"/>
    <w:rsid w:val="00AA379F"/>
    <w:rsid w:val="00AA3D7A"/>
    <w:rsid w:val="00AA3DD4"/>
    <w:rsid w:val="00AA440F"/>
    <w:rsid w:val="00AA4487"/>
    <w:rsid w:val="00AA4B1E"/>
    <w:rsid w:val="00AA4CC2"/>
    <w:rsid w:val="00AA4D63"/>
    <w:rsid w:val="00AA50DD"/>
    <w:rsid w:val="00AA52B6"/>
    <w:rsid w:val="00AA55B1"/>
    <w:rsid w:val="00AA5D29"/>
    <w:rsid w:val="00AA5FA6"/>
    <w:rsid w:val="00AA5FC8"/>
    <w:rsid w:val="00AA6971"/>
    <w:rsid w:val="00AA6AA0"/>
    <w:rsid w:val="00AA6DAA"/>
    <w:rsid w:val="00AA6F27"/>
    <w:rsid w:val="00AA6F69"/>
    <w:rsid w:val="00AA768C"/>
    <w:rsid w:val="00AA76C0"/>
    <w:rsid w:val="00AA7878"/>
    <w:rsid w:val="00AA792F"/>
    <w:rsid w:val="00AA7B45"/>
    <w:rsid w:val="00AA7DFF"/>
    <w:rsid w:val="00AB0215"/>
    <w:rsid w:val="00AB0558"/>
    <w:rsid w:val="00AB0B12"/>
    <w:rsid w:val="00AB0BFB"/>
    <w:rsid w:val="00AB0C40"/>
    <w:rsid w:val="00AB1013"/>
    <w:rsid w:val="00AB1AC0"/>
    <w:rsid w:val="00AB1F1E"/>
    <w:rsid w:val="00AB25D7"/>
    <w:rsid w:val="00AB2F91"/>
    <w:rsid w:val="00AB334E"/>
    <w:rsid w:val="00AB3543"/>
    <w:rsid w:val="00AB369E"/>
    <w:rsid w:val="00AB3A71"/>
    <w:rsid w:val="00AB3E53"/>
    <w:rsid w:val="00AB42F9"/>
    <w:rsid w:val="00AB454E"/>
    <w:rsid w:val="00AB48AA"/>
    <w:rsid w:val="00AB4BEA"/>
    <w:rsid w:val="00AB4F7E"/>
    <w:rsid w:val="00AB502D"/>
    <w:rsid w:val="00AB5378"/>
    <w:rsid w:val="00AB5428"/>
    <w:rsid w:val="00AB5726"/>
    <w:rsid w:val="00AB58E2"/>
    <w:rsid w:val="00AB5B86"/>
    <w:rsid w:val="00AB5E8E"/>
    <w:rsid w:val="00AB5EDD"/>
    <w:rsid w:val="00AB607D"/>
    <w:rsid w:val="00AB610C"/>
    <w:rsid w:val="00AB616A"/>
    <w:rsid w:val="00AB620C"/>
    <w:rsid w:val="00AB6CA5"/>
    <w:rsid w:val="00AB6F32"/>
    <w:rsid w:val="00AB72B8"/>
    <w:rsid w:val="00AB7490"/>
    <w:rsid w:val="00AB7988"/>
    <w:rsid w:val="00AB7D82"/>
    <w:rsid w:val="00AC0104"/>
    <w:rsid w:val="00AC05EB"/>
    <w:rsid w:val="00AC0656"/>
    <w:rsid w:val="00AC0907"/>
    <w:rsid w:val="00AC0969"/>
    <w:rsid w:val="00AC1695"/>
    <w:rsid w:val="00AC18EF"/>
    <w:rsid w:val="00AC1A27"/>
    <w:rsid w:val="00AC1DA9"/>
    <w:rsid w:val="00AC1F94"/>
    <w:rsid w:val="00AC2092"/>
    <w:rsid w:val="00AC223E"/>
    <w:rsid w:val="00AC23E2"/>
    <w:rsid w:val="00AC24C1"/>
    <w:rsid w:val="00AC2601"/>
    <w:rsid w:val="00AC2789"/>
    <w:rsid w:val="00AC28E0"/>
    <w:rsid w:val="00AC2D96"/>
    <w:rsid w:val="00AC30FA"/>
    <w:rsid w:val="00AC3639"/>
    <w:rsid w:val="00AC3794"/>
    <w:rsid w:val="00AC39F7"/>
    <w:rsid w:val="00AC3AFD"/>
    <w:rsid w:val="00AC3E82"/>
    <w:rsid w:val="00AC4207"/>
    <w:rsid w:val="00AC4343"/>
    <w:rsid w:val="00AC47C4"/>
    <w:rsid w:val="00AC4962"/>
    <w:rsid w:val="00AC503F"/>
    <w:rsid w:val="00AC5451"/>
    <w:rsid w:val="00AC54CB"/>
    <w:rsid w:val="00AC5B71"/>
    <w:rsid w:val="00AC5E25"/>
    <w:rsid w:val="00AC6189"/>
    <w:rsid w:val="00AC67A3"/>
    <w:rsid w:val="00AC67A9"/>
    <w:rsid w:val="00AC6E3D"/>
    <w:rsid w:val="00AC7056"/>
    <w:rsid w:val="00AC70AD"/>
    <w:rsid w:val="00AC717E"/>
    <w:rsid w:val="00AC780F"/>
    <w:rsid w:val="00AC7A18"/>
    <w:rsid w:val="00AD014B"/>
    <w:rsid w:val="00AD03AA"/>
    <w:rsid w:val="00AD060D"/>
    <w:rsid w:val="00AD0BCA"/>
    <w:rsid w:val="00AD1280"/>
    <w:rsid w:val="00AD1572"/>
    <w:rsid w:val="00AD1C2E"/>
    <w:rsid w:val="00AD1F7D"/>
    <w:rsid w:val="00AD1FF1"/>
    <w:rsid w:val="00AD2A6F"/>
    <w:rsid w:val="00AD2C49"/>
    <w:rsid w:val="00AD2D03"/>
    <w:rsid w:val="00AD326E"/>
    <w:rsid w:val="00AD35D1"/>
    <w:rsid w:val="00AD3797"/>
    <w:rsid w:val="00AD3920"/>
    <w:rsid w:val="00AD3B99"/>
    <w:rsid w:val="00AD3DA5"/>
    <w:rsid w:val="00AD40FB"/>
    <w:rsid w:val="00AD4296"/>
    <w:rsid w:val="00AD42B3"/>
    <w:rsid w:val="00AD43C9"/>
    <w:rsid w:val="00AD45E7"/>
    <w:rsid w:val="00AD4AD5"/>
    <w:rsid w:val="00AD5338"/>
    <w:rsid w:val="00AD5DC0"/>
    <w:rsid w:val="00AD6235"/>
    <w:rsid w:val="00AD6257"/>
    <w:rsid w:val="00AD632C"/>
    <w:rsid w:val="00AD6468"/>
    <w:rsid w:val="00AD6883"/>
    <w:rsid w:val="00AD7390"/>
    <w:rsid w:val="00AD75F6"/>
    <w:rsid w:val="00AD7A7D"/>
    <w:rsid w:val="00AD7C05"/>
    <w:rsid w:val="00AD7C55"/>
    <w:rsid w:val="00AD7D71"/>
    <w:rsid w:val="00AE0163"/>
    <w:rsid w:val="00AE03A5"/>
    <w:rsid w:val="00AE0683"/>
    <w:rsid w:val="00AE1396"/>
    <w:rsid w:val="00AE14A5"/>
    <w:rsid w:val="00AE1644"/>
    <w:rsid w:val="00AE1C33"/>
    <w:rsid w:val="00AE1E81"/>
    <w:rsid w:val="00AE2453"/>
    <w:rsid w:val="00AE25B1"/>
    <w:rsid w:val="00AE261B"/>
    <w:rsid w:val="00AE297A"/>
    <w:rsid w:val="00AE2C57"/>
    <w:rsid w:val="00AE2F60"/>
    <w:rsid w:val="00AE3268"/>
    <w:rsid w:val="00AE33A4"/>
    <w:rsid w:val="00AE3409"/>
    <w:rsid w:val="00AE345A"/>
    <w:rsid w:val="00AE3B02"/>
    <w:rsid w:val="00AE407E"/>
    <w:rsid w:val="00AE53C8"/>
    <w:rsid w:val="00AE57D6"/>
    <w:rsid w:val="00AE5DA7"/>
    <w:rsid w:val="00AE5F4D"/>
    <w:rsid w:val="00AE676F"/>
    <w:rsid w:val="00AE6EAF"/>
    <w:rsid w:val="00AE76BA"/>
    <w:rsid w:val="00AE78C1"/>
    <w:rsid w:val="00AE7E31"/>
    <w:rsid w:val="00AF090E"/>
    <w:rsid w:val="00AF09D2"/>
    <w:rsid w:val="00AF1557"/>
    <w:rsid w:val="00AF19E3"/>
    <w:rsid w:val="00AF1F63"/>
    <w:rsid w:val="00AF22E7"/>
    <w:rsid w:val="00AF2704"/>
    <w:rsid w:val="00AF2902"/>
    <w:rsid w:val="00AF2C50"/>
    <w:rsid w:val="00AF2E9A"/>
    <w:rsid w:val="00AF2FC9"/>
    <w:rsid w:val="00AF32EA"/>
    <w:rsid w:val="00AF37DC"/>
    <w:rsid w:val="00AF3C84"/>
    <w:rsid w:val="00AF3EAA"/>
    <w:rsid w:val="00AF4291"/>
    <w:rsid w:val="00AF45C6"/>
    <w:rsid w:val="00AF47AE"/>
    <w:rsid w:val="00AF4AAC"/>
    <w:rsid w:val="00AF59FB"/>
    <w:rsid w:val="00AF5BF6"/>
    <w:rsid w:val="00AF5ED4"/>
    <w:rsid w:val="00AF5F44"/>
    <w:rsid w:val="00AF602A"/>
    <w:rsid w:val="00AF61C0"/>
    <w:rsid w:val="00AF6214"/>
    <w:rsid w:val="00AF66CD"/>
    <w:rsid w:val="00AF6861"/>
    <w:rsid w:val="00AF70B5"/>
    <w:rsid w:val="00AF7205"/>
    <w:rsid w:val="00AF7453"/>
    <w:rsid w:val="00AF76EB"/>
    <w:rsid w:val="00B0053E"/>
    <w:rsid w:val="00B00886"/>
    <w:rsid w:val="00B00905"/>
    <w:rsid w:val="00B00BC3"/>
    <w:rsid w:val="00B00DB0"/>
    <w:rsid w:val="00B010FA"/>
    <w:rsid w:val="00B013EC"/>
    <w:rsid w:val="00B015D3"/>
    <w:rsid w:val="00B01731"/>
    <w:rsid w:val="00B01AF5"/>
    <w:rsid w:val="00B0212B"/>
    <w:rsid w:val="00B023D0"/>
    <w:rsid w:val="00B026B6"/>
    <w:rsid w:val="00B028B9"/>
    <w:rsid w:val="00B0329C"/>
    <w:rsid w:val="00B0378B"/>
    <w:rsid w:val="00B039C3"/>
    <w:rsid w:val="00B03B42"/>
    <w:rsid w:val="00B03F47"/>
    <w:rsid w:val="00B03F70"/>
    <w:rsid w:val="00B03FCA"/>
    <w:rsid w:val="00B04428"/>
    <w:rsid w:val="00B04600"/>
    <w:rsid w:val="00B04B13"/>
    <w:rsid w:val="00B04D5B"/>
    <w:rsid w:val="00B04E87"/>
    <w:rsid w:val="00B051A0"/>
    <w:rsid w:val="00B05389"/>
    <w:rsid w:val="00B05578"/>
    <w:rsid w:val="00B0577F"/>
    <w:rsid w:val="00B05A01"/>
    <w:rsid w:val="00B05BD2"/>
    <w:rsid w:val="00B05E8E"/>
    <w:rsid w:val="00B06329"/>
    <w:rsid w:val="00B06388"/>
    <w:rsid w:val="00B0651F"/>
    <w:rsid w:val="00B069D7"/>
    <w:rsid w:val="00B0737F"/>
    <w:rsid w:val="00B07924"/>
    <w:rsid w:val="00B1013A"/>
    <w:rsid w:val="00B109F4"/>
    <w:rsid w:val="00B10D1C"/>
    <w:rsid w:val="00B11117"/>
    <w:rsid w:val="00B11341"/>
    <w:rsid w:val="00B11494"/>
    <w:rsid w:val="00B11AAF"/>
    <w:rsid w:val="00B11C5E"/>
    <w:rsid w:val="00B136B5"/>
    <w:rsid w:val="00B13763"/>
    <w:rsid w:val="00B13BFF"/>
    <w:rsid w:val="00B13E01"/>
    <w:rsid w:val="00B140E9"/>
    <w:rsid w:val="00B14700"/>
    <w:rsid w:val="00B14D0D"/>
    <w:rsid w:val="00B15312"/>
    <w:rsid w:val="00B1573F"/>
    <w:rsid w:val="00B15B3F"/>
    <w:rsid w:val="00B15CED"/>
    <w:rsid w:val="00B15DCB"/>
    <w:rsid w:val="00B16611"/>
    <w:rsid w:val="00B167AD"/>
    <w:rsid w:val="00B167D5"/>
    <w:rsid w:val="00B168BF"/>
    <w:rsid w:val="00B16E02"/>
    <w:rsid w:val="00B16F9C"/>
    <w:rsid w:val="00B173FA"/>
    <w:rsid w:val="00B17B0B"/>
    <w:rsid w:val="00B20167"/>
    <w:rsid w:val="00B201C7"/>
    <w:rsid w:val="00B20894"/>
    <w:rsid w:val="00B209C1"/>
    <w:rsid w:val="00B20B90"/>
    <w:rsid w:val="00B20EB3"/>
    <w:rsid w:val="00B210B0"/>
    <w:rsid w:val="00B21B07"/>
    <w:rsid w:val="00B22279"/>
    <w:rsid w:val="00B22414"/>
    <w:rsid w:val="00B22A17"/>
    <w:rsid w:val="00B22D26"/>
    <w:rsid w:val="00B2304F"/>
    <w:rsid w:val="00B2330D"/>
    <w:rsid w:val="00B23D08"/>
    <w:rsid w:val="00B23D48"/>
    <w:rsid w:val="00B23FA9"/>
    <w:rsid w:val="00B24398"/>
    <w:rsid w:val="00B24619"/>
    <w:rsid w:val="00B24650"/>
    <w:rsid w:val="00B247C7"/>
    <w:rsid w:val="00B24857"/>
    <w:rsid w:val="00B24963"/>
    <w:rsid w:val="00B24AF7"/>
    <w:rsid w:val="00B25056"/>
    <w:rsid w:val="00B25143"/>
    <w:rsid w:val="00B25F7D"/>
    <w:rsid w:val="00B26020"/>
    <w:rsid w:val="00B264DC"/>
    <w:rsid w:val="00B265DD"/>
    <w:rsid w:val="00B268E5"/>
    <w:rsid w:val="00B26932"/>
    <w:rsid w:val="00B26A76"/>
    <w:rsid w:val="00B270E7"/>
    <w:rsid w:val="00B271E9"/>
    <w:rsid w:val="00B272F0"/>
    <w:rsid w:val="00B2743B"/>
    <w:rsid w:val="00B27C6F"/>
    <w:rsid w:val="00B30534"/>
    <w:rsid w:val="00B30B9E"/>
    <w:rsid w:val="00B30BE9"/>
    <w:rsid w:val="00B30C02"/>
    <w:rsid w:val="00B30E76"/>
    <w:rsid w:val="00B31199"/>
    <w:rsid w:val="00B318A8"/>
    <w:rsid w:val="00B31E9C"/>
    <w:rsid w:val="00B323E5"/>
    <w:rsid w:val="00B326F0"/>
    <w:rsid w:val="00B32B60"/>
    <w:rsid w:val="00B32C38"/>
    <w:rsid w:val="00B32C39"/>
    <w:rsid w:val="00B32D97"/>
    <w:rsid w:val="00B32E74"/>
    <w:rsid w:val="00B331A6"/>
    <w:rsid w:val="00B336E8"/>
    <w:rsid w:val="00B33F2C"/>
    <w:rsid w:val="00B33FC6"/>
    <w:rsid w:val="00B344E5"/>
    <w:rsid w:val="00B35187"/>
    <w:rsid w:val="00B351D1"/>
    <w:rsid w:val="00B35D3F"/>
    <w:rsid w:val="00B35FB0"/>
    <w:rsid w:val="00B363B4"/>
    <w:rsid w:val="00B36598"/>
    <w:rsid w:val="00B3665A"/>
    <w:rsid w:val="00B3665B"/>
    <w:rsid w:val="00B368CE"/>
    <w:rsid w:val="00B36DE3"/>
    <w:rsid w:val="00B371BD"/>
    <w:rsid w:val="00B37C2D"/>
    <w:rsid w:val="00B37CE7"/>
    <w:rsid w:val="00B37FF6"/>
    <w:rsid w:val="00B4075C"/>
    <w:rsid w:val="00B40C3B"/>
    <w:rsid w:val="00B40CE0"/>
    <w:rsid w:val="00B41432"/>
    <w:rsid w:val="00B415BA"/>
    <w:rsid w:val="00B41C24"/>
    <w:rsid w:val="00B4270A"/>
    <w:rsid w:val="00B42779"/>
    <w:rsid w:val="00B42CBC"/>
    <w:rsid w:val="00B42D22"/>
    <w:rsid w:val="00B42F93"/>
    <w:rsid w:val="00B430B4"/>
    <w:rsid w:val="00B43215"/>
    <w:rsid w:val="00B4387E"/>
    <w:rsid w:val="00B43FD4"/>
    <w:rsid w:val="00B443AE"/>
    <w:rsid w:val="00B4454C"/>
    <w:rsid w:val="00B449DB"/>
    <w:rsid w:val="00B44B30"/>
    <w:rsid w:val="00B44C83"/>
    <w:rsid w:val="00B44DED"/>
    <w:rsid w:val="00B450CE"/>
    <w:rsid w:val="00B45274"/>
    <w:rsid w:val="00B4555C"/>
    <w:rsid w:val="00B45570"/>
    <w:rsid w:val="00B45709"/>
    <w:rsid w:val="00B457AC"/>
    <w:rsid w:val="00B45A48"/>
    <w:rsid w:val="00B45CC7"/>
    <w:rsid w:val="00B45D24"/>
    <w:rsid w:val="00B46113"/>
    <w:rsid w:val="00B4634A"/>
    <w:rsid w:val="00B4641B"/>
    <w:rsid w:val="00B46678"/>
    <w:rsid w:val="00B468EF"/>
    <w:rsid w:val="00B46D4B"/>
    <w:rsid w:val="00B46E9F"/>
    <w:rsid w:val="00B46FA2"/>
    <w:rsid w:val="00B46FB7"/>
    <w:rsid w:val="00B47151"/>
    <w:rsid w:val="00B4762A"/>
    <w:rsid w:val="00B50190"/>
    <w:rsid w:val="00B51321"/>
    <w:rsid w:val="00B5156B"/>
    <w:rsid w:val="00B51814"/>
    <w:rsid w:val="00B519EF"/>
    <w:rsid w:val="00B51ADC"/>
    <w:rsid w:val="00B51E4B"/>
    <w:rsid w:val="00B52230"/>
    <w:rsid w:val="00B5278A"/>
    <w:rsid w:val="00B52A84"/>
    <w:rsid w:val="00B53442"/>
    <w:rsid w:val="00B5360B"/>
    <w:rsid w:val="00B53617"/>
    <w:rsid w:val="00B54058"/>
    <w:rsid w:val="00B540A1"/>
    <w:rsid w:val="00B540DD"/>
    <w:rsid w:val="00B54340"/>
    <w:rsid w:val="00B54452"/>
    <w:rsid w:val="00B54472"/>
    <w:rsid w:val="00B54A8A"/>
    <w:rsid w:val="00B54B99"/>
    <w:rsid w:val="00B551C6"/>
    <w:rsid w:val="00B5584E"/>
    <w:rsid w:val="00B55ECD"/>
    <w:rsid w:val="00B564DA"/>
    <w:rsid w:val="00B56A10"/>
    <w:rsid w:val="00B56A13"/>
    <w:rsid w:val="00B56E08"/>
    <w:rsid w:val="00B57604"/>
    <w:rsid w:val="00B57953"/>
    <w:rsid w:val="00B57F73"/>
    <w:rsid w:val="00B607FE"/>
    <w:rsid w:val="00B60C9B"/>
    <w:rsid w:val="00B60E59"/>
    <w:rsid w:val="00B60E92"/>
    <w:rsid w:val="00B60EF7"/>
    <w:rsid w:val="00B61328"/>
    <w:rsid w:val="00B617C6"/>
    <w:rsid w:val="00B617E4"/>
    <w:rsid w:val="00B61D7B"/>
    <w:rsid w:val="00B61DD6"/>
    <w:rsid w:val="00B6204A"/>
    <w:rsid w:val="00B621E7"/>
    <w:rsid w:val="00B6318B"/>
    <w:rsid w:val="00B632AF"/>
    <w:rsid w:val="00B6333D"/>
    <w:rsid w:val="00B635A9"/>
    <w:rsid w:val="00B6400E"/>
    <w:rsid w:val="00B64440"/>
    <w:rsid w:val="00B64CC1"/>
    <w:rsid w:val="00B64DF3"/>
    <w:rsid w:val="00B650D6"/>
    <w:rsid w:val="00B65292"/>
    <w:rsid w:val="00B653B9"/>
    <w:rsid w:val="00B654FC"/>
    <w:rsid w:val="00B6563F"/>
    <w:rsid w:val="00B65A5B"/>
    <w:rsid w:val="00B65B58"/>
    <w:rsid w:val="00B65B7A"/>
    <w:rsid w:val="00B65CAA"/>
    <w:rsid w:val="00B65F2A"/>
    <w:rsid w:val="00B65F46"/>
    <w:rsid w:val="00B6618A"/>
    <w:rsid w:val="00B662EF"/>
    <w:rsid w:val="00B66E9C"/>
    <w:rsid w:val="00B66F76"/>
    <w:rsid w:val="00B67112"/>
    <w:rsid w:val="00B671C8"/>
    <w:rsid w:val="00B67360"/>
    <w:rsid w:val="00B678D2"/>
    <w:rsid w:val="00B67BAB"/>
    <w:rsid w:val="00B67ED6"/>
    <w:rsid w:val="00B70306"/>
    <w:rsid w:val="00B7031D"/>
    <w:rsid w:val="00B7050F"/>
    <w:rsid w:val="00B711F9"/>
    <w:rsid w:val="00B715F2"/>
    <w:rsid w:val="00B71837"/>
    <w:rsid w:val="00B71B7C"/>
    <w:rsid w:val="00B71E7C"/>
    <w:rsid w:val="00B71EBB"/>
    <w:rsid w:val="00B71F44"/>
    <w:rsid w:val="00B720A0"/>
    <w:rsid w:val="00B72430"/>
    <w:rsid w:val="00B72A7F"/>
    <w:rsid w:val="00B72AD8"/>
    <w:rsid w:val="00B72F3C"/>
    <w:rsid w:val="00B731E1"/>
    <w:rsid w:val="00B7369A"/>
    <w:rsid w:val="00B738A7"/>
    <w:rsid w:val="00B742B2"/>
    <w:rsid w:val="00B743F2"/>
    <w:rsid w:val="00B7481C"/>
    <w:rsid w:val="00B74DC3"/>
    <w:rsid w:val="00B74E43"/>
    <w:rsid w:val="00B752C8"/>
    <w:rsid w:val="00B752FC"/>
    <w:rsid w:val="00B75757"/>
    <w:rsid w:val="00B7589A"/>
    <w:rsid w:val="00B75C68"/>
    <w:rsid w:val="00B75DF6"/>
    <w:rsid w:val="00B76083"/>
    <w:rsid w:val="00B762EF"/>
    <w:rsid w:val="00B76419"/>
    <w:rsid w:val="00B76455"/>
    <w:rsid w:val="00B76ABC"/>
    <w:rsid w:val="00B76DCC"/>
    <w:rsid w:val="00B76F57"/>
    <w:rsid w:val="00B7720C"/>
    <w:rsid w:val="00B7741E"/>
    <w:rsid w:val="00B77656"/>
    <w:rsid w:val="00B77FB1"/>
    <w:rsid w:val="00B800B0"/>
    <w:rsid w:val="00B800E4"/>
    <w:rsid w:val="00B80472"/>
    <w:rsid w:val="00B80A2D"/>
    <w:rsid w:val="00B81165"/>
    <w:rsid w:val="00B812F7"/>
    <w:rsid w:val="00B813B6"/>
    <w:rsid w:val="00B814CB"/>
    <w:rsid w:val="00B81629"/>
    <w:rsid w:val="00B82011"/>
    <w:rsid w:val="00B823B8"/>
    <w:rsid w:val="00B823BA"/>
    <w:rsid w:val="00B824F0"/>
    <w:rsid w:val="00B82862"/>
    <w:rsid w:val="00B82898"/>
    <w:rsid w:val="00B82973"/>
    <w:rsid w:val="00B82C07"/>
    <w:rsid w:val="00B837DD"/>
    <w:rsid w:val="00B83C0C"/>
    <w:rsid w:val="00B83D65"/>
    <w:rsid w:val="00B847F7"/>
    <w:rsid w:val="00B84807"/>
    <w:rsid w:val="00B848CA"/>
    <w:rsid w:val="00B84F44"/>
    <w:rsid w:val="00B8536E"/>
    <w:rsid w:val="00B8538C"/>
    <w:rsid w:val="00B856F2"/>
    <w:rsid w:val="00B857A1"/>
    <w:rsid w:val="00B85855"/>
    <w:rsid w:val="00B859D3"/>
    <w:rsid w:val="00B85DAC"/>
    <w:rsid w:val="00B85FF6"/>
    <w:rsid w:val="00B86143"/>
    <w:rsid w:val="00B8614B"/>
    <w:rsid w:val="00B864EB"/>
    <w:rsid w:val="00B86585"/>
    <w:rsid w:val="00B86A5D"/>
    <w:rsid w:val="00B87197"/>
    <w:rsid w:val="00B871C9"/>
    <w:rsid w:val="00B90A6A"/>
    <w:rsid w:val="00B9170D"/>
    <w:rsid w:val="00B91A1F"/>
    <w:rsid w:val="00B91F40"/>
    <w:rsid w:val="00B9205E"/>
    <w:rsid w:val="00B92272"/>
    <w:rsid w:val="00B9259E"/>
    <w:rsid w:val="00B9284E"/>
    <w:rsid w:val="00B92BB3"/>
    <w:rsid w:val="00B92EA8"/>
    <w:rsid w:val="00B9310B"/>
    <w:rsid w:val="00B931FD"/>
    <w:rsid w:val="00B939BF"/>
    <w:rsid w:val="00B93DC5"/>
    <w:rsid w:val="00B93FC6"/>
    <w:rsid w:val="00B94008"/>
    <w:rsid w:val="00B9414A"/>
    <w:rsid w:val="00B94952"/>
    <w:rsid w:val="00B9513F"/>
    <w:rsid w:val="00B952A1"/>
    <w:rsid w:val="00B958E3"/>
    <w:rsid w:val="00B96CEE"/>
    <w:rsid w:val="00B9722A"/>
    <w:rsid w:val="00B973F6"/>
    <w:rsid w:val="00B97510"/>
    <w:rsid w:val="00B9761A"/>
    <w:rsid w:val="00B97BBC"/>
    <w:rsid w:val="00B97D25"/>
    <w:rsid w:val="00BA08F6"/>
    <w:rsid w:val="00BA0933"/>
    <w:rsid w:val="00BA1108"/>
    <w:rsid w:val="00BA13D8"/>
    <w:rsid w:val="00BA164F"/>
    <w:rsid w:val="00BA1656"/>
    <w:rsid w:val="00BA1859"/>
    <w:rsid w:val="00BA1C63"/>
    <w:rsid w:val="00BA251A"/>
    <w:rsid w:val="00BA290E"/>
    <w:rsid w:val="00BA2E1F"/>
    <w:rsid w:val="00BA2F5F"/>
    <w:rsid w:val="00BA36E4"/>
    <w:rsid w:val="00BA396F"/>
    <w:rsid w:val="00BA3E5C"/>
    <w:rsid w:val="00BA3EAF"/>
    <w:rsid w:val="00BA3F5D"/>
    <w:rsid w:val="00BA4F79"/>
    <w:rsid w:val="00BA5210"/>
    <w:rsid w:val="00BA58FA"/>
    <w:rsid w:val="00BA5BE8"/>
    <w:rsid w:val="00BA5C33"/>
    <w:rsid w:val="00BA5E16"/>
    <w:rsid w:val="00BA5E66"/>
    <w:rsid w:val="00BA609E"/>
    <w:rsid w:val="00BA6323"/>
    <w:rsid w:val="00BA67D7"/>
    <w:rsid w:val="00BA6A47"/>
    <w:rsid w:val="00BA6B7E"/>
    <w:rsid w:val="00BA6D51"/>
    <w:rsid w:val="00BA700B"/>
    <w:rsid w:val="00BA7214"/>
    <w:rsid w:val="00BA7268"/>
    <w:rsid w:val="00BA7278"/>
    <w:rsid w:val="00BA742A"/>
    <w:rsid w:val="00BA77CF"/>
    <w:rsid w:val="00BA786E"/>
    <w:rsid w:val="00BB014D"/>
    <w:rsid w:val="00BB021D"/>
    <w:rsid w:val="00BB03F7"/>
    <w:rsid w:val="00BB0657"/>
    <w:rsid w:val="00BB075C"/>
    <w:rsid w:val="00BB0E90"/>
    <w:rsid w:val="00BB1EA8"/>
    <w:rsid w:val="00BB1F31"/>
    <w:rsid w:val="00BB1F64"/>
    <w:rsid w:val="00BB2302"/>
    <w:rsid w:val="00BB2595"/>
    <w:rsid w:val="00BB275D"/>
    <w:rsid w:val="00BB27EE"/>
    <w:rsid w:val="00BB27F7"/>
    <w:rsid w:val="00BB2ACB"/>
    <w:rsid w:val="00BB2C03"/>
    <w:rsid w:val="00BB2F44"/>
    <w:rsid w:val="00BB34AC"/>
    <w:rsid w:val="00BB3583"/>
    <w:rsid w:val="00BB36F9"/>
    <w:rsid w:val="00BB3D62"/>
    <w:rsid w:val="00BB457C"/>
    <w:rsid w:val="00BB46A7"/>
    <w:rsid w:val="00BB4879"/>
    <w:rsid w:val="00BB4D7D"/>
    <w:rsid w:val="00BB4FEC"/>
    <w:rsid w:val="00BB543B"/>
    <w:rsid w:val="00BB58D2"/>
    <w:rsid w:val="00BB5CBE"/>
    <w:rsid w:val="00BB5D36"/>
    <w:rsid w:val="00BB6443"/>
    <w:rsid w:val="00BB6486"/>
    <w:rsid w:val="00BB6969"/>
    <w:rsid w:val="00BB6AC9"/>
    <w:rsid w:val="00BB70F4"/>
    <w:rsid w:val="00BB7376"/>
    <w:rsid w:val="00BB73B0"/>
    <w:rsid w:val="00BB74CF"/>
    <w:rsid w:val="00BB7E30"/>
    <w:rsid w:val="00BC023C"/>
    <w:rsid w:val="00BC0A7B"/>
    <w:rsid w:val="00BC0BB0"/>
    <w:rsid w:val="00BC106F"/>
    <w:rsid w:val="00BC13A1"/>
    <w:rsid w:val="00BC16C2"/>
    <w:rsid w:val="00BC16FC"/>
    <w:rsid w:val="00BC2809"/>
    <w:rsid w:val="00BC287C"/>
    <w:rsid w:val="00BC2BA6"/>
    <w:rsid w:val="00BC33CA"/>
    <w:rsid w:val="00BC34B8"/>
    <w:rsid w:val="00BC3713"/>
    <w:rsid w:val="00BC38A8"/>
    <w:rsid w:val="00BC38C4"/>
    <w:rsid w:val="00BC3922"/>
    <w:rsid w:val="00BC3953"/>
    <w:rsid w:val="00BC3986"/>
    <w:rsid w:val="00BC3ED9"/>
    <w:rsid w:val="00BC42D5"/>
    <w:rsid w:val="00BC45D8"/>
    <w:rsid w:val="00BC4690"/>
    <w:rsid w:val="00BC4848"/>
    <w:rsid w:val="00BC4EE5"/>
    <w:rsid w:val="00BC5324"/>
    <w:rsid w:val="00BC558E"/>
    <w:rsid w:val="00BC64CC"/>
    <w:rsid w:val="00BC66D6"/>
    <w:rsid w:val="00BC6C8F"/>
    <w:rsid w:val="00BC6E30"/>
    <w:rsid w:val="00BC6EA1"/>
    <w:rsid w:val="00BC705D"/>
    <w:rsid w:val="00BC7268"/>
    <w:rsid w:val="00BC78DC"/>
    <w:rsid w:val="00BC7E68"/>
    <w:rsid w:val="00BD050F"/>
    <w:rsid w:val="00BD0518"/>
    <w:rsid w:val="00BD062E"/>
    <w:rsid w:val="00BD0A2A"/>
    <w:rsid w:val="00BD1301"/>
    <w:rsid w:val="00BD13B5"/>
    <w:rsid w:val="00BD1445"/>
    <w:rsid w:val="00BD1E4F"/>
    <w:rsid w:val="00BD280F"/>
    <w:rsid w:val="00BD2932"/>
    <w:rsid w:val="00BD29D2"/>
    <w:rsid w:val="00BD2E21"/>
    <w:rsid w:val="00BD3276"/>
    <w:rsid w:val="00BD3679"/>
    <w:rsid w:val="00BD4630"/>
    <w:rsid w:val="00BD4660"/>
    <w:rsid w:val="00BD46BD"/>
    <w:rsid w:val="00BD48E4"/>
    <w:rsid w:val="00BD4A97"/>
    <w:rsid w:val="00BD4BB7"/>
    <w:rsid w:val="00BD4BD4"/>
    <w:rsid w:val="00BD5143"/>
    <w:rsid w:val="00BD5724"/>
    <w:rsid w:val="00BD5955"/>
    <w:rsid w:val="00BD5F9B"/>
    <w:rsid w:val="00BD63C4"/>
    <w:rsid w:val="00BD69A7"/>
    <w:rsid w:val="00BD6F3B"/>
    <w:rsid w:val="00BD6FF1"/>
    <w:rsid w:val="00BD7204"/>
    <w:rsid w:val="00BD73FA"/>
    <w:rsid w:val="00BD77CA"/>
    <w:rsid w:val="00BE057D"/>
    <w:rsid w:val="00BE0983"/>
    <w:rsid w:val="00BE0A16"/>
    <w:rsid w:val="00BE0C16"/>
    <w:rsid w:val="00BE0EBF"/>
    <w:rsid w:val="00BE14B4"/>
    <w:rsid w:val="00BE158D"/>
    <w:rsid w:val="00BE1646"/>
    <w:rsid w:val="00BE1923"/>
    <w:rsid w:val="00BE19D5"/>
    <w:rsid w:val="00BE1A1B"/>
    <w:rsid w:val="00BE1E71"/>
    <w:rsid w:val="00BE1ED9"/>
    <w:rsid w:val="00BE1F5F"/>
    <w:rsid w:val="00BE28DD"/>
    <w:rsid w:val="00BE2C3B"/>
    <w:rsid w:val="00BE3182"/>
    <w:rsid w:val="00BE3807"/>
    <w:rsid w:val="00BE385E"/>
    <w:rsid w:val="00BE39A8"/>
    <w:rsid w:val="00BE3D6F"/>
    <w:rsid w:val="00BE3EDB"/>
    <w:rsid w:val="00BE4104"/>
    <w:rsid w:val="00BE4390"/>
    <w:rsid w:val="00BE4404"/>
    <w:rsid w:val="00BE454A"/>
    <w:rsid w:val="00BE45CF"/>
    <w:rsid w:val="00BE468D"/>
    <w:rsid w:val="00BE4D58"/>
    <w:rsid w:val="00BE4F8A"/>
    <w:rsid w:val="00BE5252"/>
    <w:rsid w:val="00BE5508"/>
    <w:rsid w:val="00BE5613"/>
    <w:rsid w:val="00BE57A3"/>
    <w:rsid w:val="00BE59F2"/>
    <w:rsid w:val="00BE5B88"/>
    <w:rsid w:val="00BE5BE4"/>
    <w:rsid w:val="00BE5C70"/>
    <w:rsid w:val="00BE5E8B"/>
    <w:rsid w:val="00BE611E"/>
    <w:rsid w:val="00BE6176"/>
    <w:rsid w:val="00BE6316"/>
    <w:rsid w:val="00BE6465"/>
    <w:rsid w:val="00BE6562"/>
    <w:rsid w:val="00BE6859"/>
    <w:rsid w:val="00BE68E8"/>
    <w:rsid w:val="00BE6CFE"/>
    <w:rsid w:val="00BE6FEC"/>
    <w:rsid w:val="00BE713A"/>
    <w:rsid w:val="00BE7467"/>
    <w:rsid w:val="00BE74DE"/>
    <w:rsid w:val="00BE772C"/>
    <w:rsid w:val="00BE7A22"/>
    <w:rsid w:val="00BE7C51"/>
    <w:rsid w:val="00BF0682"/>
    <w:rsid w:val="00BF06E0"/>
    <w:rsid w:val="00BF0857"/>
    <w:rsid w:val="00BF0B63"/>
    <w:rsid w:val="00BF11AF"/>
    <w:rsid w:val="00BF13AE"/>
    <w:rsid w:val="00BF13C2"/>
    <w:rsid w:val="00BF171C"/>
    <w:rsid w:val="00BF1B70"/>
    <w:rsid w:val="00BF1D87"/>
    <w:rsid w:val="00BF1E7D"/>
    <w:rsid w:val="00BF2204"/>
    <w:rsid w:val="00BF22E7"/>
    <w:rsid w:val="00BF28E6"/>
    <w:rsid w:val="00BF295C"/>
    <w:rsid w:val="00BF2983"/>
    <w:rsid w:val="00BF2CC6"/>
    <w:rsid w:val="00BF2EFB"/>
    <w:rsid w:val="00BF2F25"/>
    <w:rsid w:val="00BF34C3"/>
    <w:rsid w:val="00BF3CC0"/>
    <w:rsid w:val="00BF42C5"/>
    <w:rsid w:val="00BF4B77"/>
    <w:rsid w:val="00BF4E70"/>
    <w:rsid w:val="00BF4F4B"/>
    <w:rsid w:val="00BF5698"/>
    <w:rsid w:val="00BF621C"/>
    <w:rsid w:val="00BF6D49"/>
    <w:rsid w:val="00BF71D6"/>
    <w:rsid w:val="00BF7A66"/>
    <w:rsid w:val="00BF7D23"/>
    <w:rsid w:val="00BF7D53"/>
    <w:rsid w:val="00C00429"/>
    <w:rsid w:val="00C004BD"/>
    <w:rsid w:val="00C00766"/>
    <w:rsid w:val="00C00FAF"/>
    <w:rsid w:val="00C017CB"/>
    <w:rsid w:val="00C018D5"/>
    <w:rsid w:val="00C01B43"/>
    <w:rsid w:val="00C01BCD"/>
    <w:rsid w:val="00C01DEE"/>
    <w:rsid w:val="00C01E4E"/>
    <w:rsid w:val="00C02105"/>
    <w:rsid w:val="00C02208"/>
    <w:rsid w:val="00C02241"/>
    <w:rsid w:val="00C025D9"/>
    <w:rsid w:val="00C0276D"/>
    <w:rsid w:val="00C028EC"/>
    <w:rsid w:val="00C0294D"/>
    <w:rsid w:val="00C02FDC"/>
    <w:rsid w:val="00C03907"/>
    <w:rsid w:val="00C046C4"/>
    <w:rsid w:val="00C04CAB"/>
    <w:rsid w:val="00C04EBD"/>
    <w:rsid w:val="00C04FA8"/>
    <w:rsid w:val="00C06144"/>
    <w:rsid w:val="00C0628C"/>
    <w:rsid w:val="00C063AB"/>
    <w:rsid w:val="00C0655F"/>
    <w:rsid w:val="00C06958"/>
    <w:rsid w:val="00C06BE8"/>
    <w:rsid w:val="00C06BFA"/>
    <w:rsid w:val="00C06F73"/>
    <w:rsid w:val="00C0703A"/>
    <w:rsid w:val="00C07461"/>
    <w:rsid w:val="00C075C9"/>
    <w:rsid w:val="00C0772C"/>
    <w:rsid w:val="00C07C85"/>
    <w:rsid w:val="00C07DC7"/>
    <w:rsid w:val="00C10002"/>
    <w:rsid w:val="00C1026C"/>
    <w:rsid w:val="00C1057C"/>
    <w:rsid w:val="00C105D4"/>
    <w:rsid w:val="00C10604"/>
    <w:rsid w:val="00C1084F"/>
    <w:rsid w:val="00C1089D"/>
    <w:rsid w:val="00C10DD2"/>
    <w:rsid w:val="00C11162"/>
    <w:rsid w:val="00C11204"/>
    <w:rsid w:val="00C11621"/>
    <w:rsid w:val="00C1175C"/>
    <w:rsid w:val="00C1181F"/>
    <w:rsid w:val="00C11A1E"/>
    <w:rsid w:val="00C11F1F"/>
    <w:rsid w:val="00C12031"/>
    <w:rsid w:val="00C123A3"/>
    <w:rsid w:val="00C124CD"/>
    <w:rsid w:val="00C12889"/>
    <w:rsid w:val="00C1343A"/>
    <w:rsid w:val="00C1349D"/>
    <w:rsid w:val="00C13A35"/>
    <w:rsid w:val="00C14009"/>
    <w:rsid w:val="00C1452D"/>
    <w:rsid w:val="00C147EE"/>
    <w:rsid w:val="00C14CD8"/>
    <w:rsid w:val="00C15466"/>
    <w:rsid w:val="00C1550C"/>
    <w:rsid w:val="00C1553C"/>
    <w:rsid w:val="00C155FD"/>
    <w:rsid w:val="00C15C78"/>
    <w:rsid w:val="00C15F59"/>
    <w:rsid w:val="00C163F9"/>
    <w:rsid w:val="00C1696C"/>
    <w:rsid w:val="00C16BBA"/>
    <w:rsid w:val="00C16F7D"/>
    <w:rsid w:val="00C171E7"/>
    <w:rsid w:val="00C175C1"/>
    <w:rsid w:val="00C17A24"/>
    <w:rsid w:val="00C17BBF"/>
    <w:rsid w:val="00C17EFB"/>
    <w:rsid w:val="00C17F47"/>
    <w:rsid w:val="00C205FB"/>
    <w:rsid w:val="00C2081A"/>
    <w:rsid w:val="00C20B98"/>
    <w:rsid w:val="00C20F77"/>
    <w:rsid w:val="00C21090"/>
    <w:rsid w:val="00C212E5"/>
    <w:rsid w:val="00C2175C"/>
    <w:rsid w:val="00C21E0E"/>
    <w:rsid w:val="00C21F72"/>
    <w:rsid w:val="00C21FED"/>
    <w:rsid w:val="00C22221"/>
    <w:rsid w:val="00C22287"/>
    <w:rsid w:val="00C22583"/>
    <w:rsid w:val="00C22678"/>
    <w:rsid w:val="00C22B59"/>
    <w:rsid w:val="00C22EA9"/>
    <w:rsid w:val="00C22F87"/>
    <w:rsid w:val="00C238A8"/>
    <w:rsid w:val="00C23E7F"/>
    <w:rsid w:val="00C240B6"/>
    <w:rsid w:val="00C24316"/>
    <w:rsid w:val="00C246BB"/>
    <w:rsid w:val="00C246ED"/>
    <w:rsid w:val="00C24BE7"/>
    <w:rsid w:val="00C25179"/>
    <w:rsid w:val="00C251C9"/>
    <w:rsid w:val="00C25757"/>
    <w:rsid w:val="00C2595D"/>
    <w:rsid w:val="00C25BE7"/>
    <w:rsid w:val="00C25EA3"/>
    <w:rsid w:val="00C26383"/>
    <w:rsid w:val="00C2650F"/>
    <w:rsid w:val="00C26806"/>
    <w:rsid w:val="00C268EC"/>
    <w:rsid w:val="00C26DF0"/>
    <w:rsid w:val="00C27034"/>
    <w:rsid w:val="00C273F4"/>
    <w:rsid w:val="00C2783B"/>
    <w:rsid w:val="00C27AA1"/>
    <w:rsid w:val="00C27D3E"/>
    <w:rsid w:val="00C27D5A"/>
    <w:rsid w:val="00C30033"/>
    <w:rsid w:val="00C301CB"/>
    <w:rsid w:val="00C3069E"/>
    <w:rsid w:val="00C307B8"/>
    <w:rsid w:val="00C30838"/>
    <w:rsid w:val="00C30BF9"/>
    <w:rsid w:val="00C30D9B"/>
    <w:rsid w:val="00C314CF"/>
    <w:rsid w:val="00C314E6"/>
    <w:rsid w:val="00C31CE0"/>
    <w:rsid w:val="00C31D68"/>
    <w:rsid w:val="00C32421"/>
    <w:rsid w:val="00C32968"/>
    <w:rsid w:val="00C32A6F"/>
    <w:rsid w:val="00C32B4F"/>
    <w:rsid w:val="00C32D60"/>
    <w:rsid w:val="00C331A9"/>
    <w:rsid w:val="00C335AF"/>
    <w:rsid w:val="00C3372A"/>
    <w:rsid w:val="00C33A0F"/>
    <w:rsid w:val="00C33B11"/>
    <w:rsid w:val="00C33BA2"/>
    <w:rsid w:val="00C33C12"/>
    <w:rsid w:val="00C33F48"/>
    <w:rsid w:val="00C340BE"/>
    <w:rsid w:val="00C343BF"/>
    <w:rsid w:val="00C344B1"/>
    <w:rsid w:val="00C347AC"/>
    <w:rsid w:val="00C349BF"/>
    <w:rsid w:val="00C34C9C"/>
    <w:rsid w:val="00C34CE7"/>
    <w:rsid w:val="00C34F7E"/>
    <w:rsid w:val="00C35041"/>
    <w:rsid w:val="00C3509E"/>
    <w:rsid w:val="00C3532D"/>
    <w:rsid w:val="00C354D8"/>
    <w:rsid w:val="00C355B1"/>
    <w:rsid w:val="00C355D8"/>
    <w:rsid w:val="00C358BE"/>
    <w:rsid w:val="00C35BFC"/>
    <w:rsid w:val="00C35F1A"/>
    <w:rsid w:val="00C36245"/>
    <w:rsid w:val="00C36711"/>
    <w:rsid w:val="00C367FC"/>
    <w:rsid w:val="00C36B88"/>
    <w:rsid w:val="00C36C12"/>
    <w:rsid w:val="00C36E3C"/>
    <w:rsid w:val="00C36EFA"/>
    <w:rsid w:val="00C376FA"/>
    <w:rsid w:val="00C37721"/>
    <w:rsid w:val="00C37A9E"/>
    <w:rsid w:val="00C37E5B"/>
    <w:rsid w:val="00C405EE"/>
    <w:rsid w:val="00C40701"/>
    <w:rsid w:val="00C408FB"/>
    <w:rsid w:val="00C409DC"/>
    <w:rsid w:val="00C40CE7"/>
    <w:rsid w:val="00C41100"/>
    <w:rsid w:val="00C411CD"/>
    <w:rsid w:val="00C4158C"/>
    <w:rsid w:val="00C41924"/>
    <w:rsid w:val="00C41C80"/>
    <w:rsid w:val="00C41E8B"/>
    <w:rsid w:val="00C422D8"/>
    <w:rsid w:val="00C425A5"/>
    <w:rsid w:val="00C425BD"/>
    <w:rsid w:val="00C42F5C"/>
    <w:rsid w:val="00C43247"/>
    <w:rsid w:val="00C43B2A"/>
    <w:rsid w:val="00C44395"/>
    <w:rsid w:val="00C443E7"/>
    <w:rsid w:val="00C44453"/>
    <w:rsid w:val="00C44512"/>
    <w:rsid w:val="00C45386"/>
    <w:rsid w:val="00C45961"/>
    <w:rsid w:val="00C45B5E"/>
    <w:rsid w:val="00C45D33"/>
    <w:rsid w:val="00C465CF"/>
    <w:rsid w:val="00C46A56"/>
    <w:rsid w:val="00C46B52"/>
    <w:rsid w:val="00C470F1"/>
    <w:rsid w:val="00C4752A"/>
    <w:rsid w:val="00C47874"/>
    <w:rsid w:val="00C47DC3"/>
    <w:rsid w:val="00C50093"/>
    <w:rsid w:val="00C50596"/>
    <w:rsid w:val="00C50B2E"/>
    <w:rsid w:val="00C51056"/>
    <w:rsid w:val="00C5121E"/>
    <w:rsid w:val="00C51288"/>
    <w:rsid w:val="00C51588"/>
    <w:rsid w:val="00C5158A"/>
    <w:rsid w:val="00C51618"/>
    <w:rsid w:val="00C520CC"/>
    <w:rsid w:val="00C52298"/>
    <w:rsid w:val="00C52803"/>
    <w:rsid w:val="00C52973"/>
    <w:rsid w:val="00C52CF1"/>
    <w:rsid w:val="00C52ED5"/>
    <w:rsid w:val="00C52F5F"/>
    <w:rsid w:val="00C52F7B"/>
    <w:rsid w:val="00C538EA"/>
    <w:rsid w:val="00C540CF"/>
    <w:rsid w:val="00C54471"/>
    <w:rsid w:val="00C546EB"/>
    <w:rsid w:val="00C54B1E"/>
    <w:rsid w:val="00C54F68"/>
    <w:rsid w:val="00C55293"/>
    <w:rsid w:val="00C553C8"/>
    <w:rsid w:val="00C55427"/>
    <w:rsid w:val="00C55752"/>
    <w:rsid w:val="00C55DDE"/>
    <w:rsid w:val="00C561F8"/>
    <w:rsid w:val="00C56291"/>
    <w:rsid w:val="00C568A8"/>
    <w:rsid w:val="00C570A8"/>
    <w:rsid w:val="00C57117"/>
    <w:rsid w:val="00C57151"/>
    <w:rsid w:val="00C57172"/>
    <w:rsid w:val="00C57300"/>
    <w:rsid w:val="00C57646"/>
    <w:rsid w:val="00C57AA0"/>
    <w:rsid w:val="00C57C0C"/>
    <w:rsid w:val="00C57FF6"/>
    <w:rsid w:val="00C601ED"/>
    <w:rsid w:val="00C60580"/>
    <w:rsid w:val="00C60890"/>
    <w:rsid w:val="00C60A22"/>
    <w:rsid w:val="00C60B72"/>
    <w:rsid w:val="00C60CC2"/>
    <w:rsid w:val="00C6101B"/>
    <w:rsid w:val="00C61101"/>
    <w:rsid w:val="00C614AA"/>
    <w:rsid w:val="00C61598"/>
    <w:rsid w:val="00C6179C"/>
    <w:rsid w:val="00C61930"/>
    <w:rsid w:val="00C61ABA"/>
    <w:rsid w:val="00C61D1C"/>
    <w:rsid w:val="00C61D85"/>
    <w:rsid w:val="00C62170"/>
    <w:rsid w:val="00C6262B"/>
    <w:rsid w:val="00C627F5"/>
    <w:rsid w:val="00C628F9"/>
    <w:rsid w:val="00C62B60"/>
    <w:rsid w:val="00C63150"/>
    <w:rsid w:val="00C63512"/>
    <w:rsid w:val="00C6369D"/>
    <w:rsid w:val="00C63A09"/>
    <w:rsid w:val="00C63F25"/>
    <w:rsid w:val="00C64038"/>
    <w:rsid w:val="00C6489B"/>
    <w:rsid w:val="00C6493E"/>
    <w:rsid w:val="00C64A73"/>
    <w:rsid w:val="00C64B2C"/>
    <w:rsid w:val="00C64B34"/>
    <w:rsid w:val="00C64F08"/>
    <w:rsid w:val="00C650B3"/>
    <w:rsid w:val="00C65148"/>
    <w:rsid w:val="00C65352"/>
    <w:rsid w:val="00C6545C"/>
    <w:rsid w:val="00C654EA"/>
    <w:rsid w:val="00C662EE"/>
    <w:rsid w:val="00C664BC"/>
    <w:rsid w:val="00C6684A"/>
    <w:rsid w:val="00C66B2F"/>
    <w:rsid w:val="00C66E16"/>
    <w:rsid w:val="00C67112"/>
    <w:rsid w:val="00C6756B"/>
    <w:rsid w:val="00C67A83"/>
    <w:rsid w:val="00C67E7A"/>
    <w:rsid w:val="00C7010E"/>
    <w:rsid w:val="00C70EEA"/>
    <w:rsid w:val="00C70FE4"/>
    <w:rsid w:val="00C719A9"/>
    <w:rsid w:val="00C71A67"/>
    <w:rsid w:val="00C720A6"/>
    <w:rsid w:val="00C72B75"/>
    <w:rsid w:val="00C72C8E"/>
    <w:rsid w:val="00C72FD7"/>
    <w:rsid w:val="00C733BE"/>
    <w:rsid w:val="00C734A9"/>
    <w:rsid w:val="00C73722"/>
    <w:rsid w:val="00C740FC"/>
    <w:rsid w:val="00C74111"/>
    <w:rsid w:val="00C742B4"/>
    <w:rsid w:val="00C743AF"/>
    <w:rsid w:val="00C7496E"/>
    <w:rsid w:val="00C75008"/>
    <w:rsid w:val="00C75240"/>
    <w:rsid w:val="00C75A71"/>
    <w:rsid w:val="00C76AC2"/>
    <w:rsid w:val="00C76BDE"/>
    <w:rsid w:val="00C76D85"/>
    <w:rsid w:val="00C770D2"/>
    <w:rsid w:val="00C77BB1"/>
    <w:rsid w:val="00C77FB7"/>
    <w:rsid w:val="00C80104"/>
    <w:rsid w:val="00C80241"/>
    <w:rsid w:val="00C809BE"/>
    <w:rsid w:val="00C80E21"/>
    <w:rsid w:val="00C80EC0"/>
    <w:rsid w:val="00C80F60"/>
    <w:rsid w:val="00C810DB"/>
    <w:rsid w:val="00C8114D"/>
    <w:rsid w:val="00C814D1"/>
    <w:rsid w:val="00C8173B"/>
    <w:rsid w:val="00C81A82"/>
    <w:rsid w:val="00C81D68"/>
    <w:rsid w:val="00C81F77"/>
    <w:rsid w:val="00C82517"/>
    <w:rsid w:val="00C82686"/>
    <w:rsid w:val="00C828AC"/>
    <w:rsid w:val="00C82F22"/>
    <w:rsid w:val="00C831E3"/>
    <w:rsid w:val="00C838FA"/>
    <w:rsid w:val="00C839AB"/>
    <w:rsid w:val="00C83E97"/>
    <w:rsid w:val="00C83EBB"/>
    <w:rsid w:val="00C848BD"/>
    <w:rsid w:val="00C852F4"/>
    <w:rsid w:val="00C85C90"/>
    <w:rsid w:val="00C85E77"/>
    <w:rsid w:val="00C86976"/>
    <w:rsid w:val="00C86F67"/>
    <w:rsid w:val="00C870D1"/>
    <w:rsid w:val="00C87291"/>
    <w:rsid w:val="00C87700"/>
    <w:rsid w:val="00C87A69"/>
    <w:rsid w:val="00C87BEB"/>
    <w:rsid w:val="00C900FC"/>
    <w:rsid w:val="00C90EB5"/>
    <w:rsid w:val="00C910C9"/>
    <w:rsid w:val="00C9127D"/>
    <w:rsid w:val="00C912DF"/>
    <w:rsid w:val="00C9163E"/>
    <w:rsid w:val="00C91785"/>
    <w:rsid w:val="00C919A1"/>
    <w:rsid w:val="00C91CAD"/>
    <w:rsid w:val="00C91D02"/>
    <w:rsid w:val="00C91E31"/>
    <w:rsid w:val="00C9226C"/>
    <w:rsid w:val="00C92D65"/>
    <w:rsid w:val="00C932CF"/>
    <w:rsid w:val="00C93C73"/>
    <w:rsid w:val="00C93DBB"/>
    <w:rsid w:val="00C93FB5"/>
    <w:rsid w:val="00C94137"/>
    <w:rsid w:val="00C944E4"/>
    <w:rsid w:val="00C94B6A"/>
    <w:rsid w:val="00C94BE0"/>
    <w:rsid w:val="00C9516B"/>
    <w:rsid w:val="00C952F7"/>
    <w:rsid w:val="00C953A7"/>
    <w:rsid w:val="00C95669"/>
    <w:rsid w:val="00C95769"/>
    <w:rsid w:val="00C9582B"/>
    <w:rsid w:val="00C95B13"/>
    <w:rsid w:val="00C95C05"/>
    <w:rsid w:val="00C95FB0"/>
    <w:rsid w:val="00C96672"/>
    <w:rsid w:val="00C968E9"/>
    <w:rsid w:val="00C96B7B"/>
    <w:rsid w:val="00C9751D"/>
    <w:rsid w:val="00C97DA4"/>
    <w:rsid w:val="00C97F55"/>
    <w:rsid w:val="00CA0037"/>
    <w:rsid w:val="00CA021C"/>
    <w:rsid w:val="00CA046D"/>
    <w:rsid w:val="00CA05B4"/>
    <w:rsid w:val="00CA0839"/>
    <w:rsid w:val="00CA0969"/>
    <w:rsid w:val="00CA0A38"/>
    <w:rsid w:val="00CA0EAF"/>
    <w:rsid w:val="00CA0FB8"/>
    <w:rsid w:val="00CA1216"/>
    <w:rsid w:val="00CA16BF"/>
    <w:rsid w:val="00CA196D"/>
    <w:rsid w:val="00CA1B8D"/>
    <w:rsid w:val="00CA2163"/>
    <w:rsid w:val="00CA2264"/>
    <w:rsid w:val="00CA2D62"/>
    <w:rsid w:val="00CA3105"/>
    <w:rsid w:val="00CA35E5"/>
    <w:rsid w:val="00CA3695"/>
    <w:rsid w:val="00CA3802"/>
    <w:rsid w:val="00CA38CB"/>
    <w:rsid w:val="00CA39D3"/>
    <w:rsid w:val="00CA39F2"/>
    <w:rsid w:val="00CA3D01"/>
    <w:rsid w:val="00CA3EE9"/>
    <w:rsid w:val="00CA438B"/>
    <w:rsid w:val="00CA4550"/>
    <w:rsid w:val="00CA4997"/>
    <w:rsid w:val="00CA4ABB"/>
    <w:rsid w:val="00CA4ABF"/>
    <w:rsid w:val="00CA4B27"/>
    <w:rsid w:val="00CA4C0E"/>
    <w:rsid w:val="00CA59F0"/>
    <w:rsid w:val="00CA59F1"/>
    <w:rsid w:val="00CA5BE5"/>
    <w:rsid w:val="00CA63E0"/>
    <w:rsid w:val="00CA6C31"/>
    <w:rsid w:val="00CA6F49"/>
    <w:rsid w:val="00CA70E1"/>
    <w:rsid w:val="00CA7203"/>
    <w:rsid w:val="00CA727A"/>
    <w:rsid w:val="00CA7920"/>
    <w:rsid w:val="00CA7B57"/>
    <w:rsid w:val="00CA7BF7"/>
    <w:rsid w:val="00CB07D1"/>
    <w:rsid w:val="00CB0821"/>
    <w:rsid w:val="00CB11F7"/>
    <w:rsid w:val="00CB1426"/>
    <w:rsid w:val="00CB1F0C"/>
    <w:rsid w:val="00CB23D5"/>
    <w:rsid w:val="00CB3AE5"/>
    <w:rsid w:val="00CB3AE8"/>
    <w:rsid w:val="00CB40BD"/>
    <w:rsid w:val="00CB4336"/>
    <w:rsid w:val="00CB4362"/>
    <w:rsid w:val="00CB4760"/>
    <w:rsid w:val="00CB4820"/>
    <w:rsid w:val="00CB4E57"/>
    <w:rsid w:val="00CB5359"/>
    <w:rsid w:val="00CB56FC"/>
    <w:rsid w:val="00CB580E"/>
    <w:rsid w:val="00CB591A"/>
    <w:rsid w:val="00CB5C37"/>
    <w:rsid w:val="00CB604F"/>
    <w:rsid w:val="00CB614D"/>
    <w:rsid w:val="00CB6D48"/>
    <w:rsid w:val="00CB71EA"/>
    <w:rsid w:val="00CB7688"/>
    <w:rsid w:val="00CB77E4"/>
    <w:rsid w:val="00CB7A8C"/>
    <w:rsid w:val="00CC011A"/>
    <w:rsid w:val="00CC018B"/>
    <w:rsid w:val="00CC02FE"/>
    <w:rsid w:val="00CC042C"/>
    <w:rsid w:val="00CC0528"/>
    <w:rsid w:val="00CC06EF"/>
    <w:rsid w:val="00CC0D48"/>
    <w:rsid w:val="00CC11E3"/>
    <w:rsid w:val="00CC1267"/>
    <w:rsid w:val="00CC1438"/>
    <w:rsid w:val="00CC147E"/>
    <w:rsid w:val="00CC1A00"/>
    <w:rsid w:val="00CC1A65"/>
    <w:rsid w:val="00CC20DD"/>
    <w:rsid w:val="00CC2692"/>
    <w:rsid w:val="00CC26E9"/>
    <w:rsid w:val="00CC2771"/>
    <w:rsid w:val="00CC2CB0"/>
    <w:rsid w:val="00CC2D8F"/>
    <w:rsid w:val="00CC2DAF"/>
    <w:rsid w:val="00CC2DEC"/>
    <w:rsid w:val="00CC2F0C"/>
    <w:rsid w:val="00CC2F62"/>
    <w:rsid w:val="00CC3241"/>
    <w:rsid w:val="00CC32C8"/>
    <w:rsid w:val="00CC3462"/>
    <w:rsid w:val="00CC3B23"/>
    <w:rsid w:val="00CC42D2"/>
    <w:rsid w:val="00CC4C25"/>
    <w:rsid w:val="00CC5747"/>
    <w:rsid w:val="00CC5DAD"/>
    <w:rsid w:val="00CC5F29"/>
    <w:rsid w:val="00CC6A6F"/>
    <w:rsid w:val="00CC6D3B"/>
    <w:rsid w:val="00CC6EAA"/>
    <w:rsid w:val="00CC70CD"/>
    <w:rsid w:val="00CC714A"/>
    <w:rsid w:val="00CC7356"/>
    <w:rsid w:val="00CC73C2"/>
    <w:rsid w:val="00CD0385"/>
    <w:rsid w:val="00CD11F6"/>
    <w:rsid w:val="00CD16B9"/>
    <w:rsid w:val="00CD1785"/>
    <w:rsid w:val="00CD1BA5"/>
    <w:rsid w:val="00CD1E31"/>
    <w:rsid w:val="00CD209D"/>
    <w:rsid w:val="00CD2A1F"/>
    <w:rsid w:val="00CD2C91"/>
    <w:rsid w:val="00CD2F1C"/>
    <w:rsid w:val="00CD31D8"/>
    <w:rsid w:val="00CD353E"/>
    <w:rsid w:val="00CD357D"/>
    <w:rsid w:val="00CD35C0"/>
    <w:rsid w:val="00CD3832"/>
    <w:rsid w:val="00CD39A0"/>
    <w:rsid w:val="00CD3CD1"/>
    <w:rsid w:val="00CD3E48"/>
    <w:rsid w:val="00CD3FEA"/>
    <w:rsid w:val="00CD4304"/>
    <w:rsid w:val="00CD4567"/>
    <w:rsid w:val="00CD4640"/>
    <w:rsid w:val="00CD477D"/>
    <w:rsid w:val="00CD499F"/>
    <w:rsid w:val="00CD4E17"/>
    <w:rsid w:val="00CD4F70"/>
    <w:rsid w:val="00CD501A"/>
    <w:rsid w:val="00CD52A5"/>
    <w:rsid w:val="00CD52D8"/>
    <w:rsid w:val="00CD562E"/>
    <w:rsid w:val="00CD5916"/>
    <w:rsid w:val="00CD5FB9"/>
    <w:rsid w:val="00CD6085"/>
    <w:rsid w:val="00CD620F"/>
    <w:rsid w:val="00CD632B"/>
    <w:rsid w:val="00CD6400"/>
    <w:rsid w:val="00CD660B"/>
    <w:rsid w:val="00CD6757"/>
    <w:rsid w:val="00CD67F7"/>
    <w:rsid w:val="00CD6D59"/>
    <w:rsid w:val="00CD6FEA"/>
    <w:rsid w:val="00CD7169"/>
    <w:rsid w:val="00CD77B0"/>
    <w:rsid w:val="00CD780E"/>
    <w:rsid w:val="00CD783E"/>
    <w:rsid w:val="00CD799E"/>
    <w:rsid w:val="00CE0168"/>
    <w:rsid w:val="00CE052E"/>
    <w:rsid w:val="00CE073D"/>
    <w:rsid w:val="00CE0D26"/>
    <w:rsid w:val="00CE1730"/>
    <w:rsid w:val="00CE1AC7"/>
    <w:rsid w:val="00CE1D2F"/>
    <w:rsid w:val="00CE213E"/>
    <w:rsid w:val="00CE250C"/>
    <w:rsid w:val="00CE27D4"/>
    <w:rsid w:val="00CE2C9C"/>
    <w:rsid w:val="00CE3070"/>
    <w:rsid w:val="00CE3639"/>
    <w:rsid w:val="00CE388A"/>
    <w:rsid w:val="00CE3910"/>
    <w:rsid w:val="00CE3C52"/>
    <w:rsid w:val="00CE3DD5"/>
    <w:rsid w:val="00CE3E3E"/>
    <w:rsid w:val="00CE40BC"/>
    <w:rsid w:val="00CE4181"/>
    <w:rsid w:val="00CE4701"/>
    <w:rsid w:val="00CE5162"/>
    <w:rsid w:val="00CE5276"/>
    <w:rsid w:val="00CE57E7"/>
    <w:rsid w:val="00CE5B97"/>
    <w:rsid w:val="00CE5D6D"/>
    <w:rsid w:val="00CE6723"/>
    <w:rsid w:val="00CE693B"/>
    <w:rsid w:val="00CE6E88"/>
    <w:rsid w:val="00CE6EAB"/>
    <w:rsid w:val="00CE7061"/>
    <w:rsid w:val="00CE7AF8"/>
    <w:rsid w:val="00CE7D2A"/>
    <w:rsid w:val="00CF05BF"/>
    <w:rsid w:val="00CF06D3"/>
    <w:rsid w:val="00CF0B68"/>
    <w:rsid w:val="00CF163A"/>
    <w:rsid w:val="00CF169A"/>
    <w:rsid w:val="00CF181A"/>
    <w:rsid w:val="00CF1E9E"/>
    <w:rsid w:val="00CF25C3"/>
    <w:rsid w:val="00CF2BD6"/>
    <w:rsid w:val="00CF2BD9"/>
    <w:rsid w:val="00CF3730"/>
    <w:rsid w:val="00CF385F"/>
    <w:rsid w:val="00CF3903"/>
    <w:rsid w:val="00CF432F"/>
    <w:rsid w:val="00CF459F"/>
    <w:rsid w:val="00CF4B6C"/>
    <w:rsid w:val="00CF4F97"/>
    <w:rsid w:val="00CF514A"/>
    <w:rsid w:val="00CF5222"/>
    <w:rsid w:val="00CF527B"/>
    <w:rsid w:val="00CF529A"/>
    <w:rsid w:val="00CF5B86"/>
    <w:rsid w:val="00CF60D5"/>
    <w:rsid w:val="00CF657F"/>
    <w:rsid w:val="00CF6796"/>
    <w:rsid w:val="00CF7361"/>
    <w:rsid w:val="00CF7C6B"/>
    <w:rsid w:val="00CF7E50"/>
    <w:rsid w:val="00CF7F71"/>
    <w:rsid w:val="00D00134"/>
    <w:rsid w:val="00D00221"/>
    <w:rsid w:val="00D00662"/>
    <w:rsid w:val="00D006CC"/>
    <w:rsid w:val="00D01371"/>
    <w:rsid w:val="00D01603"/>
    <w:rsid w:val="00D01DA3"/>
    <w:rsid w:val="00D01ED0"/>
    <w:rsid w:val="00D022EC"/>
    <w:rsid w:val="00D0246D"/>
    <w:rsid w:val="00D02811"/>
    <w:rsid w:val="00D02D0A"/>
    <w:rsid w:val="00D02D61"/>
    <w:rsid w:val="00D02EBA"/>
    <w:rsid w:val="00D0314F"/>
    <w:rsid w:val="00D032B6"/>
    <w:rsid w:val="00D03454"/>
    <w:rsid w:val="00D0364D"/>
    <w:rsid w:val="00D0388D"/>
    <w:rsid w:val="00D038DF"/>
    <w:rsid w:val="00D038E9"/>
    <w:rsid w:val="00D0398D"/>
    <w:rsid w:val="00D0399C"/>
    <w:rsid w:val="00D04035"/>
    <w:rsid w:val="00D04AE9"/>
    <w:rsid w:val="00D04CB8"/>
    <w:rsid w:val="00D056A1"/>
    <w:rsid w:val="00D05705"/>
    <w:rsid w:val="00D0590F"/>
    <w:rsid w:val="00D0598E"/>
    <w:rsid w:val="00D05BA1"/>
    <w:rsid w:val="00D05EB8"/>
    <w:rsid w:val="00D05FC7"/>
    <w:rsid w:val="00D05FCB"/>
    <w:rsid w:val="00D06039"/>
    <w:rsid w:val="00D0626E"/>
    <w:rsid w:val="00D062BB"/>
    <w:rsid w:val="00D0631D"/>
    <w:rsid w:val="00D0651B"/>
    <w:rsid w:val="00D06534"/>
    <w:rsid w:val="00D0674C"/>
    <w:rsid w:val="00D06D58"/>
    <w:rsid w:val="00D06DFF"/>
    <w:rsid w:val="00D06EEB"/>
    <w:rsid w:val="00D073C3"/>
    <w:rsid w:val="00D07408"/>
    <w:rsid w:val="00D1054A"/>
    <w:rsid w:val="00D10604"/>
    <w:rsid w:val="00D107AD"/>
    <w:rsid w:val="00D109DD"/>
    <w:rsid w:val="00D11A41"/>
    <w:rsid w:val="00D12618"/>
    <w:rsid w:val="00D12760"/>
    <w:rsid w:val="00D12F31"/>
    <w:rsid w:val="00D13005"/>
    <w:rsid w:val="00D1310D"/>
    <w:rsid w:val="00D134AF"/>
    <w:rsid w:val="00D13815"/>
    <w:rsid w:val="00D13C08"/>
    <w:rsid w:val="00D13CD9"/>
    <w:rsid w:val="00D141D6"/>
    <w:rsid w:val="00D1423A"/>
    <w:rsid w:val="00D1444D"/>
    <w:rsid w:val="00D147E5"/>
    <w:rsid w:val="00D14826"/>
    <w:rsid w:val="00D14979"/>
    <w:rsid w:val="00D14998"/>
    <w:rsid w:val="00D14A40"/>
    <w:rsid w:val="00D14CE9"/>
    <w:rsid w:val="00D154A3"/>
    <w:rsid w:val="00D156D1"/>
    <w:rsid w:val="00D15A6A"/>
    <w:rsid w:val="00D15CB5"/>
    <w:rsid w:val="00D15FDF"/>
    <w:rsid w:val="00D16A8A"/>
    <w:rsid w:val="00D16AE8"/>
    <w:rsid w:val="00D16F01"/>
    <w:rsid w:val="00D17095"/>
    <w:rsid w:val="00D1716A"/>
    <w:rsid w:val="00D172BD"/>
    <w:rsid w:val="00D17436"/>
    <w:rsid w:val="00D1750E"/>
    <w:rsid w:val="00D178D7"/>
    <w:rsid w:val="00D1794D"/>
    <w:rsid w:val="00D17993"/>
    <w:rsid w:val="00D17CE4"/>
    <w:rsid w:val="00D17FF0"/>
    <w:rsid w:val="00D201AD"/>
    <w:rsid w:val="00D2064A"/>
    <w:rsid w:val="00D208F4"/>
    <w:rsid w:val="00D20A6A"/>
    <w:rsid w:val="00D20B25"/>
    <w:rsid w:val="00D20B60"/>
    <w:rsid w:val="00D217FA"/>
    <w:rsid w:val="00D21835"/>
    <w:rsid w:val="00D21A77"/>
    <w:rsid w:val="00D21E7B"/>
    <w:rsid w:val="00D21FD1"/>
    <w:rsid w:val="00D220F4"/>
    <w:rsid w:val="00D22255"/>
    <w:rsid w:val="00D22354"/>
    <w:rsid w:val="00D228F2"/>
    <w:rsid w:val="00D22C12"/>
    <w:rsid w:val="00D22CC2"/>
    <w:rsid w:val="00D22E8A"/>
    <w:rsid w:val="00D23455"/>
    <w:rsid w:val="00D2395C"/>
    <w:rsid w:val="00D2478C"/>
    <w:rsid w:val="00D24974"/>
    <w:rsid w:val="00D249D4"/>
    <w:rsid w:val="00D24D2F"/>
    <w:rsid w:val="00D24DA6"/>
    <w:rsid w:val="00D24F5A"/>
    <w:rsid w:val="00D25E88"/>
    <w:rsid w:val="00D2615B"/>
    <w:rsid w:val="00D26415"/>
    <w:rsid w:val="00D268F7"/>
    <w:rsid w:val="00D2696D"/>
    <w:rsid w:val="00D26A4D"/>
    <w:rsid w:val="00D26FB9"/>
    <w:rsid w:val="00D27072"/>
    <w:rsid w:val="00D272B7"/>
    <w:rsid w:val="00D2741F"/>
    <w:rsid w:val="00D2744F"/>
    <w:rsid w:val="00D278B1"/>
    <w:rsid w:val="00D27BCF"/>
    <w:rsid w:val="00D27F11"/>
    <w:rsid w:val="00D3014E"/>
    <w:rsid w:val="00D303A2"/>
    <w:rsid w:val="00D303C5"/>
    <w:rsid w:val="00D303CD"/>
    <w:rsid w:val="00D30719"/>
    <w:rsid w:val="00D30A4C"/>
    <w:rsid w:val="00D30E5F"/>
    <w:rsid w:val="00D31366"/>
    <w:rsid w:val="00D31956"/>
    <w:rsid w:val="00D31EB5"/>
    <w:rsid w:val="00D3208A"/>
    <w:rsid w:val="00D324ED"/>
    <w:rsid w:val="00D32936"/>
    <w:rsid w:val="00D32A3D"/>
    <w:rsid w:val="00D32DA7"/>
    <w:rsid w:val="00D331A6"/>
    <w:rsid w:val="00D3321D"/>
    <w:rsid w:val="00D337B3"/>
    <w:rsid w:val="00D33A2E"/>
    <w:rsid w:val="00D33DEA"/>
    <w:rsid w:val="00D33F8A"/>
    <w:rsid w:val="00D33FFC"/>
    <w:rsid w:val="00D3453B"/>
    <w:rsid w:val="00D34987"/>
    <w:rsid w:val="00D34B8E"/>
    <w:rsid w:val="00D34F74"/>
    <w:rsid w:val="00D35144"/>
    <w:rsid w:val="00D35554"/>
    <w:rsid w:val="00D3575E"/>
    <w:rsid w:val="00D357FB"/>
    <w:rsid w:val="00D35F7E"/>
    <w:rsid w:val="00D3602E"/>
    <w:rsid w:val="00D36050"/>
    <w:rsid w:val="00D3650A"/>
    <w:rsid w:val="00D3669F"/>
    <w:rsid w:val="00D3679A"/>
    <w:rsid w:val="00D374AA"/>
    <w:rsid w:val="00D37679"/>
    <w:rsid w:val="00D37E03"/>
    <w:rsid w:val="00D4069D"/>
    <w:rsid w:val="00D4086B"/>
    <w:rsid w:val="00D40BF5"/>
    <w:rsid w:val="00D4122C"/>
    <w:rsid w:val="00D41621"/>
    <w:rsid w:val="00D419ED"/>
    <w:rsid w:val="00D41C9A"/>
    <w:rsid w:val="00D424A7"/>
    <w:rsid w:val="00D428A6"/>
    <w:rsid w:val="00D42C36"/>
    <w:rsid w:val="00D4367D"/>
    <w:rsid w:val="00D43834"/>
    <w:rsid w:val="00D444AC"/>
    <w:rsid w:val="00D44971"/>
    <w:rsid w:val="00D44D00"/>
    <w:rsid w:val="00D44FB3"/>
    <w:rsid w:val="00D45045"/>
    <w:rsid w:val="00D45061"/>
    <w:rsid w:val="00D45172"/>
    <w:rsid w:val="00D45210"/>
    <w:rsid w:val="00D4575B"/>
    <w:rsid w:val="00D45B09"/>
    <w:rsid w:val="00D4602D"/>
    <w:rsid w:val="00D465E3"/>
    <w:rsid w:val="00D46971"/>
    <w:rsid w:val="00D47085"/>
    <w:rsid w:val="00D471F8"/>
    <w:rsid w:val="00D47825"/>
    <w:rsid w:val="00D47BF7"/>
    <w:rsid w:val="00D47F61"/>
    <w:rsid w:val="00D50247"/>
    <w:rsid w:val="00D50429"/>
    <w:rsid w:val="00D50525"/>
    <w:rsid w:val="00D50742"/>
    <w:rsid w:val="00D507D9"/>
    <w:rsid w:val="00D50A41"/>
    <w:rsid w:val="00D50A5B"/>
    <w:rsid w:val="00D50AB4"/>
    <w:rsid w:val="00D51108"/>
    <w:rsid w:val="00D5121C"/>
    <w:rsid w:val="00D51527"/>
    <w:rsid w:val="00D5161D"/>
    <w:rsid w:val="00D51B91"/>
    <w:rsid w:val="00D51BBF"/>
    <w:rsid w:val="00D521FA"/>
    <w:rsid w:val="00D5243E"/>
    <w:rsid w:val="00D5258F"/>
    <w:rsid w:val="00D52B08"/>
    <w:rsid w:val="00D52B76"/>
    <w:rsid w:val="00D52CC3"/>
    <w:rsid w:val="00D53186"/>
    <w:rsid w:val="00D5320A"/>
    <w:rsid w:val="00D535D7"/>
    <w:rsid w:val="00D537AC"/>
    <w:rsid w:val="00D53C20"/>
    <w:rsid w:val="00D53CFF"/>
    <w:rsid w:val="00D54AF0"/>
    <w:rsid w:val="00D54BF7"/>
    <w:rsid w:val="00D54E0D"/>
    <w:rsid w:val="00D552B7"/>
    <w:rsid w:val="00D55634"/>
    <w:rsid w:val="00D558C9"/>
    <w:rsid w:val="00D55964"/>
    <w:rsid w:val="00D55D88"/>
    <w:rsid w:val="00D55E26"/>
    <w:rsid w:val="00D5682C"/>
    <w:rsid w:val="00D5716E"/>
    <w:rsid w:val="00D57285"/>
    <w:rsid w:val="00D572A6"/>
    <w:rsid w:val="00D5762B"/>
    <w:rsid w:val="00D579AA"/>
    <w:rsid w:val="00D57C21"/>
    <w:rsid w:val="00D57FC8"/>
    <w:rsid w:val="00D604DB"/>
    <w:rsid w:val="00D60883"/>
    <w:rsid w:val="00D612E5"/>
    <w:rsid w:val="00D61325"/>
    <w:rsid w:val="00D616F6"/>
    <w:rsid w:val="00D61A85"/>
    <w:rsid w:val="00D61C74"/>
    <w:rsid w:val="00D61F19"/>
    <w:rsid w:val="00D62055"/>
    <w:rsid w:val="00D62256"/>
    <w:rsid w:val="00D622E7"/>
    <w:rsid w:val="00D6249B"/>
    <w:rsid w:val="00D625A7"/>
    <w:rsid w:val="00D6260C"/>
    <w:rsid w:val="00D62E73"/>
    <w:rsid w:val="00D63300"/>
    <w:rsid w:val="00D63A80"/>
    <w:rsid w:val="00D63CA0"/>
    <w:rsid w:val="00D64975"/>
    <w:rsid w:val="00D64B12"/>
    <w:rsid w:val="00D64CB9"/>
    <w:rsid w:val="00D64F44"/>
    <w:rsid w:val="00D65064"/>
    <w:rsid w:val="00D658F1"/>
    <w:rsid w:val="00D65AF8"/>
    <w:rsid w:val="00D65CAE"/>
    <w:rsid w:val="00D65CDA"/>
    <w:rsid w:val="00D665CE"/>
    <w:rsid w:val="00D66984"/>
    <w:rsid w:val="00D66B6D"/>
    <w:rsid w:val="00D66B84"/>
    <w:rsid w:val="00D66CA5"/>
    <w:rsid w:val="00D67036"/>
    <w:rsid w:val="00D67354"/>
    <w:rsid w:val="00D6764B"/>
    <w:rsid w:val="00D67884"/>
    <w:rsid w:val="00D679CD"/>
    <w:rsid w:val="00D67B75"/>
    <w:rsid w:val="00D67BC1"/>
    <w:rsid w:val="00D67D06"/>
    <w:rsid w:val="00D67E0B"/>
    <w:rsid w:val="00D704CC"/>
    <w:rsid w:val="00D70898"/>
    <w:rsid w:val="00D70CC5"/>
    <w:rsid w:val="00D7119B"/>
    <w:rsid w:val="00D7124C"/>
    <w:rsid w:val="00D71436"/>
    <w:rsid w:val="00D715BF"/>
    <w:rsid w:val="00D71CF8"/>
    <w:rsid w:val="00D71D56"/>
    <w:rsid w:val="00D721A2"/>
    <w:rsid w:val="00D7257B"/>
    <w:rsid w:val="00D72994"/>
    <w:rsid w:val="00D72B06"/>
    <w:rsid w:val="00D72B25"/>
    <w:rsid w:val="00D72E91"/>
    <w:rsid w:val="00D72EA1"/>
    <w:rsid w:val="00D72F27"/>
    <w:rsid w:val="00D734F1"/>
    <w:rsid w:val="00D73B18"/>
    <w:rsid w:val="00D73DEA"/>
    <w:rsid w:val="00D7415F"/>
    <w:rsid w:val="00D741DC"/>
    <w:rsid w:val="00D74492"/>
    <w:rsid w:val="00D744D6"/>
    <w:rsid w:val="00D74CD5"/>
    <w:rsid w:val="00D74CFE"/>
    <w:rsid w:val="00D74D1E"/>
    <w:rsid w:val="00D7539D"/>
    <w:rsid w:val="00D75C40"/>
    <w:rsid w:val="00D76485"/>
    <w:rsid w:val="00D766CA"/>
    <w:rsid w:val="00D76B02"/>
    <w:rsid w:val="00D77415"/>
    <w:rsid w:val="00D77708"/>
    <w:rsid w:val="00D77CA1"/>
    <w:rsid w:val="00D80037"/>
    <w:rsid w:val="00D800E0"/>
    <w:rsid w:val="00D802ED"/>
    <w:rsid w:val="00D804CE"/>
    <w:rsid w:val="00D80807"/>
    <w:rsid w:val="00D80872"/>
    <w:rsid w:val="00D80977"/>
    <w:rsid w:val="00D80ADE"/>
    <w:rsid w:val="00D80C05"/>
    <w:rsid w:val="00D80C16"/>
    <w:rsid w:val="00D81410"/>
    <w:rsid w:val="00D8162C"/>
    <w:rsid w:val="00D81A03"/>
    <w:rsid w:val="00D81C98"/>
    <w:rsid w:val="00D82146"/>
    <w:rsid w:val="00D82583"/>
    <w:rsid w:val="00D828A0"/>
    <w:rsid w:val="00D82AEF"/>
    <w:rsid w:val="00D82B23"/>
    <w:rsid w:val="00D82B35"/>
    <w:rsid w:val="00D82BA2"/>
    <w:rsid w:val="00D82DF3"/>
    <w:rsid w:val="00D8317F"/>
    <w:rsid w:val="00D832D2"/>
    <w:rsid w:val="00D8330F"/>
    <w:rsid w:val="00D83934"/>
    <w:rsid w:val="00D84056"/>
    <w:rsid w:val="00D84137"/>
    <w:rsid w:val="00D84263"/>
    <w:rsid w:val="00D84323"/>
    <w:rsid w:val="00D84EAD"/>
    <w:rsid w:val="00D854B5"/>
    <w:rsid w:val="00D85E1C"/>
    <w:rsid w:val="00D8672D"/>
    <w:rsid w:val="00D8675A"/>
    <w:rsid w:val="00D867A2"/>
    <w:rsid w:val="00D86832"/>
    <w:rsid w:val="00D86AEF"/>
    <w:rsid w:val="00D86C38"/>
    <w:rsid w:val="00D86EED"/>
    <w:rsid w:val="00D8783E"/>
    <w:rsid w:val="00D87BAC"/>
    <w:rsid w:val="00D90015"/>
    <w:rsid w:val="00D9003F"/>
    <w:rsid w:val="00D90976"/>
    <w:rsid w:val="00D91234"/>
    <w:rsid w:val="00D913CD"/>
    <w:rsid w:val="00D917A8"/>
    <w:rsid w:val="00D91E0B"/>
    <w:rsid w:val="00D920B8"/>
    <w:rsid w:val="00D92144"/>
    <w:rsid w:val="00D928AB"/>
    <w:rsid w:val="00D929F6"/>
    <w:rsid w:val="00D9381D"/>
    <w:rsid w:val="00D93CF6"/>
    <w:rsid w:val="00D942F8"/>
    <w:rsid w:val="00D94379"/>
    <w:rsid w:val="00D94698"/>
    <w:rsid w:val="00D948A9"/>
    <w:rsid w:val="00D94B43"/>
    <w:rsid w:val="00D94D38"/>
    <w:rsid w:val="00D9527F"/>
    <w:rsid w:val="00D952FA"/>
    <w:rsid w:val="00D9536C"/>
    <w:rsid w:val="00D95609"/>
    <w:rsid w:val="00D9569E"/>
    <w:rsid w:val="00D958D4"/>
    <w:rsid w:val="00D96414"/>
    <w:rsid w:val="00D96675"/>
    <w:rsid w:val="00D96C07"/>
    <w:rsid w:val="00D96D8F"/>
    <w:rsid w:val="00D96E89"/>
    <w:rsid w:val="00D96FB9"/>
    <w:rsid w:val="00D97069"/>
    <w:rsid w:val="00D97215"/>
    <w:rsid w:val="00D972C9"/>
    <w:rsid w:val="00D97470"/>
    <w:rsid w:val="00D97558"/>
    <w:rsid w:val="00D978A2"/>
    <w:rsid w:val="00D97AA2"/>
    <w:rsid w:val="00D97ADE"/>
    <w:rsid w:val="00D97C8B"/>
    <w:rsid w:val="00DA00B0"/>
    <w:rsid w:val="00DA0203"/>
    <w:rsid w:val="00DA0297"/>
    <w:rsid w:val="00DA03E4"/>
    <w:rsid w:val="00DA05C9"/>
    <w:rsid w:val="00DA05FE"/>
    <w:rsid w:val="00DA061A"/>
    <w:rsid w:val="00DA10A0"/>
    <w:rsid w:val="00DA11CA"/>
    <w:rsid w:val="00DA12F4"/>
    <w:rsid w:val="00DA1CE1"/>
    <w:rsid w:val="00DA1E1F"/>
    <w:rsid w:val="00DA1F2F"/>
    <w:rsid w:val="00DA2008"/>
    <w:rsid w:val="00DA2A96"/>
    <w:rsid w:val="00DA346E"/>
    <w:rsid w:val="00DA34EC"/>
    <w:rsid w:val="00DA3692"/>
    <w:rsid w:val="00DA3BB2"/>
    <w:rsid w:val="00DA3BC8"/>
    <w:rsid w:val="00DA3E0E"/>
    <w:rsid w:val="00DA402C"/>
    <w:rsid w:val="00DA423A"/>
    <w:rsid w:val="00DA44BF"/>
    <w:rsid w:val="00DA4808"/>
    <w:rsid w:val="00DA4B12"/>
    <w:rsid w:val="00DA4D05"/>
    <w:rsid w:val="00DA4E88"/>
    <w:rsid w:val="00DA5069"/>
    <w:rsid w:val="00DA54EF"/>
    <w:rsid w:val="00DA54F4"/>
    <w:rsid w:val="00DA56B4"/>
    <w:rsid w:val="00DA5A01"/>
    <w:rsid w:val="00DA5CC7"/>
    <w:rsid w:val="00DA6455"/>
    <w:rsid w:val="00DA67F2"/>
    <w:rsid w:val="00DA69EF"/>
    <w:rsid w:val="00DA6F27"/>
    <w:rsid w:val="00DA7168"/>
    <w:rsid w:val="00DA74E5"/>
    <w:rsid w:val="00DA75A9"/>
    <w:rsid w:val="00DA792D"/>
    <w:rsid w:val="00DB00B6"/>
    <w:rsid w:val="00DB010A"/>
    <w:rsid w:val="00DB01C6"/>
    <w:rsid w:val="00DB0273"/>
    <w:rsid w:val="00DB06C6"/>
    <w:rsid w:val="00DB07A3"/>
    <w:rsid w:val="00DB07D7"/>
    <w:rsid w:val="00DB0811"/>
    <w:rsid w:val="00DB0BEC"/>
    <w:rsid w:val="00DB0CA5"/>
    <w:rsid w:val="00DB0CED"/>
    <w:rsid w:val="00DB0F83"/>
    <w:rsid w:val="00DB199E"/>
    <w:rsid w:val="00DB1C5B"/>
    <w:rsid w:val="00DB2144"/>
    <w:rsid w:val="00DB22F2"/>
    <w:rsid w:val="00DB2B21"/>
    <w:rsid w:val="00DB311B"/>
    <w:rsid w:val="00DB42A3"/>
    <w:rsid w:val="00DB4501"/>
    <w:rsid w:val="00DB47DA"/>
    <w:rsid w:val="00DB49B7"/>
    <w:rsid w:val="00DB4DDD"/>
    <w:rsid w:val="00DB50B5"/>
    <w:rsid w:val="00DB5151"/>
    <w:rsid w:val="00DB51B1"/>
    <w:rsid w:val="00DB521E"/>
    <w:rsid w:val="00DB581A"/>
    <w:rsid w:val="00DB582B"/>
    <w:rsid w:val="00DB59DD"/>
    <w:rsid w:val="00DB5CAA"/>
    <w:rsid w:val="00DB65E5"/>
    <w:rsid w:val="00DB6777"/>
    <w:rsid w:val="00DB6A3B"/>
    <w:rsid w:val="00DB722E"/>
    <w:rsid w:val="00DB72D7"/>
    <w:rsid w:val="00DB73EB"/>
    <w:rsid w:val="00DB748E"/>
    <w:rsid w:val="00DB7711"/>
    <w:rsid w:val="00DB78B0"/>
    <w:rsid w:val="00DB78B9"/>
    <w:rsid w:val="00DB78BF"/>
    <w:rsid w:val="00DB78F1"/>
    <w:rsid w:val="00DB79AA"/>
    <w:rsid w:val="00DC017B"/>
    <w:rsid w:val="00DC0414"/>
    <w:rsid w:val="00DC0BD0"/>
    <w:rsid w:val="00DC0EE4"/>
    <w:rsid w:val="00DC123F"/>
    <w:rsid w:val="00DC15CB"/>
    <w:rsid w:val="00DC165D"/>
    <w:rsid w:val="00DC1D9F"/>
    <w:rsid w:val="00DC21C1"/>
    <w:rsid w:val="00DC2FCF"/>
    <w:rsid w:val="00DC3187"/>
    <w:rsid w:val="00DC4688"/>
    <w:rsid w:val="00DC46F0"/>
    <w:rsid w:val="00DC4C2A"/>
    <w:rsid w:val="00DC4D22"/>
    <w:rsid w:val="00DC506A"/>
    <w:rsid w:val="00DC5942"/>
    <w:rsid w:val="00DC5A7A"/>
    <w:rsid w:val="00DC5BF4"/>
    <w:rsid w:val="00DC5DFC"/>
    <w:rsid w:val="00DC5FFD"/>
    <w:rsid w:val="00DC61DE"/>
    <w:rsid w:val="00DC651F"/>
    <w:rsid w:val="00DC679D"/>
    <w:rsid w:val="00DC6DC3"/>
    <w:rsid w:val="00DC6EAA"/>
    <w:rsid w:val="00DC7331"/>
    <w:rsid w:val="00DC75A2"/>
    <w:rsid w:val="00DC7693"/>
    <w:rsid w:val="00DC7901"/>
    <w:rsid w:val="00DC79AF"/>
    <w:rsid w:val="00DC7A3B"/>
    <w:rsid w:val="00DC7DD3"/>
    <w:rsid w:val="00DD0A05"/>
    <w:rsid w:val="00DD0DD4"/>
    <w:rsid w:val="00DD0EA6"/>
    <w:rsid w:val="00DD1959"/>
    <w:rsid w:val="00DD1A83"/>
    <w:rsid w:val="00DD1DD4"/>
    <w:rsid w:val="00DD1E5B"/>
    <w:rsid w:val="00DD2077"/>
    <w:rsid w:val="00DD208E"/>
    <w:rsid w:val="00DD2B96"/>
    <w:rsid w:val="00DD2CED"/>
    <w:rsid w:val="00DD2D41"/>
    <w:rsid w:val="00DD2E34"/>
    <w:rsid w:val="00DD31C8"/>
    <w:rsid w:val="00DD32C6"/>
    <w:rsid w:val="00DD333D"/>
    <w:rsid w:val="00DD35D0"/>
    <w:rsid w:val="00DD3693"/>
    <w:rsid w:val="00DD3B4C"/>
    <w:rsid w:val="00DD3C58"/>
    <w:rsid w:val="00DD3FC9"/>
    <w:rsid w:val="00DD436C"/>
    <w:rsid w:val="00DD4862"/>
    <w:rsid w:val="00DD49E3"/>
    <w:rsid w:val="00DD4A53"/>
    <w:rsid w:val="00DD4AE2"/>
    <w:rsid w:val="00DD4C3F"/>
    <w:rsid w:val="00DD4CB7"/>
    <w:rsid w:val="00DD4D7B"/>
    <w:rsid w:val="00DD5468"/>
    <w:rsid w:val="00DD54CA"/>
    <w:rsid w:val="00DD5670"/>
    <w:rsid w:val="00DD579A"/>
    <w:rsid w:val="00DD59EC"/>
    <w:rsid w:val="00DD5ACD"/>
    <w:rsid w:val="00DD5C08"/>
    <w:rsid w:val="00DD60D0"/>
    <w:rsid w:val="00DD6359"/>
    <w:rsid w:val="00DD6993"/>
    <w:rsid w:val="00DD7A66"/>
    <w:rsid w:val="00DD7CA9"/>
    <w:rsid w:val="00DE00FE"/>
    <w:rsid w:val="00DE0632"/>
    <w:rsid w:val="00DE0677"/>
    <w:rsid w:val="00DE07FD"/>
    <w:rsid w:val="00DE0F10"/>
    <w:rsid w:val="00DE0FCA"/>
    <w:rsid w:val="00DE1482"/>
    <w:rsid w:val="00DE196A"/>
    <w:rsid w:val="00DE20E3"/>
    <w:rsid w:val="00DE266B"/>
    <w:rsid w:val="00DE2681"/>
    <w:rsid w:val="00DE2698"/>
    <w:rsid w:val="00DE2FAF"/>
    <w:rsid w:val="00DE3B19"/>
    <w:rsid w:val="00DE4194"/>
    <w:rsid w:val="00DE486D"/>
    <w:rsid w:val="00DE4AC8"/>
    <w:rsid w:val="00DE4CAB"/>
    <w:rsid w:val="00DE4D1F"/>
    <w:rsid w:val="00DE4FBC"/>
    <w:rsid w:val="00DE4FF3"/>
    <w:rsid w:val="00DE512A"/>
    <w:rsid w:val="00DE51F9"/>
    <w:rsid w:val="00DE529D"/>
    <w:rsid w:val="00DE5434"/>
    <w:rsid w:val="00DE5898"/>
    <w:rsid w:val="00DE613D"/>
    <w:rsid w:val="00DE6994"/>
    <w:rsid w:val="00DE6A98"/>
    <w:rsid w:val="00DE6CD9"/>
    <w:rsid w:val="00DE6DF6"/>
    <w:rsid w:val="00DE753D"/>
    <w:rsid w:val="00DE76E2"/>
    <w:rsid w:val="00DE7841"/>
    <w:rsid w:val="00DE7B12"/>
    <w:rsid w:val="00DE7E88"/>
    <w:rsid w:val="00DE7F62"/>
    <w:rsid w:val="00DF0422"/>
    <w:rsid w:val="00DF0593"/>
    <w:rsid w:val="00DF0706"/>
    <w:rsid w:val="00DF0A17"/>
    <w:rsid w:val="00DF0BA6"/>
    <w:rsid w:val="00DF0EC0"/>
    <w:rsid w:val="00DF105F"/>
    <w:rsid w:val="00DF110E"/>
    <w:rsid w:val="00DF11CE"/>
    <w:rsid w:val="00DF18A3"/>
    <w:rsid w:val="00DF1955"/>
    <w:rsid w:val="00DF199F"/>
    <w:rsid w:val="00DF1A60"/>
    <w:rsid w:val="00DF1E0E"/>
    <w:rsid w:val="00DF2160"/>
    <w:rsid w:val="00DF2658"/>
    <w:rsid w:val="00DF267A"/>
    <w:rsid w:val="00DF2910"/>
    <w:rsid w:val="00DF299E"/>
    <w:rsid w:val="00DF2AFA"/>
    <w:rsid w:val="00DF2CEC"/>
    <w:rsid w:val="00DF2ECA"/>
    <w:rsid w:val="00DF30B2"/>
    <w:rsid w:val="00DF30EC"/>
    <w:rsid w:val="00DF39DF"/>
    <w:rsid w:val="00DF3C99"/>
    <w:rsid w:val="00DF409D"/>
    <w:rsid w:val="00DF41D6"/>
    <w:rsid w:val="00DF428E"/>
    <w:rsid w:val="00DF43D9"/>
    <w:rsid w:val="00DF491D"/>
    <w:rsid w:val="00DF4D1C"/>
    <w:rsid w:val="00DF4D80"/>
    <w:rsid w:val="00DF508D"/>
    <w:rsid w:val="00DF5367"/>
    <w:rsid w:val="00DF5C6C"/>
    <w:rsid w:val="00DF5DA1"/>
    <w:rsid w:val="00DF6010"/>
    <w:rsid w:val="00DF616E"/>
    <w:rsid w:val="00DF6E34"/>
    <w:rsid w:val="00DF739E"/>
    <w:rsid w:val="00DF7609"/>
    <w:rsid w:val="00DF7698"/>
    <w:rsid w:val="00DF79EC"/>
    <w:rsid w:val="00DF7E0E"/>
    <w:rsid w:val="00DF7F96"/>
    <w:rsid w:val="00DF7FC6"/>
    <w:rsid w:val="00E00376"/>
    <w:rsid w:val="00E00726"/>
    <w:rsid w:val="00E008BE"/>
    <w:rsid w:val="00E008C8"/>
    <w:rsid w:val="00E00C56"/>
    <w:rsid w:val="00E010A7"/>
    <w:rsid w:val="00E010BF"/>
    <w:rsid w:val="00E01246"/>
    <w:rsid w:val="00E012CA"/>
    <w:rsid w:val="00E012D5"/>
    <w:rsid w:val="00E013A2"/>
    <w:rsid w:val="00E015AE"/>
    <w:rsid w:val="00E01AA4"/>
    <w:rsid w:val="00E01AE3"/>
    <w:rsid w:val="00E028F6"/>
    <w:rsid w:val="00E02B34"/>
    <w:rsid w:val="00E02CB1"/>
    <w:rsid w:val="00E032F8"/>
    <w:rsid w:val="00E0425D"/>
    <w:rsid w:val="00E0431B"/>
    <w:rsid w:val="00E04629"/>
    <w:rsid w:val="00E0464B"/>
    <w:rsid w:val="00E04F6A"/>
    <w:rsid w:val="00E05146"/>
    <w:rsid w:val="00E06050"/>
    <w:rsid w:val="00E06124"/>
    <w:rsid w:val="00E06748"/>
    <w:rsid w:val="00E07724"/>
    <w:rsid w:val="00E10118"/>
    <w:rsid w:val="00E10172"/>
    <w:rsid w:val="00E11339"/>
    <w:rsid w:val="00E1133F"/>
    <w:rsid w:val="00E11688"/>
    <w:rsid w:val="00E117D5"/>
    <w:rsid w:val="00E11B05"/>
    <w:rsid w:val="00E11C05"/>
    <w:rsid w:val="00E11C5B"/>
    <w:rsid w:val="00E11D2C"/>
    <w:rsid w:val="00E122DE"/>
    <w:rsid w:val="00E126B5"/>
    <w:rsid w:val="00E127F4"/>
    <w:rsid w:val="00E12A85"/>
    <w:rsid w:val="00E12BF0"/>
    <w:rsid w:val="00E13851"/>
    <w:rsid w:val="00E14490"/>
    <w:rsid w:val="00E14593"/>
    <w:rsid w:val="00E1459F"/>
    <w:rsid w:val="00E1481A"/>
    <w:rsid w:val="00E14CF3"/>
    <w:rsid w:val="00E14E64"/>
    <w:rsid w:val="00E15002"/>
    <w:rsid w:val="00E1572C"/>
    <w:rsid w:val="00E15820"/>
    <w:rsid w:val="00E15B16"/>
    <w:rsid w:val="00E15C98"/>
    <w:rsid w:val="00E15E2F"/>
    <w:rsid w:val="00E16AC0"/>
    <w:rsid w:val="00E16EAE"/>
    <w:rsid w:val="00E16ED6"/>
    <w:rsid w:val="00E16FAA"/>
    <w:rsid w:val="00E171C3"/>
    <w:rsid w:val="00E1761D"/>
    <w:rsid w:val="00E176CA"/>
    <w:rsid w:val="00E17C02"/>
    <w:rsid w:val="00E17C19"/>
    <w:rsid w:val="00E17D10"/>
    <w:rsid w:val="00E17FFB"/>
    <w:rsid w:val="00E200C4"/>
    <w:rsid w:val="00E202B3"/>
    <w:rsid w:val="00E2095C"/>
    <w:rsid w:val="00E20CF8"/>
    <w:rsid w:val="00E21145"/>
    <w:rsid w:val="00E2152D"/>
    <w:rsid w:val="00E21A2A"/>
    <w:rsid w:val="00E21B1B"/>
    <w:rsid w:val="00E21C4B"/>
    <w:rsid w:val="00E21D6F"/>
    <w:rsid w:val="00E21F6A"/>
    <w:rsid w:val="00E232FD"/>
    <w:rsid w:val="00E23432"/>
    <w:rsid w:val="00E23535"/>
    <w:rsid w:val="00E239C5"/>
    <w:rsid w:val="00E23BA5"/>
    <w:rsid w:val="00E23D8D"/>
    <w:rsid w:val="00E249F8"/>
    <w:rsid w:val="00E24CE9"/>
    <w:rsid w:val="00E24E35"/>
    <w:rsid w:val="00E24F82"/>
    <w:rsid w:val="00E25484"/>
    <w:rsid w:val="00E2594F"/>
    <w:rsid w:val="00E25AD6"/>
    <w:rsid w:val="00E25C5C"/>
    <w:rsid w:val="00E25F9D"/>
    <w:rsid w:val="00E2654F"/>
    <w:rsid w:val="00E265D0"/>
    <w:rsid w:val="00E2685D"/>
    <w:rsid w:val="00E26DFB"/>
    <w:rsid w:val="00E26F58"/>
    <w:rsid w:val="00E2715C"/>
    <w:rsid w:val="00E27385"/>
    <w:rsid w:val="00E273FA"/>
    <w:rsid w:val="00E274E9"/>
    <w:rsid w:val="00E30032"/>
    <w:rsid w:val="00E3037F"/>
    <w:rsid w:val="00E30AF4"/>
    <w:rsid w:val="00E30B6D"/>
    <w:rsid w:val="00E310CB"/>
    <w:rsid w:val="00E31426"/>
    <w:rsid w:val="00E314A0"/>
    <w:rsid w:val="00E31702"/>
    <w:rsid w:val="00E31ADE"/>
    <w:rsid w:val="00E320EF"/>
    <w:rsid w:val="00E32129"/>
    <w:rsid w:val="00E3236C"/>
    <w:rsid w:val="00E3285E"/>
    <w:rsid w:val="00E32AC9"/>
    <w:rsid w:val="00E32BE7"/>
    <w:rsid w:val="00E32CEF"/>
    <w:rsid w:val="00E3363F"/>
    <w:rsid w:val="00E33867"/>
    <w:rsid w:val="00E33900"/>
    <w:rsid w:val="00E33A01"/>
    <w:rsid w:val="00E33AC0"/>
    <w:rsid w:val="00E33EF0"/>
    <w:rsid w:val="00E33FA4"/>
    <w:rsid w:val="00E34106"/>
    <w:rsid w:val="00E3434E"/>
    <w:rsid w:val="00E34D06"/>
    <w:rsid w:val="00E35CF0"/>
    <w:rsid w:val="00E364EC"/>
    <w:rsid w:val="00E3688E"/>
    <w:rsid w:val="00E368C6"/>
    <w:rsid w:val="00E36C0E"/>
    <w:rsid w:val="00E36C78"/>
    <w:rsid w:val="00E36E02"/>
    <w:rsid w:val="00E36F7D"/>
    <w:rsid w:val="00E3720C"/>
    <w:rsid w:val="00E372DA"/>
    <w:rsid w:val="00E379AB"/>
    <w:rsid w:val="00E379F5"/>
    <w:rsid w:val="00E37D34"/>
    <w:rsid w:val="00E37DAE"/>
    <w:rsid w:val="00E401DD"/>
    <w:rsid w:val="00E403B1"/>
    <w:rsid w:val="00E4051A"/>
    <w:rsid w:val="00E40589"/>
    <w:rsid w:val="00E406B9"/>
    <w:rsid w:val="00E407D9"/>
    <w:rsid w:val="00E40897"/>
    <w:rsid w:val="00E40C08"/>
    <w:rsid w:val="00E40D6D"/>
    <w:rsid w:val="00E41B53"/>
    <w:rsid w:val="00E41D27"/>
    <w:rsid w:val="00E41E0C"/>
    <w:rsid w:val="00E41FEA"/>
    <w:rsid w:val="00E428B0"/>
    <w:rsid w:val="00E42FA7"/>
    <w:rsid w:val="00E433F1"/>
    <w:rsid w:val="00E436F4"/>
    <w:rsid w:val="00E439BA"/>
    <w:rsid w:val="00E43C84"/>
    <w:rsid w:val="00E4436E"/>
    <w:rsid w:val="00E4470F"/>
    <w:rsid w:val="00E447CA"/>
    <w:rsid w:val="00E44A26"/>
    <w:rsid w:val="00E44B65"/>
    <w:rsid w:val="00E44D34"/>
    <w:rsid w:val="00E44FD6"/>
    <w:rsid w:val="00E457D7"/>
    <w:rsid w:val="00E45B1F"/>
    <w:rsid w:val="00E45E3C"/>
    <w:rsid w:val="00E45EB1"/>
    <w:rsid w:val="00E4650A"/>
    <w:rsid w:val="00E46765"/>
    <w:rsid w:val="00E46B72"/>
    <w:rsid w:val="00E46E1A"/>
    <w:rsid w:val="00E46EFE"/>
    <w:rsid w:val="00E46F3E"/>
    <w:rsid w:val="00E475C1"/>
    <w:rsid w:val="00E478CC"/>
    <w:rsid w:val="00E47B0D"/>
    <w:rsid w:val="00E47DB3"/>
    <w:rsid w:val="00E47E77"/>
    <w:rsid w:val="00E47ECB"/>
    <w:rsid w:val="00E5012D"/>
    <w:rsid w:val="00E504E5"/>
    <w:rsid w:val="00E50956"/>
    <w:rsid w:val="00E50F7B"/>
    <w:rsid w:val="00E50FB6"/>
    <w:rsid w:val="00E513D8"/>
    <w:rsid w:val="00E513F8"/>
    <w:rsid w:val="00E519B9"/>
    <w:rsid w:val="00E51D54"/>
    <w:rsid w:val="00E52038"/>
    <w:rsid w:val="00E520E5"/>
    <w:rsid w:val="00E52442"/>
    <w:rsid w:val="00E52443"/>
    <w:rsid w:val="00E52919"/>
    <w:rsid w:val="00E52F83"/>
    <w:rsid w:val="00E533D0"/>
    <w:rsid w:val="00E539FD"/>
    <w:rsid w:val="00E53D81"/>
    <w:rsid w:val="00E53D89"/>
    <w:rsid w:val="00E53F68"/>
    <w:rsid w:val="00E53F83"/>
    <w:rsid w:val="00E54631"/>
    <w:rsid w:val="00E54CAC"/>
    <w:rsid w:val="00E54D51"/>
    <w:rsid w:val="00E54E0A"/>
    <w:rsid w:val="00E552FB"/>
    <w:rsid w:val="00E559F7"/>
    <w:rsid w:val="00E55EBE"/>
    <w:rsid w:val="00E56410"/>
    <w:rsid w:val="00E564B7"/>
    <w:rsid w:val="00E564C0"/>
    <w:rsid w:val="00E565FF"/>
    <w:rsid w:val="00E56766"/>
    <w:rsid w:val="00E56EEB"/>
    <w:rsid w:val="00E57304"/>
    <w:rsid w:val="00E57324"/>
    <w:rsid w:val="00E5764E"/>
    <w:rsid w:val="00E577DE"/>
    <w:rsid w:val="00E57A1A"/>
    <w:rsid w:val="00E57AB8"/>
    <w:rsid w:val="00E57D5A"/>
    <w:rsid w:val="00E606F1"/>
    <w:rsid w:val="00E60EBE"/>
    <w:rsid w:val="00E60FA5"/>
    <w:rsid w:val="00E612E1"/>
    <w:rsid w:val="00E6191C"/>
    <w:rsid w:val="00E619ED"/>
    <w:rsid w:val="00E61E3D"/>
    <w:rsid w:val="00E61E66"/>
    <w:rsid w:val="00E62002"/>
    <w:rsid w:val="00E62270"/>
    <w:rsid w:val="00E623F5"/>
    <w:rsid w:val="00E625B9"/>
    <w:rsid w:val="00E62798"/>
    <w:rsid w:val="00E62D89"/>
    <w:rsid w:val="00E63314"/>
    <w:rsid w:val="00E63712"/>
    <w:rsid w:val="00E63EDF"/>
    <w:rsid w:val="00E63FFE"/>
    <w:rsid w:val="00E64314"/>
    <w:rsid w:val="00E64F30"/>
    <w:rsid w:val="00E655E3"/>
    <w:rsid w:val="00E658A5"/>
    <w:rsid w:val="00E65906"/>
    <w:rsid w:val="00E65E60"/>
    <w:rsid w:val="00E6638A"/>
    <w:rsid w:val="00E66466"/>
    <w:rsid w:val="00E6657A"/>
    <w:rsid w:val="00E66ABD"/>
    <w:rsid w:val="00E66F90"/>
    <w:rsid w:val="00E67470"/>
    <w:rsid w:val="00E67507"/>
    <w:rsid w:val="00E67568"/>
    <w:rsid w:val="00E6790E"/>
    <w:rsid w:val="00E67D2F"/>
    <w:rsid w:val="00E70162"/>
    <w:rsid w:val="00E7029C"/>
    <w:rsid w:val="00E703A0"/>
    <w:rsid w:val="00E704F9"/>
    <w:rsid w:val="00E705F2"/>
    <w:rsid w:val="00E7066E"/>
    <w:rsid w:val="00E70E3C"/>
    <w:rsid w:val="00E7106A"/>
    <w:rsid w:val="00E710B8"/>
    <w:rsid w:val="00E7118F"/>
    <w:rsid w:val="00E71D84"/>
    <w:rsid w:val="00E726BA"/>
    <w:rsid w:val="00E72938"/>
    <w:rsid w:val="00E72F76"/>
    <w:rsid w:val="00E73025"/>
    <w:rsid w:val="00E731C8"/>
    <w:rsid w:val="00E73228"/>
    <w:rsid w:val="00E732C3"/>
    <w:rsid w:val="00E73301"/>
    <w:rsid w:val="00E736B0"/>
    <w:rsid w:val="00E736F7"/>
    <w:rsid w:val="00E738A7"/>
    <w:rsid w:val="00E738B6"/>
    <w:rsid w:val="00E738E2"/>
    <w:rsid w:val="00E73C6C"/>
    <w:rsid w:val="00E73E78"/>
    <w:rsid w:val="00E7503A"/>
    <w:rsid w:val="00E75971"/>
    <w:rsid w:val="00E759E6"/>
    <w:rsid w:val="00E75B94"/>
    <w:rsid w:val="00E75BDD"/>
    <w:rsid w:val="00E762A3"/>
    <w:rsid w:val="00E768D0"/>
    <w:rsid w:val="00E76B76"/>
    <w:rsid w:val="00E77147"/>
    <w:rsid w:val="00E771D5"/>
    <w:rsid w:val="00E77234"/>
    <w:rsid w:val="00E77445"/>
    <w:rsid w:val="00E77449"/>
    <w:rsid w:val="00E77885"/>
    <w:rsid w:val="00E77E8E"/>
    <w:rsid w:val="00E77EE3"/>
    <w:rsid w:val="00E80806"/>
    <w:rsid w:val="00E808CC"/>
    <w:rsid w:val="00E80F2A"/>
    <w:rsid w:val="00E8142C"/>
    <w:rsid w:val="00E816B4"/>
    <w:rsid w:val="00E81D10"/>
    <w:rsid w:val="00E82F07"/>
    <w:rsid w:val="00E83A13"/>
    <w:rsid w:val="00E84146"/>
    <w:rsid w:val="00E8432D"/>
    <w:rsid w:val="00E84578"/>
    <w:rsid w:val="00E8499C"/>
    <w:rsid w:val="00E84BCF"/>
    <w:rsid w:val="00E84EC4"/>
    <w:rsid w:val="00E85A3B"/>
    <w:rsid w:val="00E85B0D"/>
    <w:rsid w:val="00E85EEC"/>
    <w:rsid w:val="00E860A5"/>
    <w:rsid w:val="00E862CB"/>
    <w:rsid w:val="00E863DF"/>
    <w:rsid w:val="00E86600"/>
    <w:rsid w:val="00E8682D"/>
    <w:rsid w:val="00E86931"/>
    <w:rsid w:val="00E86DCA"/>
    <w:rsid w:val="00E86E62"/>
    <w:rsid w:val="00E87265"/>
    <w:rsid w:val="00E876BA"/>
    <w:rsid w:val="00E876C3"/>
    <w:rsid w:val="00E87B71"/>
    <w:rsid w:val="00E90CC2"/>
    <w:rsid w:val="00E90D37"/>
    <w:rsid w:val="00E917D1"/>
    <w:rsid w:val="00E91804"/>
    <w:rsid w:val="00E91A55"/>
    <w:rsid w:val="00E9212C"/>
    <w:rsid w:val="00E92436"/>
    <w:rsid w:val="00E925D2"/>
    <w:rsid w:val="00E92A16"/>
    <w:rsid w:val="00E92B8A"/>
    <w:rsid w:val="00E92D82"/>
    <w:rsid w:val="00E92E88"/>
    <w:rsid w:val="00E934FC"/>
    <w:rsid w:val="00E9390D"/>
    <w:rsid w:val="00E93F8C"/>
    <w:rsid w:val="00E9416F"/>
    <w:rsid w:val="00E941F1"/>
    <w:rsid w:val="00E94547"/>
    <w:rsid w:val="00E94B50"/>
    <w:rsid w:val="00E95127"/>
    <w:rsid w:val="00E95198"/>
    <w:rsid w:val="00E95541"/>
    <w:rsid w:val="00E95B93"/>
    <w:rsid w:val="00E95CA0"/>
    <w:rsid w:val="00E95E12"/>
    <w:rsid w:val="00E95F86"/>
    <w:rsid w:val="00E961C5"/>
    <w:rsid w:val="00E96324"/>
    <w:rsid w:val="00E96487"/>
    <w:rsid w:val="00E968FD"/>
    <w:rsid w:val="00E96A80"/>
    <w:rsid w:val="00E96BC2"/>
    <w:rsid w:val="00E96D8B"/>
    <w:rsid w:val="00E9703B"/>
    <w:rsid w:val="00E970E7"/>
    <w:rsid w:val="00E9782B"/>
    <w:rsid w:val="00E97B59"/>
    <w:rsid w:val="00EA003F"/>
    <w:rsid w:val="00EA00F4"/>
    <w:rsid w:val="00EA02EE"/>
    <w:rsid w:val="00EA0426"/>
    <w:rsid w:val="00EA04F3"/>
    <w:rsid w:val="00EA0916"/>
    <w:rsid w:val="00EA0ACE"/>
    <w:rsid w:val="00EA0CC8"/>
    <w:rsid w:val="00EA1287"/>
    <w:rsid w:val="00EA1586"/>
    <w:rsid w:val="00EA17D8"/>
    <w:rsid w:val="00EA19B3"/>
    <w:rsid w:val="00EA1EA5"/>
    <w:rsid w:val="00EA2194"/>
    <w:rsid w:val="00EA2AA0"/>
    <w:rsid w:val="00EA2CF0"/>
    <w:rsid w:val="00EA322E"/>
    <w:rsid w:val="00EA32BB"/>
    <w:rsid w:val="00EA3378"/>
    <w:rsid w:val="00EA340D"/>
    <w:rsid w:val="00EA353E"/>
    <w:rsid w:val="00EA382C"/>
    <w:rsid w:val="00EA3F94"/>
    <w:rsid w:val="00EA426D"/>
    <w:rsid w:val="00EA4490"/>
    <w:rsid w:val="00EA4681"/>
    <w:rsid w:val="00EA46C8"/>
    <w:rsid w:val="00EA4AD7"/>
    <w:rsid w:val="00EA4B45"/>
    <w:rsid w:val="00EA4E6E"/>
    <w:rsid w:val="00EA4FAE"/>
    <w:rsid w:val="00EA5065"/>
    <w:rsid w:val="00EA57EF"/>
    <w:rsid w:val="00EA5943"/>
    <w:rsid w:val="00EA5D3B"/>
    <w:rsid w:val="00EA618C"/>
    <w:rsid w:val="00EA64B0"/>
    <w:rsid w:val="00EA6B76"/>
    <w:rsid w:val="00EA6F08"/>
    <w:rsid w:val="00EA6F9E"/>
    <w:rsid w:val="00EA7399"/>
    <w:rsid w:val="00EA74A7"/>
    <w:rsid w:val="00EA776B"/>
    <w:rsid w:val="00EB0369"/>
    <w:rsid w:val="00EB0440"/>
    <w:rsid w:val="00EB081A"/>
    <w:rsid w:val="00EB0E1A"/>
    <w:rsid w:val="00EB1CF3"/>
    <w:rsid w:val="00EB268F"/>
    <w:rsid w:val="00EB31C3"/>
    <w:rsid w:val="00EB3535"/>
    <w:rsid w:val="00EB39A4"/>
    <w:rsid w:val="00EB3B38"/>
    <w:rsid w:val="00EB44D7"/>
    <w:rsid w:val="00EB479E"/>
    <w:rsid w:val="00EB4F78"/>
    <w:rsid w:val="00EB5011"/>
    <w:rsid w:val="00EB51F6"/>
    <w:rsid w:val="00EB53DA"/>
    <w:rsid w:val="00EB5457"/>
    <w:rsid w:val="00EB5640"/>
    <w:rsid w:val="00EB57E5"/>
    <w:rsid w:val="00EB58F2"/>
    <w:rsid w:val="00EB602B"/>
    <w:rsid w:val="00EB6158"/>
    <w:rsid w:val="00EB6160"/>
    <w:rsid w:val="00EB6496"/>
    <w:rsid w:val="00EB684C"/>
    <w:rsid w:val="00EB6B79"/>
    <w:rsid w:val="00EB6CB1"/>
    <w:rsid w:val="00EB724F"/>
    <w:rsid w:val="00EB7402"/>
    <w:rsid w:val="00EB7CDA"/>
    <w:rsid w:val="00EC0103"/>
    <w:rsid w:val="00EC056A"/>
    <w:rsid w:val="00EC0904"/>
    <w:rsid w:val="00EC0DD1"/>
    <w:rsid w:val="00EC11CF"/>
    <w:rsid w:val="00EC138B"/>
    <w:rsid w:val="00EC13EF"/>
    <w:rsid w:val="00EC144F"/>
    <w:rsid w:val="00EC17F4"/>
    <w:rsid w:val="00EC19F1"/>
    <w:rsid w:val="00EC1B3F"/>
    <w:rsid w:val="00EC1D5F"/>
    <w:rsid w:val="00EC2B92"/>
    <w:rsid w:val="00EC2C0A"/>
    <w:rsid w:val="00EC2CF7"/>
    <w:rsid w:val="00EC2E89"/>
    <w:rsid w:val="00EC3645"/>
    <w:rsid w:val="00EC38AA"/>
    <w:rsid w:val="00EC3DD3"/>
    <w:rsid w:val="00EC3F3B"/>
    <w:rsid w:val="00EC4702"/>
    <w:rsid w:val="00EC50B5"/>
    <w:rsid w:val="00EC57B2"/>
    <w:rsid w:val="00EC5D16"/>
    <w:rsid w:val="00EC5D63"/>
    <w:rsid w:val="00EC5DE8"/>
    <w:rsid w:val="00EC62D6"/>
    <w:rsid w:val="00EC6309"/>
    <w:rsid w:val="00EC633B"/>
    <w:rsid w:val="00EC63D9"/>
    <w:rsid w:val="00EC6937"/>
    <w:rsid w:val="00EC69E6"/>
    <w:rsid w:val="00EC78C4"/>
    <w:rsid w:val="00EC7C79"/>
    <w:rsid w:val="00EC7E6D"/>
    <w:rsid w:val="00ED012F"/>
    <w:rsid w:val="00ED0286"/>
    <w:rsid w:val="00ED02FA"/>
    <w:rsid w:val="00ED03E9"/>
    <w:rsid w:val="00ED0403"/>
    <w:rsid w:val="00ED0995"/>
    <w:rsid w:val="00ED1597"/>
    <w:rsid w:val="00ED18E0"/>
    <w:rsid w:val="00ED1DDE"/>
    <w:rsid w:val="00ED1DFF"/>
    <w:rsid w:val="00ED247F"/>
    <w:rsid w:val="00ED2B4A"/>
    <w:rsid w:val="00ED2CC8"/>
    <w:rsid w:val="00ED335B"/>
    <w:rsid w:val="00ED36B7"/>
    <w:rsid w:val="00ED3C10"/>
    <w:rsid w:val="00ED3CC8"/>
    <w:rsid w:val="00ED484E"/>
    <w:rsid w:val="00ED4CA6"/>
    <w:rsid w:val="00ED5203"/>
    <w:rsid w:val="00ED5242"/>
    <w:rsid w:val="00ED5302"/>
    <w:rsid w:val="00ED53A5"/>
    <w:rsid w:val="00ED53C6"/>
    <w:rsid w:val="00ED5740"/>
    <w:rsid w:val="00ED57C9"/>
    <w:rsid w:val="00ED5ACD"/>
    <w:rsid w:val="00ED5B2E"/>
    <w:rsid w:val="00ED5BA4"/>
    <w:rsid w:val="00ED5C8B"/>
    <w:rsid w:val="00ED5F88"/>
    <w:rsid w:val="00ED63C4"/>
    <w:rsid w:val="00ED67CC"/>
    <w:rsid w:val="00ED6A5B"/>
    <w:rsid w:val="00ED6AA0"/>
    <w:rsid w:val="00ED76C2"/>
    <w:rsid w:val="00ED77E4"/>
    <w:rsid w:val="00ED7830"/>
    <w:rsid w:val="00ED7DC4"/>
    <w:rsid w:val="00EE0136"/>
    <w:rsid w:val="00EE02BF"/>
    <w:rsid w:val="00EE02EB"/>
    <w:rsid w:val="00EE0401"/>
    <w:rsid w:val="00EE04AC"/>
    <w:rsid w:val="00EE0613"/>
    <w:rsid w:val="00EE153E"/>
    <w:rsid w:val="00EE16C5"/>
    <w:rsid w:val="00EE1A51"/>
    <w:rsid w:val="00EE1AD8"/>
    <w:rsid w:val="00EE217C"/>
    <w:rsid w:val="00EE2246"/>
    <w:rsid w:val="00EE2E0B"/>
    <w:rsid w:val="00EE2ECC"/>
    <w:rsid w:val="00EE2F77"/>
    <w:rsid w:val="00EE35BC"/>
    <w:rsid w:val="00EE3EA2"/>
    <w:rsid w:val="00EE44C0"/>
    <w:rsid w:val="00EE476E"/>
    <w:rsid w:val="00EE4AE9"/>
    <w:rsid w:val="00EE4C08"/>
    <w:rsid w:val="00EE4C48"/>
    <w:rsid w:val="00EE51A8"/>
    <w:rsid w:val="00EE566A"/>
    <w:rsid w:val="00EE5777"/>
    <w:rsid w:val="00EE5785"/>
    <w:rsid w:val="00EE5DC6"/>
    <w:rsid w:val="00EE5EA0"/>
    <w:rsid w:val="00EE637B"/>
    <w:rsid w:val="00EE688E"/>
    <w:rsid w:val="00EE6B5D"/>
    <w:rsid w:val="00EE6E45"/>
    <w:rsid w:val="00EE7038"/>
    <w:rsid w:val="00EE7649"/>
    <w:rsid w:val="00EE7668"/>
    <w:rsid w:val="00EE7880"/>
    <w:rsid w:val="00EE7ABF"/>
    <w:rsid w:val="00EE7C2A"/>
    <w:rsid w:val="00EE7C33"/>
    <w:rsid w:val="00EE7C3D"/>
    <w:rsid w:val="00EE7CFC"/>
    <w:rsid w:val="00EF038D"/>
    <w:rsid w:val="00EF0812"/>
    <w:rsid w:val="00EF0C69"/>
    <w:rsid w:val="00EF0E79"/>
    <w:rsid w:val="00EF125D"/>
    <w:rsid w:val="00EF1C81"/>
    <w:rsid w:val="00EF1ED2"/>
    <w:rsid w:val="00EF2146"/>
    <w:rsid w:val="00EF22F1"/>
    <w:rsid w:val="00EF27EF"/>
    <w:rsid w:val="00EF28E8"/>
    <w:rsid w:val="00EF2AF3"/>
    <w:rsid w:val="00EF2D17"/>
    <w:rsid w:val="00EF2D8C"/>
    <w:rsid w:val="00EF3049"/>
    <w:rsid w:val="00EF31A3"/>
    <w:rsid w:val="00EF32AF"/>
    <w:rsid w:val="00EF337F"/>
    <w:rsid w:val="00EF34D8"/>
    <w:rsid w:val="00EF34DE"/>
    <w:rsid w:val="00EF371D"/>
    <w:rsid w:val="00EF3C43"/>
    <w:rsid w:val="00EF433C"/>
    <w:rsid w:val="00EF4E8C"/>
    <w:rsid w:val="00EF5229"/>
    <w:rsid w:val="00EF54BA"/>
    <w:rsid w:val="00EF56DE"/>
    <w:rsid w:val="00EF5731"/>
    <w:rsid w:val="00EF5C88"/>
    <w:rsid w:val="00EF622B"/>
    <w:rsid w:val="00EF63D4"/>
    <w:rsid w:val="00EF6955"/>
    <w:rsid w:val="00EF696C"/>
    <w:rsid w:val="00EF6FD6"/>
    <w:rsid w:val="00EF710B"/>
    <w:rsid w:val="00EF7698"/>
    <w:rsid w:val="00EF7A60"/>
    <w:rsid w:val="00EF7AB2"/>
    <w:rsid w:val="00EF7BCE"/>
    <w:rsid w:val="00F0003B"/>
    <w:rsid w:val="00F00435"/>
    <w:rsid w:val="00F00594"/>
    <w:rsid w:val="00F0075A"/>
    <w:rsid w:val="00F00D2B"/>
    <w:rsid w:val="00F01054"/>
    <w:rsid w:val="00F0112C"/>
    <w:rsid w:val="00F011DC"/>
    <w:rsid w:val="00F0128C"/>
    <w:rsid w:val="00F01437"/>
    <w:rsid w:val="00F019C7"/>
    <w:rsid w:val="00F020E2"/>
    <w:rsid w:val="00F022CC"/>
    <w:rsid w:val="00F02452"/>
    <w:rsid w:val="00F0247A"/>
    <w:rsid w:val="00F02593"/>
    <w:rsid w:val="00F02865"/>
    <w:rsid w:val="00F02C9A"/>
    <w:rsid w:val="00F02DA4"/>
    <w:rsid w:val="00F030EA"/>
    <w:rsid w:val="00F03174"/>
    <w:rsid w:val="00F031DE"/>
    <w:rsid w:val="00F0333C"/>
    <w:rsid w:val="00F0380D"/>
    <w:rsid w:val="00F03D4D"/>
    <w:rsid w:val="00F0401C"/>
    <w:rsid w:val="00F0404B"/>
    <w:rsid w:val="00F0458A"/>
    <w:rsid w:val="00F0459C"/>
    <w:rsid w:val="00F0501D"/>
    <w:rsid w:val="00F05311"/>
    <w:rsid w:val="00F05791"/>
    <w:rsid w:val="00F05832"/>
    <w:rsid w:val="00F063C7"/>
    <w:rsid w:val="00F066F3"/>
    <w:rsid w:val="00F06704"/>
    <w:rsid w:val="00F067B5"/>
    <w:rsid w:val="00F0698D"/>
    <w:rsid w:val="00F06A91"/>
    <w:rsid w:val="00F06BC0"/>
    <w:rsid w:val="00F06DEB"/>
    <w:rsid w:val="00F07103"/>
    <w:rsid w:val="00F0719D"/>
    <w:rsid w:val="00F07671"/>
    <w:rsid w:val="00F07820"/>
    <w:rsid w:val="00F07A6C"/>
    <w:rsid w:val="00F07B3C"/>
    <w:rsid w:val="00F07B99"/>
    <w:rsid w:val="00F100C7"/>
    <w:rsid w:val="00F10A14"/>
    <w:rsid w:val="00F10D93"/>
    <w:rsid w:val="00F10EDF"/>
    <w:rsid w:val="00F11071"/>
    <w:rsid w:val="00F11741"/>
    <w:rsid w:val="00F11761"/>
    <w:rsid w:val="00F1176E"/>
    <w:rsid w:val="00F11986"/>
    <w:rsid w:val="00F11A9C"/>
    <w:rsid w:val="00F122F9"/>
    <w:rsid w:val="00F12855"/>
    <w:rsid w:val="00F12E7E"/>
    <w:rsid w:val="00F12FB4"/>
    <w:rsid w:val="00F1302F"/>
    <w:rsid w:val="00F1345D"/>
    <w:rsid w:val="00F13883"/>
    <w:rsid w:val="00F13B21"/>
    <w:rsid w:val="00F13F3A"/>
    <w:rsid w:val="00F14170"/>
    <w:rsid w:val="00F150CB"/>
    <w:rsid w:val="00F153F1"/>
    <w:rsid w:val="00F15661"/>
    <w:rsid w:val="00F15706"/>
    <w:rsid w:val="00F15842"/>
    <w:rsid w:val="00F15CA2"/>
    <w:rsid w:val="00F16703"/>
    <w:rsid w:val="00F16BE4"/>
    <w:rsid w:val="00F17D66"/>
    <w:rsid w:val="00F204A6"/>
    <w:rsid w:val="00F2080A"/>
    <w:rsid w:val="00F20891"/>
    <w:rsid w:val="00F208B5"/>
    <w:rsid w:val="00F2098F"/>
    <w:rsid w:val="00F20ECB"/>
    <w:rsid w:val="00F20FE8"/>
    <w:rsid w:val="00F21452"/>
    <w:rsid w:val="00F2187A"/>
    <w:rsid w:val="00F222A2"/>
    <w:rsid w:val="00F2264A"/>
    <w:rsid w:val="00F22AF5"/>
    <w:rsid w:val="00F22D9A"/>
    <w:rsid w:val="00F230F8"/>
    <w:rsid w:val="00F2333B"/>
    <w:rsid w:val="00F2340F"/>
    <w:rsid w:val="00F234D5"/>
    <w:rsid w:val="00F236CD"/>
    <w:rsid w:val="00F236F8"/>
    <w:rsid w:val="00F245C1"/>
    <w:rsid w:val="00F2468C"/>
    <w:rsid w:val="00F246C0"/>
    <w:rsid w:val="00F249F8"/>
    <w:rsid w:val="00F250A5"/>
    <w:rsid w:val="00F25508"/>
    <w:rsid w:val="00F25674"/>
    <w:rsid w:val="00F2568A"/>
    <w:rsid w:val="00F25BEF"/>
    <w:rsid w:val="00F260CD"/>
    <w:rsid w:val="00F26199"/>
    <w:rsid w:val="00F2639A"/>
    <w:rsid w:val="00F26665"/>
    <w:rsid w:val="00F26893"/>
    <w:rsid w:val="00F271BF"/>
    <w:rsid w:val="00F273FE"/>
    <w:rsid w:val="00F2758D"/>
    <w:rsid w:val="00F275F7"/>
    <w:rsid w:val="00F27665"/>
    <w:rsid w:val="00F2775A"/>
    <w:rsid w:val="00F277AC"/>
    <w:rsid w:val="00F277E6"/>
    <w:rsid w:val="00F27A7B"/>
    <w:rsid w:val="00F27A8B"/>
    <w:rsid w:val="00F27CDD"/>
    <w:rsid w:val="00F27D51"/>
    <w:rsid w:val="00F27D57"/>
    <w:rsid w:val="00F27FBA"/>
    <w:rsid w:val="00F304F0"/>
    <w:rsid w:val="00F3051E"/>
    <w:rsid w:val="00F30E64"/>
    <w:rsid w:val="00F31660"/>
    <w:rsid w:val="00F31859"/>
    <w:rsid w:val="00F32338"/>
    <w:rsid w:val="00F32E34"/>
    <w:rsid w:val="00F32E36"/>
    <w:rsid w:val="00F32E49"/>
    <w:rsid w:val="00F334AF"/>
    <w:rsid w:val="00F33628"/>
    <w:rsid w:val="00F3399E"/>
    <w:rsid w:val="00F33C92"/>
    <w:rsid w:val="00F33D07"/>
    <w:rsid w:val="00F33E88"/>
    <w:rsid w:val="00F33F4A"/>
    <w:rsid w:val="00F34088"/>
    <w:rsid w:val="00F3416C"/>
    <w:rsid w:val="00F345B7"/>
    <w:rsid w:val="00F34614"/>
    <w:rsid w:val="00F347E5"/>
    <w:rsid w:val="00F34BB4"/>
    <w:rsid w:val="00F34D2F"/>
    <w:rsid w:val="00F34F60"/>
    <w:rsid w:val="00F35074"/>
    <w:rsid w:val="00F3526A"/>
    <w:rsid w:val="00F35ABF"/>
    <w:rsid w:val="00F35F1E"/>
    <w:rsid w:val="00F35FD8"/>
    <w:rsid w:val="00F3602E"/>
    <w:rsid w:val="00F362B1"/>
    <w:rsid w:val="00F367BB"/>
    <w:rsid w:val="00F36A48"/>
    <w:rsid w:val="00F3748F"/>
    <w:rsid w:val="00F376D1"/>
    <w:rsid w:val="00F37BDA"/>
    <w:rsid w:val="00F40363"/>
    <w:rsid w:val="00F405D5"/>
    <w:rsid w:val="00F40836"/>
    <w:rsid w:val="00F40887"/>
    <w:rsid w:val="00F40C23"/>
    <w:rsid w:val="00F40C6D"/>
    <w:rsid w:val="00F4102E"/>
    <w:rsid w:val="00F4119D"/>
    <w:rsid w:val="00F41829"/>
    <w:rsid w:val="00F41922"/>
    <w:rsid w:val="00F41E09"/>
    <w:rsid w:val="00F41EC7"/>
    <w:rsid w:val="00F42209"/>
    <w:rsid w:val="00F423E9"/>
    <w:rsid w:val="00F425D8"/>
    <w:rsid w:val="00F42A12"/>
    <w:rsid w:val="00F42E6D"/>
    <w:rsid w:val="00F4322B"/>
    <w:rsid w:val="00F43434"/>
    <w:rsid w:val="00F43573"/>
    <w:rsid w:val="00F435FA"/>
    <w:rsid w:val="00F43631"/>
    <w:rsid w:val="00F43827"/>
    <w:rsid w:val="00F43A84"/>
    <w:rsid w:val="00F43D1C"/>
    <w:rsid w:val="00F4408B"/>
    <w:rsid w:val="00F440EA"/>
    <w:rsid w:val="00F4441E"/>
    <w:rsid w:val="00F4482C"/>
    <w:rsid w:val="00F44BC7"/>
    <w:rsid w:val="00F4540D"/>
    <w:rsid w:val="00F45412"/>
    <w:rsid w:val="00F459D0"/>
    <w:rsid w:val="00F463A7"/>
    <w:rsid w:val="00F466F2"/>
    <w:rsid w:val="00F46717"/>
    <w:rsid w:val="00F469AB"/>
    <w:rsid w:val="00F46A5F"/>
    <w:rsid w:val="00F46A94"/>
    <w:rsid w:val="00F4712C"/>
    <w:rsid w:val="00F47671"/>
    <w:rsid w:val="00F47756"/>
    <w:rsid w:val="00F47875"/>
    <w:rsid w:val="00F47921"/>
    <w:rsid w:val="00F47ED7"/>
    <w:rsid w:val="00F507B2"/>
    <w:rsid w:val="00F507C1"/>
    <w:rsid w:val="00F50DDB"/>
    <w:rsid w:val="00F5102E"/>
    <w:rsid w:val="00F51AB0"/>
    <w:rsid w:val="00F51E64"/>
    <w:rsid w:val="00F522DD"/>
    <w:rsid w:val="00F52782"/>
    <w:rsid w:val="00F529BE"/>
    <w:rsid w:val="00F52A6A"/>
    <w:rsid w:val="00F53633"/>
    <w:rsid w:val="00F539D4"/>
    <w:rsid w:val="00F5416B"/>
    <w:rsid w:val="00F5476E"/>
    <w:rsid w:val="00F54C83"/>
    <w:rsid w:val="00F552BC"/>
    <w:rsid w:val="00F5549F"/>
    <w:rsid w:val="00F55567"/>
    <w:rsid w:val="00F55687"/>
    <w:rsid w:val="00F56422"/>
    <w:rsid w:val="00F56525"/>
    <w:rsid w:val="00F56531"/>
    <w:rsid w:val="00F568F8"/>
    <w:rsid w:val="00F571AF"/>
    <w:rsid w:val="00F571CD"/>
    <w:rsid w:val="00F607C9"/>
    <w:rsid w:val="00F60B98"/>
    <w:rsid w:val="00F60C4E"/>
    <w:rsid w:val="00F610D3"/>
    <w:rsid w:val="00F61466"/>
    <w:rsid w:val="00F6147C"/>
    <w:rsid w:val="00F6190C"/>
    <w:rsid w:val="00F6192C"/>
    <w:rsid w:val="00F61A4C"/>
    <w:rsid w:val="00F621C3"/>
    <w:rsid w:val="00F6238F"/>
    <w:rsid w:val="00F63005"/>
    <w:rsid w:val="00F6347A"/>
    <w:rsid w:val="00F63544"/>
    <w:rsid w:val="00F6360A"/>
    <w:rsid w:val="00F63F5B"/>
    <w:rsid w:val="00F64051"/>
    <w:rsid w:val="00F644E8"/>
    <w:rsid w:val="00F6473E"/>
    <w:rsid w:val="00F647F7"/>
    <w:rsid w:val="00F64D3F"/>
    <w:rsid w:val="00F64E10"/>
    <w:rsid w:val="00F6530A"/>
    <w:rsid w:val="00F65532"/>
    <w:rsid w:val="00F65639"/>
    <w:rsid w:val="00F656E7"/>
    <w:rsid w:val="00F658D5"/>
    <w:rsid w:val="00F65965"/>
    <w:rsid w:val="00F65DFC"/>
    <w:rsid w:val="00F65F80"/>
    <w:rsid w:val="00F65FFA"/>
    <w:rsid w:val="00F66185"/>
    <w:rsid w:val="00F66704"/>
    <w:rsid w:val="00F66926"/>
    <w:rsid w:val="00F66A1F"/>
    <w:rsid w:val="00F66A24"/>
    <w:rsid w:val="00F66A87"/>
    <w:rsid w:val="00F66CF8"/>
    <w:rsid w:val="00F66DB3"/>
    <w:rsid w:val="00F66FE8"/>
    <w:rsid w:val="00F673A4"/>
    <w:rsid w:val="00F674DB"/>
    <w:rsid w:val="00F6786F"/>
    <w:rsid w:val="00F6789B"/>
    <w:rsid w:val="00F678F5"/>
    <w:rsid w:val="00F67A1E"/>
    <w:rsid w:val="00F70458"/>
    <w:rsid w:val="00F705BB"/>
    <w:rsid w:val="00F708F8"/>
    <w:rsid w:val="00F70F41"/>
    <w:rsid w:val="00F71115"/>
    <w:rsid w:val="00F714A8"/>
    <w:rsid w:val="00F7150D"/>
    <w:rsid w:val="00F71AD9"/>
    <w:rsid w:val="00F71ADE"/>
    <w:rsid w:val="00F71E3C"/>
    <w:rsid w:val="00F724BA"/>
    <w:rsid w:val="00F727D5"/>
    <w:rsid w:val="00F72C8F"/>
    <w:rsid w:val="00F72E73"/>
    <w:rsid w:val="00F72F74"/>
    <w:rsid w:val="00F732FD"/>
    <w:rsid w:val="00F734D2"/>
    <w:rsid w:val="00F7390E"/>
    <w:rsid w:val="00F739CC"/>
    <w:rsid w:val="00F740F4"/>
    <w:rsid w:val="00F7454D"/>
    <w:rsid w:val="00F74A0C"/>
    <w:rsid w:val="00F75213"/>
    <w:rsid w:val="00F759C4"/>
    <w:rsid w:val="00F75E4C"/>
    <w:rsid w:val="00F765A9"/>
    <w:rsid w:val="00F765CA"/>
    <w:rsid w:val="00F76607"/>
    <w:rsid w:val="00F77040"/>
    <w:rsid w:val="00F771D5"/>
    <w:rsid w:val="00F77712"/>
    <w:rsid w:val="00F77BCB"/>
    <w:rsid w:val="00F77DDD"/>
    <w:rsid w:val="00F802AA"/>
    <w:rsid w:val="00F807BA"/>
    <w:rsid w:val="00F808EB"/>
    <w:rsid w:val="00F80EAE"/>
    <w:rsid w:val="00F813CC"/>
    <w:rsid w:val="00F814E9"/>
    <w:rsid w:val="00F815BD"/>
    <w:rsid w:val="00F81644"/>
    <w:rsid w:val="00F81FF2"/>
    <w:rsid w:val="00F821AA"/>
    <w:rsid w:val="00F8225C"/>
    <w:rsid w:val="00F827E0"/>
    <w:rsid w:val="00F82B1E"/>
    <w:rsid w:val="00F82FE2"/>
    <w:rsid w:val="00F83051"/>
    <w:rsid w:val="00F83576"/>
    <w:rsid w:val="00F837D9"/>
    <w:rsid w:val="00F83BE7"/>
    <w:rsid w:val="00F84307"/>
    <w:rsid w:val="00F84962"/>
    <w:rsid w:val="00F8550D"/>
    <w:rsid w:val="00F85D78"/>
    <w:rsid w:val="00F85E00"/>
    <w:rsid w:val="00F85E20"/>
    <w:rsid w:val="00F86687"/>
    <w:rsid w:val="00F86688"/>
    <w:rsid w:val="00F86AAC"/>
    <w:rsid w:val="00F86AE7"/>
    <w:rsid w:val="00F86C06"/>
    <w:rsid w:val="00F86D68"/>
    <w:rsid w:val="00F8713A"/>
    <w:rsid w:val="00F874F5"/>
    <w:rsid w:val="00F87664"/>
    <w:rsid w:val="00F9000A"/>
    <w:rsid w:val="00F901DD"/>
    <w:rsid w:val="00F90999"/>
    <w:rsid w:val="00F90A77"/>
    <w:rsid w:val="00F90B1F"/>
    <w:rsid w:val="00F9171D"/>
    <w:rsid w:val="00F91B00"/>
    <w:rsid w:val="00F91CE3"/>
    <w:rsid w:val="00F921FE"/>
    <w:rsid w:val="00F92405"/>
    <w:rsid w:val="00F929EF"/>
    <w:rsid w:val="00F93355"/>
    <w:rsid w:val="00F9381F"/>
    <w:rsid w:val="00F93BF0"/>
    <w:rsid w:val="00F94205"/>
    <w:rsid w:val="00F9439D"/>
    <w:rsid w:val="00F9441C"/>
    <w:rsid w:val="00F94B51"/>
    <w:rsid w:val="00F94FB6"/>
    <w:rsid w:val="00F951EB"/>
    <w:rsid w:val="00F9596A"/>
    <w:rsid w:val="00F959D1"/>
    <w:rsid w:val="00F966DE"/>
    <w:rsid w:val="00F97292"/>
    <w:rsid w:val="00F9779B"/>
    <w:rsid w:val="00F97BE9"/>
    <w:rsid w:val="00FA021A"/>
    <w:rsid w:val="00FA0315"/>
    <w:rsid w:val="00FA08DE"/>
    <w:rsid w:val="00FA08E2"/>
    <w:rsid w:val="00FA14BF"/>
    <w:rsid w:val="00FA1780"/>
    <w:rsid w:val="00FA1ACD"/>
    <w:rsid w:val="00FA1B25"/>
    <w:rsid w:val="00FA1D68"/>
    <w:rsid w:val="00FA1F15"/>
    <w:rsid w:val="00FA2B0E"/>
    <w:rsid w:val="00FA2BE0"/>
    <w:rsid w:val="00FA2DE0"/>
    <w:rsid w:val="00FA2FF5"/>
    <w:rsid w:val="00FA31E4"/>
    <w:rsid w:val="00FA3248"/>
    <w:rsid w:val="00FA3328"/>
    <w:rsid w:val="00FA339A"/>
    <w:rsid w:val="00FA35E0"/>
    <w:rsid w:val="00FA384E"/>
    <w:rsid w:val="00FA3B1D"/>
    <w:rsid w:val="00FA3F50"/>
    <w:rsid w:val="00FA4C7D"/>
    <w:rsid w:val="00FA4EA1"/>
    <w:rsid w:val="00FA52C9"/>
    <w:rsid w:val="00FA5722"/>
    <w:rsid w:val="00FA59A2"/>
    <w:rsid w:val="00FA5B85"/>
    <w:rsid w:val="00FA5FCD"/>
    <w:rsid w:val="00FA6057"/>
    <w:rsid w:val="00FA60AE"/>
    <w:rsid w:val="00FA669C"/>
    <w:rsid w:val="00FA66C1"/>
    <w:rsid w:val="00FA69B7"/>
    <w:rsid w:val="00FA732F"/>
    <w:rsid w:val="00FA7A34"/>
    <w:rsid w:val="00FA7CA9"/>
    <w:rsid w:val="00FA7DEC"/>
    <w:rsid w:val="00FA7EEE"/>
    <w:rsid w:val="00FB002E"/>
    <w:rsid w:val="00FB00A7"/>
    <w:rsid w:val="00FB00AE"/>
    <w:rsid w:val="00FB053E"/>
    <w:rsid w:val="00FB060E"/>
    <w:rsid w:val="00FB06FB"/>
    <w:rsid w:val="00FB0F9D"/>
    <w:rsid w:val="00FB1023"/>
    <w:rsid w:val="00FB1704"/>
    <w:rsid w:val="00FB179D"/>
    <w:rsid w:val="00FB183A"/>
    <w:rsid w:val="00FB189F"/>
    <w:rsid w:val="00FB1EF4"/>
    <w:rsid w:val="00FB2119"/>
    <w:rsid w:val="00FB237A"/>
    <w:rsid w:val="00FB24E5"/>
    <w:rsid w:val="00FB2E31"/>
    <w:rsid w:val="00FB2F76"/>
    <w:rsid w:val="00FB346F"/>
    <w:rsid w:val="00FB4065"/>
    <w:rsid w:val="00FB4170"/>
    <w:rsid w:val="00FB4783"/>
    <w:rsid w:val="00FB4C8B"/>
    <w:rsid w:val="00FB4CA4"/>
    <w:rsid w:val="00FB4E51"/>
    <w:rsid w:val="00FB4ECD"/>
    <w:rsid w:val="00FB535E"/>
    <w:rsid w:val="00FB54C1"/>
    <w:rsid w:val="00FB54E1"/>
    <w:rsid w:val="00FB658D"/>
    <w:rsid w:val="00FB6886"/>
    <w:rsid w:val="00FB6BDF"/>
    <w:rsid w:val="00FB6DB5"/>
    <w:rsid w:val="00FB71C4"/>
    <w:rsid w:val="00FB74D4"/>
    <w:rsid w:val="00FB75A8"/>
    <w:rsid w:val="00FB78E9"/>
    <w:rsid w:val="00FB7F40"/>
    <w:rsid w:val="00FC0599"/>
    <w:rsid w:val="00FC09DA"/>
    <w:rsid w:val="00FC0A5A"/>
    <w:rsid w:val="00FC0AAB"/>
    <w:rsid w:val="00FC113E"/>
    <w:rsid w:val="00FC12B6"/>
    <w:rsid w:val="00FC13C8"/>
    <w:rsid w:val="00FC1673"/>
    <w:rsid w:val="00FC20E0"/>
    <w:rsid w:val="00FC21BE"/>
    <w:rsid w:val="00FC22ED"/>
    <w:rsid w:val="00FC2426"/>
    <w:rsid w:val="00FC2592"/>
    <w:rsid w:val="00FC292B"/>
    <w:rsid w:val="00FC2B95"/>
    <w:rsid w:val="00FC2C04"/>
    <w:rsid w:val="00FC2EE9"/>
    <w:rsid w:val="00FC3363"/>
    <w:rsid w:val="00FC3727"/>
    <w:rsid w:val="00FC3D70"/>
    <w:rsid w:val="00FC3EA1"/>
    <w:rsid w:val="00FC41F4"/>
    <w:rsid w:val="00FC461A"/>
    <w:rsid w:val="00FC4A93"/>
    <w:rsid w:val="00FC5225"/>
    <w:rsid w:val="00FC5BF7"/>
    <w:rsid w:val="00FC5D4A"/>
    <w:rsid w:val="00FC6141"/>
    <w:rsid w:val="00FC67FD"/>
    <w:rsid w:val="00FC6800"/>
    <w:rsid w:val="00FC682F"/>
    <w:rsid w:val="00FC6A5A"/>
    <w:rsid w:val="00FC6CBE"/>
    <w:rsid w:val="00FC6FD0"/>
    <w:rsid w:val="00FC7101"/>
    <w:rsid w:val="00FC753B"/>
    <w:rsid w:val="00FC78BB"/>
    <w:rsid w:val="00FC7A21"/>
    <w:rsid w:val="00FC7B1F"/>
    <w:rsid w:val="00FC7C61"/>
    <w:rsid w:val="00FC7EC7"/>
    <w:rsid w:val="00FD0538"/>
    <w:rsid w:val="00FD0610"/>
    <w:rsid w:val="00FD0783"/>
    <w:rsid w:val="00FD08F5"/>
    <w:rsid w:val="00FD09E3"/>
    <w:rsid w:val="00FD118D"/>
    <w:rsid w:val="00FD15F8"/>
    <w:rsid w:val="00FD17B6"/>
    <w:rsid w:val="00FD180D"/>
    <w:rsid w:val="00FD1AEF"/>
    <w:rsid w:val="00FD1B94"/>
    <w:rsid w:val="00FD1E06"/>
    <w:rsid w:val="00FD21B3"/>
    <w:rsid w:val="00FD23FF"/>
    <w:rsid w:val="00FD24A5"/>
    <w:rsid w:val="00FD25D8"/>
    <w:rsid w:val="00FD2965"/>
    <w:rsid w:val="00FD2C98"/>
    <w:rsid w:val="00FD2D20"/>
    <w:rsid w:val="00FD2DEB"/>
    <w:rsid w:val="00FD3445"/>
    <w:rsid w:val="00FD347D"/>
    <w:rsid w:val="00FD3C0E"/>
    <w:rsid w:val="00FD442F"/>
    <w:rsid w:val="00FD4509"/>
    <w:rsid w:val="00FD497A"/>
    <w:rsid w:val="00FD4C38"/>
    <w:rsid w:val="00FD5009"/>
    <w:rsid w:val="00FD5260"/>
    <w:rsid w:val="00FD53A7"/>
    <w:rsid w:val="00FD5492"/>
    <w:rsid w:val="00FD5CA4"/>
    <w:rsid w:val="00FD5DAA"/>
    <w:rsid w:val="00FD617B"/>
    <w:rsid w:val="00FD6922"/>
    <w:rsid w:val="00FD6B05"/>
    <w:rsid w:val="00FD726A"/>
    <w:rsid w:val="00FD77FC"/>
    <w:rsid w:val="00FD7B5D"/>
    <w:rsid w:val="00FD7C00"/>
    <w:rsid w:val="00FE011D"/>
    <w:rsid w:val="00FE0954"/>
    <w:rsid w:val="00FE0E0F"/>
    <w:rsid w:val="00FE11A0"/>
    <w:rsid w:val="00FE12DB"/>
    <w:rsid w:val="00FE1676"/>
    <w:rsid w:val="00FE18FB"/>
    <w:rsid w:val="00FE1B6D"/>
    <w:rsid w:val="00FE2051"/>
    <w:rsid w:val="00FE212E"/>
    <w:rsid w:val="00FE27E8"/>
    <w:rsid w:val="00FE3086"/>
    <w:rsid w:val="00FE36DC"/>
    <w:rsid w:val="00FE3A1C"/>
    <w:rsid w:val="00FE4A3E"/>
    <w:rsid w:val="00FE4B26"/>
    <w:rsid w:val="00FE5A91"/>
    <w:rsid w:val="00FE5B58"/>
    <w:rsid w:val="00FE5CB3"/>
    <w:rsid w:val="00FE6009"/>
    <w:rsid w:val="00FE63B7"/>
    <w:rsid w:val="00FE6B88"/>
    <w:rsid w:val="00FE6C18"/>
    <w:rsid w:val="00FE76E7"/>
    <w:rsid w:val="00FE79E5"/>
    <w:rsid w:val="00FE7C3F"/>
    <w:rsid w:val="00FF0476"/>
    <w:rsid w:val="00FF0B3B"/>
    <w:rsid w:val="00FF0C1D"/>
    <w:rsid w:val="00FF0FE3"/>
    <w:rsid w:val="00FF10B9"/>
    <w:rsid w:val="00FF1199"/>
    <w:rsid w:val="00FF1D24"/>
    <w:rsid w:val="00FF201E"/>
    <w:rsid w:val="00FF2199"/>
    <w:rsid w:val="00FF21FC"/>
    <w:rsid w:val="00FF222C"/>
    <w:rsid w:val="00FF2B18"/>
    <w:rsid w:val="00FF2F74"/>
    <w:rsid w:val="00FF2FB7"/>
    <w:rsid w:val="00FF366C"/>
    <w:rsid w:val="00FF499B"/>
    <w:rsid w:val="00FF49DC"/>
    <w:rsid w:val="00FF53EC"/>
    <w:rsid w:val="00FF57DE"/>
    <w:rsid w:val="00FF5C50"/>
    <w:rsid w:val="00FF5DBE"/>
    <w:rsid w:val="00FF5E12"/>
    <w:rsid w:val="00FF5F69"/>
    <w:rsid w:val="00FF5FA3"/>
    <w:rsid w:val="00FF6301"/>
    <w:rsid w:val="00FF6704"/>
    <w:rsid w:val="00FF6898"/>
    <w:rsid w:val="00FF694A"/>
    <w:rsid w:val="00FF6CEC"/>
    <w:rsid w:val="00FF6D80"/>
    <w:rsid w:val="00FF7282"/>
    <w:rsid w:val="00FF747A"/>
    <w:rsid w:val="00FF76A0"/>
    <w:rsid w:val="00FF7A90"/>
    <w:rsid w:val="00FF7B4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34D95"/>
  <w15:docId w15:val="{D780DA01-4374-4123-846E-AF801B7A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aliases w:val="Comments"/>
    <w:basedOn w:val="Normal"/>
    <w:link w:val="TitleChar"/>
    <w:uiPriority w:val="10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paragraph" w:customStyle="1" w:styleId="FSNoteNumbered">
    <w:name w:val="FS Note Numbered"/>
    <w:basedOn w:val="Normal"/>
    <w:next w:val="Normal"/>
    <w:qFormat/>
    <w:rsid w:val="009727D8"/>
    <w:pPr>
      <w:numPr>
        <w:numId w:val="5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FSNoteDetail">
    <w:name w:val="FS Note Detail"/>
    <w:basedOn w:val="Normal"/>
    <w:qFormat/>
    <w:rsid w:val="009727D8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character" w:customStyle="1" w:styleId="normaltextrun">
    <w:name w:val="normaltextrun"/>
    <w:basedOn w:val="DefaultParagraphFont"/>
    <w:rsid w:val="008B6D86"/>
  </w:style>
  <w:style w:type="character" w:customStyle="1" w:styleId="spellingerror">
    <w:name w:val="spellingerror"/>
    <w:basedOn w:val="DefaultParagraphFont"/>
    <w:rsid w:val="008B6D86"/>
  </w:style>
  <w:style w:type="paragraph" w:customStyle="1" w:styleId="1">
    <w:name w:val="เนื้อเรื่อง1"/>
    <w:basedOn w:val="Normal"/>
    <w:rsid w:val="00D97470"/>
    <w:pPr>
      <w:widowControl w:val="0"/>
      <w:ind w:right="386"/>
    </w:pPr>
    <w:rPr>
      <w:rFonts w:eastAsia="Times New Roman" w:hAnsi="CordiaUPC" w:cs="CordiaUPC"/>
      <w:color w:val="800080"/>
      <w:sz w:val="28"/>
    </w:rPr>
  </w:style>
  <w:style w:type="table" w:customStyle="1" w:styleId="TableGrid3">
    <w:name w:val="Table Grid3"/>
    <w:basedOn w:val="TableNormal"/>
    <w:next w:val="TableGrid"/>
    <w:uiPriority w:val="59"/>
    <w:rsid w:val="002022A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31CE0"/>
  </w:style>
  <w:style w:type="numbering" w:customStyle="1" w:styleId="CurrentList1">
    <w:name w:val="Current List1"/>
    <w:uiPriority w:val="99"/>
    <w:rsid w:val="009205F5"/>
    <w:pPr>
      <w:numPr>
        <w:numId w:val="15"/>
      </w:numPr>
    </w:p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C1550C"/>
    <w:rPr>
      <w:rFonts w:ascii="Angsana New" w:hAnsi="Angsana New"/>
      <w:b/>
      <w:bCs/>
      <w:caps/>
      <w:sz w:val="32"/>
      <w:szCs w:val="32"/>
    </w:rPr>
  </w:style>
  <w:style w:type="paragraph" w:customStyle="1" w:styleId="Style1">
    <w:name w:val="Style1"/>
    <w:next w:val="Normal"/>
    <w:qFormat/>
    <w:rsid w:val="004A6F4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FD053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D0538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8" ma:contentTypeDescription="สร้างเอกสารใหม่" ma:contentTypeScope="" ma:versionID="50a74c3d8f607db51531da2d91b54265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2304160f6a1d476e77aa2bde56253dd3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Props1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2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58BBE5-82BC-4501-B879-ABE12C9C8E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FC52D0-E70C-4BBE-8AC0-069B0485A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1131</TotalTime>
  <Pages>91</Pages>
  <Words>27345</Words>
  <Characters>118712</Characters>
  <Application>Microsoft Office Word</Application>
  <DocSecurity>0</DocSecurity>
  <Lines>10293</Lines>
  <Paragraphs>5255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123927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Thanakrit Sawangsri</cp:lastModifiedBy>
  <cp:revision>503</cp:revision>
  <cp:lastPrinted>2024-02-27T07:03:00Z</cp:lastPrinted>
  <dcterms:created xsi:type="dcterms:W3CDTF">2024-02-29T15:39:00Z</dcterms:created>
  <dcterms:modified xsi:type="dcterms:W3CDTF">2024-02-27T07:03:00Z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GrammarlyDocumentId">
    <vt:lpwstr>7cc44d70736d85af8b3a3bfa03900ee8a74bbc0146be4f7ecc6a589fe31d47dd</vt:lpwstr>
  </property>
  <property fmtid="{D5CDD505-2E9C-101B-9397-08002B2CF9AE}" pid="6" name="MediaServiceImageTags">
    <vt:lpwstr/>
  </property>
</Properties>
</file>