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7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09267B" w:rsidRPr="006263D0" w14:paraId="6A1F4F9C" w14:textId="77777777" w:rsidTr="0063373F">
        <w:trPr>
          <w:trHeight w:val="425"/>
          <w:tblHeader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CE04F1F" w14:textId="77777777" w:rsidR="0009267B" w:rsidRPr="006263D0" w:rsidRDefault="0009267B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 w:hanging="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Hlk72265022"/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480765" w14:textId="77777777" w:rsidR="0009267B" w:rsidRPr="006263D0" w:rsidRDefault="0009267B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2A506AD6" w14:textId="77777777" w:rsidR="0009267B" w:rsidRPr="006263D0" w:rsidRDefault="0009267B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09267B" w:rsidRPr="006263D0" w14:paraId="02E334C0" w14:textId="77777777" w:rsidTr="00633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0"/>
          <w:tblHeader/>
        </w:trPr>
        <w:tc>
          <w:tcPr>
            <w:tcW w:w="1274" w:type="dxa"/>
          </w:tcPr>
          <w:p w14:paraId="4E3DF288" w14:textId="77777777" w:rsidR="0009267B" w:rsidRPr="006263D0" w:rsidRDefault="0009267B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8E2399" w14:textId="77777777" w:rsidR="0009267B" w:rsidRPr="006263D0" w:rsidRDefault="0009267B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832" w:type="dxa"/>
          </w:tcPr>
          <w:p w14:paraId="1CF87668" w14:textId="77777777" w:rsidR="0009267B" w:rsidRPr="006263D0" w:rsidRDefault="0009267B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956D12" w:rsidRPr="006263D0" w14:paraId="465CD05F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4"/>
        </w:trPr>
        <w:tc>
          <w:tcPr>
            <w:tcW w:w="1274" w:type="dxa"/>
          </w:tcPr>
          <w:p w14:paraId="616B495E" w14:textId="77777777" w:rsidR="00956D12" w:rsidRPr="006263D0" w:rsidRDefault="00956D12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EA8E03" w14:textId="77777777" w:rsidR="00956D12" w:rsidRPr="006263D0" w:rsidRDefault="00956D12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20570B64" w14:textId="77777777" w:rsidR="00956D12" w:rsidRPr="006263D0" w:rsidRDefault="00956D12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AA4327" w:rsidRPr="006263D0" w14:paraId="068FAC23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4" w:type="dxa"/>
          </w:tcPr>
          <w:p w14:paraId="71B2AC91" w14:textId="77777777" w:rsidR="00AA4327" w:rsidRPr="006263D0" w:rsidRDefault="00AA4327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9331A1" w14:textId="77777777" w:rsidR="00AA4327" w:rsidRPr="006263D0" w:rsidRDefault="00AA4327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FE3F08A" w14:textId="77777777" w:rsidR="00AA4327" w:rsidRPr="006263D0" w:rsidRDefault="00AA4327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0A7431" w:rsidRPr="006263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C5644D" w:rsidRPr="006263D0" w14:paraId="64E2BBF7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4" w:type="dxa"/>
          </w:tcPr>
          <w:p w14:paraId="10A4D74F" w14:textId="77777777" w:rsidR="00C5644D" w:rsidRPr="006263D0" w:rsidRDefault="00C5644D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4B729" w14:textId="77777777" w:rsidR="00C5644D" w:rsidRPr="006263D0" w:rsidRDefault="00C5644D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475361FB" w14:textId="7A6BDDEC" w:rsidR="00C5644D" w:rsidRPr="006263D0" w:rsidRDefault="00D4077F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A4327" w:rsidRPr="006263D0" w14:paraId="0630DEB7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6951CE24" w14:textId="77777777" w:rsidR="00AA4327" w:rsidRPr="006263D0" w:rsidRDefault="00AA4327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5E2C00" w14:textId="77777777" w:rsidR="00AA4327" w:rsidRPr="006263D0" w:rsidRDefault="00AA4327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1CAA535" w14:textId="3179E824" w:rsidR="00AA4327" w:rsidRPr="006263D0" w:rsidRDefault="00D4077F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7122CB" w:rsidRPr="006263D0" w14:paraId="31CF3467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6E5AC7BE" w14:textId="77777777" w:rsidR="007122CB" w:rsidRPr="006263D0" w:rsidRDefault="007122CB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ADB671" w14:textId="77777777" w:rsidR="007122CB" w:rsidRPr="006263D0" w:rsidRDefault="007122CB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423CCE9D" w14:textId="669AF565" w:rsidR="007122CB" w:rsidRPr="006263D0" w:rsidRDefault="00D4077F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AA4327" w:rsidRPr="006263D0" w14:paraId="1AD87866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51A2550" w14:textId="77777777" w:rsidR="00AA4327" w:rsidRPr="006263D0" w:rsidRDefault="00AA4327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165C5C" w14:textId="77777777" w:rsidR="00AA4327" w:rsidRPr="006263D0" w:rsidRDefault="00AA4327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FE1F748" w14:textId="6B5C6CEA" w:rsidR="00AA4327" w:rsidRPr="006263D0" w:rsidRDefault="00D4077F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AA4327" w:rsidRPr="006263D0" w14:paraId="2E2E081F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D8FA29D" w14:textId="77777777" w:rsidR="00AA4327" w:rsidRPr="006263D0" w:rsidRDefault="00AA4327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5E5EC5" w14:textId="77777777" w:rsidR="00AA4327" w:rsidRPr="006263D0" w:rsidRDefault="00AA4327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166573F" w14:textId="5E567AE4" w:rsidR="00F3553F" w:rsidRPr="006263D0" w:rsidRDefault="00D4077F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AA4327" w:rsidRPr="006263D0" w14:paraId="31DCD7EB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6FA46E2" w14:textId="77777777" w:rsidR="00AA4327" w:rsidRPr="006263D0" w:rsidRDefault="00AA4327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7E19BA" w14:textId="77777777" w:rsidR="00AA4327" w:rsidRPr="006263D0" w:rsidRDefault="00AA4327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2ADD54E" w14:textId="0C92F544" w:rsidR="00AA4327" w:rsidRPr="006263D0" w:rsidRDefault="00D4077F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AA4327" w:rsidRPr="006263D0" w14:paraId="696C7887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5CAB75E1" w14:textId="77777777" w:rsidR="00AA4327" w:rsidRPr="006263D0" w:rsidRDefault="00AA4327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D612F4" w14:textId="77777777" w:rsidR="00AA4327" w:rsidRPr="006263D0" w:rsidRDefault="00AA4327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7A1E8CB" w14:textId="04CDCCFC" w:rsidR="00AA4327" w:rsidRPr="006263D0" w:rsidRDefault="00D4077F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8836E8" w:rsidRPr="006263D0" w14:paraId="4C7EF764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7DD8CB4" w14:textId="77777777" w:rsidR="008836E8" w:rsidRPr="006263D0" w:rsidRDefault="008836E8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6BC650" w14:textId="77777777" w:rsidR="008836E8" w:rsidRPr="006263D0" w:rsidRDefault="008836E8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06A3945A" w14:textId="31F3E462" w:rsidR="008836E8" w:rsidRPr="006263D0" w:rsidRDefault="00D4077F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AA4327" w:rsidRPr="006263D0" w14:paraId="01F4F7C5" w14:textId="77777777" w:rsidTr="00AE18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483CDA8" w14:textId="77777777" w:rsidR="00AA4327" w:rsidRPr="006263D0" w:rsidRDefault="00AA4327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756E30" w14:textId="77777777" w:rsidR="00AA4327" w:rsidRPr="006263D0" w:rsidRDefault="00AA4327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710FE35" w14:textId="091F30EF" w:rsidR="00AA4327" w:rsidRPr="006263D0" w:rsidRDefault="00D4077F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5F20AA" w:rsidRPr="006263D0" w14:paraId="055E08F2" w14:textId="77777777" w:rsidTr="00AE18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DD2031B" w14:textId="77777777" w:rsidR="005F20AA" w:rsidRPr="006263D0" w:rsidRDefault="005F20AA" w:rsidP="005F20A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CDE1AC" w14:textId="77777777" w:rsidR="005F20AA" w:rsidRPr="006263D0" w:rsidRDefault="005F20AA" w:rsidP="005F20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157838A" w14:textId="12E573B2" w:rsidR="005F20AA" w:rsidRPr="006263D0" w:rsidRDefault="005F20AA" w:rsidP="005F20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F20AA" w:rsidRPr="006263D0" w14:paraId="778A707F" w14:textId="77777777" w:rsidTr="00AE18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0389EE28" w14:textId="77777777" w:rsidR="005F20AA" w:rsidRPr="006263D0" w:rsidRDefault="005F20AA" w:rsidP="005F20A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821785" w14:textId="77777777" w:rsidR="005F20AA" w:rsidRPr="006263D0" w:rsidRDefault="005F20AA" w:rsidP="005F20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2CD42D9" w14:textId="47951B9B" w:rsidR="005F20AA" w:rsidRPr="006263D0" w:rsidRDefault="005F20AA" w:rsidP="005F20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</w:t>
            </w:r>
            <w:r w:rsidR="00A56E2B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บุคคลหรือ</w:t>
            </w:r>
            <w:r w:rsidRPr="006263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</w:tr>
      <w:tr w:rsidR="005F20AA" w:rsidRPr="006263D0" w14:paraId="75F0C103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6116636C" w14:textId="77777777" w:rsidR="005F20AA" w:rsidRPr="006263D0" w:rsidRDefault="005F20AA" w:rsidP="005F20A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F10984" w14:textId="77777777" w:rsidR="005F20AA" w:rsidRPr="006263D0" w:rsidRDefault="005F20AA" w:rsidP="005F20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406DA47" w14:textId="6E040DCC" w:rsidR="005F20AA" w:rsidRPr="006263D0" w:rsidRDefault="005F20AA" w:rsidP="005F20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bookmarkEnd w:id="0"/>
    </w:tbl>
    <w:p w14:paraId="30298D85" w14:textId="77777777" w:rsidR="001A021D" w:rsidRPr="006263D0" w:rsidRDefault="001A021D" w:rsidP="009E2F97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52703DA" w14:textId="77777777" w:rsidR="00C8500E" w:rsidRPr="006263D0" w:rsidRDefault="0009267B" w:rsidP="009E2F97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6263D0">
        <w:rPr>
          <w:rFonts w:asciiTheme="majorBidi" w:hAnsiTheme="majorBidi" w:cstheme="majorBidi"/>
          <w:b/>
          <w:bCs/>
        </w:rPr>
        <w:br w:type="page"/>
      </w:r>
      <w:r w:rsidRPr="006263D0">
        <w:rPr>
          <w:rFonts w:asciiTheme="majorBidi" w:hAnsiTheme="majorBidi" w:cstheme="majorBidi"/>
          <w:sz w:val="30"/>
          <w:szCs w:val="30"/>
        </w:rPr>
        <w:lastRenderedPageBreak/>
        <w:t xml:space="preserve">           </w:t>
      </w:r>
      <w:r w:rsidR="00A46F43" w:rsidRPr="006263D0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="000A7431" w:rsidRPr="006263D0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A46F43" w:rsidRPr="006263D0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04CBA88D" w14:textId="77777777" w:rsidR="00F10F29" w:rsidRPr="006263D0" w:rsidRDefault="00F10F29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 w:cstheme="majorBidi"/>
          <w:sz w:val="30"/>
          <w:szCs w:val="30"/>
        </w:rPr>
      </w:pPr>
    </w:p>
    <w:p w14:paraId="57FF9F1B" w14:textId="16A8F38C" w:rsidR="00892607" w:rsidRPr="006263D0" w:rsidRDefault="00A46F43" w:rsidP="00892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 w:cstheme="majorBidi"/>
          <w:sz w:val="30"/>
          <w:szCs w:val="30"/>
          <w:cs/>
        </w:rPr>
      </w:pPr>
      <w:r w:rsidRPr="006263D0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0A7431" w:rsidRPr="006263D0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6263D0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</w:t>
      </w:r>
      <w:r w:rsidR="00C8500E" w:rsidRPr="006263D0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477EF0" w:rsidRPr="006263D0">
        <w:rPr>
          <w:rFonts w:asciiTheme="majorBidi" w:hAnsiTheme="majorBidi" w:cstheme="majorBidi"/>
          <w:sz w:val="30"/>
          <w:szCs w:val="30"/>
        </w:rPr>
        <w:t xml:space="preserve"> </w:t>
      </w:r>
      <w:r w:rsidR="00A56E2B">
        <w:rPr>
          <w:rFonts w:asciiTheme="majorBidi" w:hAnsiTheme="majorBidi" w:cstheme="majorBidi"/>
          <w:sz w:val="30"/>
          <w:szCs w:val="30"/>
        </w:rPr>
        <w:t>1</w:t>
      </w:r>
      <w:r w:rsidR="00AD5F1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56E2B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="00AD5F1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D5F1E">
        <w:rPr>
          <w:rFonts w:asciiTheme="majorBidi" w:hAnsiTheme="majorBidi" w:cstheme="majorBidi"/>
          <w:sz w:val="30"/>
          <w:szCs w:val="30"/>
        </w:rPr>
        <w:t>2567</w:t>
      </w:r>
    </w:p>
    <w:p w14:paraId="40DBBB4B" w14:textId="77777777" w:rsidR="00385E53" w:rsidRPr="006263D0" w:rsidRDefault="00385E53" w:rsidP="00892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 w:cstheme="majorBidi"/>
          <w:sz w:val="30"/>
          <w:szCs w:val="30"/>
        </w:rPr>
      </w:pPr>
    </w:p>
    <w:p w14:paraId="2E41A1A4" w14:textId="0503A782" w:rsidR="00C8500E" w:rsidRPr="006263D0" w:rsidRDefault="00415B4C" w:rsidP="00E30F92">
      <w:pPr>
        <w:pStyle w:val="Heading6"/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6263D0">
        <w:rPr>
          <w:rFonts w:asciiTheme="majorBidi" w:hAnsiTheme="majorBidi" w:cstheme="majorBidi"/>
          <w:sz w:val="30"/>
          <w:szCs w:val="30"/>
        </w:rPr>
        <w:t>1</w:t>
      </w:r>
      <w:r w:rsidR="00C8500E" w:rsidRPr="006263D0">
        <w:rPr>
          <w:rFonts w:asciiTheme="majorBidi" w:hAnsiTheme="majorBidi" w:cstheme="majorBidi"/>
          <w:sz w:val="30"/>
          <w:szCs w:val="30"/>
        </w:rPr>
        <w:tab/>
      </w:r>
      <w:r w:rsidR="00C8500E" w:rsidRPr="006263D0">
        <w:rPr>
          <w:rFonts w:asciiTheme="majorBidi" w:hAnsiTheme="majorBidi" w:cstheme="majorBidi"/>
          <w:sz w:val="30"/>
          <w:szCs w:val="30"/>
          <w:cs/>
          <w:lang w:val="th-TH"/>
        </w:rPr>
        <w:t>ข้อมูลทั่วไป</w:t>
      </w:r>
    </w:p>
    <w:p w14:paraId="07F958D0" w14:textId="77777777" w:rsidR="00002FF7" w:rsidRPr="006263D0" w:rsidRDefault="00002FF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10826B5" w14:textId="620A0403" w:rsidR="00D4077F" w:rsidRPr="006263D0" w:rsidRDefault="00D4077F" w:rsidP="00D40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263D0">
        <w:rPr>
          <w:rFonts w:asciiTheme="majorBidi" w:hAnsiTheme="majorBidi" w:cstheme="majorBidi"/>
          <w:sz w:val="30"/>
          <w:szCs w:val="30"/>
          <w:cs/>
        </w:rPr>
        <w:t xml:space="preserve">บริษัทและบริษัทย่อย “กลุ่มบริษัท” ดำเนินธุรกิจหลักเกี่ยวกับการพัฒนาอสังหาริมทรัพย์เพื่อการอุตสาหกรรมโดยการสร้างโรงงานและคลังสินค้าเพื่อให้เช่าและขายเมื่อมีโอกาสเหมาะสม และพัฒนาอสังหาริมทรัพย์เพื่อขาย รวมทั้งธุรกิจให้เช่าและบริการอาคารเพื่อการพาณิชย์ และธุรกิจโรงแรม รายละเอียดของบริษัทร่วมและการร่วมค้า และบริษัทย่อย ณ วันที่ </w:t>
      </w:r>
      <w:r w:rsidR="00415B4C" w:rsidRPr="006263D0">
        <w:rPr>
          <w:rFonts w:asciiTheme="majorBidi" w:hAnsiTheme="majorBidi" w:cstheme="majorBidi"/>
          <w:sz w:val="30"/>
          <w:szCs w:val="30"/>
        </w:rPr>
        <w:t>3</w:t>
      </w:r>
      <w:r w:rsidR="00DB0E66" w:rsidRPr="006263D0">
        <w:rPr>
          <w:rFonts w:asciiTheme="majorBidi" w:hAnsiTheme="majorBidi" w:cstheme="majorBidi"/>
          <w:sz w:val="30"/>
          <w:szCs w:val="30"/>
        </w:rPr>
        <w:t xml:space="preserve">1 </w:t>
      </w:r>
      <w:r w:rsidR="00DB0E66" w:rsidRPr="006263D0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15B4C" w:rsidRPr="006263D0">
        <w:rPr>
          <w:rFonts w:asciiTheme="majorBidi" w:hAnsiTheme="majorBidi" w:cstheme="majorBidi"/>
          <w:sz w:val="30"/>
          <w:szCs w:val="30"/>
        </w:rPr>
        <w:t>256</w:t>
      </w:r>
      <w:r w:rsidR="00035A34">
        <w:rPr>
          <w:rFonts w:asciiTheme="majorBidi" w:hAnsiTheme="majorBidi" w:cstheme="majorBidi"/>
          <w:sz w:val="30"/>
          <w:szCs w:val="30"/>
        </w:rPr>
        <w:t>6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415B4C" w:rsidRPr="006263D0">
        <w:rPr>
          <w:rFonts w:asciiTheme="majorBidi" w:hAnsiTheme="majorBidi" w:cstheme="majorBidi"/>
          <w:sz w:val="30"/>
          <w:szCs w:val="30"/>
        </w:rPr>
        <w:t>30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415B4C" w:rsidRPr="006263D0">
        <w:rPr>
          <w:rFonts w:asciiTheme="majorBidi" w:hAnsiTheme="majorBidi" w:cstheme="majorBidi"/>
          <w:sz w:val="30"/>
          <w:szCs w:val="30"/>
        </w:rPr>
        <w:t>256</w:t>
      </w:r>
      <w:r w:rsidR="00035A34">
        <w:rPr>
          <w:rFonts w:asciiTheme="majorBidi" w:hAnsiTheme="majorBidi" w:cstheme="majorBidi"/>
          <w:sz w:val="30"/>
          <w:szCs w:val="30"/>
        </w:rPr>
        <w:t>6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 ได้เปิดเผยไว้ในหมายเหตุข้อ </w:t>
      </w:r>
      <w:r w:rsidR="001A616A" w:rsidRPr="006263D0">
        <w:rPr>
          <w:rFonts w:asciiTheme="majorBidi" w:hAnsiTheme="majorBidi" w:cstheme="majorBidi"/>
          <w:sz w:val="30"/>
          <w:szCs w:val="30"/>
        </w:rPr>
        <w:t>5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1A616A" w:rsidRPr="006263D0">
        <w:rPr>
          <w:rFonts w:asciiTheme="majorBidi" w:hAnsiTheme="majorBidi" w:cstheme="majorBidi"/>
          <w:sz w:val="30"/>
          <w:szCs w:val="30"/>
        </w:rPr>
        <w:t>6</w:t>
      </w:r>
    </w:p>
    <w:p w14:paraId="7F1B3DB0" w14:textId="77777777" w:rsidR="00404299" w:rsidRPr="006263D0" w:rsidRDefault="00404299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31A835F" w14:textId="77777777" w:rsidR="00C8500E" w:rsidRPr="006263D0" w:rsidRDefault="00C8500E" w:rsidP="009E2F9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thaiDistribute"/>
        <w:rPr>
          <w:rFonts w:asciiTheme="majorBidi" w:hAnsiTheme="majorBidi" w:cstheme="majorBidi"/>
          <w:sz w:val="30"/>
          <w:szCs w:val="30"/>
        </w:rPr>
      </w:pPr>
      <w:r w:rsidRPr="006263D0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  <w:r w:rsidR="000A7431" w:rsidRPr="006263D0">
        <w:rPr>
          <w:rFonts w:asciiTheme="majorBidi" w:hAnsiTheme="majorBidi" w:cstheme="majorBidi"/>
          <w:sz w:val="30"/>
          <w:szCs w:val="30"/>
          <w:cs/>
        </w:rPr>
        <w:t>ระหว่างกาล</w:t>
      </w:r>
    </w:p>
    <w:p w14:paraId="3B2EA5DC" w14:textId="77777777" w:rsidR="00C8500E" w:rsidRPr="006263D0" w:rsidRDefault="00C8500E" w:rsidP="009E2F9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8E25075" w14:textId="47514BC4" w:rsidR="00353DDB" w:rsidRPr="006263D0" w:rsidRDefault="00353DDB" w:rsidP="00353DDB">
      <w:pPr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263D0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งบการเงินระหว่างกาลแบบย่อนี้นำเสนอรายการในงบการเงินในรูปแบบเดียวกันกับงบการเงินประจำปี และจัดทำ</w:t>
      </w:r>
      <w:r w:rsidRPr="006263D0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415B4C" w:rsidRPr="006263D0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6263D0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6263D0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415B4C" w:rsidRPr="006263D0">
        <w:rPr>
          <w:rFonts w:asciiTheme="majorBidi" w:hAnsiTheme="majorBidi" w:cstheme="majorBidi"/>
          <w:sz w:val="30"/>
          <w:szCs w:val="30"/>
        </w:rPr>
        <w:t>30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415B4C" w:rsidRPr="006263D0">
        <w:rPr>
          <w:rFonts w:asciiTheme="majorBidi" w:hAnsiTheme="majorBidi" w:cstheme="majorBidi"/>
          <w:sz w:val="30"/>
          <w:szCs w:val="30"/>
        </w:rPr>
        <w:t>256</w:t>
      </w:r>
      <w:r w:rsidR="00035A34">
        <w:rPr>
          <w:rFonts w:asciiTheme="majorBidi" w:hAnsiTheme="majorBidi" w:cstheme="majorBidi"/>
          <w:sz w:val="30"/>
          <w:szCs w:val="30"/>
        </w:rPr>
        <w:t>6</w:t>
      </w:r>
    </w:p>
    <w:p w14:paraId="1D35A359" w14:textId="77777777" w:rsidR="00353DDB" w:rsidRPr="006263D0" w:rsidRDefault="00353DDB" w:rsidP="00353DDB">
      <w:pPr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DC85723" w14:textId="3B7FC240" w:rsidR="00353DDB" w:rsidRPr="006263D0" w:rsidRDefault="00353DDB" w:rsidP="00353DDB">
      <w:pPr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263D0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A56E2B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415B4C" w:rsidRPr="006263D0">
        <w:rPr>
          <w:rFonts w:asciiTheme="majorBidi" w:hAnsiTheme="majorBidi" w:cstheme="majorBidi"/>
          <w:sz w:val="30"/>
          <w:szCs w:val="30"/>
        </w:rPr>
        <w:t>30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415B4C" w:rsidRPr="006263D0">
        <w:rPr>
          <w:rFonts w:asciiTheme="majorBidi" w:hAnsiTheme="majorBidi" w:cstheme="majorBidi"/>
          <w:sz w:val="30"/>
          <w:szCs w:val="30"/>
        </w:rPr>
        <w:t>256</w:t>
      </w:r>
      <w:r w:rsidR="00035A34">
        <w:rPr>
          <w:rFonts w:asciiTheme="majorBidi" w:hAnsiTheme="majorBidi" w:cstheme="majorBidi"/>
          <w:sz w:val="30"/>
          <w:szCs w:val="30"/>
        </w:rPr>
        <w:t>6</w:t>
      </w:r>
    </w:p>
    <w:p w14:paraId="2CB6AE33" w14:textId="5CBD81D7" w:rsidR="00520237" w:rsidRPr="006263D0" w:rsidRDefault="0052023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2AF144" w14:textId="2376A794" w:rsidR="00353DDB" w:rsidRPr="006263D0" w:rsidRDefault="00353DDB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1DCE82" w14:textId="77777777" w:rsidR="00353DDB" w:rsidRPr="006263D0" w:rsidRDefault="00353DDB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CCEFB9" w14:textId="77777777" w:rsidR="00AF5EBB" w:rsidRPr="006263D0" w:rsidRDefault="00AF5E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x-none" w:eastAsia="x-none"/>
        </w:rPr>
      </w:pPr>
      <w:r w:rsidRPr="006263D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2EB3064" w14:textId="77777777" w:rsidR="005B4060" w:rsidRPr="006263D0" w:rsidRDefault="005B4060" w:rsidP="009E2F9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30"/>
          <w:szCs w:val="30"/>
          <w:cs/>
        </w:rPr>
      </w:pPr>
      <w:r w:rsidRPr="006263D0">
        <w:rPr>
          <w:rFonts w:asciiTheme="majorBidi" w:hAnsiTheme="majorBidi" w:cstheme="majorBidi"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33AC2F51" w14:textId="77777777" w:rsidR="00C8500E" w:rsidRPr="007E26E0" w:rsidRDefault="00C8500E" w:rsidP="009E2F97">
      <w:pPr>
        <w:spacing w:line="240" w:lineRule="auto"/>
        <w:ind w:right="-133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7F7EAAD4" w14:textId="77777777" w:rsidR="0043754C" w:rsidRDefault="0043754C" w:rsidP="004375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  <w:r w:rsidRPr="00F826E8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ความสัมพันธ์ที่มีกับบริษัทร่วม</w:t>
      </w:r>
      <w:r w:rsidRPr="00F826E8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F826E8">
        <w:rPr>
          <w:rFonts w:ascii="Angsana New" w:hAnsi="Angsana New"/>
          <w:b/>
          <w:sz w:val="30"/>
          <w:szCs w:val="30"/>
          <w:cs/>
        </w:rPr>
        <w:t xml:space="preserve">การร่วมค้า </w:t>
      </w:r>
      <w:r w:rsidRPr="00F826E8">
        <w:rPr>
          <w:rFonts w:ascii="Angsana New" w:hAnsi="Angsana New" w:hint="cs"/>
          <w:b/>
          <w:sz w:val="30"/>
          <w:szCs w:val="30"/>
          <w:cs/>
        </w:rPr>
        <w:t>และ</w:t>
      </w:r>
      <w:r w:rsidRPr="00F826E8">
        <w:rPr>
          <w:rFonts w:ascii="Angsana New" w:hAnsi="Angsana New"/>
          <w:b/>
          <w:sz w:val="30"/>
          <w:szCs w:val="30"/>
          <w:cs/>
        </w:rPr>
        <w:t>บริษัทย่อยได้เปิดเผยในหมายเหตุข้อ</w:t>
      </w:r>
      <w:r w:rsidRPr="00F826E8">
        <w:rPr>
          <w:rFonts w:ascii="Angsana New" w:hAnsi="Angsana New"/>
          <w:b/>
          <w:sz w:val="30"/>
          <w:szCs w:val="30"/>
        </w:rPr>
        <w:t xml:space="preserve"> </w:t>
      </w:r>
      <w:r w:rsidRPr="003E20D4">
        <w:rPr>
          <w:rFonts w:ascii="Angsana New" w:hAnsi="Angsana New"/>
          <w:bCs/>
          <w:sz w:val="30"/>
          <w:szCs w:val="30"/>
        </w:rPr>
        <w:t>5</w:t>
      </w:r>
      <w:r w:rsidRPr="00F826E8">
        <w:rPr>
          <w:rFonts w:ascii="Angsana New" w:hAnsi="Angsana New"/>
          <w:b/>
          <w:sz w:val="30"/>
          <w:szCs w:val="30"/>
          <w:cs/>
        </w:rPr>
        <w:t xml:space="preserve"> และ </w:t>
      </w:r>
      <w:r w:rsidRPr="003E20D4">
        <w:rPr>
          <w:rFonts w:ascii="Angsana New" w:hAnsi="Angsana New"/>
          <w:bCs/>
          <w:sz w:val="30"/>
          <w:szCs w:val="30"/>
        </w:rPr>
        <w:t>6</w:t>
      </w:r>
      <w:r w:rsidRPr="00F826E8">
        <w:rPr>
          <w:rFonts w:ascii="Angsana New" w:hAnsi="Angsana New"/>
          <w:b/>
          <w:sz w:val="30"/>
          <w:szCs w:val="30"/>
        </w:rPr>
        <w:t xml:space="preserve"> </w:t>
      </w:r>
      <w:r w:rsidRPr="00F826E8">
        <w:rPr>
          <w:rFonts w:ascii="Angsana New" w:hAnsi="Angsana New" w:hint="cs"/>
          <w:b/>
          <w:sz w:val="30"/>
          <w:szCs w:val="30"/>
          <w:cs/>
        </w:rPr>
        <w:t>สำหรับ</w:t>
      </w:r>
      <w:r w:rsidRPr="00F826E8">
        <w:rPr>
          <w:rFonts w:ascii="Angsana New" w:hAnsi="Angsana New"/>
          <w:b/>
          <w:sz w:val="30"/>
          <w:szCs w:val="30"/>
          <w:cs/>
        </w:rPr>
        <w:t>กิจการ</w:t>
      </w:r>
      <w:r>
        <w:rPr>
          <w:rFonts w:ascii="Angsana New" w:hAnsi="Angsana New" w:hint="cs"/>
          <w:b/>
          <w:sz w:val="30"/>
          <w:szCs w:val="30"/>
          <w:cs/>
        </w:rPr>
        <w:t>อื่น</w:t>
      </w:r>
      <w:r w:rsidRPr="00F826E8">
        <w:rPr>
          <w:rFonts w:ascii="Angsana New" w:hAnsi="Angsana New"/>
          <w:b/>
          <w:sz w:val="30"/>
          <w:szCs w:val="30"/>
          <w:cs/>
        </w:rPr>
        <w:t>ที่เกี่ยวข้องกัน</w:t>
      </w:r>
      <w:r>
        <w:rPr>
          <w:rFonts w:ascii="Angsana New" w:hAnsi="Angsana New" w:hint="cs"/>
          <w:b/>
          <w:sz w:val="30"/>
          <w:szCs w:val="30"/>
          <w:cs/>
        </w:rPr>
        <w:t>ที่ความสัมพันธ์เปลี่ยนแปลงอย่างมีสาระสำคัญและกลุ่มบริษัทมีรายการระหว่างกันที่มีนัยสำคัญในระหว่างงวดมีดังต่อไปนี้</w:t>
      </w:r>
    </w:p>
    <w:p w14:paraId="396C9694" w14:textId="77777777" w:rsidR="0043754C" w:rsidRPr="007E26E0" w:rsidRDefault="0043754C" w:rsidP="004375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33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710"/>
        <w:gridCol w:w="2700"/>
      </w:tblGrid>
      <w:tr w:rsidR="0043754C" w:rsidRPr="006375B5" w14:paraId="5415D7AB" w14:textId="77777777" w:rsidTr="0043754C">
        <w:trPr>
          <w:trHeight w:val="20"/>
          <w:tblHeader/>
        </w:trPr>
        <w:tc>
          <w:tcPr>
            <w:tcW w:w="4770" w:type="dxa"/>
          </w:tcPr>
          <w:p w14:paraId="15D98682" w14:textId="77777777" w:rsidR="0043754C" w:rsidRPr="006375B5" w:rsidRDefault="0043754C" w:rsidP="00597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20"/>
                <w:szCs w:val="20"/>
              </w:rPr>
              <w:br w:type="page"/>
            </w: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710" w:type="dxa"/>
          </w:tcPr>
          <w:p w14:paraId="5509DB6D" w14:textId="77777777" w:rsidR="0043754C" w:rsidRDefault="0043754C" w:rsidP="00597B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7633D942" w14:textId="77777777" w:rsidR="0043754C" w:rsidRPr="006375B5" w:rsidRDefault="0043754C" w:rsidP="00597B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2700" w:type="dxa"/>
          </w:tcPr>
          <w:p w14:paraId="3E22B210" w14:textId="77777777" w:rsidR="0043754C" w:rsidRPr="006375B5" w:rsidRDefault="0043754C" w:rsidP="00597B4B">
            <w:pPr>
              <w:tabs>
                <w:tab w:val="clear" w:pos="227"/>
                <w:tab w:val="clear" w:pos="1871"/>
              </w:tabs>
              <w:spacing w:line="240" w:lineRule="auto"/>
              <w:ind w:left="-18" w:right="-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3754C" w:rsidRPr="006375B5" w14:paraId="10D0587B" w14:textId="77777777" w:rsidTr="0043754C">
        <w:trPr>
          <w:trHeight w:val="20"/>
        </w:trPr>
        <w:tc>
          <w:tcPr>
            <w:tcW w:w="4770" w:type="dxa"/>
          </w:tcPr>
          <w:p w14:paraId="64FF9C60" w14:textId="545A077D" w:rsidR="0043754C" w:rsidRPr="006375B5" w:rsidRDefault="0043754C" w:rsidP="00597B4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50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43754C">
              <w:rPr>
                <w:rFonts w:ascii="Angsana New" w:eastAsia="Times New Roman" w:hAnsi="Angsana New" w:hint="cs"/>
                <w:sz w:val="30"/>
                <w:szCs w:val="30"/>
                <w:cs/>
              </w:rPr>
              <w:t>บริษัท</w:t>
            </w:r>
            <w:r w:rsidRPr="0043754C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43754C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จัสโค</w:t>
            </w:r>
            <w:r w:rsidRPr="0043754C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(</w:t>
            </w:r>
            <w:r w:rsidRPr="0043754C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ประเทศไทย</w:t>
            </w:r>
            <w:r w:rsidRPr="0043754C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) </w:t>
            </w:r>
            <w:r w:rsidRPr="0043754C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710" w:type="dxa"/>
          </w:tcPr>
          <w:p w14:paraId="3D1F063C" w14:textId="77777777" w:rsidR="0043754C" w:rsidRPr="006375B5" w:rsidRDefault="0043754C" w:rsidP="00597B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2700" w:type="dxa"/>
          </w:tcPr>
          <w:p w14:paraId="6A3F1332" w14:textId="78B87B9F" w:rsidR="0043754C" w:rsidRPr="006375B5" w:rsidRDefault="0043754C" w:rsidP="00597B4B">
            <w:pPr>
              <w:tabs>
                <w:tab w:val="clear" w:pos="227"/>
              </w:tabs>
              <w:spacing w:line="240" w:lineRule="auto"/>
              <w:ind w:left="-18" w:right="-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</w:t>
            </w:r>
          </w:p>
        </w:tc>
      </w:tr>
    </w:tbl>
    <w:p w14:paraId="7A66A431" w14:textId="77777777" w:rsidR="00DA23D1" w:rsidRPr="006263D0" w:rsidRDefault="00DA23D1" w:rsidP="00353D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7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9561" w:type="dxa"/>
        <w:tblInd w:w="426" w:type="dxa"/>
        <w:tblLook w:val="04A0" w:firstRow="1" w:lastRow="0" w:firstColumn="1" w:lastColumn="0" w:noHBand="0" w:noVBand="1"/>
      </w:tblPr>
      <w:tblGrid>
        <w:gridCol w:w="4091"/>
        <w:gridCol w:w="1171"/>
        <w:gridCol w:w="258"/>
        <w:gridCol w:w="1164"/>
        <w:gridCol w:w="258"/>
        <w:gridCol w:w="1169"/>
        <w:gridCol w:w="258"/>
        <w:gridCol w:w="1192"/>
      </w:tblGrid>
      <w:tr w:rsidR="00220400" w:rsidRPr="006263D0" w14:paraId="26A97038" w14:textId="77777777" w:rsidTr="002548DF">
        <w:trPr>
          <w:tblHeader/>
        </w:trPr>
        <w:tc>
          <w:tcPr>
            <w:tcW w:w="4091" w:type="dxa"/>
            <w:shd w:val="clear" w:color="auto" w:fill="auto"/>
          </w:tcPr>
          <w:p w14:paraId="358BC86F" w14:textId="50441979" w:rsidR="00220400" w:rsidRPr="006263D0" w:rsidRDefault="00A32F2D" w:rsidP="00A32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2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93" w:type="dxa"/>
            <w:gridSpan w:val="3"/>
            <w:shd w:val="clear" w:color="auto" w:fill="auto"/>
          </w:tcPr>
          <w:p w14:paraId="4E952416" w14:textId="77777777" w:rsidR="00220400" w:rsidRPr="006263D0" w:rsidRDefault="00220400" w:rsidP="009E2F9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" w:type="dxa"/>
            <w:shd w:val="clear" w:color="auto" w:fill="auto"/>
          </w:tcPr>
          <w:p w14:paraId="4A96510F" w14:textId="77777777" w:rsidR="00220400" w:rsidRPr="006263D0" w:rsidRDefault="00220400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4" w:type="dxa"/>
            <w:gridSpan w:val="3"/>
            <w:shd w:val="clear" w:color="auto" w:fill="auto"/>
          </w:tcPr>
          <w:p w14:paraId="03B089F7" w14:textId="77777777" w:rsidR="00220400" w:rsidRPr="006263D0" w:rsidRDefault="00220400" w:rsidP="009E2F9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0400" w:rsidRPr="006263D0" w14:paraId="1246A67E" w14:textId="77777777" w:rsidTr="002548DF">
        <w:trPr>
          <w:tblHeader/>
        </w:trPr>
        <w:tc>
          <w:tcPr>
            <w:tcW w:w="4091" w:type="dxa"/>
            <w:shd w:val="clear" w:color="auto" w:fill="auto"/>
          </w:tcPr>
          <w:p w14:paraId="4D42E39E" w14:textId="69B0702E" w:rsidR="00220400" w:rsidRPr="006263D0" w:rsidRDefault="00A32F2D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  </w:t>
            </w:r>
            <w:r w:rsidR="00220400" w:rsidRPr="006263D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CA419F" w:rsidRPr="006263D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สามเดือน</w:t>
            </w:r>
            <w:r w:rsidR="00220400" w:rsidRPr="006263D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สิ้นสุดวันที่ </w:t>
            </w:r>
            <w:r w:rsidR="00415B4C" w:rsidRPr="006263D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3</w:t>
            </w:r>
            <w:r w:rsidR="00CA419F" w:rsidRPr="006263D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1 </w:t>
            </w:r>
            <w:r w:rsidR="00CA419F" w:rsidRPr="006263D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71" w:type="dxa"/>
            <w:shd w:val="clear" w:color="auto" w:fill="auto"/>
          </w:tcPr>
          <w:p w14:paraId="1A2304FC" w14:textId="68B36FA9" w:rsidR="00220400" w:rsidRPr="006263D0" w:rsidRDefault="00415B4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2548D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</w:p>
        </w:tc>
        <w:tc>
          <w:tcPr>
            <w:tcW w:w="258" w:type="dxa"/>
            <w:shd w:val="clear" w:color="auto" w:fill="auto"/>
          </w:tcPr>
          <w:p w14:paraId="4C82F031" w14:textId="77777777" w:rsidR="00220400" w:rsidRPr="006263D0" w:rsidRDefault="00220400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56456DED" w14:textId="27764A69" w:rsidR="00220400" w:rsidRPr="006263D0" w:rsidRDefault="00415B4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2548D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</w:p>
        </w:tc>
        <w:tc>
          <w:tcPr>
            <w:tcW w:w="258" w:type="dxa"/>
            <w:shd w:val="clear" w:color="auto" w:fill="auto"/>
          </w:tcPr>
          <w:p w14:paraId="40970D0A" w14:textId="77777777" w:rsidR="00220400" w:rsidRPr="006263D0" w:rsidRDefault="00220400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7DDC20B4" w14:textId="370CE90D" w:rsidR="00220400" w:rsidRPr="006263D0" w:rsidRDefault="00415B4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2548D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</w:p>
        </w:tc>
        <w:tc>
          <w:tcPr>
            <w:tcW w:w="258" w:type="dxa"/>
            <w:shd w:val="clear" w:color="auto" w:fill="auto"/>
          </w:tcPr>
          <w:p w14:paraId="00DFA510" w14:textId="77777777" w:rsidR="00220400" w:rsidRPr="006263D0" w:rsidRDefault="00220400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1ECBFA1B" w14:textId="37B95A3B" w:rsidR="00220400" w:rsidRPr="006263D0" w:rsidRDefault="00415B4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2548D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</w:p>
        </w:tc>
      </w:tr>
      <w:tr w:rsidR="00220400" w:rsidRPr="006263D0" w14:paraId="0C47A89B" w14:textId="77777777" w:rsidTr="002548DF">
        <w:trPr>
          <w:trHeight w:val="362"/>
          <w:tblHeader/>
        </w:trPr>
        <w:tc>
          <w:tcPr>
            <w:tcW w:w="4091" w:type="dxa"/>
            <w:shd w:val="clear" w:color="auto" w:fill="auto"/>
          </w:tcPr>
          <w:p w14:paraId="7A5BD607" w14:textId="77777777" w:rsidR="00220400" w:rsidRPr="006263D0" w:rsidRDefault="00220400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70" w:type="dxa"/>
            <w:gridSpan w:val="7"/>
            <w:shd w:val="clear" w:color="auto" w:fill="auto"/>
          </w:tcPr>
          <w:p w14:paraId="302EBE4F" w14:textId="77777777" w:rsidR="00220400" w:rsidRPr="006263D0" w:rsidRDefault="00220400" w:rsidP="009E2F9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805A5B" w:rsidRPr="006263D0" w14:paraId="312F920B" w14:textId="77777777" w:rsidTr="002548DF">
        <w:tc>
          <w:tcPr>
            <w:tcW w:w="4091" w:type="dxa"/>
            <w:shd w:val="clear" w:color="auto" w:fill="auto"/>
          </w:tcPr>
          <w:p w14:paraId="59F65CD2" w14:textId="0DC2DCC7" w:rsidR="00805A5B" w:rsidRPr="006263D0" w:rsidRDefault="00805A5B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1" w:type="dxa"/>
            <w:shd w:val="clear" w:color="auto" w:fill="auto"/>
          </w:tcPr>
          <w:p w14:paraId="5B53CBD7" w14:textId="77777777" w:rsidR="00805A5B" w:rsidRPr="006263D0" w:rsidRDefault="00805A5B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38BFD1FF" w14:textId="77777777" w:rsidR="00805A5B" w:rsidRPr="006263D0" w:rsidRDefault="00805A5B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31E7E3C7" w14:textId="77777777" w:rsidR="00805A5B" w:rsidRPr="006263D0" w:rsidRDefault="00805A5B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281A0F5A" w14:textId="77777777" w:rsidR="00805A5B" w:rsidRPr="006263D0" w:rsidRDefault="00805A5B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0ACBC32B" w14:textId="77777777" w:rsidR="00805A5B" w:rsidRPr="006263D0" w:rsidRDefault="00805A5B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460B096F" w14:textId="77777777" w:rsidR="00805A5B" w:rsidRPr="006263D0" w:rsidRDefault="00805A5B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3075C5BC" w14:textId="77777777" w:rsidR="00805A5B" w:rsidRPr="006263D0" w:rsidRDefault="00805A5B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2548DF" w:rsidRPr="006263D0" w14:paraId="528C3EBB" w14:textId="77777777" w:rsidTr="002548DF">
        <w:tc>
          <w:tcPr>
            <w:tcW w:w="4091" w:type="dxa"/>
            <w:shd w:val="clear" w:color="auto" w:fill="auto"/>
          </w:tcPr>
          <w:p w14:paraId="7DF21893" w14:textId="7DB1EAE2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71" w:type="dxa"/>
            <w:shd w:val="clear" w:color="auto" w:fill="auto"/>
          </w:tcPr>
          <w:p w14:paraId="4BA5AEBF" w14:textId="30F89979" w:rsidR="002548DF" w:rsidRPr="006263D0" w:rsidRDefault="00AD01CC" w:rsidP="00F9047C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8" w:type="dxa"/>
            <w:shd w:val="clear" w:color="auto" w:fill="auto"/>
          </w:tcPr>
          <w:p w14:paraId="2E2DAC3B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29351AEB" w14:textId="2BCFD8B8" w:rsidR="002548DF" w:rsidRPr="006263D0" w:rsidRDefault="002548DF" w:rsidP="00F9047C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8" w:type="dxa"/>
            <w:shd w:val="clear" w:color="auto" w:fill="auto"/>
          </w:tcPr>
          <w:p w14:paraId="755667C9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0ED86FA0" w14:textId="14B2A366" w:rsidR="002548DF" w:rsidRPr="006263D0" w:rsidRDefault="009F3E41" w:rsidP="00F9047C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58" w:type="dxa"/>
            <w:shd w:val="clear" w:color="auto" w:fill="auto"/>
          </w:tcPr>
          <w:p w14:paraId="203F0C4B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2DC75172" w14:textId="2BE2FAC5" w:rsidR="002548DF" w:rsidRPr="006263D0" w:rsidRDefault="002548DF" w:rsidP="00F9047C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2548DF" w:rsidRPr="006263D0" w14:paraId="065DE19A" w14:textId="77777777" w:rsidTr="002548DF">
        <w:tc>
          <w:tcPr>
            <w:tcW w:w="4091" w:type="dxa"/>
            <w:shd w:val="clear" w:color="auto" w:fill="auto"/>
          </w:tcPr>
          <w:p w14:paraId="3591F639" w14:textId="0B128F2D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1" w:type="dxa"/>
            <w:shd w:val="clear" w:color="auto" w:fill="auto"/>
          </w:tcPr>
          <w:p w14:paraId="3B9FC0F9" w14:textId="4C249093" w:rsidR="002548DF" w:rsidRPr="006263D0" w:rsidRDefault="00AD01CC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58" w:type="dxa"/>
            <w:shd w:val="clear" w:color="auto" w:fill="auto"/>
          </w:tcPr>
          <w:p w14:paraId="7ABAE93E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6F92F917" w14:textId="793942BC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58" w:type="dxa"/>
            <w:shd w:val="clear" w:color="auto" w:fill="auto"/>
          </w:tcPr>
          <w:p w14:paraId="746AD413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4156CC52" w14:textId="24334B49" w:rsidR="002548DF" w:rsidRPr="006263D0" w:rsidRDefault="009F3E41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58" w:type="dxa"/>
            <w:shd w:val="clear" w:color="auto" w:fill="auto"/>
          </w:tcPr>
          <w:p w14:paraId="39E94386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44D04E6F" w14:textId="4EB1537E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2548DF" w:rsidRPr="006263D0" w14:paraId="5EE6FFA0" w14:textId="77777777" w:rsidTr="002548DF">
        <w:tc>
          <w:tcPr>
            <w:tcW w:w="4091" w:type="dxa"/>
            <w:shd w:val="clear" w:color="auto" w:fill="auto"/>
          </w:tcPr>
          <w:p w14:paraId="121890C0" w14:textId="77777777" w:rsidR="002548DF" w:rsidRPr="007E26E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5375CF98" w14:textId="77777777" w:rsidR="002548DF" w:rsidRPr="007E26E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58" w:type="dxa"/>
            <w:shd w:val="clear" w:color="auto" w:fill="auto"/>
          </w:tcPr>
          <w:p w14:paraId="69A9DCBF" w14:textId="77777777" w:rsidR="002548DF" w:rsidRPr="007E26E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64" w:type="dxa"/>
            <w:shd w:val="clear" w:color="auto" w:fill="auto"/>
          </w:tcPr>
          <w:p w14:paraId="3486861F" w14:textId="77777777" w:rsidR="002548DF" w:rsidRPr="007E26E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58" w:type="dxa"/>
            <w:shd w:val="clear" w:color="auto" w:fill="auto"/>
          </w:tcPr>
          <w:p w14:paraId="27D41AF8" w14:textId="77777777" w:rsidR="002548DF" w:rsidRPr="007E26E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0F1B6F6B" w14:textId="77777777" w:rsidR="002548DF" w:rsidRPr="007E26E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58" w:type="dxa"/>
            <w:shd w:val="clear" w:color="auto" w:fill="auto"/>
          </w:tcPr>
          <w:p w14:paraId="2A8E0EC0" w14:textId="77777777" w:rsidR="002548DF" w:rsidRPr="007E26E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87" w:type="dxa"/>
            <w:shd w:val="clear" w:color="auto" w:fill="auto"/>
          </w:tcPr>
          <w:p w14:paraId="26D89C0A" w14:textId="77777777" w:rsidR="002548DF" w:rsidRPr="007E26E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="002548DF" w:rsidRPr="006263D0" w14:paraId="67AE8F5B" w14:textId="77777777" w:rsidTr="002548DF">
        <w:tc>
          <w:tcPr>
            <w:tcW w:w="4091" w:type="dxa"/>
            <w:shd w:val="clear" w:color="auto" w:fill="auto"/>
          </w:tcPr>
          <w:p w14:paraId="72DDC39A" w14:textId="0D14CE58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 w:rsidRPr="006263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71" w:type="dxa"/>
            <w:shd w:val="clear" w:color="auto" w:fill="auto"/>
          </w:tcPr>
          <w:p w14:paraId="40A5CE60" w14:textId="77777777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33EB1437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5C734590" w14:textId="77777777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4D409F5F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432ED53B" w14:textId="77777777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76B70A7A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6719E68D" w14:textId="77777777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2548DF" w:rsidRPr="006263D0" w14:paraId="12706687" w14:textId="77777777" w:rsidTr="002548DF">
        <w:tc>
          <w:tcPr>
            <w:tcW w:w="4091" w:type="dxa"/>
            <w:shd w:val="clear" w:color="auto" w:fill="auto"/>
          </w:tcPr>
          <w:p w14:paraId="19091013" w14:textId="723CBAA4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71" w:type="dxa"/>
            <w:shd w:val="clear" w:color="auto" w:fill="auto"/>
          </w:tcPr>
          <w:p w14:paraId="0BBA6DC4" w14:textId="31CB2B2C" w:rsidR="002548DF" w:rsidRPr="00AD01CC" w:rsidRDefault="00AD01CC" w:rsidP="0043409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AD01CC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0A11A8E9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6289A8AB" w14:textId="46A7F5B1" w:rsidR="002548DF" w:rsidRPr="006263D0" w:rsidRDefault="002548DF" w:rsidP="00285C62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56188089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0507EE80" w14:textId="7A06CD88" w:rsidR="002548DF" w:rsidRPr="006263D0" w:rsidRDefault="009F3E41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124</w:t>
            </w:r>
          </w:p>
        </w:tc>
        <w:tc>
          <w:tcPr>
            <w:tcW w:w="258" w:type="dxa"/>
            <w:shd w:val="clear" w:color="auto" w:fill="auto"/>
          </w:tcPr>
          <w:p w14:paraId="1C55591A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1148018E" w14:textId="4A9B41F8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114</w:t>
            </w:r>
          </w:p>
        </w:tc>
      </w:tr>
      <w:tr w:rsidR="002548DF" w:rsidRPr="006263D0" w14:paraId="0AB74749" w14:textId="77777777" w:rsidTr="002548DF">
        <w:tc>
          <w:tcPr>
            <w:tcW w:w="4091" w:type="dxa"/>
            <w:shd w:val="clear" w:color="auto" w:fill="auto"/>
          </w:tcPr>
          <w:p w14:paraId="364574B6" w14:textId="67FEADCF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1" w:type="dxa"/>
            <w:shd w:val="clear" w:color="auto" w:fill="auto"/>
          </w:tcPr>
          <w:p w14:paraId="219B3F17" w14:textId="6332EA0A" w:rsidR="002548DF" w:rsidRPr="00AD01CC" w:rsidRDefault="00AD01CC" w:rsidP="00285C62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5BD00815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56D2E658" w14:textId="181AF454" w:rsidR="002548DF" w:rsidRPr="006263D0" w:rsidRDefault="002548DF" w:rsidP="00285C62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73DB9A34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4AB7ADBB" w14:textId="5D0B8190" w:rsidR="002548DF" w:rsidRPr="006263D0" w:rsidRDefault="009F3E41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138</w:t>
            </w:r>
          </w:p>
        </w:tc>
        <w:tc>
          <w:tcPr>
            <w:tcW w:w="258" w:type="dxa"/>
            <w:shd w:val="clear" w:color="auto" w:fill="auto"/>
          </w:tcPr>
          <w:p w14:paraId="0390CE0E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653DB0DF" w14:textId="18C258BE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102</w:t>
            </w:r>
          </w:p>
        </w:tc>
      </w:tr>
      <w:tr w:rsidR="002548DF" w:rsidRPr="006263D0" w14:paraId="601A4AFA" w14:textId="77777777" w:rsidTr="002548DF">
        <w:tc>
          <w:tcPr>
            <w:tcW w:w="4091" w:type="dxa"/>
            <w:shd w:val="clear" w:color="auto" w:fill="auto"/>
          </w:tcPr>
          <w:p w14:paraId="75428594" w14:textId="1935759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1" w:type="dxa"/>
            <w:shd w:val="clear" w:color="auto" w:fill="auto"/>
          </w:tcPr>
          <w:p w14:paraId="140B7A07" w14:textId="33497DA4" w:rsidR="002548DF" w:rsidRPr="00AD01CC" w:rsidRDefault="00AD01CC" w:rsidP="00285C62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17550A61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347BE8AE" w14:textId="12DC6294" w:rsidR="002548DF" w:rsidRPr="006263D0" w:rsidRDefault="002548DF" w:rsidP="00285C62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109A32F5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06A18905" w14:textId="5107C0FD" w:rsidR="002548DF" w:rsidRPr="006263D0" w:rsidRDefault="009F3E41" w:rsidP="00285C62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7E123824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1C00A72E" w14:textId="2BD83565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2548DF" w:rsidRPr="006263D0" w14:paraId="563BB581" w14:textId="77777777" w:rsidTr="002548DF">
        <w:tc>
          <w:tcPr>
            <w:tcW w:w="4091" w:type="dxa"/>
            <w:shd w:val="clear" w:color="auto" w:fill="auto"/>
          </w:tcPr>
          <w:p w14:paraId="7987EC27" w14:textId="4722B2CB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1" w:type="dxa"/>
            <w:shd w:val="clear" w:color="auto" w:fill="auto"/>
          </w:tcPr>
          <w:p w14:paraId="6E7B81DC" w14:textId="2565C7A9" w:rsidR="002548DF" w:rsidRPr="00AD01CC" w:rsidRDefault="00AD01CC" w:rsidP="00285C62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1331D221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7957038B" w14:textId="476AD599" w:rsidR="002548DF" w:rsidRPr="006263D0" w:rsidRDefault="002548DF" w:rsidP="00285C62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1A2FD73F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38614728" w14:textId="318393EF" w:rsidR="002548DF" w:rsidRPr="006263D0" w:rsidRDefault="009F3E41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58" w:type="dxa"/>
            <w:shd w:val="clear" w:color="auto" w:fill="auto"/>
          </w:tcPr>
          <w:p w14:paraId="06F39703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49F4FA86" w14:textId="2F43825C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3</w:t>
            </w:r>
          </w:p>
        </w:tc>
      </w:tr>
      <w:tr w:rsidR="002548DF" w:rsidRPr="002548DF" w14:paraId="564FE736" w14:textId="77777777" w:rsidTr="002548DF">
        <w:tc>
          <w:tcPr>
            <w:tcW w:w="4091" w:type="dxa"/>
            <w:shd w:val="clear" w:color="auto" w:fill="auto"/>
          </w:tcPr>
          <w:p w14:paraId="3812CF0F" w14:textId="77777777" w:rsidR="002548DF" w:rsidRPr="007E26E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449E4818" w14:textId="77777777" w:rsidR="002548DF" w:rsidRPr="007E26E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58" w:type="dxa"/>
            <w:shd w:val="clear" w:color="auto" w:fill="auto"/>
          </w:tcPr>
          <w:p w14:paraId="07408BCD" w14:textId="77777777" w:rsidR="002548DF" w:rsidRPr="007E26E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64" w:type="dxa"/>
            <w:shd w:val="clear" w:color="auto" w:fill="auto"/>
          </w:tcPr>
          <w:p w14:paraId="523FEB19" w14:textId="77777777" w:rsidR="002548DF" w:rsidRPr="007E26E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792AFDB0" w14:textId="77777777" w:rsidR="002548DF" w:rsidRPr="007E26E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01534074" w14:textId="77777777" w:rsidR="002548DF" w:rsidRPr="007E26E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58" w:type="dxa"/>
            <w:shd w:val="clear" w:color="auto" w:fill="auto"/>
          </w:tcPr>
          <w:p w14:paraId="71DC4AD3" w14:textId="77777777" w:rsidR="002548DF" w:rsidRPr="007E26E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87" w:type="dxa"/>
            <w:shd w:val="clear" w:color="auto" w:fill="auto"/>
          </w:tcPr>
          <w:p w14:paraId="2B2F72B2" w14:textId="77777777" w:rsidR="002548DF" w:rsidRPr="007E26E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2548DF" w:rsidRPr="006263D0" w14:paraId="3FC5A459" w14:textId="77777777" w:rsidTr="002548DF">
        <w:tc>
          <w:tcPr>
            <w:tcW w:w="4091" w:type="dxa"/>
            <w:shd w:val="clear" w:color="auto" w:fill="auto"/>
          </w:tcPr>
          <w:p w14:paraId="60403D94" w14:textId="48A16C21" w:rsidR="002548DF" w:rsidRPr="006263D0" w:rsidRDefault="002548DF" w:rsidP="0025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 w:rsidRPr="006263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71" w:type="dxa"/>
            <w:shd w:val="clear" w:color="auto" w:fill="auto"/>
          </w:tcPr>
          <w:p w14:paraId="1B874044" w14:textId="77777777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2EB940F4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13FD98BA" w14:textId="77777777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02D8C102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50712E5C" w14:textId="77777777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210C67F4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73FCAEAA" w14:textId="77777777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548DF" w:rsidRPr="006263D0" w14:paraId="4A1F61FA" w14:textId="77777777" w:rsidTr="002548DF">
        <w:tc>
          <w:tcPr>
            <w:tcW w:w="4091" w:type="dxa"/>
            <w:shd w:val="clear" w:color="auto" w:fill="auto"/>
          </w:tcPr>
          <w:p w14:paraId="1C3EB616" w14:textId="59C3DE44" w:rsidR="002548DF" w:rsidRPr="006263D0" w:rsidRDefault="002548DF" w:rsidP="0025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71" w:type="dxa"/>
            <w:shd w:val="clear" w:color="auto" w:fill="auto"/>
          </w:tcPr>
          <w:p w14:paraId="2CDC35F9" w14:textId="597BC56F" w:rsidR="002548DF" w:rsidRPr="006263D0" w:rsidRDefault="00E26C82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3B60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58" w:type="dxa"/>
            <w:shd w:val="clear" w:color="auto" w:fill="auto"/>
          </w:tcPr>
          <w:p w14:paraId="170F4BFB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40E28A57" w14:textId="241065AD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58" w:type="dxa"/>
            <w:shd w:val="clear" w:color="auto" w:fill="auto"/>
          </w:tcPr>
          <w:p w14:paraId="4DE2013F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256BF53" w14:textId="5A1CCB4C" w:rsidR="002548DF" w:rsidRPr="006263D0" w:rsidRDefault="00E15101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8" w:type="dxa"/>
            <w:shd w:val="clear" w:color="auto" w:fill="auto"/>
          </w:tcPr>
          <w:p w14:paraId="04F6D382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0C1CDB8D" w14:textId="57B4F33D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2548DF" w:rsidRPr="006263D0" w14:paraId="2C55B792" w14:textId="77777777" w:rsidTr="002548DF">
        <w:tc>
          <w:tcPr>
            <w:tcW w:w="4091" w:type="dxa"/>
            <w:shd w:val="clear" w:color="auto" w:fill="auto"/>
          </w:tcPr>
          <w:p w14:paraId="57804503" w14:textId="5877D97F" w:rsidR="002548DF" w:rsidRPr="006263D0" w:rsidRDefault="002548DF" w:rsidP="0025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71" w:type="dxa"/>
            <w:shd w:val="clear" w:color="auto" w:fill="auto"/>
          </w:tcPr>
          <w:p w14:paraId="6EE463B3" w14:textId="4D5CDAF8" w:rsidR="002548DF" w:rsidRPr="006263D0" w:rsidRDefault="00E26C82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3B60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58" w:type="dxa"/>
            <w:shd w:val="clear" w:color="auto" w:fill="auto"/>
          </w:tcPr>
          <w:p w14:paraId="4AD1A990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6862C390" w14:textId="7C0F3AC6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130</w:t>
            </w:r>
          </w:p>
        </w:tc>
        <w:tc>
          <w:tcPr>
            <w:tcW w:w="258" w:type="dxa"/>
            <w:shd w:val="clear" w:color="auto" w:fill="auto"/>
          </w:tcPr>
          <w:p w14:paraId="2FF56BBE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533183C" w14:textId="1DB00238" w:rsidR="002548DF" w:rsidRPr="006263D0" w:rsidRDefault="00E15101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58" w:type="dxa"/>
            <w:shd w:val="clear" w:color="auto" w:fill="auto"/>
          </w:tcPr>
          <w:p w14:paraId="4435A930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59A865C9" w14:textId="76186F9A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2548DF" w:rsidRPr="006263D0" w14:paraId="0060101A" w14:textId="77777777" w:rsidTr="002548DF">
        <w:tc>
          <w:tcPr>
            <w:tcW w:w="4091" w:type="dxa"/>
            <w:shd w:val="clear" w:color="auto" w:fill="auto"/>
          </w:tcPr>
          <w:p w14:paraId="6F7036ED" w14:textId="1C305053" w:rsidR="002548DF" w:rsidRPr="006263D0" w:rsidRDefault="002548DF" w:rsidP="0025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171" w:type="dxa"/>
            <w:shd w:val="clear" w:color="auto" w:fill="auto"/>
          </w:tcPr>
          <w:p w14:paraId="3EF8089A" w14:textId="40D8AD99" w:rsidR="002548DF" w:rsidRPr="006263D0" w:rsidRDefault="00E26C82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58" w:type="dxa"/>
            <w:shd w:val="clear" w:color="auto" w:fill="auto"/>
          </w:tcPr>
          <w:p w14:paraId="4C6EC201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501573D5" w14:textId="3CD239A7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8" w:type="dxa"/>
            <w:shd w:val="clear" w:color="auto" w:fill="auto"/>
          </w:tcPr>
          <w:p w14:paraId="6209998E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554BAFF" w14:textId="0451EF7F" w:rsidR="002548DF" w:rsidRPr="006263D0" w:rsidRDefault="00E15101" w:rsidP="00E15101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3E969D62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33207CCA" w14:textId="64BB4066" w:rsidR="002548DF" w:rsidRPr="006263D0" w:rsidRDefault="002548DF" w:rsidP="0043409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548DF" w:rsidRPr="006263D0" w14:paraId="1EAEC581" w14:textId="77777777" w:rsidTr="002548DF">
        <w:tc>
          <w:tcPr>
            <w:tcW w:w="4091" w:type="dxa"/>
            <w:shd w:val="clear" w:color="auto" w:fill="auto"/>
          </w:tcPr>
          <w:p w14:paraId="3E256D4A" w14:textId="28C23D26" w:rsidR="002548DF" w:rsidRPr="006263D0" w:rsidRDefault="002548DF" w:rsidP="0025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CDE82FB" w14:textId="740015ED" w:rsidR="002548DF" w:rsidRPr="006263D0" w:rsidRDefault="00E26C82" w:rsidP="00285C62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3F539B85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058209F9" w14:textId="0FDC9537" w:rsidR="002548DF" w:rsidRPr="006263D0" w:rsidRDefault="002548DF" w:rsidP="00285C62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68C541F6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2807685" w14:textId="0D0F5AFA" w:rsidR="002548DF" w:rsidRPr="006263D0" w:rsidRDefault="00E15101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58" w:type="dxa"/>
            <w:shd w:val="clear" w:color="auto" w:fill="auto"/>
          </w:tcPr>
          <w:p w14:paraId="454FCBB2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21463D6A" w14:textId="36B01D41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</w:tr>
      <w:tr w:rsidR="002548DF" w:rsidRPr="006263D0" w14:paraId="285DCA17" w14:textId="77777777" w:rsidTr="002548DF">
        <w:tc>
          <w:tcPr>
            <w:tcW w:w="4091" w:type="dxa"/>
            <w:shd w:val="clear" w:color="auto" w:fill="auto"/>
          </w:tcPr>
          <w:p w14:paraId="31DBAFF8" w14:textId="40CF7514" w:rsidR="002548DF" w:rsidRPr="006263D0" w:rsidRDefault="002548DF" w:rsidP="0025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3FA8938" w14:textId="06A7F21E" w:rsidR="002548DF" w:rsidRPr="006263D0" w:rsidRDefault="00E26C82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58" w:type="dxa"/>
            <w:shd w:val="clear" w:color="auto" w:fill="auto"/>
          </w:tcPr>
          <w:p w14:paraId="4D6F182A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39FECF89" w14:textId="0A667980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58" w:type="dxa"/>
            <w:shd w:val="clear" w:color="auto" w:fill="auto"/>
          </w:tcPr>
          <w:p w14:paraId="7F6C9129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309BC4C" w14:textId="2A44CAA4" w:rsidR="002548DF" w:rsidRPr="006263D0" w:rsidRDefault="00E15101" w:rsidP="00E15101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27896064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5C439952" w14:textId="61790155" w:rsidR="002548DF" w:rsidRPr="006263D0" w:rsidRDefault="002548DF" w:rsidP="0043409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2548DF" w:rsidRPr="002548DF" w14:paraId="35A530B5" w14:textId="77777777" w:rsidTr="002548DF">
        <w:tc>
          <w:tcPr>
            <w:tcW w:w="4091" w:type="dxa"/>
            <w:shd w:val="clear" w:color="auto" w:fill="auto"/>
          </w:tcPr>
          <w:p w14:paraId="311E8C07" w14:textId="400E20AC" w:rsidR="002548DF" w:rsidRPr="007E26E0" w:rsidRDefault="002548DF" w:rsidP="0025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BEEC0CE" w14:textId="7908438B" w:rsidR="002548DF" w:rsidRPr="007E26E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11679DFE" w14:textId="77777777" w:rsidR="002548DF" w:rsidRPr="007E26E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4F24D631" w14:textId="4D141C43" w:rsidR="002548DF" w:rsidRPr="007E26E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5339E320" w14:textId="77777777" w:rsidR="002548DF" w:rsidRPr="007E26E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ECB2DD8" w14:textId="178D1E6B" w:rsidR="002548DF" w:rsidRPr="007E26E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03AAB4E7" w14:textId="77777777" w:rsidR="002548DF" w:rsidRPr="007E26E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46EAB817" w14:textId="1BD4ADD0" w:rsidR="002548DF" w:rsidRPr="007E26E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2548DF" w:rsidRPr="006263D0" w14:paraId="453A398C" w14:textId="77777777" w:rsidTr="002548DF">
        <w:tc>
          <w:tcPr>
            <w:tcW w:w="4091" w:type="dxa"/>
            <w:shd w:val="clear" w:color="auto" w:fill="auto"/>
          </w:tcPr>
          <w:p w14:paraId="37195ED0" w14:textId="491CCE37" w:rsidR="002548DF" w:rsidRPr="006263D0" w:rsidRDefault="002548DF" w:rsidP="0025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1" w:type="dxa"/>
            <w:shd w:val="clear" w:color="auto" w:fill="auto"/>
          </w:tcPr>
          <w:p w14:paraId="63572BB3" w14:textId="77777777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22345F93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4E43534F" w14:textId="77777777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07DFCD6D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FD88C44" w14:textId="77777777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2189D2FD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3F6FF5EC" w14:textId="77777777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548DF" w:rsidRPr="006263D0" w14:paraId="1DD3A0DE" w14:textId="77777777" w:rsidTr="002548DF">
        <w:tc>
          <w:tcPr>
            <w:tcW w:w="4091" w:type="dxa"/>
            <w:shd w:val="clear" w:color="auto" w:fill="auto"/>
          </w:tcPr>
          <w:p w14:paraId="3B0C63B7" w14:textId="7420DE5C" w:rsidR="002548DF" w:rsidRPr="006263D0" w:rsidRDefault="002548DF" w:rsidP="0025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71" w:type="dxa"/>
            <w:shd w:val="clear" w:color="auto" w:fill="auto"/>
          </w:tcPr>
          <w:p w14:paraId="655A3D52" w14:textId="5D8B623E" w:rsidR="002548DF" w:rsidRPr="006263D0" w:rsidRDefault="001A6C6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58" w:type="dxa"/>
            <w:shd w:val="clear" w:color="auto" w:fill="auto"/>
          </w:tcPr>
          <w:p w14:paraId="51EF52D9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654A236D" w14:textId="4D1062CC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8" w:type="dxa"/>
            <w:shd w:val="clear" w:color="auto" w:fill="auto"/>
          </w:tcPr>
          <w:p w14:paraId="683DE935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A288393" w14:textId="35446AD4" w:rsidR="002548DF" w:rsidRPr="006263D0" w:rsidRDefault="00E15101" w:rsidP="00E15101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6F4C78C3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63C1D34A" w14:textId="6111367E" w:rsidR="002548DF" w:rsidRPr="006263D0" w:rsidRDefault="002548DF" w:rsidP="0043409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2548DF" w:rsidRPr="006263D0" w14:paraId="1A986890" w14:textId="77777777" w:rsidTr="002548DF">
        <w:tc>
          <w:tcPr>
            <w:tcW w:w="4091" w:type="dxa"/>
            <w:shd w:val="clear" w:color="auto" w:fill="auto"/>
          </w:tcPr>
          <w:p w14:paraId="5344127D" w14:textId="504DC14C" w:rsidR="002548DF" w:rsidRPr="006263D0" w:rsidRDefault="002548DF" w:rsidP="0025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71" w:type="dxa"/>
            <w:shd w:val="clear" w:color="auto" w:fill="auto"/>
          </w:tcPr>
          <w:p w14:paraId="75861C53" w14:textId="1AAAF745" w:rsidR="002548DF" w:rsidRPr="006263D0" w:rsidRDefault="00C23ECC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58" w:type="dxa"/>
            <w:shd w:val="clear" w:color="auto" w:fill="auto"/>
          </w:tcPr>
          <w:p w14:paraId="34F990F7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653B3476" w14:textId="26043673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58" w:type="dxa"/>
            <w:shd w:val="clear" w:color="auto" w:fill="auto"/>
          </w:tcPr>
          <w:p w14:paraId="2B587FD1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D2C2C72" w14:textId="2C1ED0FE" w:rsidR="002548DF" w:rsidRPr="006263D0" w:rsidRDefault="00E15101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58" w:type="dxa"/>
            <w:shd w:val="clear" w:color="auto" w:fill="auto"/>
          </w:tcPr>
          <w:p w14:paraId="22B2021C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2207A6D8" w14:textId="607E3154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43754C" w:rsidRPr="006263D0" w14:paraId="06F61F40" w14:textId="77777777" w:rsidTr="002548DF">
        <w:tc>
          <w:tcPr>
            <w:tcW w:w="4091" w:type="dxa"/>
            <w:shd w:val="clear" w:color="auto" w:fill="auto"/>
          </w:tcPr>
          <w:p w14:paraId="67909404" w14:textId="340C81B4" w:rsidR="0043754C" w:rsidRPr="006263D0" w:rsidRDefault="0043754C" w:rsidP="0025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lastRenderedPageBreak/>
              <w:t>การร่วมค้า</w:t>
            </w: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171" w:type="dxa"/>
            <w:shd w:val="clear" w:color="auto" w:fill="auto"/>
          </w:tcPr>
          <w:p w14:paraId="308B5A0F" w14:textId="77777777" w:rsidR="0043754C" w:rsidRDefault="0043754C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6D0ACDE9" w14:textId="77777777" w:rsidR="0043754C" w:rsidRPr="006263D0" w:rsidRDefault="0043754C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528A4307" w14:textId="77777777" w:rsidR="0043754C" w:rsidRPr="006263D0" w:rsidRDefault="0043754C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1D3A463A" w14:textId="77777777" w:rsidR="0043754C" w:rsidRPr="006263D0" w:rsidRDefault="0043754C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FA4DB03" w14:textId="77777777" w:rsidR="0043754C" w:rsidRDefault="0043754C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5272E7EB" w14:textId="77777777" w:rsidR="0043754C" w:rsidRPr="006263D0" w:rsidRDefault="0043754C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1D37F671" w14:textId="77777777" w:rsidR="0043754C" w:rsidRPr="006263D0" w:rsidRDefault="0043754C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548DF" w:rsidRPr="006263D0" w14:paraId="663E1DE6" w14:textId="77777777" w:rsidTr="002548DF">
        <w:tc>
          <w:tcPr>
            <w:tcW w:w="4091" w:type="dxa"/>
            <w:shd w:val="clear" w:color="auto" w:fill="auto"/>
          </w:tcPr>
          <w:p w14:paraId="5ACF161A" w14:textId="7665EF66" w:rsidR="002548DF" w:rsidRPr="006263D0" w:rsidRDefault="002548DF" w:rsidP="0025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1" w:type="dxa"/>
            <w:shd w:val="clear" w:color="auto" w:fill="auto"/>
          </w:tcPr>
          <w:p w14:paraId="558FB8CA" w14:textId="506D3EBB" w:rsidR="002548DF" w:rsidRPr="006263D0" w:rsidRDefault="008D2DA3" w:rsidP="008D2DA3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8" w:type="dxa"/>
            <w:shd w:val="clear" w:color="auto" w:fill="auto"/>
          </w:tcPr>
          <w:p w14:paraId="05B0F2F4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70653EBF" w14:textId="2751B4A1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8" w:type="dxa"/>
            <w:shd w:val="clear" w:color="auto" w:fill="auto"/>
          </w:tcPr>
          <w:p w14:paraId="772529DB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7C3BC27" w14:textId="77990D3F" w:rsidR="002548DF" w:rsidRPr="006263D0" w:rsidRDefault="005B6702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58" w:type="dxa"/>
            <w:shd w:val="clear" w:color="auto" w:fill="auto"/>
          </w:tcPr>
          <w:p w14:paraId="5B161F46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7ABAAAF9" w14:textId="36399DBB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2548DF" w:rsidRPr="006263D0" w14:paraId="0E397D40" w14:textId="77777777" w:rsidTr="002548DF">
        <w:tc>
          <w:tcPr>
            <w:tcW w:w="4091" w:type="dxa"/>
            <w:shd w:val="clear" w:color="auto" w:fill="auto"/>
          </w:tcPr>
          <w:p w14:paraId="780DDBBD" w14:textId="672381FE" w:rsidR="002548DF" w:rsidRPr="006263D0" w:rsidRDefault="00193FD3" w:rsidP="0025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ต้นทุนการให้</w:t>
            </w:r>
            <w:r w:rsidR="002548DF"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เช่าและบริการที่เกี่ยวข้อง</w:t>
            </w:r>
          </w:p>
        </w:tc>
        <w:tc>
          <w:tcPr>
            <w:tcW w:w="1171" w:type="dxa"/>
            <w:shd w:val="clear" w:color="auto" w:fill="auto"/>
          </w:tcPr>
          <w:p w14:paraId="46B3E409" w14:textId="228DAAE1" w:rsidR="002548DF" w:rsidRPr="006263D0" w:rsidRDefault="00C23ECC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A6C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58" w:type="dxa"/>
            <w:shd w:val="clear" w:color="auto" w:fill="auto"/>
          </w:tcPr>
          <w:p w14:paraId="7E400934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79AE0B38" w14:textId="6FBA64B0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58" w:type="dxa"/>
            <w:shd w:val="clear" w:color="auto" w:fill="auto"/>
          </w:tcPr>
          <w:p w14:paraId="24F162F3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B6DC4A4" w14:textId="459E2AB0" w:rsidR="002548DF" w:rsidRPr="006263D0" w:rsidRDefault="005B6702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8" w:type="dxa"/>
            <w:shd w:val="clear" w:color="auto" w:fill="auto"/>
          </w:tcPr>
          <w:p w14:paraId="1D1DA28B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14F1759B" w14:textId="49318661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</w:tr>
      <w:tr w:rsidR="000F4DAC" w:rsidRPr="006263D0" w14:paraId="1241CB32" w14:textId="77777777" w:rsidTr="002548DF">
        <w:tc>
          <w:tcPr>
            <w:tcW w:w="4091" w:type="dxa"/>
            <w:shd w:val="clear" w:color="auto" w:fill="auto"/>
          </w:tcPr>
          <w:p w14:paraId="21680EC2" w14:textId="3FE3FA39" w:rsidR="000F4DAC" w:rsidRDefault="00285C62" w:rsidP="0025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</w:t>
            </w:r>
            <w:r w:rsidR="00822900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0F4DAC" w:rsidRPr="008A4981">
              <w:rPr>
                <w:rFonts w:ascii="Angsana New" w:hAnsi="Angsana New"/>
                <w:sz w:val="30"/>
                <w:szCs w:val="30"/>
                <w:cs/>
              </w:rPr>
              <w:t>การจัดการ</w:t>
            </w:r>
          </w:p>
        </w:tc>
        <w:tc>
          <w:tcPr>
            <w:tcW w:w="1171" w:type="dxa"/>
            <w:shd w:val="clear" w:color="auto" w:fill="auto"/>
          </w:tcPr>
          <w:p w14:paraId="300AE3F9" w14:textId="22DFAC6E" w:rsidR="000F4DAC" w:rsidRDefault="001A6C6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8" w:type="dxa"/>
            <w:shd w:val="clear" w:color="auto" w:fill="auto"/>
          </w:tcPr>
          <w:p w14:paraId="2CD8837A" w14:textId="77777777" w:rsidR="000F4DAC" w:rsidRPr="006263D0" w:rsidRDefault="000F4DAC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0938A5C2" w14:textId="40F687DF" w:rsidR="000F4DAC" w:rsidRPr="006263D0" w:rsidRDefault="000F4DAC" w:rsidP="000F4DA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5D3BAD0F" w14:textId="77777777" w:rsidR="000F4DAC" w:rsidRPr="006263D0" w:rsidRDefault="000F4DAC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56B1162" w14:textId="4CC750C0" w:rsidR="000F4DAC" w:rsidRDefault="000F4DAC" w:rsidP="000F4DA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0786BCE3" w14:textId="77777777" w:rsidR="000F4DAC" w:rsidRPr="006263D0" w:rsidRDefault="000F4DAC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57091399" w14:textId="1571AE51" w:rsidR="000F4DAC" w:rsidRPr="006263D0" w:rsidRDefault="000F4DAC" w:rsidP="000F4DA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548DF" w:rsidRPr="006263D0" w14:paraId="60553CC7" w14:textId="77777777" w:rsidTr="002548DF">
        <w:tc>
          <w:tcPr>
            <w:tcW w:w="4091" w:type="dxa"/>
            <w:shd w:val="clear" w:color="auto" w:fill="auto"/>
          </w:tcPr>
          <w:p w14:paraId="4E86ADBB" w14:textId="666ED533" w:rsidR="002548DF" w:rsidRPr="006263D0" w:rsidRDefault="002548DF" w:rsidP="0025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1" w:type="dxa"/>
            <w:shd w:val="clear" w:color="auto" w:fill="auto"/>
          </w:tcPr>
          <w:p w14:paraId="1FC3C297" w14:textId="14E3C54D" w:rsidR="002548DF" w:rsidRPr="006263D0" w:rsidRDefault="00C23ECC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58" w:type="dxa"/>
            <w:shd w:val="clear" w:color="auto" w:fill="auto"/>
          </w:tcPr>
          <w:p w14:paraId="340CE4A9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6DACFE02" w14:textId="3FF53009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58" w:type="dxa"/>
            <w:shd w:val="clear" w:color="auto" w:fill="auto"/>
          </w:tcPr>
          <w:p w14:paraId="20999208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E8407C3" w14:textId="5FD88511" w:rsidR="002548DF" w:rsidRPr="006263D0" w:rsidRDefault="005B6702" w:rsidP="005B6702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6A2A88EC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7CD3B1B4" w14:textId="04689641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2548DF" w:rsidRPr="006263D0" w14:paraId="2327A845" w14:textId="77777777" w:rsidTr="002548DF">
        <w:tc>
          <w:tcPr>
            <w:tcW w:w="4091" w:type="dxa"/>
            <w:shd w:val="clear" w:color="auto" w:fill="auto"/>
          </w:tcPr>
          <w:p w14:paraId="7F7B2137" w14:textId="07171F9C" w:rsidR="002548DF" w:rsidRPr="006263D0" w:rsidRDefault="002548DF" w:rsidP="0025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1" w:type="dxa"/>
            <w:shd w:val="clear" w:color="auto" w:fill="auto"/>
          </w:tcPr>
          <w:p w14:paraId="31B64347" w14:textId="467F18B5" w:rsidR="002548DF" w:rsidRPr="006263D0" w:rsidRDefault="00C23ECC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58" w:type="dxa"/>
            <w:shd w:val="clear" w:color="auto" w:fill="auto"/>
          </w:tcPr>
          <w:p w14:paraId="383FBDDB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006343D8" w14:textId="1584E8F1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58" w:type="dxa"/>
            <w:shd w:val="clear" w:color="auto" w:fill="auto"/>
          </w:tcPr>
          <w:p w14:paraId="7B2E5B4E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C71B520" w14:textId="1075C2EE" w:rsidR="002548DF" w:rsidRPr="006263D0" w:rsidRDefault="005B6702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58" w:type="dxa"/>
            <w:shd w:val="clear" w:color="auto" w:fill="auto"/>
          </w:tcPr>
          <w:p w14:paraId="713E632A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016F3A99" w14:textId="5EE74ADE" w:rsidR="002548DF" w:rsidRPr="006263D0" w:rsidRDefault="002548DF" w:rsidP="000F4DA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2548DF" w:rsidRPr="006263D0" w14:paraId="444B3900" w14:textId="77777777" w:rsidTr="002548DF">
        <w:tc>
          <w:tcPr>
            <w:tcW w:w="4091" w:type="dxa"/>
            <w:shd w:val="clear" w:color="auto" w:fill="auto"/>
          </w:tcPr>
          <w:p w14:paraId="3D707014" w14:textId="77777777" w:rsidR="002548DF" w:rsidRPr="006263D0" w:rsidRDefault="002548DF" w:rsidP="0025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1D887C12" w14:textId="77777777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180C78FC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318A2919" w14:textId="77777777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1C577DD9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383B889" w14:textId="77777777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4F4B3D48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147AC102" w14:textId="77777777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2548DF" w:rsidRPr="006263D0" w14:paraId="3511B4C5" w14:textId="77777777" w:rsidTr="002548DF">
        <w:tc>
          <w:tcPr>
            <w:tcW w:w="4091" w:type="dxa"/>
            <w:shd w:val="clear" w:color="auto" w:fill="auto"/>
          </w:tcPr>
          <w:p w14:paraId="5498FB73" w14:textId="2FE4137E" w:rsidR="002548DF" w:rsidRPr="006263D0" w:rsidRDefault="002548DF" w:rsidP="0025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1" w:type="dxa"/>
            <w:shd w:val="clear" w:color="auto" w:fill="auto"/>
          </w:tcPr>
          <w:p w14:paraId="0BF352A2" w14:textId="77777777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10B5BAE4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26CF6C7C" w14:textId="77777777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7E81989A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CC837B1" w14:textId="77777777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380D62EF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7499384C" w14:textId="77777777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2548DF" w:rsidRPr="006263D0" w14:paraId="24284DDE" w14:textId="77777777" w:rsidTr="002548DF">
        <w:tc>
          <w:tcPr>
            <w:tcW w:w="4091" w:type="dxa"/>
            <w:shd w:val="clear" w:color="auto" w:fill="auto"/>
          </w:tcPr>
          <w:p w14:paraId="0350B878" w14:textId="2EFAFB0D" w:rsidR="002548DF" w:rsidRPr="006263D0" w:rsidRDefault="002548DF" w:rsidP="0025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71" w:type="dxa"/>
            <w:shd w:val="clear" w:color="auto" w:fill="auto"/>
          </w:tcPr>
          <w:p w14:paraId="4AC19156" w14:textId="67A1C00C" w:rsidR="002548DF" w:rsidRPr="006263D0" w:rsidRDefault="00425C0D" w:rsidP="00F9047C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F02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58" w:type="dxa"/>
            <w:shd w:val="clear" w:color="auto" w:fill="auto"/>
          </w:tcPr>
          <w:p w14:paraId="7EF15D7E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0C9CA609" w14:textId="5CEE3C6F" w:rsidR="002548DF" w:rsidRPr="006263D0" w:rsidRDefault="002548DF" w:rsidP="00F9047C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4D1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8" w:type="dxa"/>
            <w:shd w:val="clear" w:color="auto" w:fill="auto"/>
          </w:tcPr>
          <w:p w14:paraId="709A531A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B72F03F" w14:textId="2A52002F" w:rsidR="002548DF" w:rsidRPr="006263D0" w:rsidRDefault="00903BD6" w:rsidP="00F9047C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58" w:type="dxa"/>
            <w:shd w:val="clear" w:color="auto" w:fill="auto"/>
          </w:tcPr>
          <w:p w14:paraId="33779EFE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0F1B44BA" w14:textId="21CAB8FF" w:rsidR="002548DF" w:rsidRPr="006263D0" w:rsidRDefault="004D1399" w:rsidP="004D1399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</w:tr>
      <w:tr w:rsidR="002548DF" w:rsidRPr="006263D0" w14:paraId="019DD4CD" w14:textId="77777777" w:rsidTr="002548DF">
        <w:tc>
          <w:tcPr>
            <w:tcW w:w="4091" w:type="dxa"/>
            <w:shd w:val="clear" w:color="auto" w:fill="auto"/>
          </w:tcPr>
          <w:p w14:paraId="393FFD43" w14:textId="1A52BA4F" w:rsidR="002548DF" w:rsidRPr="006263D0" w:rsidRDefault="002548DF" w:rsidP="0025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71" w:type="dxa"/>
            <w:shd w:val="clear" w:color="auto" w:fill="auto"/>
          </w:tcPr>
          <w:p w14:paraId="66E3D558" w14:textId="36CACD96" w:rsidR="002548DF" w:rsidRPr="006263D0" w:rsidRDefault="00F02A01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58" w:type="dxa"/>
            <w:shd w:val="clear" w:color="auto" w:fill="auto"/>
          </w:tcPr>
          <w:p w14:paraId="4D7C8149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3C78B213" w14:textId="59080133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58" w:type="dxa"/>
            <w:shd w:val="clear" w:color="auto" w:fill="auto"/>
          </w:tcPr>
          <w:p w14:paraId="7D545399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718067A" w14:textId="26DDE3F1" w:rsidR="002548DF" w:rsidRPr="006263D0" w:rsidRDefault="00903BD6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58" w:type="dxa"/>
            <w:shd w:val="clear" w:color="auto" w:fill="auto"/>
          </w:tcPr>
          <w:p w14:paraId="5FBD2D64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77834292" w14:textId="2932FD12" w:rsidR="002548DF" w:rsidRPr="006263D0" w:rsidRDefault="002548DF" w:rsidP="0043409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548DF" w:rsidRPr="006263D0" w14:paraId="2EE875E3" w14:textId="77777777" w:rsidTr="002548DF">
        <w:tc>
          <w:tcPr>
            <w:tcW w:w="4091" w:type="dxa"/>
            <w:shd w:val="clear" w:color="auto" w:fill="auto"/>
          </w:tcPr>
          <w:p w14:paraId="2807A4F1" w14:textId="065EE750" w:rsidR="002548DF" w:rsidRPr="006263D0" w:rsidRDefault="002548DF" w:rsidP="0025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1" w:type="dxa"/>
            <w:shd w:val="clear" w:color="auto" w:fill="auto"/>
          </w:tcPr>
          <w:p w14:paraId="484F8219" w14:textId="2925D206" w:rsidR="002548DF" w:rsidRPr="006263D0" w:rsidRDefault="00F02A01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8" w:type="dxa"/>
            <w:shd w:val="clear" w:color="auto" w:fill="auto"/>
          </w:tcPr>
          <w:p w14:paraId="2D3EDD0A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5FB287F2" w14:textId="0E43146C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8" w:type="dxa"/>
            <w:shd w:val="clear" w:color="auto" w:fill="auto"/>
          </w:tcPr>
          <w:p w14:paraId="5F163B69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2F20595" w14:textId="297E585D" w:rsidR="002548DF" w:rsidRPr="006263D0" w:rsidRDefault="00903BD6" w:rsidP="00F9047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49CD082F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59BFD202" w14:textId="7B10CD4F" w:rsidR="002548DF" w:rsidRPr="006263D0" w:rsidRDefault="002548DF" w:rsidP="0043409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2548DF" w:rsidRPr="006263D0" w14:paraId="2B9D2956" w14:textId="77777777" w:rsidTr="002548DF">
        <w:tc>
          <w:tcPr>
            <w:tcW w:w="4091" w:type="dxa"/>
            <w:shd w:val="clear" w:color="auto" w:fill="auto"/>
          </w:tcPr>
          <w:p w14:paraId="43DB5371" w14:textId="7AF43065" w:rsidR="002548DF" w:rsidRPr="006263D0" w:rsidRDefault="00193FD3" w:rsidP="0025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ต้นทุนการให้</w:t>
            </w: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เช่าและบริการที่เกี่ยวข้อง</w:t>
            </w:r>
          </w:p>
        </w:tc>
        <w:tc>
          <w:tcPr>
            <w:tcW w:w="1171" w:type="dxa"/>
            <w:shd w:val="clear" w:color="auto" w:fill="auto"/>
          </w:tcPr>
          <w:p w14:paraId="501CEFBD" w14:textId="3DE87D27" w:rsidR="002548DF" w:rsidRPr="006263D0" w:rsidRDefault="00C23ECC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58" w:type="dxa"/>
            <w:shd w:val="clear" w:color="auto" w:fill="auto"/>
          </w:tcPr>
          <w:p w14:paraId="01260FC3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2C37671C" w14:textId="65024A5F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58" w:type="dxa"/>
            <w:shd w:val="clear" w:color="auto" w:fill="auto"/>
          </w:tcPr>
          <w:p w14:paraId="647B6AA6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DB74099" w14:textId="086DA13F" w:rsidR="002548DF" w:rsidRPr="006263D0" w:rsidRDefault="00903BD6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58" w:type="dxa"/>
            <w:shd w:val="clear" w:color="auto" w:fill="auto"/>
          </w:tcPr>
          <w:p w14:paraId="2A363175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7C14235A" w14:textId="1DA5A11E" w:rsidR="002548DF" w:rsidRPr="006263D0" w:rsidRDefault="002548DF" w:rsidP="00F9047C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2548DF" w:rsidRPr="006263D0" w14:paraId="159ACE21" w14:textId="77777777" w:rsidTr="002548DF">
        <w:tc>
          <w:tcPr>
            <w:tcW w:w="4091" w:type="dxa"/>
            <w:shd w:val="clear" w:color="auto" w:fill="auto"/>
          </w:tcPr>
          <w:p w14:paraId="63607941" w14:textId="7AE5196D" w:rsidR="002548DF" w:rsidRPr="006263D0" w:rsidRDefault="00193FD3" w:rsidP="0025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ต้นทุนค่าการจัดการ</w:t>
            </w:r>
          </w:p>
        </w:tc>
        <w:tc>
          <w:tcPr>
            <w:tcW w:w="1171" w:type="dxa"/>
            <w:shd w:val="clear" w:color="auto" w:fill="auto"/>
          </w:tcPr>
          <w:p w14:paraId="0718ADE0" w14:textId="5F601D34" w:rsidR="002548DF" w:rsidRPr="006263D0" w:rsidRDefault="002B4878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58" w:type="dxa"/>
            <w:shd w:val="clear" w:color="auto" w:fill="auto"/>
          </w:tcPr>
          <w:p w14:paraId="58D31622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3504F330" w14:textId="2FDF9825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58" w:type="dxa"/>
            <w:shd w:val="clear" w:color="auto" w:fill="auto"/>
          </w:tcPr>
          <w:p w14:paraId="19F2544D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098DBFA" w14:textId="70CFB404" w:rsidR="002548DF" w:rsidRPr="006263D0" w:rsidRDefault="00903BD6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58" w:type="dxa"/>
            <w:shd w:val="clear" w:color="auto" w:fill="auto"/>
          </w:tcPr>
          <w:p w14:paraId="033BBCAC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25C1C477" w14:textId="2AFF6F70" w:rsidR="002548DF" w:rsidRPr="006263D0" w:rsidRDefault="002548DF" w:rsidP="0043409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2548DF" w:rsidRPr="006263D0" w14:paraId="62D936AD" w14:textId="77777777" w:rsidTr="002548DF">
        <w:tc>
          <w:tcPr>
            <w:tcW w:w="4091" w:type="dxa"/>
            <w:shd w:val="clear" w:color="auto" w:fill="auto"/>
          </w:tcPr>
          <w:p w14:paraId="45C2BF95" w14:textId="183F8D1C" w:rsidR="002548DF" w:rsidRPr="006263D0" w:rsidRDefault="002548DF" w:rsidP="0025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B3C9EAE" w14:textId="5C2BEE69" w:rsidR="002548DF" w:rsidRPr="006263D0" w:rsidRDefault="00425C0D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8" w:type="dxa"/>
            <w:shd w:val="clear" w:color="auto" w:fill="auto"/>
          </w:tcPr>
          <w:p w14:paraId="3FA05419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04C72996" w14:textId="38C7DBAA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8" w:type="dxa"/>
            <w:shd w:val="clear" w:color="auto" w:fill="auto"/>
          </w:tcPr>
          <w:p w14:paraId="6793258C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31465B2" w14:textId="6B39FE41" w:rsidR="002548DF" w:rsidRPr="006263D0" w:rsidRDefault="00903BD6" w:rsidP="00F9047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108E1E7B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37340CBB" w14:textId="00D16BFB" w:rsidR="002548DF" w:rsidRPr="006263D0" w:rsidRDefault="002548DF" w:rsidP="0043409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2548DF" w:rsidRPr="006263D0" w14:paraId="0242DF4D" w14:textId="77777777" w:rsidTr="002548DF">
        <w:tc>
          <w:tcPr>
            <w:tcW w:w="4091" w:type="dxa"/>
            <w:shd w:val="clear" w:color="auto" w:fill="auto"/>
          </w:tcPr>
          <w:p w14:paraId="4CBF1407" w14:textId="2D483085" w:rsidR="002548DF" w:rsidRPr="006263D0" w:rsidRDefault="002548DF" w:rsidP="0025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1" w:type="dxa"/>
            <w:shd w:val="clear" w:color="auto" w:fill="auto"/>
          </w:tcPr>
          <w:p w14:paraId="59703E03" w14:textId="00A8F5BC" w:rsidR="002548DF" w:rsidRPr="006263D0" w:rsidRDefault="002B4878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58" w:type="dxa"/>
            <w:shd w:val="clear" w:color="auto" w:fill="auto"/>
          </w:tcPr>
          <w:p w14:paraId="4207E164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435E8D2C" w14:textId="15EEE5E2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2B48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58" w:type="dxa"/>
            <w:shd w:val="clear" w:color="auto" w:fill="auto"/>
          </w:tcPr>
          <w:p w14:paraId="1D5AB4A4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BD0C162" w14:textId="512FECDA" w:rsidR="002548DF" w:rsidRPr="006263D0" w:rsidRDefault="00903BD6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58" w:type="dxa"/>
            <w:shd w:val="clear" w:color="auto" w:fill="auto"/>
          </w:tcPr>
          <w:p w14:paraId="5297A338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1E5D7449" w14:textId="0A712FCB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</w:tr>
      <w:tr w:rsidR="002548DF" w:rsidRPr="002548DF" w14:paraId="77963B75" w14:textId="77777777" w:rsidTr="002548DF">
        <w:tc>
          <w:tcPr>
            <w:tcW w:w="4091" w:type="dxa"/>
            <w:shd w:val="clear" w:color="auto" w:fill="auto"/>
          </w:tcPr>
          <w:p w14:paraId="5A7D4B16" w14:textId="035A9C1B" w:rsidR="002548DF" w:rsidRPr="0043754C" w:rsidRDefault="002548DF" w:rsidP="0025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3B67B17" w14:textId="462363DE" w:rsidR="002548DF" w:rsidRPr="002548DF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5A9CE1A5" w14:textId="77777777" w:rsidR="002548DF" w:rsidRPr="002548DF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64" w:type="dxa"/>
            <w:shd w:val="clear" w:color="auto" w:fill="auto"/>
          </w:tcPr>
          <w:p w14:paraId="4F894AEF" w14:textId="56BB0DFE" w:rsidR="002548DF" w:rsidRPr="002548DF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610CA46A" w14:textId="77777777" w:rsidR="002548DF" w:rsidRPr="002548DF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D0C5E6F" w14:textId="6114BB03" w:rsidR="002548DF" w:rsidRPr="002548DF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1E8F9FB1" w14:textId="77777777" w:rsidR="002548DF" w:rsidRPr="002548DF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06EE1B34" w14:textId="735757F3" w:rsidR="002548DF" w:rsidRPr="002548DF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2548DF" w:rsidRPr="006263D0" w14:paraId="5EE2EE55" w14:textId="77777777" w:rsidTr="002548DF">
        <w:tc>
          <w:tcPr>
            <w:tcW w:w="4091" w:type="dxa"/>
            <w:shd w:val="clear" w:color="auto" w:fill="auto"/>
          </w:tcPr>
          <w:p w14:paraId="42524D87" w14:textId="78D5FAC3" w:rsidR="002548DF" w:rsidRPr="006263D0" w:rsidRDefault="002548DF" w:rsidP="0025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1" w:type="dxa"/>
            <w:shd w:val="clear" w:color="auto" w:fill="auto"/>
          </w:tcPr>
          <w:p w14:paraId="6A75154C" w14:textId="77777777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28BEFBF9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41D5407F" w14:textId="77777777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2D181517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FEDDBBD" w14:textId="77777777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3313A6F8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13F9529C" w14:textId="77777777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548DF" w:rsidRPr="006263D0" w14:paraId="440EC2C8" w14:textId="77777777" w:rsidTr="002548DF">
        <w:tc>
          <w:tcPr>
            <w:tcW w:w="4091" w:type="dxa"/>
            <w:shd w:val="clear" w:color="auto" w:fill="auto"/>
          </w:tcPr>
          <w:p w14:paraId="35F8EDAB" w14:textId="1C5A8329" w:rsidR="002548DF" w:rsidRPr="006263D0" w:rsidRDefault="002548DF" w:rsidP="0025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1" w:type="dxa"/>
            <w:shd w:val="clear" w:color="auto" w:fill="auto"/>
          </w:tcPr>
          <w:p w14:paraId="29C28759" w14:textId="77777777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26CF2D16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750170F7" w14:textId="77777777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5357BAFA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7ACDD6A" w14:textId="77777777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6DB7081E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21BF5439" w14:textId="77777777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548DF" w:rsidRPr="006263D0" w14:paraId="3DC27181" w14:textId="77777777" w:rsidTr="002548DF">
        <w:tc>
          <w:tcPr>
            <w:tcW w:w="4091" w:type="dxa"/>
            <w:shd w:val="clear" w:color="auto" w:fill="auto"/>
          </w:tcPr>
          <w:p w14:paraId="055355B7" w14:textId="1291613E" w:rsidR="002548DF" w:rsidRPr="006263D0" w:rsidRDefault="002548DF" w:rsidP="0025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6263D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1" w:type="dxa"/>
            <w:shd w:val="clear" w:color="auto" w:fill="auto"/>
          </w:tcPr>
          <w:p w14:paraId="690C05E6" w14:textId="1043B5B7" w:rsidR="002548DF" w:rsidRPr="006263D0" w:rsidRDefault="00815F42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58" w:type="dxa"/>
            <w:shd w:val="clear" w:color="auto" w:fill="auto"/>
          </w:tcPr>
          <w:p w14:paraId="0D4B4025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1AE87B06" w14:textId="75ABA054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58" w:type="dxa"/>
            <w:shd w:val="clear" w:color="auto" w:fill="auto"/>
          </w:tcPr>
          <w:p w14:paraId="63C455C4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E1B3011" w14:textId="1E8B64B9" w:rsidR="002548DF" w:rsidRPr="006263D0" w:rsidRDefault="00815F42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58" w:type="dxa"/>
            <w:shd w:val="clear" w:color="auto" w:fill="auto"/>
          </w:tcPr>
          <w:p w14:paraId="741003A5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2568BA5E" w14:textId="364BEAF6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</w:tr>
      <w:tr w:rsidR="002548DF" w:rsidRPr="006263D0" w14:paraId="6B014CB1" w14:textId="77777777" w:rsidTr="002548DF">
        <w:tc>
          <w:tcPr>
            <w:tcW w:w="4091" w:type="dxa"/>
            <w:shd w:val="clear" w:color="auto" w:fill="auto"/>
          </w:tcPr>
          <w:p w14:paraId="67893508" w14:textId="79C8F8A0" w:rsidR="002548DF" w:rsidRPr="006263D0" w:rsidRDefault="002548DF" w:rsidP="0025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15C46593" w14:textId="2AE0C4EA" w:rsidR="002548DF" w:rsidRPr="006263D0" w:rsidRDefault="00815F42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58" w:type="dxa"/>
            <w:shd w:val="clear" w:color="auto" w:fill="auto"/>
          </w:tcPr>
          <w:p w14:paraId="2A7980EF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12542413" w14:textId="359BE4FE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8" w:type="dxa"/>
            <w:shd w:val="clear" w:color="auto" w:fill="auto"/>
          </w:tcPr>
          <w:p w14:paraId="40F898D0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B27F9" w14:textId="6872584B" w:rsidR="002548DF" w:rsidRPr="006263D0" w:rsidRDefault="00815F42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8" w:type="dxa"/>
            <w:shd w:val="clear" w:color="auto" w:fill="auto"/>
          </w:tcPr>
          <w:p w14:paraId="73094F13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B8104" w14:textId="21E729B4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2548DF" w:rsidRPr="006263D0" w14:paraId="5F177E36" w14:textId="77777777" w:rsidTr="002548DF">
        <w:tc>
          <w:tcPr>
            <w:tcW w:w="4091" w:type="dxa"/>
            <w:shd w:val="clear" w:color="auto" w:fill="auto"/>
          </w:tcPr>
          <w:p w14:paraId="2BE82521" w14:textId="7F7E4FB4" w:rsidR="002548DF" w:rsidRPr="006263D0" w:rsidRDefault="002548DF" w:rsidP="0025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E51C2A" w14:textId="7C6A02D1" w:rsidR="002548DF" w:rsidRPr="006263D0" w:rsidRDefault="00815F42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58" w:type="dxa"/>
            <w:shd w:val="clear" w:color="auto" w:fill="auto"/>
          </w:tcPr>
          <w:p w14:paraId="07761B14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97AFF" w14:textId="548DA126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58" w:type="dxa"/>
            <w:shd w:val="clear" w:color="auto" w:fill="auto"/>
          </w:tcPr>
          <w:p w14:paraId="75F07355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8576E5" w14:textId="02E69EBD" w:rsidR="002548DF" w:rsidRPr="006263D0" w:rsidRDefault="00815F42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58" w:type="dxa"/>
            <w:shd w:val="clear" w:color="auto" w:fill="auto"/>
          </w:tcPr>
          <w:p w14:paraId="2F2F0223" w14:textId="77777777" w:rsidR="002548DF" w:rsidRPr="006263D0" w:rsidRDefault="002548DF" w:rsidP="0025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71D57A" w14:textId="3BE0B7F1" w:rsidR="002548DF" w:rsidRPr="006263D0" w:rsidRDefault="002548DF" w:rsidP="002548D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</w:p>
        </w:tc>
      </w:tr>
    </w:tbl>
    <w:p w14:paraId="7F8EFDDF" w14:textId="59274386" w:rsidR="00022035" w:rsidRDefault="00022035" w:rsidP="009E2F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70"/>
        <w:gridCol w:w="1170"/>
        <w:gridCol w:w="270"/>
        <w:gridCol w:w="1170"/>
        <w:gridCol w:w="262"/>
        <w:gridCol w:w="8"/>
        <w:gridCol w:w="1170"/>
      </w:tblGrid>
      <w:tr w:rsidR="002548DF" w:rsidRPr="006375B5" w14:paraId="12A9A454" w14:textId="77777777" w:rsidTr="00000A7B">
        <w:trPr>
          <w:trHeight w:val="60"/>
          <w:tblHeader/>
        </w:trPr>
        <w:tc>
          <w:tcPr>
            <w:tcW w:w="4050" w:type="dxa"/>
            <w:shd w:val="clear" w:color="auto" w:fill="auto"/>
          </w:tcPr>
          <w:p w14:paraId="1CD7114E" w14:textId="77777777" w:rsidR="002548DF" w:rsidRPr="0048652C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01BFAD83" w14:textId="77777777" w:rsidR="002548DF" w:rsidRPr="006375B5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1703BB4" w14:textId="77777777" w:rsidR="002548DF" w:rsidRPr="006375B5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4"/>
            <w:shd w:val="clear" w:color="auto" w:fill="auto"/>
          </w:tcPr>
          <w:p w14:paraId="39AF3C50" w14:textId="77777777" w:rsidR="002548DF" w:rsidRPr="006375B5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8DF" w:rsidRPr="000E564C" w14:paraId="7FD5E14C" w14:textId="77777777" w:rsidTr="00000A7B">
        <w:trPr>
          <w:tblHeader/>
        </w:trPr>
        <w:tc>
          <w:tcPr>
            <w:tcW w:w="4050" w:type="dxa"/>
            <w:shd w:val="clear" w:color="auto" w:fill="auto"/>
          </w:tcPr>
          <w:p w14:paraId="1111E723" w14:textId="28AAA919" w:rsidR="002548DF" w:rsidRPr="0048652C" w:rsidRDefault="00285C62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ณ วันที่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6DCDB2A" w14:textId="77777777" w:rsidR="002548DF" w:rsidRPr="000E564C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59335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1D0D5F8" w14:textId="77777777" w:rsidR="002548DF" w:rsidRPr="00D7246F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3AD3A60" w14:textId="77777777" w:rsidR="002548DF" w:rsidRPr="000E564C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59335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7A53FF3" w14:textId="77777777" w:rsidR="002548DF" w:rsidRPr="00D7246F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9934DA2" w14:textId="77777777" w:rsidR="002548DF" w:rsidRPr="000E564C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59335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</w:tcPr>
          <w:p w14:paraId="4315F92C" w14:textId="77777777" w:rsidR="002548DF" w:rsidRPr="00D7246F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3D04E51A" w14:textId="77777777" w:rsidR="002548DF" w:rsidRPr="000E564C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59335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</w:tr>
      <w:tr w:rsidR="002548DF" w:rsidRPr="00D7246F" w14:paraId="7D8A9B15" w14:textId="77777777" w:rsidTr="00000A7B">
        <w:trPr>
          <w:tblHeader/>
        </w:trPr>
        <w:tc>
          <w:tcPr>
            <w:tcW w:w="4050" w:type="dxa"/>
            <w:shd w:val="clear" w:color="auto" w:fill="auto"/>
          </w:tcPr>
          <w:p w14:paraId="4B310C0E" w14:textId="77777777" w:rsidR="002548DF" w:rsidRPr="0048652C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3A86135" w14:textId="77777777" w:rsidR="002548DF" w:rsidRPr="00D7246F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E564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DA60C36" w14:textId="77777777" w:rsidR="002548DF" w:rsidRPr="00D7246F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62F6B47" w14:textId="77777777" w:rsidR="002548DF" w:rsidRPr="00D7246F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E564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4335FB5" w14:textId="77777777" w:rsidR="002548DF" w:rsidRPr="00D7246F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1EB5F38" w14:textId="77777777" w:rsidR="002548DF" w:rsidRPr="00D7246F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E564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62" w:type="dxa"/>
          </w:tcPr>
          <w:p w14:paraId="1DB0D797" w14:textId="77777777" w:rsidR="002548DF" w:rsidRPr="00D7246F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244B7314" w14:textId="77777777" w:rsidR="002548DF" w:rsidRPr="00D7246F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E564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2548DF" w:rsidRPr="006375B5" w14:paraId="74425669" w14:textId="77777777" w:rsidTr="00000A7B">
        <w:trPr>
          <w:tblHeader/>
        </w:trPr>
        <w:tc>
          <w:tcPr>
            <w:tcW w:w="4050" w:type="dxa"/>
            <w:shd w:val="clear" w:color="auto" w:fill="auto"/>
          </w:tcPr>
          <w:p w14:paraId="496C6625" w14:textId="77777777" w:rsidR="002548DF" w:rsidRPr="006375B5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8"/>
            <w:shd w:val="clear" w:color="auto" w:fill="auto"/>
          </w:tcPr>
          <w:p w14:paraId="5E977A79" w14:textId="77777777" w:rsidR="002548DF" w:rsidRPr="006375B5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548DF" w:rsidRPr="006375B5" w14:paraId="543FF8F4" w14:textId="77777777" w:rsidTr="00000A7B">
        <w:tc>
          <w:tcPr>
            <w:tcW w:w="4050" w:type="dxa"/>
            <w:shd w:val="clear" w:color="auto" w:fill="auto"/>
          </w:tcPr>
          <w:p w14:paraId="2FF9EDE9" w14:textId="77777777" w:rsidR="002548DF" w:rsidRPr="006375B5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</w:tcPr>
          <w:p w14:paraId="2228CF8D" w14:textId="77777777" w:rsidR="002548DF" w:rsidRPr="006375B5" w:rsidRDefault="002548DF" w:rsidP="00F81FD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AF07C7" w14:textId="77777777" w:rsidR="002548DF" w:rsidRPr="006375B5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CA0F91" w14:textId="77777777" w:rsidR="002548DF" w:rsidRPr="006375B5" w:rsidRDefault="002548DF" w:rsidP="00F81FD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5C4294E" w14:textId="77777777" w:rsidR="002548DF" w:rsidRPr="006375B5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718A4D" w14:textId="77777777" w:rsidR="002548DF" w:rsidRPr="006375B5" w:rsidRDefault="002548DF" w:rsidP="00F81FD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BD37434" w14:textId="77777777" w:rsidR="002548DF" w:rsidRPr="006375B5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14:paraId="2A1DCCA1" w14:textId="77777777" w:rsidR="002548DF" w:rsidRPr="006375B5" w:rsidRDefault="002548DF" w:rsidP="00F81FD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548DF" w:rsidRPr="006375B5" w14:paraId="5EB60154" w14:textId="77777777" w:rsidTr="00000A7B">
        <w:tc>
          <w:tcPr>
            <w:tcW w:w="4050" w:type="dxa"/>
            <w:shd w:val="clear" w:color="auto" w:fill="auto"/>
          </w:tcPr>
          <w:p w14:paraId="353E98E2" w14:textId="77777777" w:rsidR="002548DF" w:rsidRPr="006375B5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170" w:type="dxa"/>
            <w:shd w:val="clear" w:color="auto" w:fill="auto"/>
          </w:tcPr>
          <w:p w14:paraId="3D7BF3B0" w14:textId="73B57465" w:rsidR="002548DF" w:rsidRPr="006375B5" w:rsidRDefault="00E60CE7" w:rsidP="00434090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7407BC1" w14:textId="77777777" w:rsidR="002548DF" w:rsidRPr="006375B5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D88CA1" w14:textId="77777777" w:rsidR="002548DF" w:rsidRPr="006375B5" w:rsidRDefault="002548DF" w:rsidP="00434090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197DD73" w14:textId="77777777" w:rsidR="002548DF" w:rsidRPr="006375B5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1739E8" w14:textId="133F30B8" w:rsidR="002548DF" w:rsidRPr="006375B5" w:rsidRDefault="00E60CE7" w:rsidP="00434090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38152471" w14:textId="77777777" w:rsidR="002548DF" w:rsidRPr="006375B5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14:paraId="1E23CE82" w14:textId="77777777" w:rsidR="002548DF" w:rsidRPr="006375B5" w:rsidRDefault="002548DF" w:rsidP="00F9047C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43754C" w:rsidRPr="006375B5" w14:paraId="26DEAE67" w14:textId="77777777" w:rsidTr="00000A7B">
        <w:tc>
          <w:tcPr>
            <w:tcW w:w="4050" w:type="dxa"/>
            <w:shd w:val="clear" w:color="auto" w:fill="auto"/>
          </w:tcPr>
          <w:p w14:paraId="565F5C7B" w14:textId="057AA014" w:rsidR="0043754C" w:rsidRPr="006375B5" w:rsidRDefault="0043754C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ต่อ)</w:t>
            </w:r>
          </w:p>
        </w:tc>
        <w:tc>
          <w:tcPr>
            <w:tcW w:w="1170" w:type="dxa"/>
            <w:shd w:val="clear" w:color="auto" w:fill="auto"/>
          </w:tcPr>
          <w:p w14:paraId="236BB772" w14:textId="77777777" w:rsidR="0043754C" w:rsidRDefault="0043754C" w:rsidP="00434090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669654E" w14:textId="77777777" w:rsidR="0043754C" w:rsidRPr="006375B5" w:rsidRDefault="0043754C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46059D2" w14:textId="77777777" w:rsidR="0043754C" w:rsidRDefault="0043754C" w:rsidP="00434090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F62AA20" w14:textId="77777777" w:rsidR="0043754C" w:rsidRPr="006375B5" w:rsidRDefault="0043754C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25697D" w14:textId="77777777" w:rsidR="0043754C" w:rsidRDefault="0043754C" w:rsidP="00434090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14CAE6A" w14:textId="77777777" w:rsidR="0043754C" w:rsidRPr="006375B5" w:rsidRDefault="0043754C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14:paraId="75CBCF5A" w14:textId="77777777" w:rsidR="0043754C" w:rsidRDefault="0043754C" w:rsidP="00F9047C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548DF" w:rsidRPr="006375B5" w14:paraId="00E28F2D" w14:textId="77777777" w:rsidTr="00000A7B">
        <w:tc>
          <w:tcPr>
            <w:tcW w:w="4050" w:type="dxa"/>
            <w:shd w:val="clear" w:color="auto" w:fill="auto"/>
          </w:tcPr>
          <w:p w14:paraId="075DE4E3" w14:textId="77777777" w:rsidR="002548DF" w:rsidRPr="006375B5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3822851F" w14:textId="7A3CB737" w:rsidR="002548DF" w:rsidRPr="006375B5" w:rsidRDefault="00E60CE7" w:rsidP="00434090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59D9FE" w14:textId="77777777" w:rsidR="002548DF" w:rsidRPr="006375B5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0CB60C" w14:textId="77777777" w:rsidR="002548DF" w:rsidRPr="006375B5" w:rsidRDefault="002548DF" w:rsidP="00434090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B0BCDB" w14:textId="77777777" w:rsidR="002548DF" w:rsidRPr="006375B5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49F6E0" w14:textId="56267A34" w:rsidR="002548DF" w:rsidRPr="006375B5" w:rsidRDefault="00E60CE7" w:rsidP="00434090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DC39C2" w:rsidRPr="00DC39C2">
              <w:rPr>
                <w:rFonts w:ascii="Angsana New" w:hAnsi="Angsana New" w:hint="cs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62" w:type="dxa"/>
            <w:shd w:val="clear" w:color="auto" w:fill="auto"/>
          </w:tcPr>
          <w:p w14:paraId="4690B6A2" w14:textId="77777777" w:rsidR="002548DF" w:rsidRPr="006375B5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14:paraId="38BB34BA" w14:textId="77777777" w:rsidR="002548DF" w:rsidRPr="006375B5" w:rsidRDefault="002548DF" w:rsidP="00F9047C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142</w:t>
            </w:r>
          </w:p>
        </w:tc>
      </w:tr>
      <w:tr w:rsidR="002548DF" w:rsidRPr="006375B5" w14:paraId="3186DF86" w14:textId="77777777" w:rsidTr="00000A7B">
        <w:tc>
          <w:tcPr>
            <w:tcW w:w="4050" w:type="dxa"/>
            <w:shd w:val="clear" w:color="auto" w:fill="auto"/>
          </w:tcPr>
          <w:p w14:paraId="0E9B6F64" w14:textId="77777777" w:rsidR="002548DF" w:rsidRPr="006375B5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shd w:val="clear" w:color="auto" w:fill="auto"/>
          </w:tcPr>
          <w:p w14:paraId="7C0D1216" w14:textId="762A3560" w:rsidR="002548DF" w:rsidRPr="006375B5" w:rsidRDefault="00DC39C2" w:rsidP="00434090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C39C2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1C7BDBA1" w14:textId="77777777" w:rsidR="002548DF" w:rsidRPr="006375B5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6A5747F" w14:textId="77777777" w:rsidR="002548DF" w:rsidRPr="006375B5" w:rsidRDefault="002548DF" w:rsidP="00434090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24731124" w14:textId="77777777" w:rsidR="002548DF" w:rsidRPr="006375B5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656638" w14:textId="000D8430" w:rsidR="002548DF" w:rsidRPr="006375B5" w:rsidRDefault="00DC39C2" w:rsidP="00434090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C39C2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62" w:type="dxa"/>
            <w:shd w:val="clear" w:color="auto" w:fill="auto"/>
          </w:tcPr>
          <w:p w14:paraId="660F71DF" w14:textId="77777777" w:rsidR="002548DF" w:rsidRPr="006375B5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14:paraId="799057D8" w14:textId="77777777" w:rsidR="002548DF" w:rsidRPr="006375B5" w:rsidRDefault="002548DF" w:rsidP="00F9047C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</w:t>
            </w:r>
          </w:p>
        </w:tc>
      </w:tr>
      <w:tr w:rsidR="002548DF" w14:paraId="16BC6757" w14:textId="77777777" w:rsidTr="00000A7B">
        <w:tc>
          <w:tcPr>
            <w:tcW w:w="4050" w:type="dxa"/>
            <w:shd w:val="clear" w:color="auto" w:fill="auto"/>
          </w:tcPr>
          <w:p w14:paraId="1E39DA71" w14:textId="77777777" w:rsidR="002548DF" w:rsidRPr="006375B5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2C7DF4D2" w14:textId="1D0CDCB9" w:rsidR="002548DF" w:rsidRDefault="00DC39C2" w:rsidP="00434090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C39C2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118</w:t>
            </w:r>
          </w:p>
        </w:tc>
        <w:tc>
          <w:tcPr>
            <w:tcW w:w="270" w:type="dxa"/>
            <w:shd w:val="clear" w:color="auto" w:fill="auto"/>
          </w:tcPr>
          <w:p w14:paraId="7725F8F9" w14:textId="77777777" w:rsidR="002548DF" w:rsidRPr="006375B5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6CD5CC0" w14:textId="77777777" w:rsidR="002548DF" w:rsidRDefault="002548DF" w:rsidP="00434090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157</w:t>
            </w:r>
          </w:p>
        </w:tc>
        <w:tc>
          <w:tcPr>
            <w:tcW w:w="270" w:type="dxa"/>
            <w:shd w:val="clear" w:color="auto" w:fill="auto"/>
          </w:tcPr>
          <w:p w14:paraId="0F6BE1A2" w14:textId="77777777" w:rsidR="002548DF" w:rsidRPr="006375B5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BBB9F3" w14:textId="7908BDCF" w:rsidR="002548DF" w:rsidRDefault="00E60CE7" w:rsidP="00434090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14D97EAA" w14:textId="77777777" w:rsidR="002548DF" w:rsidRPr="006375B5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14:paraId="76DCFBFF" w14:textId="77777777" w:rsidR="002548DF" w:rsidRDefault="002548DF" w:rsidP="00F9047C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</w:tr>
      <w:tr w:rsidR="002548DF" w:rsidRPr="006375B5" w14:paraId="2A9995F7" w14:textId="77777777" w:rsidTr="00000A7B">
        <w:tc>
          <w:tcPr>
            <w:tcW w:w="4050" w:type="dxa"/>
            <w:shd w:val="clear" w:color="auto" w:fill="auto"/>
          </w:tcPr>
          <w:p w14:paraId="54D53844" w14:textId="77777777" w:rsidR="002548DF" w:rsidRPr="006375B5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3A93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2DC635F" w14:textId="5364810D" w:rsidR="002548DF" w:rsidRPr="006375B5" w:rsidRDefault="00DC39C2" w:rsidP="00434090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C39C2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BDCDEBF" w14:textId="77777777" w:rsidR="002548DF" w:rsidRPr="006375B5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35A17CF" w14:textId="77777777" w:rsidR="002548DF" w:rsidRPr="006375B5" w:rsidRDefault="002548DF" w:rsidP="00434090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4250328C" w14:textId="77777777" w:rsidR="002548DF" w:rsidRPr="006375B5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9AFF03D" w14:textId="0EAA3CBE" w:rsidR="002548DF" w:rsidRPr="006375B5" w:rsidRDefault="00E60CE7" w:rsidP="00F9047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DA023AA" w14:textId="77777777" w:rsidR="002548DF" w:rsidRPr="006375B5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84D985" w14:textId="77777777" w:rsidR="002548DF" w:rsidRPr="006375B5" w:rsidRDefault="002548DF" w:rsidP="00F9047C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548DF" w:rsidRPr="006375B5" w14:paraId="3301A476" w14:textId="77777777" w:rsidTr="00000A7B">
        <w:trPr>
          <w:trHeight w:val="50"/>
        </w:trPr>
        <w:tc>
          <w:tcPr>
            <w:tcW w:w="4050" w:type="dxa"/>
            <w:shd w:val="clear" w:color="auto" w:fill="auto"/>
          </w:tcPr>
          <w:p w14:paraId="611AE59E" w14:textId="77777777" w:rsidR="002548DF" w:rsidRPr="006375B5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E7C3C6" w14:textId="3570408A" w:rsidR="002548DF" w:rsidRPr="006375B5" w:rsidRDefault="00DC39C2" w:rsidP="00F9047C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C39C2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146</w:t>
            </w:r>
          </w:p>
        </w:tc>
        <w:tc>
          <w:tcPr>
            <w:tcW w:w="270" w:type="dxa"/>
            <w:shd w:val="clear" w:color="auto" w:fill="auto"/>
          </w:tcPr>
          <w:p w14:paraId="594E79EA" w14:textId="77777777" w:rsidR="002548DF" w:rsidRPr="006375B5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A7F0EE" w14:textId="77777777" w:rsidR="002548DF" w:rsidRPr="006375B5" w:rsidRDefault="002548DF" w:rsidP="00F9047C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188</w:t>
            </w:r>
          </w:p>
        </w:tc>
        <w:tc>
          <w:tcPr>
            <w:tcW w:w="270" w:type="dxa"/>
            <w:shd w:val="clear" w:color="auto" w:fill="auto"/>
          </w:tcPr>
          <w:p w14:paraId="6FD2BC04" w14:textId="77777777" w:rsidR="002548DF" w:rsidRPr="006375B5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83D254" w14:textId="64051531" w:rsidR="002548DF" w:rsidRPr="006375B5" w:rsidRDefault="00DC39C2" w:rsidP="00F9047C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C39C2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262" w:type="dxa"/>
            <w:shd w:val="clear" w:color="auto" w:fill="auto"/>
          </w:tcPr>
          <w:p w14:paraId="16289126" w14:textId="77777777" w:rsidR="002548DF" w:rsidRPr="006375B5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550DDD" w14:textId="77777777" w:rsidR="002548DF" w:rsidRPr="006375B5" w:rsidRDefault="002548DF" w:rsidP="00F9047C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161</w:t>
            </w:r>
          </w:p>
        </w:tc>
      </w:tr>
      <w:tr w:rsidR="002548DF" w14:paraId="0CA483B3" w14:textId="77777777" w:rsidTr="00000A7B">
        <w:trPr>
          <w:trHeight w:val="50"/>
        </w:trPr>
        <w:tc>
          <w:tcPr>
            <w:tcW w:w="4050" w:type="dxa"/>
            <w:shd w:val="clear" w:color="auto" w:fill="auto"/>
          </w:tcPr>
          <w:p w14:paraId="610F2027" w14:textId="77777777" w:rsidR="002548DF" w:rsidRPr="0043754C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51577B" w14:textId="77777777" w:rsidR="002548DF" w:rsidRPr="0043754C" w:rsidRDefault="002548DF" w:rsidP="00F81FD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795BEF4" w14:textId="77777777" w:rsidR="002548DF" w:rsidRPr="0043754C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CB9C76" w14:textId="77777777" w:rsidR="002548DF" w:rsidRPr="0043754C" w:rsidRDefault="002548DF" w:rsidP="00F81FD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C3E4498" w14:textId="77777777" w:rsidR="002548DF" w:rsidRPr="0043754C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DA3A02" w14:textId="77777777" w:rsidR="002548DF" w:rsidRPr="0043754C" w:rsidRDefault="002548DF" w:rsidP="00F81FD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DF040D0" w14:textId="77777777" w:rsidR="002548DF" w:rsidRPr="0043754C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bottom"/>
          </w:tcPr>
          <w:p w14:paraId="54F3161F" w14:textId="77777777" w:rsidR="002548DF" w:rsidRPr="0043754C" w:rsidRDefault="002548DF" w:rsidP="00F81FD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2548DF" w:rsidRPr="006375B5" w14:paraId="55E32435" w14:textId="77777777" w:rsidTr="00000A7B">
        <w:tc>
          <w:tcPr>
            <w:tcW w:w="4050" w:type="dxa"/>
            <w:shd w:val="clear" w:color="auto" w:fill="auto"/>
          </w:tcPr>
          <w:p w14:paraId="1E5D14BD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ตามสัญญาเช่าดำเนินงาน</w:t>
            </w:r>
          </w:p>
        </w:tc>
        <w:tc>
          <w:tcPr>
            <w:tcW w:w="1170" w:type="dxa"/>
            <w:shd w:val="clear" w:color="auto" w:fill="auto"/>
          </w:tcPr>
          <w:p w14:paraId="73F15EAA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C98EF4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7DEF66" w14:textId="77777777" w:rsidR="002548DF" w:rsidRPr="006375B5" w:rsidRDefault="002548DF" w:rsidP="00574912">
            <w:pPr>
              <w:pStyle w:val="acctfourfigures"/>
              <w:tabs>
                <w:tab w:val="clear" w:pos="765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255DDD7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2C6D61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A6CE7C6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14:paraId="2F045FFC" w14:textId="77777777" w:rsidR="002548DF" w:rsidRPr="006375B5" w:rsidRDefault="002548DF" w:rsidP="00574912">
            <w:pPr>
              <w:pStyle w:val="acctfourfigures"/>
              <w:tabs>
                <w:tab w:val="clear" w:pos="765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548DF" w:rsidRPr="006375B5" w14:paraId="6818A833" w14:textId="77777777" w:rsidTr="00000A7B">
        <w:tc>
          <w:tcPr>
            <w:tcW w:w="4050" w:type="dxa"/>
            <w:shd w:val="clear" w:color="auto" w:fill="auto"/>
          </w:tcPr>
          <w:p w14:paraId="05F0E10C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ที่ยังไม่เรียกชำระ</w:t>
            </w:r>
          </w:p>
        </w:tc>
        <w:tc>
          <w:tcPr>
            <w:tcW w:w="1170" w:type="dxa"/>
            <w:shd w:val="clear" w:color="auto" w:fill="auto"/>
          </w:tcPr>
          <w:p w14:paraId="04F62A08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2B72FDF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8B47C56" w14:textId="77777777" w:rsidR="002548DF" w:rsidRPr="006375B5" w:rsidRDefault="002548DF" w:rsidP="00574912">
            <w:pPr>
              <w:pStyle w:val="acctfourfigures"/>
              <w:tabs>
                <w:tab w:val="clear" w:pos="765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F12F909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E8A99B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9BF8942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14:paraId="24017CAC" w14:textId="77777777" w:rsidR="002548DF" w:rsidRPr="006375B5" w:rsidRDefault="002548DF" w:rsidP="00574912">
            <w:pPr>
              <w:pStyle w:val="acctfourfigures"/>
              <w:tabs>
                <w:tab w:val="clear" w:pos="765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548DF" w:rsidRPr="00227E03" w14:paraId="173BBA3A" w14:textId="77777777" w:rsidTr="00000A7B">
        <w:tc>
          <w:tcPr>
            <w:tcW w:w="4050" w:type="dxa"/>
            <w:shd w:val="clear" w:color="auto" w:fill="auto"/>
          </w:tcPr>
          <w:p w14:paraId="14F9A4F1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3A93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839610E" w14:textId="50381285" w:rsidR="002548DF" w:rsidRPr="00227E03" w:rsidRDefault="00DC39C2" w:rsidP="00F9047C">
            <w:pPr>
              <w:pStyle w:val="acctfourfigures"/>
              <w:tabs>
                <w:tab w:val="clear" w:pos="765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C39C2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5C4D3611" w14:textId="77777777" w:rsidR="002548DF" w:rsidRPr="00227E03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9201E2B" w14:textId="66593710" w:rsidR="002548DF" w:rsidRPr="00227E03" w:rsidRDefault="00DC39C2" w:rsidP="00F9047C">
            <w:pPr>
              <w:pStyle w:val="acctfourfigures"/>
              <w:tabs>
                <w:tab w:val="clear" w:pos="765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C39C2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003211FF" w14:textId="77777777" w:rsidR="002548DF" w:rsidRPr="00227E03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BE903DC" w14:textId="1E13CD4E" w:rsidR="002548DF" w:rsidRPr="00227E03" w:rsidRDefault="00DC39C2" w:rsidP="00F9047C">
            <w:pPr>
              <w:pStyle w:val="acctfourfigures"/>
              <w:tabs>
                <w:tab w:val="clear" w:pos="765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C39C2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62" w:type="dxa"/>
            <w:shd w:val="clear" w:color="auto" w:fill="auto"/>
          </w:tcPr>
          <w:p w14:paraId="5545C672" w14:textId="77777777" w:rsidR="002548DF" w:rsidRPr="00227E03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0DADC20" w14:textId="439B86D5" w:rsidR="002548DF" w:rsidRPr="00227E03" w:rsidRDefault="00DC39C2" w:rsidP="00F9047C">
            <w:pPr>
              <w:pStyle w:val="acctfourfigures"/>
              <w:tabs>
                <w:tab w:val="clear" w:pos="765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C39C2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</w:tr>
      <w:tr w:rsidR="002548DF" w:rsidRPr="00A04EC7" w14:paraId="085F6C35" w14:textId="77777777" w:rsidTr="00000A7B">
        <w:tc>
          <w:tcPr>
            <w:tcW w:w="4050" w:type="dxa"/>
            <w:shd w:val="clear" w:color="auto" w:fill="auto"/>
          </w:tcPr>
          <w:p w14:paraId="69640D9F" w14:textId="77777777" w:rsidR="002548DF" w:rsidRPr="0043754C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E6B82B3" w14:textId="77777777" w:rsidR="002548DF" w:rsidRPr="0043754C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D81E31F" w14:textId="77777777" w:rsidR="002548DF" w:rsidRPr="0043754C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AF2EACA" w14:textId="77777777" w:rsidR="002548DF" w:rsidRPr="0043754C" w:rsidRDefault="002548DF" w:rsidP="00F81FD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42608A6" w14:textId="77777777" w:rsidR="002548DF" w:rsidRPr="0043754C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22683CD" w14:textId="77777777" w:rsidR="002548DF" w:rsidRPr="0043754C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2" w:type="dxa"/>
            <w:shd w:val="clear" w:color="auto" w:fill="auto"/>
          </w:tcPr>
          <w:p w14:paraId="6A9B0B7D" w14:textId="77777777" w:rsidR="002548DF" w:rsidRPr="0043754C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914A734" w14:textId="77777777" w:rsidR="002548DF" w:rsidRPr="0043754C" w:rsidRDefault="002548DF" w:rsidP="00F81FD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2548DF" w:rsidRPr="006375B5" w14:paraId="30FCCC13" w14:textId="77777777" w:rsidTr="00000A7B">
        <w:tc>
          <w:tcPr>
            <w:tcW w:w="4050" w:type="dxa"/>
            <w:shd w:val="clear" w:color="auto" w:fill="auto"/>
          </w:tcPr>
          <w:p w14:paraId="4FC6D976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  <w:shd w:val="clear" w:color="auto" w:fill="auto"/>
          </w:tcPr>
          <w:p w14:paraId="1A916427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BBEF4D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2D85397" w14:textId="77777777" w:rsidR="002548DF" w:rsidRPr="006375B5" w:rsidRDefault="002548DF" w:rsidP="00574912">
            <w:pPr>
              <w:pStyle w:val="acctfourfigures"/>
              <w:tabs>
                <w:tab w:val="clear" w:pos="765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0B6993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0DDFC35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F213287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14:paraId="279C4481" w14:textId="77777777" w:rsidR="002548DF" w:rsidRPr="006375B5" w:rsidRDefault="002548DF" w:rsidP="00574912">
            <w:pPr>
              <w:pStyle w:val="acctfourfigures"/>
              <w:tabs>
                <w:tab w:val="clear" w:pos="765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548DF" w:rsidRPr="00D876A0" w14:paraId="46BC4F04" w14:textId="77777777" w:rsidTr="00000A7B">
        <w:tc>
          <w:tcPr>
            <w:tcW w:w="4050" w:type="dxa"/>
            <w:shd w:val="clear" w:color="auto" w:fill="auto"/>
          </w:tcPr>
          <w:p w14:paraId="6D2DCC1E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10FC853A" w14:textId="0A57CF66" w:rsidR="002548DF" w:rsidRPr="006375B5" w:rsidRDefault="00E60CE7" w:rsidP="00F9047C">
            <w:pPr>
              <w:pStyle w:val="acctfourfigures"/>
              <w:tabs>
                <w:tab w:val="clear" w:pos="765"/>
                <w:tab w:val="decimal" w:pos="525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8FABF5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C49E16" w14:textId="77777777" w:rsidR="002548DF" w:rsidRPr="006375B5" w:rsidRDefault="002548DF" w:rsidP="00F9047C">
            <w:pPr>
              <w:pStyle w:val="acctfourfigures"/>
              <w:tabs>
                <w:tab w:val="clear" w:pos="765"/>
                <w:tab w:val="decimal" w:pos="525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F181CB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0D0D61" w14:textId="132022EE" w:rsidR="002548DF" w:rsidRPr="006375B5" w:rsidRDefault="00DC39C2" w:rsidP="00574912">
            <w:pPr>
              <w:pStyle w:val="acctfourfigures"/>
              <w:tabs>
                <w:tab w:val="clear" w:pos="765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C39C2">
              <w:rPr>
                <w:rFonts w:ascii="Angsana New" w:hAnsi="Angsana New" w:hint="cs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62" w:type="dxa"/>
            <w:shd w:val="clear" w:color="auto" w:fill="auto"/>
          </w:tcPr>
          <w:p w14:paraId="10C72AC4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14:paraId="43C063AA" w14:textId="77777777" w:rsidR="002548DF" w:rsidRPr="00D876A0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2548DF" w:rsidRPr="006375B5" w14:paraId="48BAFC57" w14:textId="77777777" w:rsidTr="00000A7B">
        <w:tc>
          <w:tcPr>
            <w:tcW w:w="4050" w:type="dxa"/>
            <w:shd w:val="clear" w:color="auto" w:fill="auto"/>
          </w:tcPr>
          <w:p w14:paraId="413039A0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shd w:val="clear" w:color="auto" w:fill="auto"/>
          </w:tcPr>
          <w:p w14:paraId="721F7B8D" w14:textId="321E4D1B" w:rsidR="002548DF" w:rsidRPr="006375B5" w:rsidRDefault="00DC39C2" w:rsidP="00574912">
            <w:pPr>
              <w:pStyle w:val="acctfourfigures"/>
              <w:tabs>
                <w:tab w:val="clear" w:pos="765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C39C2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3CD3B48D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C26775" w14:textId="77777777" w:rsidR="002548DF" w:rsidRPr="006375B5" w:rsidRDefault="002548DF" w:rsidP="00574912">
            <w:pPr>
              <w:pStyle w:val="acctfourfigures"/>
              <w:tabs>
                <w:tab w:val="clear" w:pos="765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D07AC00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5E5432" w14:textId="305E6F78" w:rsidR="002548DF" w:rsidRPr="006375B5" w:rsidRDefault="00E60CE7" w:rsidP="00574912">
            <w:pPr>
              <w:pStyle w:val="acctfourfigures"/>
              <w:tabs>
                <w:tab w:val="clear" w:pos="765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5FD0AD9F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14:paraId="63A19416" w14:textId="77777777" w:rsidR="002548DF" w:rsidRPr="006375B5" w:rsidRDefault="002548DF" w:rsidP="00574912">
            <w:pPr>
              <w:pStyle w:val="acctfourfigures"/>
              <w:tabs>
                <w:tab w:val="clear" w:pos="765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548DF" w:rsidRPr="006375B5" w14:paraId="66988616" w14:textId="77777777" w:rsidTr="00000A7B">
        <w:tc>
          <w:tcPr>
            <w:tcW w:w="4050" w:type="dxa"/>
            <w:shd w:val="clear" w:color="auto" w:fill="auto"/>
          </w:tcPr>
          <w:p w14:paraId="486F621B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3A93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13911A" w14:textId="623E5BB2" w:rsidR="002548DF" w:rsidRPr="006375B5" w:rsidRDefault="00DC39C2" w:rsidP="00574912">
            <w:pPr>
              <w:pStyle w:val="acctfourfigures"/>
              <w:tabs>
                <w:tab w:val="clear" w:pos="765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C39C2">
              <w:rPr>
                <w:rFonts w:ascii="Angsana New" w:hAnsi="Angsana New" w:hint="cs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14:paraId="2DB296D8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751B4CF" w14:textId="77777777" w:rsidR="002548DF" w:rsidRPr="006375B5" w:rsidRDefault="002548DF" w:rsidP="00574912">
            <w:pPr>
              <w:pStyle w:val="acctfourfigures"/>
              <w:tabs>
                <w:tab w:val="clear" w:pos="765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549248F5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B05BE17" w14:textId="5F125237" w:rsidR="002548DF" w:rsidRPr="006375B5" w:rsidRDefault="00E60CE7" w:rsidP="00574912">
            <w:pPr>
              <w:pStyle w:val="acctfourfigures"/>
              <w:tabs>
                <w:tab w:val="clear" w:pos="765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765A3F16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331ACF" w14:textId="77777777" w:rsidR="002548DF" w:rsidRPr="006375B5" w:rsidRDefault="002548DF" w:rsidP="00574912">
            <w:pPr>
              <w:pStyle w:val="acctfourfigures"/>
              <w:tabs>
                <w:tab w:val="clear" w:pos="765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</w:tr>
      <w:tr w:rsidR="002548DF" w:rsidRPr="006375B5" w14:paraId="402E7FEE" w14:textId="77777777" w:rsidTr="00000A7B">
        <w:tc>
          <w:tcPr>
            <w:tcW w:w="4050" w:type="dxa"/>
            <w:shd w:val="clear" w:color="auto" w:fill="auto"/>
          </w:tcPr>
          <w:p w14:paraId="045CE2D2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764A2F" w14:textId="7848C8C2" w:rsidR="002548DF" w:rsidRPr="006375B5" w:rsidRDefault="00DC39C2" w:rsidP="00574912">
            <w:pPr>
              <w:pStyle w:val="acctfourfigures"/>
              <w:tabs>
                <w:tab w:val="clear" w:pos="765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C39C2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2708DA3F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A96F64" w14:textId="77777777" w:rsidR="002548DF" w:rsidRPr="006375B5" w:rsidRDefault="002548DF" w:rsidP="00574912">
            <w:pPr>
              <w:pStyle w:val="acctfourfigures"/>
              <w:tabs>
                <w:tab w:val="clear" w:pos="765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14231444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CD2C61" w14:textId="22F8BA56" w:rsidR="002548DF" w:rsidRPr="006375B5" w:rsidRDefault="00DC39C2" w:rsidP="00574912">
            <w:pPr>
              <w:pStyle w:val="acctfourfigures"/>
              <w:tabs>
                <w:tab w:val="clear" w:pos="765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C39C2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62" w:type="dxa"/>
            <w:shd w:val="clear" w:color="auto" w:fill="auto"/>
          </w:tcPr>
          <w:p w14:paraId="7A2C3723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4C38DF" w14:textId="77777777" w:rsidR="002548DF" w:rsidRPr="006375B5" w:rsidRDefault="002548DF" w:rsidP="00574912">
            <w:pPr>
              <w:pStyle w:val="acctfourfigures"/>
              <w:tabs>
                <w:tab w:val="clear" w:pos="765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</w:t>
            </w:r>
          </w:p>
        </w:tc>
      </w:tr>
      <w:tr w:rsidR="002548DF" w:rsidRPr="00A04EC7" w14:paraId="0B7BCB5C" w14:textId="77777777" w:rsidTr="00000A7B">
        <w:tblPrEx>
          <w:tblLook w:val="0000" w:firstRow="0" w:lastRow="0" w:firstColumn="0" w:lastColumn="0" w:noHBand="0" w:noVBand="0"/>
        </w:tblPrEx>
        <w:trPr>
          <w:trHeight w:val="71"/>
        </w:trPr>
        <w:tc>
          <w:tcPr>
            <w:tcW w:w="4050" w:type="dxa"/>
          </w:tcPr>
          <w:p w14:paraId="52EE9AC9" w14:textId="77777777" w:rsidR="002548DF" w:rsidRPr="0043754C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26B4FC3E" w14:textId="77777777" w:rsidR="002548DF" w:rsidRPr="0043754C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83DAD98" w14:textId="77777777" w:rsidR="002548DF" w:rsidRPr="0043754C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4139563E" w14:textId="77777777" w:rsidR="002548DF" w:rsidRPr="0043754C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FAE60F0" w14:textId="77777777" w:rsidR="002548DF" w:rsidRPr="0043754C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6FC9BDE9" w14:textId="77777777" w:rsidR="002548DF" w:rsidRPr="0043754C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298794F9" w14:textId="77777777" w:rsidR="002548DF" w:rsidRPr="0043754C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516ADBB7" w14:textId="77777777" w:rsidR="002548DF" w:rsidRPr="0043754C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2548DF" w:rsidRPr="006375B5" w14:paraId="1912F27D" w14:textId="77777777" w:rsidTr="00000A7B">
        <w:tblPrEx>
          <w:tblLook w:val="0000" w:firstRow="0" w:lastRow="0" w:firstColumn="0" w:lastColumn="0" w:noHBand="0" w:noVBand="0"/>
        </w:tblPrEx>
        <w:trPr>
          <w:trHeight w:val="71"/>
        </w:trPr>
        <w:tc>
          <w:tcPr>
            <w:tcW w:w="4050" w:type="dxa"/>
          </w:tcPr>
          <w:p w14:paraId="27352DAA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ตาม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สัญญาเช่า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เงินทุน</w:t>
            </w:r>
          </w:p>
        </w:tc>
        <w:tc>
          <w:tcPr>
            <w:tcW w:w="1170" w:type="dxa"/>
          </w:tcPr>
          <w:p w14:paraId="3E2590CD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30CB3C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F19091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43E75D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0FA8B6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DC8245C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27B9E3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548DF" w:rsidRPr="006375B5" w14:paraId="12AF3989" w14:textId="77777777" w:rsidTr="00000A7B">
        <w:tblPrEx>
          <w:tblLook w:val="0000" w:firstRow="0" w:lastRow="0" w:firstColumn="0" w:lastColumn="0" w:noHBand="0" w:noVBand="0"/>
        </w:tblPrEx>
        <w:trPr>
          <w:trHeight w:val="71"/>
        </w:trPr>
        <w:tc>
          <w:tcPr>
            <w:tcW w:w="4050" w:type="dxa"/>
          </w:tcPr>
          <w:p w14:paraId="06ED61A8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5BC81F01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5A5350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3AF7C2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3FA332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648736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3A3F87D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808D08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548DF" w:rsidRPr="006375B5" w14:paraId="2EA5B3B9" w14:textId="77777777" w:rsidTr="00000A7B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673EF723" w14:textId="77777777" w:rsidR="002548DF" w:rsidRPr="006375B5" w:rsidRDefault="002548DF" w:rsidP="0057491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ส่วนที่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170" w:type="dxa"/>
          </w:tcPr>
          <w:p w14:paraId="759BE6A8" w14:textId="378FFE3C" w:rsidR="002548DF" w:rsidRPr="006375B5" w:rsidRDefault="00633DD7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78ECBF47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72F790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2E901107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E9F87B" w14:textId="76023E4D" w:rsidR="002548DF" w:rsidRPr="006375B5" w:rsidRDefault="00633DD7" w:rsidP="0063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5EE76B4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4CA011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48DF" w:rsidRPr="006375B5" w14:paraId="3ED05EB4" w14:textId="77777777" w:rsidTr="00000A7B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25EC8A50" w14:textId="77777777" w:rsidR="002548DF" w:rsidRPr="006375B5" w:rsidRDefault="002548DF" w:rsidP="0057491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ส่วนที่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82EB30" w14:textId="6FB45F9B" w:rsidR="002548DF" w:rsidRPr="006375B5" w:rsidRDefault="00633DD7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582</w:t>
            </w:r>
          </w:p>
        </w:tc>
        <w:tc>
          <w:tcPr>
            <w:tcW w:w="270" w:type="dxa"/>
          </w:tcPr>
          <w:p w14:paraId="7F857F41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6FD354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597</w:t>
            </w:r>
          </w:p>
        </w:tc>
        <w:tc>
          <w:tcPr>
            <w:tcW w:w="270" w:type="dxa"/>
          </w:tcPr>
          <w:p w14:paraId="400B1AF4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15C987" w14:textId="4F1CFC18" w:rsidR="002548DF" w:rsidRPr="006375B5" w:rsidRDefault="00633DD7" w:rsidP="0063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FE0ED14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F3D21C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48DF" w:rsidRPr="006375B5" w14:paraId="2BE3C34A" w14:textId="77777777" w:rsidTr="00000A7B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5ACDF3C2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0D478C" w14:textId="6F1E3C75" w:rsidR="002548DF" w:rsidRPr="006375B5" w:rsidRDefault="00633DD7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632</w:t>
            </w:r>
          </w:p>
        </w:tc>
        <w:tc>
          <w:tcPr>
            <w:tcW w:w="270" w:type="dxa"/>
          </w:tcPr>
          <w:p w14:paraId="5A7E992E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5C752F3" w14:textId="77777777" w:rsidR="002548DF" w:rsidRPr="00D876A0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646</w:t>
            </w:r>
          </w:p>
        </w:tc>
        <w:tc>
          <w:tcPr>
            <w:tcW w:w="270" w:type="dxa"/>
          </w:tcPr>
          <w:p w14:paraId="0AC61AEF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03F074" w14:textId="260002C1" w:rsidR="002548DF" w:rsidRPr="006375B5" w:rsidRDefault="00633DD7" w:rsidP="0063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B2C83BB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5C684DD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2548DF" w:rsidRPr="00A04EC7" w14:paraId="770D5133" w14:textId="77777777" w:rsidTr="00000A7B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5BC7BFC7" w14:textId="77777777" w:rsidR="002548DF" w:rsidRPr="0043754C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9152397" w14:textId="77777777" w:rsidR="002548DF" w:rsidRPr="0043754C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B0319B7" w14:textId="77777777" w:rsidR="002548DF" w:rsidRPr="0043754C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20FE74B9" w14:textId="77777777" w:rsidR="002548DF" w:rsidRPr="0043754C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CD09E9E" w14:textId="77777777" w:rsidR="002548DF" w:rsidRPr="0043754C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4A620331" w14:textId="77777777" w:rsidR="002548DF" w:rsidRPr="0043754C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D2148F1" w14:textId="77777777" w:rsidR="002548DF" w:rsidRPr="0043754C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70F80CBB" w14:textId="77777777" w:rsidR="002548DF" w:rsidRPr="0043754C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548DF" w:rsidRPr="006375B5" w14:paraId="1A0F171F" w14:textId="77777777" w:rsidTr="00000A7B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54F107B0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170" w:type="dxa"/>
            <w:shd w:val="clear" w:color="auto" w:fill="auto"/>
          </w:tcPr>
          <w:p w14:paraId="3DC0D603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DEFA39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321AF8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419A20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2C28508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B7661B7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78F9335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48DF" w:rsidRPr="006375B5" w14:paraId="74662A8B" w14:textId="77777777" w:rsidTr="00000A7B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4FF6C2F2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สั้น</w:t>
            </w:r>
          </w:p>
        </w:tc>
        <w:tc>
          <w:tcPr>
            <w:tcW w:w="1170" w:type="dxa"/>
            <w:shd w:val="clear" w:color="auto" w:fill="auto"/>
          </w:tcPr>
          <w:p w14:paraId="48A1B114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E132D12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0B4FF74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B8DEFA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14F14DC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1DFEF18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E46E3F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48DF" w:rsidRPr="006375B5" w14:paraId="17F34CA0" w14:textId="77777777" w:rsidTr="00000A7B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0E7B1787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2342416E" w14:textId="35A51632" w:rsidR="002548DF" w:rsidRPr="006375B5" w:rsidRDefault="00094C3B" w:rsidP="00F9047C">
            <w:pPr>
              <w:pStyle w:val="acctfourfigures"/>
              <w:tabs>
                <w:tab w:val="clear" w:pos="765"/>
                <w:tab w:val="decimal" w:pos="525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D4D2F5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ADCB1B" w14:textId="77777777" w:rsidR="002548DF" w:rsidRPr="006375B5" w:rsidRDefault="002548DF" w:rsidP="00F9047C">
            <w:pPr>
              <w:pStyle w:val="acctfourfigures"/>
              <w:tabs>
                <w:tab w:val="clear" w:pos="765"/>
                <w:tab w:val="decimal" w:pos="525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55BD4D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4BFB6E" w14:textId="7BCD6670" w:rsidR="002548DF" w:rsidRPr="006375B5" w:rsidRDefault="00094C3B" w:rsidP="00574912">
            <w:pPr>
              <w:pStyle w:val="acctfourfigures"/>
              <w:tabs>
                <w:tab w:val="clear" w:pos="765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10,836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1F9773C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60358E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10,070</w:t>
            </w:r>
          </w:p>
        </w:tc>
      </w:tr>
      <w:tr w:rsidR="002548DF" w:rsidRPr="006375B5" w14:paraId="7466DC99" w14:textId="77777777" w:rsidTr="00000A7B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6BCF46E7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shd w:val="clear" w:color="auto" w:fill="auto"/>
          </w:tcPr>
          <w:p w14:paraId="09DFEF47" w14:textId="692FAF66" w:rsidR="002548DF" w:rsidRPr="006375B5" w:rsidRDefault="00094C3B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EEB24DF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F2740D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95AE612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392817" w14:textId="11DFD997" w:rsidR="002548DF" w:rsidRPr="006375B5" w:rsidRDefault="00094C3B" w:rsidP="00094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EC3D53F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9D89207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548DF" w:rsidRPr="006375B5" w14:paraId="2E4660DE" w14:textId="77777777" w:rsidTr="00000A7B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2929D36B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เงินให้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กู้ยืมระยะยาว</w:t>
            </w:r>
          </w:p>
        </w:tc>
        <w:tc>
          <w:tcPr>
            <w:tcW w:w="1170" w:type="dxa"/>
            <w:shd w:val="clear" w:color="auto" w:fill="auto"/>
          </w:tcPr>
          <w:p w14:paraId="44A070D5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A1587B9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704B713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AF018D6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F5A7C7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632558F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40927BD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48DF" w:rsidRPr="006375B5" w14:paraId="6F3DE599" w14:textId="77777777" w:rsidTr="00000A7B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5CFEEB01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3A8A74B5" w14:textId="6568D25D" w:rsidR="002548DF" w:rsidRPr="006375B5" w:rsidRDefault="00094C3B" w:rsidP="00F9047C">
            <w:pPr>
              <w:pStyle w:val="acctfourfigures"/>
              <w:tabs>
                <w:tab w:val="clear" w:pos="765"/>
                <w:tab w:val="decimal" w:pos="525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AC1A72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17F6753" w14:textId="77777777" w:rsidR="002548DF" w:rsidRPr="006375B5" w:rsidRDefault="002548DF" w:rsidP="00F9047C">
            <w:pPr>
              <w:pStyle w:val="acctfourfigures"/>
              <w:tabs>
                <w:tab w:val="clear" w:pos="765"/>
                <w:tab w:val="decimal" w:pos="525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ABA1D0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6B670D" w14:textId="15D6307E" w:rsidR="002548DF" w:rsidRPr="006375B5" w:rsidRDefault="00094C3B" w:rsidP="00574912">
            <w:pPr>
              <w:pStyle w:val="acctfourfigures"/>
              <w:tabs>
                <w:tab w:val="clear" w:pos="765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8,590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15D4A4B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2F800A7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8,590</w:t>
            </w:r>
          </w:p>
        </w:tc>
      </w:tr>
      <w:tr w:rsidR="002548DF" w:rsidRPr="006375B5" w14:paraId="5239CE53" w14:textId="77777777" w:rsidTr="00000A7B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349E241B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31DBEDA9" w14:textId="08061B52" w:rsidR="002548DF" w:rsidRPr="006375B5" w:rsidRDefault="00094C3B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5D393BAB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B2EFB3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26A2AB67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964E2F" w14:textId="07E1A255" w:rsidR="002548DF" w:rsidRPr="006375B5" w:rsidRDefault="00094C3B" w:rsidP="00094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6422AA8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6B30BE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754C" w:rsidRPr="006375B5" w14:paraId="65379138" w14:textId="77777777" w:rsidTr="00000A7B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3912AD6B" w14:textId="77777777" w:rsidR="0043754C" w:rsidRPr="006375B5" w:rsidRDefault="0043754C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93C71A" w14:textId="77777777" w:rsidR="0043754C" w:rsidRDefault="0043754C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C49F321" w14:textId="77777777" w:rsidR="0043754C" w:rsidRPr="006375B5" w:rsidRDefault="0043754C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012C27" w14:textId="77777777" w:rsidR="0043754C" w:rsidRDefault="0043754C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407B50E" w14:textId="77777777" w:rsidR="0043754C" w:rsidRPr="006375B5" w:rsidRDefault="0043754C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B98851" w14:textId="77777777" w:rsidR="0043754C" w:rsidRDefault="0043754C" w:rsidP="00094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6AF680A" w14:textId="77777777" w:rsidR="0043754C" w:rsidRPr="006375B5" w:rsidRDefault="0043754C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2370E98" w14:textId="77777777" w:rsidR="0043754C" w:rsidRDefault="0043754C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754C" w:rsidRPr="006375B5" w14:paraId="1B9B9710" w14:textId="77777777" w:rsidTr="00000A7B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17978F85" w14:textId="142A18C9" w:rsidR="0043754C" w:rsidRPr="006375B5" w:rsidRDefault="0043754C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</w:t>
            </w:r>
            <w:r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1170" w:type="dxa"/>
            <w:shd w:val="clear" w:color="auto" w:fill="auto"/>
          </w:tcPr>
          <w:p w14:paraId="2C6996BE" w14:textId="77777777" w:rsidR="0043754C" w:rsidRDefault="0043754C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9C8BE0E" w14:textId="77777777" w:rsidR="0043754C" w:rsidRPr="006375B5" w:rsidRDefault="0043754C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30006B" w14:textId="77777777" w:rsidR="0043754C" w:rsidRDefault="0043754C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8CE0D7" w14:textId="77777777" w:rsidR="0043754C" w:rsidRPr="006375B5" w:rsidRDefault="0043754C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09A5507" w14:textId="77777777" w:rsidR="0043754C" w:rsidRDefault="0043754C" w:rsidP="00094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BBC9482" w14:textId="77777777" w:rsidR="0043754C" w:rsidRPr="006375B5" w:rsidRDefault="0043754C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9A0416" w14:textId="77777777" w:rsidR="0043754C" w:rsidRDefault="0043754C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48DF" w:rsidRPr="006375B5" w14:paraId="3D261593" w14:textId="77777777" w:rsidTr="00000A7B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0EAD362C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170" w:type="dxa"/>
            <w:shd w:val="clear" w:color="auto" w:fill="auto"/>
          </w:tcPr>
          <w:p w14:paraId="2603FEAB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4DA0F2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240794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43A44A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028E77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F202E12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0941CEA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48DF" w:rsidRPr="006375B5" w14:paraId="7D290374" w14:textId="77777777" w:rsidTr="00000A7B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791676B3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6DD4AA1C" w14:textId="6D52C9F1" w:rsidR="002548DF" w:rsidRPr="006375B5" w:rsidRDefault="00094C3B" w:rsidP="00F9047C">
            <w:pPr>
              <w:pStyle w:val="acctfourfigures"/>
              <w:tabs>
                <w:tab w:val="clear" w:pos="765"/>
                <w:tab w:val="decimal" w:pos="525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8EE265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8FF7AA" w14:textId="77777777" w:rsidR="002548DF" w:rsidRPr="006375B5" w:rsidRDefault="002548DF" w:rsidP="00F9047C">
            <w:pPr>
              <w:pStyle w:val="acctfourfigures"/>
              <w:tabs>
                <w:tab w:val="clear" w:pos="765"/>
                <w:tab w:val="decimal" w:pos="525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1CE65C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BE3AB4" w14:textId="375092C3" w:rsidR="002548DF" w:rsidRPr="006375B5" w:rsidRDefault="00094C3B" w:rsidP="00574912">
            <w:pPr>
              <w:pStyle w:val="acctfourfigures"/>
              <w:tabs>
                <w:tab w:val="clear" w:pos="765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3DED8B7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72CCFB4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2548DF" w14:paraId="56ED86D1" w14:textId="77777777" w:rsidTr="00000A7B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29767BE4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7BB252" w14:textId="662E430D" w:rsidR="002548DF" w:rsidRDefault="00094C3B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4174BB1F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3B6B1B" w14:textId="77777777" w:rsidR="002548DF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088B24B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72CA5AA" w14:textId="291B2200" w:rsidR="002548DF" w:rsidRDefault="00094C3B" w:rsidP="00094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6DC29FF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44012B" w14:textId="77777777" w:rsidR="002548DF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48DF" w:rsidRPr="006375B5" w14:paraId="368C550A" w14:textId="77777777" w:rsidTr="00000A7B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7159E29B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057369E" w14:textId="022C4AA0" w:rsidR="002548DF" w:rsidRPr="006375B5" w:rsidRDefault="00094C3B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</w:t>
            </w:r>
          </w:p>
        </w:tc>
        <w:tc>
          <w:tcPr>
            <w:tcW w:w="270" w:type="dxa"/>
            <w:shd w:val="clear" w:color="auto" w:fill="auto"/>
          </w:tcPr>
          <w:p w14:paraId="4CD70ADD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0C8945A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59F03941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FD1567D" w14:textId="6CAE561E" w:rsidR="002548DF" w:rsidRPr="006375B5" w:rsidRDefault="00094C3B" w:rsidP="00574912">
            <w:pPr>
              <w:pStyle w:val="acctfourfigures"/>
              <w:tabs>
                <w:tab w:val="clear" w:pos="765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19,476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CEFFE7B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E02A54D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18,704</w:t>
            </w:r>
          </w:p>
        </w:tc>
      </w:tr>
      <w:tr w:rsidR="002548DF" w:rsidRPr="006375B5" w14:paraId="1F82A3AB" w14:textId="77777777" w:rsidTr="00000A7B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40A720D9" w14:textId="77777777" w:rsidR="002548DF" w:rsidRPr="00480E74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  <w:r w:rsidRPr="00480E74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480E7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ค่าเผื่อผลขาดทุนด้านเครดิตที่คาดว่าจ</w:t>
            </w:r>
            <w:r w:rsidRPr="00480E7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ะ</w:t>
            </w:r>
            <w:r w:rsidRPr="00480E7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6A3F1DB" w14:textId="076F04AF" w:rsidR="002548DF" w:rsidRPr="006375B5" w:rsidRDefault="00094C3B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(14)</w:t>
            </w:r>
          </w:p>
        </w:tc>
        <w:tc>
          <w:tcPr>
            <w:tcW w:w="270" w:type="dxa"/>
            <w:shd w:val="clear" w:color="auto" w:fill="auto"/>
          </w:tcPr>
          <w:p w14:paraId="3A825446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E7C29E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(13)</w:t>
            </w:r>
          </w:p>
        </w:tc>
        <w:tc>
          <w:tcPr>
            <w:tcW w:w="270" w:type="dxa"/>
            <w:shd w:val="clear" w:color="auto" w:fill="auto"/>
          </w:tcPr>
          <w:p w14:paraId="3A22024A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5BE9105" w14:textId="772AABA4" w:rsidR="002548DF" w:rsidRPr="006375B5" w:rsidRDefault="00094C3B" w:rsidP="00094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ACE593D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9424CA2" w14:textId="77777777" w:rsidR="002548DF" w:rsidRPr="006375B5" w:rsidRDefault="002548DF" w:rsidP="0003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48DF" w:rsidRPr="006375B5" w14:paraId="350ECB60" w14:textId="77777777" w:rsidTr="00000A7B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71CD8F2A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FA395D" w14:textId="0505EA36" w:rsidR="002548DF" w:rsidRPr="006375B5" w:rsidRDefault="00094C3B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1B778F69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574E7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36229FE1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5C4C09" w14:textId="10B3F8DA" w:rsidR="002548DF" w:rsidRPr="006375B5" w:rsidRDefault="00094C3B" w:rsidP="00574912">
            <w:pPr>
              <w:pStyle w:val="acctfourfigures"/>
              <w:tabs>
                <w:tab w:val="clear" w:pos="765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19,476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4DDD22F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D5118B" w14:textId="77777777" w:rsidR="002548DF" w:rsidRPr="006375B5" w:rsidRDefault="002548DF" w:rsidP="005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18,704</w:t>
            </w:r>
          </w:p>
        </w:tc>
      </w:tr>
      <w:tr w:rsidR="002548DF" w:rsidRPr="00D5431A" w14:paraId="25EE3C47" w14:textId="77777777" w:rsidTr="00000A7B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139CFF77" w14:textId="77777777" w:rsidR="002548DF" w:rsidRPr="0043754C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90126B1" w14:textId="77777777" w:rsidR="002548DF" w:rsidRPr="0043754C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C35F918" w14:textId="77777777" w:rsidR="002548DF" w:rsidRPr="0043754C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DA1C851" w14:textId="77777777" w:rsidR="002548DF" w:rsidRPr="0043754C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28E808E" w14:textId="77777777" w:rsidR="002548DF" w:rsidRPr="0043754C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FE672BE" w14:textId="77777777" w:rsidR="002548DF" w:rsidRPr="0043754C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6CCD4D7" w14:textId="77777777" w:rsidR="002548DF" w:rsidRPr="0043754C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B0E12A6" w14:textId="77777777" w:rsidR="002548DF" w:rsidRPr="0043754C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48DF" w14:paraId="3D1BB4D3" w14:textId="77777777" w:rsidTr="00000A7B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3F8B3EB1" w14:textId="77777777" w:rsidR="002548DF" w:rsidRPr="006375B5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สั้นและดอกเบี้ยค้างรับ</w:t>
            </w:r>
          </w:p>
        </w:tc>
        <w:tc>
          <w:tcPr>
            <w:tcW w:w="1170" w:type="dxa"/>
            <w:shd w:val="clear" w:color="auto" w:fill="auto"/>
          </w:tcPr>
          <w:p w14:paraId="5BF0F067" w14:textId="4424D31A" w:rsidR="002548DF" w:rsidRDefault="00114D22" w:rsidP="009D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439308" w14:textId="77777777" w:rsidR="002548DF" w:rsidRPr="006375B5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C6C7E29" w14:textId="77777777" w:rsidR="002548DF" w:rsidRDefault="002548DF" w:rsidP="009D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30C614" w14:textId="77777777" w:rsidR="002548DF" w:rsidRPr="006375B5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2BEFA4" w14:textId="5A58948C" w:rsidR="002548DF" w:rsidRDefault="00114D22" w:rsidP="00F9047C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10,886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3954284" w14:textId="77777777" w:rsidR="002548DF" w:rsidRPr="006375B5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2596ED" w14:textId="77777777" w:rsidR="002548DF" w:rsidRDefault="002548DF" w:rsidP="00F90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10,114</w:t>
            </w:r>
          </w:p>
        </w:tc>
      </w:tr>
      <w:tr w:rsidR="002548DF" w:rsidRPr="006375B5" w14:paraId="0F46BA18" w14:textId="77777777" w:rsidTr="00000A7B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6AF4DB5E" w14:textId="77777777" w:rsidR="002548DF" w:rsidRPr="006375B5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</w:t>
            </w: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กู้ยืมระยะยาว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E908FC5" w14:textId="4A299500" w:rsidR="002548DF" w:rsidRPr="006375B5" w:rsidRDefault="00114D22" w:rsidP="00F90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1AE864B1" w14:textId="77777777" w:rsidR="002548DF" w:rsidRPr="006375B5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6B91E5" w14:textId="77777777" w:rsidR="002548DF" w:rsidRPr="006375B5" w:rsidRDefault="002548DF" w:rsidP="00F90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19C8F5DB" w14:textId="77777777" w:rsidR="002548DF" w:rsidRPr="006375B5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D8C891B" w14:textId="28018117" w:rsidR="002548DF" w:rsidRPr="006375B5" w:rsidRDefault="00114D22" w:rsidP="00F81FD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8,590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374B3A4" w14:textId="77777777" w:rsidR="002548DF" w:rsidRPr="006375B5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1C6475" w14:textId="77777777" w:rsidR="002548DF" w:rsidRPr="006375B5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8,590</w:t>
            </w:r>
          </w:p>
        </w:tc>
      </w:tr>
      <w:tr w:rsidR="002548DF" w:rsidRPr="006375B5" w14:paraId="574064C8" w14:textId="77777777" w:rsidTr="00000A7B">
        <w:tblPrEx>
          <w:tblLook w:val="0000" w:firstRow="0" w:lastRow="0" w:firstColumn="0" w:lastColumn="0" w:noHBand="0" w:noVBand="0"/>
        </w:tblPrEx>
        <w:trPr>
          <w:trHeight w:val="60"/>
        </w:trPr>
        <w:tc>
          <w:tcPr>
            <w:tcW w:w="4050" w:type="dxa"/>
          </w:tcPr>
          <w:p w14:paraId="275DD92D" w14:textId="77777777" w:rsidR="002548DF" w:rsidRPr="006375B5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615E80" w14:textId="70DA0E95" w:rsidR="002548DF" w:rsidRPr="006375B5" w:rsidRDefault="00114D22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70733574" w14:textId="77777777" w:rsidR="002548DF" w:rsidRPr="006375B5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D6A4FF" w14:textId="77777777" w:rsidR="002548DF" w:rsidRPr="006375B5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5B8475DE" w14:textId="77777777" w:rsidR="002548DF" w:rsidRPr="006375B5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ABE70" w14:textId="25C1D913" w:rsidR="002548DF" w:rsidRPr="006375B5" w:rsidRDefault="00114D22" w:rsidP="00F81FD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19,476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8587AAC" w14:textId="77777777" w:rsidR="002548DF" w:rsidRPr="006375B5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66E3DE" w14:textId="77777777" w:rsidR="002548DF" w:rsidRPr="006375B5" w:rsidRDefault="002548DF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18,704</w:t>
            </w:r>
          </w:p>
        </w:tc>
      </w:tr>
    </w:tbl>
    <w:p w14:paraId="4A3719E6" w14:textId="77777777" w:rsidR="00DD15CB" w:rsidRPr="0043754C" w:rsidRDefault="00DD15CB" w:rsidP="009E2F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70"/>
        <w:gridCol w:w="1170"/>
        <w:gridCol w:w="270"/>
        <w:gridCol w:w="1170"/>
        <w:gridCol w:w="270"/>
        <w:gridCol w:w="1170"/>
      </w:tblGrid>
      <w:tr w:rsidR="00B03AC5" w:rsidRPr="006263D0" w14:paraId="1E2E50C2" w14:textId="77777777" w:rsidTr="00DD15CB">
        <w:trPr>
          <w:trHeight w:val="367"/>
          <w:tblHeader/>
        </w:trPr>
        <w:tc>
          <w:tcPr>
            <w:tcW w:w="4050" w:type="dxa"/>
            <w:shd w:val="clear" w:color="auto" w:fill="auto"/>
          </w:tcPr>
          <w:p w14:paraId="3901E2AC" w14:textId="2AB3EFA6" w:rsidR="00B03AC5" w:rsidRPr="006263D0" w:rsidRDefault="00B03AC5" w:rsidP="00DD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263D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716E5549" w14:textId="77777777" w:rsidR="00B03AC5" w:rsidRPr="006263D0" w:rsidRDefault="00B03AC5" w:rsidP="00DD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0CAC50F" w14:textId="77777777" w:rsidR="00B03AC5" w:rsidRPr="006263D0" w:rsidRDefault="00B03AC5" w:rsidP="00DD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25B2886" w14:textId="77777777" w:rsidR="00B03AC5" w:rsidRPr="006263D0" w:rsidRDefault="00B03AC5" w:rsidP="00DD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3AC5" w:rsidRPr="006263D0" w14:paraId="7F4AAC70" w14:textId="77777777" w:rsidTr="00DD15CB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4050" w:type="dxa"/>
          </w:tcPr>
          <w:p w14:paraId="71DCDF2A" w14:textId="77777777" w:rsidR="00B03AC5" w:rsidRPr="006263D0" w:rsidRDefault="00B03AC5" w:rsidP="00DD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6A5368" w14:textId="7079F699" w:rsidR="00B03AC5" w:rsidRPr="006263D0" w:rsidRDefault="00B03AC5" w:rsidP="00DD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548D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70E8E15" w14:textId="77777777" w:rsidR="00B03AC5" w:rsidRPr="006263D0" w:rsidRDefault="00B03AC5" w:rsidP="00DD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6D722D" w14:textId="2DEEF090" w:rsidR="00B03AC5" w:rsidRPr="006263D0" w:rsidRDefault="00B03AC5" w:rsidP="00DD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75" w:firstLine="3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548D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5C20B2E" w14:textId="77777777" w:rsidR="00B03AC5" w:rsidRPr="006263D0" w:rsidRDefault="00B03AC5" w:rsidP="00DD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33ADAB" w14:textId="17FE4F03" w:rsidR="00B03AC5" w:rsidRPr="006263D0" w:rsidRDefault="00B03AC5" w:rsidP="00DD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548D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99A374F" w14:textId="77777777" w:rsidR="00B03AC5" w:rsidRPr="006263D0" w:rsidRDefault="00B03AC5" w:rsidP="00DD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48C8C3" w14:textId="69D7497E" w:rsidR="00B03AC5" w:rsidRPr="006263D0" w:rsidRDefault="00B03AC5" w:rsidP="00DD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548D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03AC5" w:rsidRPr="006263D0" w14:paraId="47414A8C" w14:textId="77777777" w:rsidTr="00DD15CB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4050" w:type="dxa"/>
          </w:tcPr>
          <w:p w14:paraId="6EC64F74" w14:textId="77777777" w:rsidR="00B03AC5" w:rsidRPr="006263D0" w:rsidRDefault="00B03AC5" w:rsidP="00DD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8E2FE44" w14:textId="77777777" w:rsidR="00B03AC5" w:rsidRPr="006263D0" w:rsidRDefault="00B03AC5" w:rsidP="00DD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03AC5" w:rsidRPr="006263D0" w14:paraId="5D5E4A96" w14:textId="77777777" w:rsidTr="00DD15CB">
        <w:tblPrEx>
          <w:tblLook w:val="0000" w:firstRow="0" w:lastRow="0" w:firstColumn="0" w:lastColumn="0" w:noHBand="0" w:noVBand="0"/>
        </w:tblPrEx>
        <w:trPr>
          <w:trHeight w:val="36"/>
        </w:trPr>
        <w:tc>
          <w:tcPr>
            <w:tcW w:w="4050" w:type="dxa"/>
          </w:tcPr>
          <w:p w14:paraId="1032178D" w14:textId="77777777" w:rsidR="000070B8" w:rsidRPr="006263D0" w:rsidRDefault="000070B8" w:rsidP="00DD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  <w:p w14:paraId="6CBE3504" w14:textId="77777777" w:rsidR="000070B8" w:rsidRPr="006263D0" w:rsidRDefault="000070B8" w:rsidP="00DD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จากเงินให้กู้ยืมและดอกเบี้ยค้างรับ</w:t>
            </w:r>
          </w:p>
          <w:p w14:paraId="5804CE84" w14:textId="77777777" w:rsidR="000070B8" w:rsidRPr="006263D0" w:rsidRDefault="000070B8" w:rsidP="00DD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สำหรับงวดสามเดือนสิ้นสุด</w:t>
            </w:r>
          </w:p>
          <w:p w14:paraId="2ED5C084" w14:textId="4B7385BA" w:rsidR="00B03AC5" w:rsidRPr="006263D0" w:rsidRDefault="000070B8" w:rsidP="00DD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วันที่ </w:t>
            </w:r>
            <w:r w:rsidRPr="006263D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390F7D6" w14:textId="77777777" w:rsidR="00970579" w:rsidRPr="006263D0" w:rsidRDefault="00970579" w:rsidP="00DD15C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032CE0AA" w14:textId="77777777" w:rsidR="00970579" w:rsidRPr="006263D0" w:rsidRDefault="00970579" w:rsidP="00DD15C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62C24285" w14:textId="77777777" w:rsidR="00970579" w:rsidRPr="006263D0" w:rsidRDefault="00970579" w:rsidP="00DD15C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594751C2" w14:textId="3BDB74C5" w:rsidR="00B03AC5" w:rsidRPr="006263D0" w:rsidRDefault="00BA1209" w:rsidP="00F90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0185619" w14:textId="77777777" w:rsidR="00B03AC5" w:rsidRPr="006263D0" w:rsidRDefault="00B03AC5" w:rsidP="00DD15C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AA59F45" w14:textId="77777777" w:rsidR="00970579" w:rsidRPr="006263D0" w:rsidRDefault="00970579" w:rsidP="00DD15C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234649B4" w14:textId="77777777" w:rsidR="00970579" w:rsidRPr="006263D0" w:rsidRDefault="00970579" w:rsidP="00DD15C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6A19D8F9" w14:textId="77777777" w:rsidR="00970579" w:rsidRPr="006263D0" w:rsidRDefault="00970579" w:rsidP="00F90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0ABAFA8" w14:textId="58FF0BF1" w:rsidR="00B03AC5" w:rsidRPr="006263D0" w:rsidRDefault="002548DF" w:rsidP="00F90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57EB12D" w14:textId="77777777" w:rsidR="00B03AC5" w:rsidRPr="006263D0" w:rsidRDefault="00B03AC5" w:rsidP="00DD15C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6B238E4" w14:textId="77777777" w:rsidR="00B03AC5" w:rsidRDefault="00B03AC5" w:rsidP="00DD15C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0EA69102" w14:textId="77777777" w:rsidR="00BA1209" w:rsidRDefault="00BA1209" w:rsidP="00DD15C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08B05264" w14:textId="77777777" w:rsidR="00BA1209" w:rsidRDefault="00BA1209" w:rsidP="00DD15C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585FC976" w14:textId="6F5570F6" w:rsidR="00BA1209" w:rsidRPr="006263D0" w:rsidRDefault="00BA1209" w:rsidP="00DD15C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DC0A3F5" w14:textId="77777777" w:rsidR="00B03AC5" w:rsidRPr="006263D0" w:rsidRDefault="00B03AC5" w:rsidP="00DD15C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39B3B7A" w14:textId="77777777" w:rsidR="00970579" w:rsidRPr="006263D0" w:rsidRDefault="00970579" w:rsidP="00DD15CB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4826ABD8" w14:textId="77777777" w:rsidR="00970579" w:rsidRPr="006263D0" w:rsidRDefault="00970579" w:rsidP="00DD15CB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77A80C6C" w14:textId="77777777" w:rsidR="00970579" w:rsidRPr="006263D0" w:rsidRDefault="00970579" w:rsidP="00DD15CB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125EE405" w14:textId="0E9B5211" w:rsidR="00B03AC5" w:rsidRPr="006263D0" w:rsidRDefault="00B03AC5" w:rsidP="00DD15CB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718781A1" w14:textId="45DCBFA1" w:rsidR="0043754C" w:rsidRDefault="0043754C">
      <w:pPr>
        <w:rPr>
          <w:rFonts w:asciiTheme="majorBidi" w:hAnsiTheme="majorBidi" w:cstheme="majorBidi"/>
          <w:sz w:val="30"/>
          <w:szCs w:val="30"/>
        </w:rPr>
      </w:pPr>
    </w:p>
    <w:p w14:paraId="40B05C5B" w14:textId="77777777" w:rsidR="0043754C" w:rsidRDefault="004375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269"/>
        <w:gridCol w:w="1171"/>
        <w:gridCol w:w="270"/>
        <w:gridCol w:w="1170"/>
        <w:gridCol w:w="269"/>
        <w:gridCol w:w="1171"/>
      </w:tblGrid>
      <w:tr w:rsidR="00FF6508" w:rsidRPr="006375B5" w14:paraId="6099F9B7" w14:textId="77777777" w:rsidTr="00A04EC7">
        <w:trPr>
          <w:tblHeader/>
        </w:trPr>
        <w:tc>
          <w:tcPr>
            <w:tcW w:w="4050" w:type="dxa"/>
          </w:tcPr>
          <w:p w14:paraId="17E8C780" w14:textId="644621B1" w:rsidR="00FF6508" w:rsidRPr="00FF6508" w:rsidRDefault="00FF6508" w:rsidP="00D8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65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583A2EE3" w14:textId="77777777" w:rsidR="00FF6508" w:rsidRPr="00FF6508" w:rsidRDefault="00FF6508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0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650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B259132" w14:textId="77777777" w:rsidR="00FF6508" w:rsidRPr="00FF6508" w:rsidRDefault="00FF6508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7B3FFB56" w14:textId="77777777" w:rsidR="00FF6508" w:rsidRPr="00FF6508" w:rsidRDefault="00FF6508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650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6508" w:rsidRPr="000E564C" w14:paraId="35BA5741" w14:textId="77777777" w:rsidTr="00A04EC7">
        <w:trPr>
          <w:tblHeader/>
        </w:trPr>
        <w:tc>
          <w:tcPr>
            <w:tcW w:w="4050" w:type="dxa"/>
          </w:tcPr>
          <w:p w14:paraId="0E0DDBD7" w14:textId="7F56A575" w:rsidR="00FF6508" w:rsidRPr="00193FD3" w:rsidRDefault="00193FD3" w:rsidP="00D8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9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</w:t>
            </w:r>
          </w:p>
        </w:tc>
        <w:tc>
          <w:tcPr>
            <w:tcW w:w="1170" w:type="dxa"/>
            <w:shd w:val="clear" w:color="auto" w:fill="auto"/>
          </w:tcPr>
          <w:p w14:paraId="44B79255" w14:textId="77777777" w:rsidR="00FF6508" w:rsidRPr="00FF6508" w:rsidRDefault="00FF6508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F6508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FF650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9" w:type="dxa"/>
            <w:shd w:val="clear" w:color="auto" w:fill="auto"/>
          </w:tcPr>
          <w:p w14:paraId="5175AECE" w14:textId="77777777" w:rsidR="00FF6508" w:rsidRPr="00FF6508" w:rsidRDefault="00FF6508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ABFEC34" w14:textId="77777777" w:rsidR="00FF6508" w:rsidRPr="00FF6508" w:rsidRDefault="00FF6508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F6508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FF6508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FF650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1FD558CA" w14:textId="77777777" w:rsidR="00FF6508" w:rsidRPr="00FF6508" w:rsidRDefault="00FF6508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6BC0550" w14:textId="77777777" w:rsidR="00FF6508" w:rsidRPr="00FF6508" w:rsidRDefault="00FF6508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F6508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FF650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9" w:type="dxa"/>
            <w:shd w:val="clear" w:color="auto" w:fill="auto"/>
          </w:tcPr>
          <w:p w14:paraId="0624B64B" w14:textId="77777777" w:rsidR="00FF6508" w:rsidRPr="00FF6508" w:rsidRDefault="00FF6508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97201C2" w14:textId="77777777" w:rsidR="00FF6508" w:rsidRPr="00FF6508" w:rsidRDefault="00FF6508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F6508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FF6508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FF650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</w:tr>
      <w:tr w:rsidR="00FF6508" w:rsidRPr="009F3B1A" w14:paraId="50564F8A" w14:textId="77777777" w:rsidTr="00A04EC7">
        <w:trPr>
          <w:tblHeader/>
        </w:trPr>
        <w:tc>
          <w:tcPr>
            <w:tcW w:w="4050" w:type="dxa"/>
          </w:tcPr>
          <w:p w14:paraId="48B2220B" w14:textId="77777777" w:rsidR="00FF6508" w:rsidRPr="00FF6508" w:rsidRDefault="00FF6508" w:rsidP="00D8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4D0DA22" w14:textId="77777777" w:rsidR="00FF6508" w:rsidRPr="00FF6508" w:rsidRDefault="00FF6508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F6508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69" w:type="dxa"/>
            <w:shd w:val="clear" w:color="auto" w:fill="auto"/>
          </w:tcPr>
          <w:p w14:paraId="0B4D37E6" w14:textId="77777777" w:rsidR="00FF6508" w:rsidRPr="00FF6508" w:rsidRDefault="00FF6508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C663B9C" w14:textId="77777777" w:rsidR="00FF6508" w:rsidRPr="00FF6508" w:rsidRDefault="00FF6508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F6508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909AD54" w14:textId="77777777" w:rsidR="00FF6508" w:rsidRPr="00FF6508" w:rsidRDefault="00FF6508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4B71AB" w14:textId="77777777" w:rsidR="00FF6508" w:rsidRPr="00FF6508" w:rsidRDefault="00FF6508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F6508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69" w:type="dxa"/>
            <w:shd w:val="clear" w:color="auto" w:fill="auto"/>
          </w:tcPr>
          <w:p w14:paraId="70547427" w14:textId="77777777" w:rsidR="00FF6508" w:rsidRPr="00FF6508" w:rsidRDefault="00FF6508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2F8DD7F" w14:textId="77777777" w:rsidR="00FF6508" w:rsidRPr="00FF6508" w:rsidRDefault="00FF6508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F6508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FF6508" w:rsidRPr="006375B5" w14:paraId="153CAF54" w14:textId="77777777" w:rsidTr="00A04EC7">
        <w:trPr>
          <w:tblHeader/>
        </w:trPr>
        <w:tc>
          <w:tcPr>
            <w:tcW w:w="4050" w:type="dxa"/>
          </w:tcPr>
          <w:p w14:paraId="1A364B75" w14:textId="77777777" w:rsidR="00FF6508" w:rsidRPr="00FF6508" w:rsidRDefault="00FF6508" w:rsidP="00D8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14:paraId="2FF997AE" w14:textId="77777777" w:rsidR="00FF6508" w:rsidRPr="00FF6508" w:rsidRDefault="00FF6508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65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F6508" w:rsidRPr="006375B5" w14:paraId="782DFD81" w14:textId="77777777" w:rsidTr="00D879A0">
        <w:tc>
          <w:tcPr>
            <w:tcW w:w="4050" w:type="dxa"/>
          </w:tcPr>
          <w:p w14:paraId="541ED712" w14:textId="77777777" w:rsidR="00FF6508" w:rsidRPr="00FF6508" w:rsidRDefault="00FF6508" w:rsidP="00D8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65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170" w:type="dxa"/>
            <w:shd w:val="clear" w:color="auto" w:fill="auto"/>
          </w:tcPr>
          <w:p w14:paraId="3E2DB82A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7AFEE8F0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03B3C8B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8E75FE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514E6A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213A1ABE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D20A385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F6508" w:rsidRPr="006375B5" w14:paraId="53E818D2" w14:textId="77777777" w:rsidTr="00D879A0">
        <w:tc>
          <w:tcPr>
            <w:tcW w:w="4050" w:type="dxa"/>
          </w:tcPr>
          <w:p w14:paraId="1763360D" w14:textId="77777777" w:rsidR="00FF6508" w:rsidRPr="00FF6508" w:rsidRDefault="00FF6508" w:rsidP="00D8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F6508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shd w:val="clear" w:color="auto" w:fill="auto"/>
          </w:tcPr>
          <w:p w14:paraId="541D51AF" w14:textId="616C6243" w:rsidR="00FF6508" w:rsidRPr="00FF6508" w:rsidRDefault="00237387" w:rsidP="00F90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03D392ED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6B8343C" w14:textId="77777777" w:rsidR="00FF6508" w:rsidRPr="00FF6508" w:rsidRDefault="00FF6508" w:rsidP="00F90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650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3B8CD18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A0EFC1" w14:textId="16029735" w:rsidR="00FF6508" w:rsidRPr="00FF6508" w:rsidRDefault="00237387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701A9760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72E3D07" w14:textId="77777777" w:rsidR="00FF6508" w:rsidRPr="00FF6508" w:rsidRDefault="00FF6508" w:rsidP="00F90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650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F6508" w:rsidRPr="006375B5" w14:paraId="08BB1553" w14:textId="77777777" w:rsidTr="00D879A0">
        <w:tc>
          <w:tcPr>
            <w:tcW w:w="4050" w:type="dxa"/>
          </w:tcPr>
          <w:p w14:paraId="0A0D23FB" w14:textId="77777777" w:rsidR="00FF6508" w:rsidRPr="00FF6508" w:rsidRDefault="00FF6508" w:rsidP="00D8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6508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shd w:val="clear" w:color="auto" w:fill="auto"/>
          </w:tcPr>
          <w:p w14:paraId="352A190B" w14:textId="7ADE0EB8" w:rsidR="00FF6508" w:rsidRPr="00FF6508" w:rsidRDefault="00237387" w:rsidP="00F90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DC39C2" w:rsidRPr="00DC39C2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2B0F9210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F634C34" w14:textId="77777777" w:rsidR="00FF6508" w:rsidRPr="00FF6508" w:rsidRDefault="00FF6508" w:rsidP="00F90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6508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6F6F18F1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41CBC48" w14:textId="17F87D74" w:rsidR="00FF6508" w:rsidRPr="00FF6508" w:rsidRDefault="00237387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DC39C2" w:rsidRPr="00DC39C2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2D6FCAD5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4C51B75" w14:textId="77777777" w:rsidR="00FF6508" w:rsidRPr="00FF6508" w:rsidRDefault="00FF6508" w:rsidP="00F90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6508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FF6508" w:rsidRPr="006375B5" w14:paraId="6C7CF2EA" w14:textId="77777777" w:rsidTr="00D879A0">
        <w:tc>
          <w:tcPr>
            <w:tcW w:w="4050" w:type="dxa"/>
          </w:tcPr>
          <w:p w14:paraId="0C2DBF03" w14:textId="77777777" w:rsidR="00FF6508" w:rsidRPr="00FF6508" w:rsidRDefault="00FF6508" w:rsidP="00D8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F6508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058FDC" w14:textId="75FAC069" w:rsidR="00FF6508" w:rsidRPr="00FF6508" w:rsidRDefault="00DC39C2" w:rsidP="00F90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 w:rsidRPr="00DC39C2">
              <w:rPr>
                <w:rFonts w:ascii="Angsana New" w:hAnsi="Angsana New" w:hint="cs"/>
                <w:sz w:val="30"/>
                <w:szCs w:val="30"/>
              </w:rPr>
              <w:t>12</w:t>
            </w:r>
          </w:p>
        </w:tc>
        <w:tc>
          <w:tcPr>
            <w:tcW w:w="269" w:type="dxa"/>
            <w:shd w:val="clear" w:color="auto" w:fill="auto"/>
          </w:tcPr>
          <w:p w14:paraId="3A6CC67C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7A075B89" w14:textId="77777777" w:rsidR="00FF6508" w:rsidRPr="00FF6508" w:rsidRDefault="00FF6508" w:rsidP="00F90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 w:rsidRPr="00FF6508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074F8478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099A013" w14:textId="26DBBE9B" w:rsidR="00FF6508" w:rsidRPr="00FF6508" w:rsidRDefault="00237387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709EC062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15475462" w14:textId="77777777" w:rsidR="00FF6508" w:rsidRPr="00FF6508" w:rsidRDefault="00FF6508" w:rsidP="00F90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 w:rsidRPr="00FF650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F6508" w:rsidRPr="006375B5" w14:paraId="297413ED" w14:textId="77777777" w:rsidTr="00D879A0">
        <w:tc>
          <w:tcPr>
            <w:tcW w:w="4050" w:type="dxa"/>
          </w:tcPr>
          <w:p w14:paraId="107FE782" w14:textId="77777777" w:rsidR="00FF6508" w:rsidRPr="00FF6508" w:rsidRDefault="00FF6508" w:rsidP="00D8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F65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E11A4E" w14:textId="6DD85B69" w:rsidR="00FF6508" w:rsidRPr="00FF6508" w:rsidRDefault="00237387" w:rsidP="00F90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C39C2" w:rsidRPr="00DC39C2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69" w:type="dxa"/>
            <w:shd w:val="clear" w:color="auto" w:fill="auto"/>
          </w:tcPr>
          <w:p w14:paraId="77BADF06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0AEE54" w14:textId="050CC07B" w:rsidR="00FF6508" w:rsidRPr="00FF6508" w:rsidRDefault="00FF6508" w:rsidP="00F90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 w:rsidRPr="00FF6508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70" w:type="dxa"/>
            <w:shd w:val="clear" w:color="auto" w:fill="auto"/>
          </w:tcPr>
          <w:p w14:paraId="5965DDD0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FB517A" w14:textId="01121812" w:rsidR="00FF6508" w:rsidRPr="00FF6508" w:rsidRDefault="00237387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C39C2" w:rsidRPr="00DC39C2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4B7171C9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271C43" w14:textId="08007A20" w:rsidR="00FF6508" w:rsidRPr="00FF6508" w:rsidRDefault="00FF6508" w:rsidP="00F90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 w:rsidRPr="00FF6508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</w:p>
        </w:tc>
      </w:tr>
      <w:tr w:rsidR="00FF6508" w:rsidRPr="00FF6508" w14:paraId="6F6E5246" w14:textId="77777777" w:rsidTr="00D879A0">
        <w:tc>
          <w:tcPr>
            <w:tcW w:w="4050" w:type="dxa"/>
          </w:tcPr>
          <w:p w14:paraId="652D3FEA" w14:textId="77777777" w:rsidR="00FF6508" w:rsidRPr="0043754C" w:rsidRDefault="00FF6508" w:rsidP="00D8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3F9E587" w14:textId="77777777" w:rsidR="00FF6508" w:rsidRPr="0043754C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74E726A2" w14:textId="77777777" w:rsidR="00FF6508" w:rsidRPr="0043754C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62C216B3" w14:textId="77777777" w:rsidR="00FF6508" w:rsidRPr="0043754C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EDC8FD" w14:textId="77777777" w:rsidR="00FF6508" w:rsidRPr="0043754C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F446455" w14:textId="77777777" w:rsidR="00FF6508" w:rsidRPr="0043754C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DC9E33A" w14:textId="77777777" w:rsidR="00FF6508" w:rsidRPr="0043754C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651EF372" w14:textId="77777777" w:rsidR="00FF6508" w:rsidRPr="0043754C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F6508" w:rsidRPr="006375B5" w14:paraId="63E1E45F" w14:textId="77777777" w:rsidTr="00D879A0">
        <w:tblPrEx>
          <w:tblLook w:val="01E0" w:firstRow="1" w:lastRow="1" w:firstColumn="1" w:lastColumn="1" w:noHBand="0" w:noVBand="0"/>
        </w:tblPrEx>
        <w:tc>
          <w:tcPr>
            <w:tcW w:w="4050" w:type="dxa"/>
            <w:shd w:val="clear" w:color="auto" w:fill="auto"/>
          </w:tcPr>
          <w:p w14:paraId="76573CEA" w14:textId="77777777" w:rsidR="00FF6508" w:rsidRPr="00FF6508" w:rsidRDefault="00FF6508" w:rsidP="00D8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FF65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  <w:shd w:val="clear" w:color="auto" w:fill="auto"/>
          </w:tcPr>
          <w:p w14:paraId="0BC8D605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32C73EC8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0C044A4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B161415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0D2E90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39C02859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BD8B69A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6508" w:rsidRPr="006375B5" w14:paraId="1157176A" w14:textId="77777777" w:rsidTr="00D879A0">
        <w:tblPrEx>
          <w:tblLook w:val="01E0" w:firstRow="1" w:lastRow="1" w:firstColumn="1" w:lastColumn="1" w:noHBand="0" w:noVBand="0"/>
        </w:tblPrEx>
        <w:tc>
          <w:tcPr>
            <w:tcW w:w="4050" w:type="dxa"/>
            <w:shd w:val="clear" w:color="auto" w:fill="auto"/>
          </w:tcPr>
          <w:p w14:paraId="6C02F3B7" w14:textId="77777777" w:rsidR="00FF6508" w:rsidRPr="00FF6508" w:rsidRDefault="00FF6508" w:rsidP="00D8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FF650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484CA034" w14:textId="090E470C" w:rsidR="00FF6508" w:rsidRPr="00FF6508" w:rsidRDefault="00237387" w:rsidP="009D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80" w:lineRule="exact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EAAB3F2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5C62893" w14:textId="77777777" w:rsidR="00FF6508" w:rsidRPr="00FF6508" w:rsidRDefault="00FF6508" w:rsidP="009D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  <w:cs/>
              </w:rPr>
            </w:pPr>
            <w:r w:rsidRPr="00FF65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0F6B31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8FFDD6" w14:textId="50AD7D2D" w:rsidR="00FF6508" w:rsidRPr="00FF6508" w:rsidRDefault="00D753B6" w:rsidP="00D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F09B5B6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28CDF16" w14:textId="77777777" w:rsidR="00FF6508" w:rsidRPr="00FF6508" w:rsidRDefault="00FF6508" w:rsidP="00F90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 w:rsidRPr="00FF650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F6508" w:rsidRPr="006375B5" w14:paraId="203DE83A" w14:textId="77777777" w:rsidTr="00D879A0">
        <w:tblPrEx>
          <w:tblLook w:val="01E0" w:firstRow="1" w:lastRow="1" w:firstColumn="1" w:lastColumn="1" w:noHBand="0" w:noVBand="0"/>
        </w:tblPrEx>
        <w:tc>
          <w:tcPr>
            <w:tcW w:w="4050" w:type="dxa"/>
            <w:shd w:val="clear" w:color="auto" w:fill="auto"/>
          </w:tcPr>
          <w:p w14:paraId="5529F31E" w14:textId="77777777" w:rsidR="00FF6508" w:rsidRPr="00FF6508" w:rsidRDefault="00FF6508" w:rsidP="00D8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FF6508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560B188" w14:textId="455DA6AF" w:rsidR="00FF6508" w:rsidRPr="00FF6508" w:rsidRDefault="00DC39C2" w:rsidP="00F90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</w:rPr>
            </w:pPr>
            <w:r w:rsidRPr="00DC39C2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298798A8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51F82E3C" w14:textId="77777777" w:rsidR="00FF6508" w:rsidRPr="00FF6508" w:rsidRDefault="00FF6508" w:rsidP="00F90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sz w:val="30"/>
                <w:szCs w:val="30"/>
                <w:cs/>
              </w:rPr>
            </w:pPr>
            <w:r w:rsidRPr="00FF650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9129F65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A79B93D" w14:textId="40BA29CD" w:rsidR="00FF6508" w:rsidRPr="00FF6508" w:rsidRDefault="00237387" w:rsidP="00237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4AC420F1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613097D6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FF65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6508" w:rsidRPr="006375B5" w14:paraId="34EC9D9A" w14:textId="77777777" w:rsidTr="00D879A0">
        <w:tblPrEx>
          <w:tblLook w:val="01E0" w:firstRow="1" w:lastRow="1" w:firstColumn="1" w:lastColumn="1" w:noHBand="0" w:noVBand="0"/>
        </w:tblPrEx>
        <w:tc>
          <w:tcPr>
            <w:tcW w:w="4050" w:type="dxa"/>
            <w:shd w:val="clear" w:color="auto" w:fill="auto"/>
          </w:tcPr>
          <w:p w14:paraId="0202B9BD" w14:textId="77777777" w:rsidR="00FF6508" w:rsidRPr="00FF6508" w:rsidRDefault="00FF6508" w:rsidP="00D8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65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9C31C5" w14:textId="37E5A050" w:rsidR="00FF6508" w:rsidRPr="00FF6508" w:rsidRDefault="00DC39C2" w:rsidP="00F90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39C2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2C2E2F8E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33507" w14:textId="77777777" w:rsidR="00FF6508" w:rsidRPr="00FF6508" w:rsidRDefault="00FF6508" w:rsidP="00F90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650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1760A3C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737E96" w14:textId="1B6540FD" w:rsidR="00FF6508" w:rsidRPr="00FF6508" w:rsidRDefault="00D753B6" w:rsidP="00D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1CC025A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8329F0" w14:textId="77777777" w:rsidR="00FF6508" w:rsidRPr="00FF6508" w:rsidRDefault="00FF6508" w:rsidP="00F90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80" w:hanging="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650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A04EC7" w:rsidRPr="006375B5" w14:paraId="5C335E50" w14:textId="77777777" w:rsidTr="00D879A0">
        <w:tblPrEx>
          <w:tblLook w:val="01E0" w:firstRow="1" w:lastRow="1" w:firstColumn="1" w:lastColumn="1" w:noHBand="0" w:noVBand="0"/>
        </w:tblPrEx>
        <w:tc>
          <w:tcPr>
            <w:tcW w:w="4050" w:type="dxa"/>
            <w:shd w:val="clear" w:color="auto" w:fill="auto"/>
          </w:tcPr>
          <w:p w14:paraId="7616351F" w14:textId="77777777" w:rsidR="00A04EC7" w:rsidRPr="0043754C" w:rsidRDefault="00A04EC7" w:rsidP="00D8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D00D109" w14:textId="77777777" w:rsidR="00A04EC7" w:rsidRPr="0043754C" w:rsidRDefault="00A04EC7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336019F7" w14:textId="77777777" w:rsidR="00A04EC7" w:rsidRPr="0043754C" w:rsidRDefault="00A04EC7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8D0EE74" w14:textId="77777777" w:rsidR="00A04EC7" w:rsidRPr="0043754C" w:rsidRDefault="00A04EC7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25883D3" w14:textId="77777777" w:rsidR="00A04EC7" w:rsidRPr="0043754C" w:rsidRDefault="00A04EC7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C60B86" w14:textId="77777777" w:rsidR="00A04EC7" w:rsidRPr="0043754C" w:rsidRDefault="00A04EC7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50B4CD4D" w14:textId="77777777" w:rsidR="00A04EC7" w:rsidRPr="0043754C" w:rsidRDefault="00A04EC7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334D099" w14:textId="77777777" w:rsidR="00A04EC7" w:rsidRPr="0043754C" w:rsidRDefault="00A04EC7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F6508" w:rsidRPr="006375B5" w14:paraId="4C8DD397" w14:textId="77777777" w:rsidTr="00D879A0">
        <w:tblPrEx>
          <w:tblLook w:val="01E0" w:firstRow="1" w:lastRow="1" w:firstColumn="1" w:lastColumn="1" w:noHBand="0" w:noVBand="0"/>
        </w:tblPrEx>
        <w:tc>
          <w:tcPr>
            <w:tcW w:w="4050" w:type="dxa"/>
            <w:shd w:val="clear" w:color="auto" w:fill="auto"/>
          </w:tcPr>
          <w:p w14:paraId="4EBC13D9" w14:textId="77777777" w:rsidR="00FF6508" w:rsidRPr="00FF6508" w:rsidRDefault="00FF6508" w:rsidP="00D8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F65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  <w:shd w:val="clear" w:color="auto" w:fill="auto"/>
          </w:tcPr>
          <w:p w14:paraId="20523EC8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E3F350F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9E32EFB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B8E254F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39FE2C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36D8B9D9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35E87D5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F6508" w:rsidRPr="006375B5" w14:paraId="6A39CBFF" w14:textId="77777777" w:rsidTr="00D879A0">
        <w:tblPrEx>
          <w:tblLook w:val="01E0" w:firstRow="1" w:lastRow="1" w:firstColumn="1" w:lastColumn="1" w:noHBand="0" w:noVBand="0"/>
        </w:tblPrEx>
        <w:tc>
          <w:tcPr>
            <w:tcW w:w="4050" w:type="dxa"/>
            <w:shd w:val="clear" w:color="auto" w:fill="auto"/>
          </w:tcPr>
          <w:p w14:paraId="77FB2031" w14:textId="77777777" w:rsidR="00FF6508" w:rsidRPr="00FF6508" w:rsidRDefault="00FF6508" w:rsidP="00D8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650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780EFDEB" w14:textId="7506724C" w:rsidR="00FF6508" w:rsidRPr="00FF6508" w:rsidRDefault="00B606CA" w:rsidP="00B60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23025F7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C2D6FD7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65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284F5E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798ED5" w14:textId="563C467C" w:rsidR="00FF6508" w:rsidRPr="00FF6508" w:rsidRDefault="00DC39C2" w:rsidP="009D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C39C2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2969585F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97009EE" w14:textId="77777777" w:rsidR="00FF6508" w:rsidRPr="00FF6508" w:rsidRDefault="00FF6508" w:rsidP="009D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6508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F6508" w:rsidRPr="00174726" w14:paraId="2BD31877" w14:textId="77777777" w:rsidTr="00D879A0">
        <w:tblPrEx>
          <w:tblLook w:val="01E0" w:firstRow="1" w:lastRow="1" w:firstColumn="1" w:lastColumn="1" w:noHBand="0" w:noVBand="0"/>
        </w:tblPrEx>
        <w:tc>
          <w:tcPr>
            <w:tcW w:w="4050" w:type="dxa"/>
            <w:shd w:val="clear" w:color="auto" w:fill="auto"/>
          </w:tcPr>
          <w:p w14:paraId="4653DBFD" w14:textId="77777777" w:rsidR="00FF6508" w:rsidRPr="00FF6508" w:rsidRDefault="00FF6508" w:rsidP="00D8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650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1A2B5766" w14:textId="2A74C5DB" w:rsidR="00FF6508" w:rsidRPr="00FF6508" w:rsidRDefault="00B606CA" w:rsidP="009D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0BC49968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03DEAD9" w14:textId="77777777" w:rsidR="00FF6508" w:rsidRPr="00FF6508" w:rsidRDefault="00FF6508" w:rsidP="009D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650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26745EC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EF24653" w14:textId="269D4A61" w:rsidR="00FF6508" w:rsidRPr="00FF6508" w:rsidRDefault="00B606CA" w:rsidP="00B60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F80C4F4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A10A693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FF650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F6508" w:rsidRPr="006375B5" w14:paraId="2770656D" w14:textId="77777777" w:rsidTr="00D879A0">
        <w:tblPrEx>
          <w:tblLook w:val="01E0" w:firstRow="1" w:lastRow="1" w:firstColumn="1" w:lastColumn="1" w:noHBand="0" w:noVBand="0"/>
        </w:tblPrEx>
        <w:tc>
          <w:tcPr>
            <w:tcW w:w="4050" w:type="dxa"/>
            <w:shd w:val="clear" w:color="auto" w:fill="auto"/>
          </w:tcPr>
          <w:p w14:paraId="5C5E5682" w14:textId="77777777" w:rsidR="00FF6508" w:rsidRPr="00FF6508" w:rsidRDefault="00FF6508" w:rsidP="00D8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6508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shd w:val="clear" w:color="auto" w:fill="auto"/>
          </w:tcPr>
          <w:p w14:paraId="2A29ABCB" w14:textId="179C170C" w:rsidR="00FF6508" w:rsidRPr="00FF6508" w:rsidRDefault="00875100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1BB05A2C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7801224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650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744C5D8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466D658" w14:textId="7B3B3A0F" w:rsidR="00FF6508" w:rsidRPr="00FF6508" w:rsidRDefault="00B606CA" w:rsidP="00B60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839D6DF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DF4E7E1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65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6508" w:rsidRPr="006375B5" w14:paraId="2F113A0A" w14:textId="77777777" w:rsidTr="00D879A0">
        <w:tblPrEx>
          <w:tblLook w:val="01E0" w:firstRow="1" w:lastRow="1" w:firstColumn="1" w:lastColumn="1" w:noHBand="0" w:noVBand="0"/>
        </w:tblPrEx>
        <w:tc>
          <w:tcPr>
            <w:tcW w:w="4050" w:type="dxa"/>
            <w:shd w:val="clear" w:color="auto" w:fill="auto"/>
          </w:tcPr>
          <w:p w14:paraId="1DEFD367" w14:textId="77777777" w:rsidR="00FF6508" w:rsidRPr="00FF6508" w:rsidRDefault="00FF6508" w:rsidP="00D8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6508">
              <w:rPr>
                <w:rFonts w:ascii="Angsana New" w:hAnsi="Angsana New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8DD0DD" w14:textId="2506E3AE" w:rsidR="00FF6508" w:rsidRPr="00FF6508" w:rsidRDefault="00875100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69" w:type="dxa"/>
            <w:shd w:val="clear" w:color="auto" w:fill="auto"/>
          </w:tcPr>
          <w:p w14:paraId="1F927BD7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51A59A81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6508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70" w:type="dxa"/>
            <w:shd w:val="clear" w:color="auto" w:fill="auto"/>
          </w:tcPr>
          <w:p w14:paraId="592537EE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3DF82FA" w14:textId="1E4EF374" w:rsidR="00FF6508" w:rsidRPr="00FF6508" w:rsidRDefault="00DC39C2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C39C2">
              <w:rPr>
                <w:rFonts w:ascii="Angsana New" w:hAnsi="Angsana New" w:hint="cs"/>
                <w:sz w:val="30"/>
                <w:szCs w:val="30"/>
              </w:rPr>
              <w:t>19</w:t>
            </w:r>
          </w:p>
        </w:tc>
        <w:tc>
          <w:tcPr>
            <w:tcW w:w="269" w:type="dxa"/>
            <w:shd w:val="clear" w:color="auto" w:fill="auto"/>
          </w:tcPr>
          <w:p w14:paraId="30B0584F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78389DF8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6508"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FF6508" w:rsidRPr="006375B5" w14:paraId="61AFCB61" w14:textId="77777777" w:rsidTr="00D879A0">
        <w:tblPrEx>
          <w:tblLook w:val="01E0" w:firstRow="1" w:lastRow="1" w:firstColumn="1" w:lastColumn="1" w:noHBand="0" w:noVBand="0"/>
        </w:tblPrEx>
        <w:tc>
          <w:tcPr>
            <w:tcW w:w="4050" w:type="dxa"/>
            <w:shd w:val="clear" w:color="auto" w:fill="auto"/>
          </w:tcPr>
          <w:p w14:paraId="42EC70B8" w14:textId="77777777" w:rsidR="00FF6508" w:rsidRPr="00FF6508" w:rsidRDefault="00FF6508" w:rsidP="00D8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65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D0994" w14:textId="1A1A6FE2" w:rsidR="00FF6508" w:rsidRPr="00FF6508" w:rsidRDefault="00875100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F9047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2055383A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5ACB29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6508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36309F50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5C9B7B" w14:textId="6BB1976C" w:rsidR="00FF6508" w:rsidRPr="00FF6508" w:rsidRDefault="00DC39C2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39C2">
              <w:rPr>
                <w:rFonts w:ascii="Angsana New" w:hAnsi="Angsana New" w:hint="cs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269" w:type="dxa"/>
            <w:shd w:val="clear" w:color="auto" w:fill="auto"/>
          </w:tcPr>
          <w:p w14:paraId="35C57043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70851E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6508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</w:p>
        </w:tc>
      </w:tr>
      <w:tr w:rsidR="00FF6508" w:rsidRPr="00FF6508" w14:paraId="08735255" w14:textId="77777777" w:rsidTr="00D879A0">
        <w:tblPrEx>
          <w:tblLook w:val="01E0" w:firstRow="1" w:lastRow="1" w:firstColumn="1" w:lastColumn="1" w:noHBand="0" w:noVBand="0"/>
        </w:tblPrEx>
        <w:tc>
          <w:tcPr>
            <w:tcW w:w="4050" w:type="dxa"/>
            <w:shd w:val="clear" w:color="auto" w:fill="auto"/>
          </w:tcPr>
          <w:p w14:paraId="301A2F44" w14:textId="77777777" w:rsidR="00FF6508" w:rsidRPr="0043754C" w:rsidRDefault="00FF6508" w:rsidP="00D8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794142C" w14:textId="77777777" w:rsidR="00FF6508" w:rsidRPr="0043754C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6D6DF56" w14:textId="77777777" w:rsidR="00FF6508" w:rsidRPr="0043754C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</w:tcPr>
          <w:p w14:paraId="7C42A9C0" w14:textId="77777777" w:rsidR="00FF6508" w:rsidRPr="0043754C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4771DD8" w14:textId="77777777" w:rsidR="00FF6508" w:rsidRPr="0043754C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8C09AF3" w14:textId="77777777" w:rsidR="00FF6508" w:rsidRPr="0043754C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0050796" w14:textId="77777777" w:rsidR="00FF6508" w:rsidRPr="0043754C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</w:tcPr>
          <w:p w14:paraId="3C00DEE2" w14:textId="77777777" w:rsidR="00FF6508" w:rsidRPr="0043754C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F6508" w:rsidRPr="006375B5" w14:paraId="3F407DAA" w14:textId="77777777" w:rsidTr="00D879A0">
        <w:tblPrEx>
          <w:tblLook w:val="01E0" w:firstRow="1" w:lastRow="1" w:firstColumn="1" w:lastColumn="1" w:noHBand="0" w:noVBand="0"/>
        </w:tblPrEx>
        <w:tc>
          <w:tcPr>
            <w:tcW w:w="4050" w:type="dxa"/>
            <w:shd w:val="clear" w:color="auto" w:fill="auto"/>
          </w:tcPr>
          <w:p w14:paraId="4B2A2C45" w14:textId="77777777" w:rsidR="00FF6508" w:rsidRPr="00FF6508" w:rsidRDefault="00FF6508" w:rsidP="00D8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65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170" w:type="dxa"/>
            <w:shd w:val="clear" w:color="auto" w:fill="auto"/>
          </w:tcPr>
          <w:p w14:paraId="2BF11F0C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5C40C9E1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C8D9142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E0A669F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00FACD8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4668E18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D660E54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F6508" w:rsidRPr="006375B5" w14:paraId="5123FB1D" w14:textId="77777777" w:rsidTr="00D879A0">
        <w:tblPrEx>
          <w:tblLook w:val="01E0" w:firstRow="1" w:lastRow="1" w:firstColumn="1" w:lastColumn="1" w:noHBand="0" w:noVBand="0"/>
        </w:tblPrEx>
        <w:tc>
          <w:tcPr>
            <w:tcW w:w="4050" w:type="dxa"/>
            <w:shd w:val="clear" w:color="auto" w:fill="auto"/>
          </w:tcPr>
          <w:p w14:paraId="2821B1BC" w14:textId="77777777" w:rsidR="00FF6508" w:rsidRPr="00FF6508" w:rsidRDefault="00FF6508" w:rsidP="00D8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6508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FAC3E02" w14:textId="1DC47AA0" w:rsidR="00FF6508" w:rsidRPr="00FF6508" w:rsidRDefault="00DC39C2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39C2">
              <w:rPr>
                <w:rFonts w:ascii="Angsana New" w:hAnsi="Angsana New" w:hint="cs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269" w:type="dxa"/>
            <w:shd w:val="clear" w:color="auto" w:fill="auto"/>
          </w:tcPr>
          <w:p w14:paraId="7DD39BDA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</w:tcPr>
          <w:p w14:paraId="3A0F0530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6508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270" w:type="dxa"/>
            <w:shd w:val="clear" w:color="auto" w:fill="auto"/>
          </w:tcPr>
          <w:p w14:paraId="6D46DA2D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22CE516" w14:textId="77B6E46F" w:rsidR="00FF6508" w:rsidRPr="00FF6508" w:rsidRDefault="00DC39C2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39C2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1F5D56D5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</w:tcPr>
          <w:p w14:paraId="5AD8FB0D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650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FF6508" w:rsidRPr="00FF6508" w14:paraId="5C77EF7E" w14:textId="77777777" w:rsidTr="00D879A0">
        <w:tblPrEx>
          <w:tblLook w:val="01E0" w:firstRow="1" w:lastRow="1" w:firstColumn="1" w:lastColumn="1" w:noHBand="0" w:noVBand="0"/>
        </w:tblPrEx>
        <w:tc>
          <w:tcPr>
            <w:tcW w:w="4050" w:type="dxa"/>
            <w:shd w:val="clear" w:color="auto" w:fill="auto"/>
          </w:tcPr>
          <w:p w14:paraId="6C6555C2" w14:textId="77777777" w:rsidR="00FF6508" w:rsidRPr="0043754C" w:rsidRDefault="00FF6508" w:rsidP="00D8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697E599" w14:textId="77777777" w:rsidR="00FF6508" w:rsidRPr="0043754C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C4FC446" w14:textId="77777777" w:rsidR="00FF6508" w:rsidRPr="0043754C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B2972EA" w14:textId="77777777" w:rsidR="00FF6508" w:rsidRPr="0043754C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2A71C5" w14:textId="77777777" w:rsidR="00FF6508" w:rsidRPr="0043754C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5B68A8" w14:textId="77777777" w:rsidR="00FF6508" w:rsidRPr="0043754C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38CAE9EC" w14:textId="77777777" w:rsidR="00FF6508" w:rsidRPr="0043754C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B7CC3FF" w14:textId="77777777" w:rsidR="00FF6508" w:rsidRPr="0043754C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F6508" w:rsidRPr="006375B5" w14:paraId="07697028" w14:textId="77777777" w:rsidTr="00D879A0">
        <w:tblPrEx>
          <w:tblLook w:val="01E0" w:firstRow="1" w:lastRow="1" w:firstColumn="1" w:lastColumn="1" w:noHBand="0" w:noVBand="0"/>
        </w:tblPrEx>
        <w:tc>
          <w:tcPr>
            <w:tcW w:w="4050" w:type="dxa"/>
            <w:shd w:val="clear" w:color="auto" w:fill="auto"/>
          </w:tcPr>
          <w:p w14:paraId="002B9729" w14:textId="77777777" w:rsidR="00FF6508" w:rsidRPr="00FF6508" w:rsidRDefault="00FF6508" w:rsidP="00D8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FF6508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170" w:type="dxa"/>
            <w:shd w:val="clear" w:color="auto" w:fill="auto"/>
          </w:tcPr>
          <w:p w14:paraId="23529FF7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33CF96AE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DD4722B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2CB71C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0797EB2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FFE3E1F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7A1DB5E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F6508" w:rsidRPr="006375B5" w14:paraId="7F216B24" w14:textId="77777777" w:rsidTr="00D879A0">
        <w:tc>
          <w:tcPr>
            <w:tcW w:w="4050" w:type="dxa"/>
          </w:tcPr>
          <w:p w14:paraId="73005B30" w14:textId="77777777" w:rsidR="00FF6508" w:rsidRPr="00FF6508" w:rsidRDefault="00FF6508" w:rsidP="00D8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F650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</w:t>
            </w:r>
            <w:r w:rsidRPr="00FF650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สั้น</w:t>
            </w:r>
          </w:p>
        </w:tc>
        <w:tc>
          <w:tcPr>
            <w:tcW w:w="1170" w:type="dxa"/>
            <w:shd w:val="clear" w:color="auto" w:fill="auto"/>
          </w:tcPr>
          <w:p w14:paraId="6FB7242A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5FF35678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5491323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F6FDB84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451A76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31513F6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AAB77D7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6508" w:rsidRPr="006375B5" w14:paraId="2EC63495" w14:textId="77777777" w:rsidTr="00D879A0">
        <w:tc>
          <w:tcPr>
            <w:tcW w:w="4050" w:type="dxa"/>
          </w:tcPr>
          <w:p w14:paraId="40183479" w14:textId="77777777" w:rsidR="00FF6508" w:rsidRPr="00FF6508" w:rsidRDefault="00FF6508" w:rsidP="00D8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F6508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FF650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7BA1CB1D" w14:textId="11CCB04D" w:rsidR="00FF6508" w:rsidRPr="00FF6508" w:rsidRDefault="002E1F5E" w:rsidP="002E1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8FA0A7B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B70B65F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FF65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11425D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2BBA55" w14:textId="3805B66A" w:rsidR="00FF6508" w:rsidRPr="00FF6508" w:rsidRDefault="002E1F5E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F9047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139832D6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0E2FB0E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FF6508">
              <w:rPr>
                <w:rFonts w:ascii="Angsana New" w:hAnsi="Angsana New"/>
                <w:sz w:val="30"/>
                <w:szCs w:val="30"/>
              </w:rPr>
              <w:t>54</w:t>
            </w:r>
          </w:p>
        </w:tc>
      </w:tr>
      <w:tr w:rsidR="00FF6508" w:rsidRPr="006375B5" w14:paraId="35BD5FA6" w14:textId="77777777" w:rsidTr="00D879A0">
        <w:tc>
          <w:tcPr>
            <w:tcW w:w="4050" w:type="dxa"/>
          </w:tcPr>
          <w:p w14:paraId="04DC1292" w14:textId="77777777" w:rsidR="00FF6508" w:rsidRPr="00FF6508" w:rsidRDefault="00FF6508" w:rsidP="00D8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F650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FF6508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กู้ยืมระยะยาว</w:t>
            </w:r>
          </w:p>
        </w:tc>
        <w:tc>
          <w:tcPr>
            <w:tcW w:w="1170" w:type="dxa"/>
            <w:shd w:val="clear" w:color="auto" w:fill="auto"/>
          </w:tcPr>
          <w:p w14:paraId="09C127BC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521E0FB8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64DD710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3407D1E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0CCED9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2684AB3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6069636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6508" w:rsidRPr="006375B5" w14:paraId="0ED4B325" w14:textId="77777777" w:rsidTr="00D879A0">
        <w:tc>
          <w:tcPr>
            <w:tcW w:w="4050" w:type="dxa"/>
          </w:tcPr>
          <w:p w14:paraId="3D0B2877" w14:textId="77777777" w:rsidR="00FF6508" w:rsidRPr="00FF6508" w:rsidRDefault="00FF6508" w:rsidP="00D8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F6508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FF6508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01C29CE" w14:textId="5EA00342" w:rsidR="00FF6508" w:rsidRPr="00FF6508" w:rsidRDefault="007D707E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269" w:type="dxa"/>
            <w:shd w:val="clear" w:color="auto" w:fill="auto"/>
          </w:tcPr>
          <w:p w14:paraId="037CB61B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262DD6F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FF6508"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270" w:type="dxa"/>
            <w:shd w:val="clear" w:color="auto" w:fill="auto"/>
          </w:tcPr>
          <w:p w14:paraId="05D5CAF0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D703F8" w14:textId="1BC84170" w:rsidR="00FF6508" w:rsidRPr="00FF6508" w:rsidRDefault="002E1F5E" w:rsidP="002E1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4C0366E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CF5052E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FF65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754C" w:rsidRPr="006375B5" w14:paraId="71609471" w14:textId="77777777" w:rsidTr="00D879A0">
        <w:tc>
          <w:tcPr>
            <w:tcW w:w="4050" w:type="dxa"/>
          </w:tcPr>
          <w:p w14:paraId="610661F5" w14:textId="77777777" w:rsidR="0043754C" w:rsidRPr="00FF6508" w:rsidRDefault="0043754C" w:rsidP="00D8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CE8EEA9" w14:textId="77777777" w:rsidR="0043754C" w:rsidRDefault="0043754C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F18B080" w14:textId="77777777" w:rsidR="0043754C" w:rsidRPr="00FF6508" w:rsidRDefault="0043754C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137CF95" w14:textId="77777777" w:rsidR="0043754C" w:rsidRPr="00FF6508" w:rsidRDefault="0043754C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52339A2" w14:textId="77777777" w:rsidR="0043754C" w:rsidRPr="00FF6508" w:rsidRDefault="0043754C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66BFA9" w14:textId="77777777" w:rsidR="0043754C" w:rsidRDefault="0043754C" w:rsidP="002E1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27D39EFF" w14:textId="77777777" w:rsidR="0043754C" w:rsidRPr="00FF6508" w:rsidRDefault="0043754C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C8765FD" w14:textId="77777777" w:rsidR="0043754C" w:rsidRPr="00FF6508" w:rsidRDefault="0043754C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754C" w:rsidRPr="006375B5" w14:paraId="0F92C387" w14:textId="77777777" w:rsidTr="00D879A0">
        <w:tc>
          <w:tcPr>
            <w:tcW w:w="4050" w:type="dxa"/>
          </w:tcPr>
          <w:p w14:paraId="10BC4EF3" w14:textId="17EBB24C" w:rsidR="0043754C" w:rsidRPr="00FF6508" w:rsidRDefault="0043754C" w:rsidP="00D8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6508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</w:t>
            </w:r>
            <w:r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1170" w:type="dxa"/>
            <w:shd w:val="clear" w:color="auto" w:fill="auto"/>
          </w:tcPr>
          <w:p w14:paraId="232D87D6" w14:textId="77777777" w:rsidR="0043754C" w:rsidRDefault="0043754C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24C0E221" w14:textId="77777777" w:rsidR="0043754C" w:rsidRPr="00FF6508" w:rsidRDefault="0043754C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6AFC71C" w14:textId="77777777" w:rsidR="0043754C" w:rsidRPr="00FF6508" w:rsidRDefault="0043754C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0763CB5" w14:textId="77777777" w:rsidR="0043754C" w:rsidRPr="00FF6508" w:rsidRDefault="0043754C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03ED29" w14:textId="77777777" w:rsidR="0043754C" w:rsidRDefault="0043754C" w:rsidP="002E1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8ADE5AE" w14:textId="77777777" w:rsidR="0043754C" w:rsidRPr="00FF6508" w:rsidRDefault="0043754C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2512F5C" w14:textId="77777777" w:rsidR="0043754C" w:rsidRPr="00FF6508" w:rsidRDefault="0043754C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6508" w:rsidRPr="006375B5" w14:paraId="710E29B8" w14:textId="77777777" w:rsidTr="00D879A0">
        <w:tc>
          <w:tcPr>
            <w:tcW w:w="4050" w:type="dxa"/>
          </w:tcPr>
          <w:p w14:paraId="10E9489E" w14:textId="77777777" w:rsidR="00FF6508" w:rsidRPr="00FF6508" w:rsidRDefault="00FF6508" w:rsidP="00D8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F6508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170" w:type="dxa"/>
            <w:shd w:val="clear" w:color="auto" w:fill="auto"/>
          </w:tcPr>
          <w:p w14:paraId="60939563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8D6D574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4C7787E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36639D6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C5AC32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16BD1E8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0607FA8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6508" w:rsidRPr="006375B5" w14:paraId="20423CB2" w14:textId="77777777" w:rsidTr="00D879A0">
        <w:tc>
          <w:tcPr>
            <w:tcW w:w="4050" w:type="dxa"/>
          </w:tcPr>
          <w:p w14:paraId="277EC27E" w14:textId="77777777" w:rsidR="00FF6508" w:rsidRPr="00FF6508" w:rsidRDefault="00FF6508" w:rsidP="00D8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F6508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FF6508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4F83251" w14:textId="11495799" w:rsidR="00FF6508" w:rsidRPr="00FF6508" w:rsidRDefault="007D707E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269" w:type="dxa"/>
            <w:shd w:val="clear" w:color="auto" w:fill="auto"/>
          </w:tcPr>
          <w:p w14:paraId="00AF1F67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59545AF4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FF6508">
              <w:rPr>
                <w:rFonts w:ascii="Angsana New" w:hAnsi="Angsana New"/>
                <w:sz w:val="30"/>
                <w:szCs w:val="30"/>
              </w:rPr>
              <w:t>327</w:t>
            </w:r>
          </w:p>
        </w:tc>
        <w:tc>
          <w:tcPr>
            <w:tcW w:w="270" w:type="dxa"/>
            <w:shd w:val="clear" w:color="auto" w:fill="auto"/>
          </w:tcPr>
          <w:p w14:paraId="143226C0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305461A" w14:textId="75E2E06A" w:rsidR="00FF6508" w:rsidRPr="00FF6508" w:rsidRDefault="002E1F5E" w:rsidP="002E1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C5F2FAE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4AB5170D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FF65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6508" w:rsidRPr="006375B5" w14:paraId="253E23DF" w14:textId="77777777" w:rsidTr="00D879A0">
        <w:tc>
          <w:tcPr>
            <w:tcW w:w="4050" w:type="dxa"/>
          </w:tcPr>
          <w:p w14:paraId="281F2C84" w14:textId="77777777" w:rsidR="00FF6508" w:rsidRPr="00FF6508" w:rsidRDefault="00FF6508" w:rsidP="00D8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F65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FB921A" w14:textId="2005BAE2" w:rsidR="00FF6508" w:rsidRPr="00FF6508" w:rsidRDefault="007D707E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603</w:t>
            </w:r>
          </w:p>
        </w:tc>
        <w:tc>
          <w:tcPr>
            <w:tcW w:w="269" w:type="dxa"/>
            <w:shd w:val="clear" w:color="auto" w:fill="auto"/>
          </w:tcPr>
          <w:p w14:paraId="2420DA98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6EC952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FF6508">
              <w:rPr>
                <w:rFonts w:ascii="Angsana New" w:hAnsi="Angsana New"/>
                <w:b/>
                <w:bCs/>
                <w:sz w:val="30"/>
                <w:szCs w:val="30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042E08F0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1990DD" w14:textId="13FEE181" w:rsidR="00FF6508" w:rsidRPr="00FF6508" w:rsidRDefault="002E1F5E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9D756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70D75888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6C4921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FF6508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</w:p>
        </w:tc>
      </w:tr>
      <w:tr w:rsidR="00FF6508" w:rsidRPr="00FF6508" w14:paraId="25170F5A" w14:textId="77777777" w:rsidTr="00D879A0">
        <w:tc>
          <w:tcPr>
            <w:tcW w:w="4050" w:type="dxa"/>
          </w:tcPr>
          <w:p w14:paraId="5BF2F448" w14:textId="77777777" w:rsidR="00FF6508" w:rsidRPr="0043754C" w:rsidRDefault="00FF6508" w:rsidP="00D8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29258EF" w14:textId="77777777" w:rsidR="00FF6508" w:rsidRPr="0043754C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  <w:shd w:val="clear" w:color="auto" w:fill="auto"/>
          </w:tcPr>
          <w:p w14:paraId="136A7615" w14:textId="77777777" w:rsidR="00FF6508" w:rsidRPr="0043754C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</w:tcPr>
          <w:p w14:paraId="7640D260" w14:textId="77777777" w:rsidR="00FF6508" w:rsidRPr="0043754C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FD3A968" w14:textId="77777777" w:rsidR="00FF6508" w:rsidRPr="0043754C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616D06C" w14:textId="77777777" w:rsidR="00FF6508" w:rsidRPr="0043754C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  <w:shd w:val="clear" w:color="auto" w:fill="auto"/>
          </w:tcPr>
          <w:p w14:paraId="1446B0AE" w14:textId="77777777" w:rsidR="00FF6508" w:rsidRPr="0043754C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</w:tcPr>
          <w:p w14:paraId="76F4B6D5" w14:textId="77777777" w:rsidR="00FF6508" w:rsidRPr="0043754C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F6508" w:rsidRPr="006375B5" w14:paraId="73F384DB" w14:textId="77777777" w:rsidTr="00D879A0">
        <w:tc>
          <w:tcPr>
            <w:tcW w:w="4050" w:type="dxa"/>
          </w:tcPr>
          <w:p w14:paraId="00B4C0D9" w14:textId="77777777" w:rsidR="00FF6508" w:rsidRPr="00FF6508" w:rsidRDefault="00FF6508" w:rsidP="00D8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650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</w:t>
            </w:r>
            <w:r w:rsidRPr="00FF650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สั้นและดอกเบี้ยค้างจ่าย</w:t>
            </w:r>
          </w:p>
        </w:tc>
        <w:tc>
          <w:tcPr>
            <w:tcW w:w="1170" w:type="dxa"/>
            <w:shd w:val="clear" w:color="auto" w:fill="auto"/>
          </w:tcPr>
          <w:p w14:paraId="3156ED72" w14:textId="16DF375C" w:rsidR="00FF6508" w:rsidRPr="00FF6508" w:rsidRDefault="007D707E" w:rsidP="007D7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EDFF31F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07EE742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FF65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7A9BEE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BCC1D7" w14:textId="75846823" w:rsidR="00FF6508" w:rsidRPr="00FF6508" w:rsidRDefault="002E1F5E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9D756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2D6540C7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072ECCF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FF6508">
              <w:rPr>
                <w:rFonts w:ascii="Angsana New" w:hAnsi="Angsana New"/>
                <w:sz w:val="30"/>
                <w:szCs w:val="30"/>
              </w:rPr>
              <w:t>54</w:t>
            </w:r>
          </w:p>
        </w:tc>
      </w:tr>
      <w:tr w:rsidR="00FF6508" w:rsidRPr="006375B5" w14:paraId="3B07E5C2" w14:textId="77777777" w:rsidTr="00D879A0">
        <w:tc>
          <w:tcPr>
            <w:tcW w:w="4050" w:type="dxa"/>
          </w:tcPr>
          <w:p w14:paraId="603CC695" w14:textId="77777777" w:rsidR="00FF6508" w:rsidRPr="00FF6508" w:rsidRDefault="00FF6508" w:rsidP="00D8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F650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FF6508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กู้ยืมระยะยาว</w:t>
            </w:r>
            <w:r w:rsidRPr="00FF6508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และดอกเบี้ยค้างจ่าย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69B3A3E" w14:textId="46034305" w:rsidR="00FF6508" w:rsidRPr="00FF6508" w:rsidRDefault="007D707E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603</w:t>
            </w:r>
          </w:p>
        </w:tc>
        <w:tc>
          <w:tcPr>
            <w:tcW w:w="269" w:type="dxa"/>
            <w:shd w:val="clear" w:color="auto" w:fill="auto"/>
          </w:tcPr>
          <w:p w14:paraId="5C161684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566AB66B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FF6508"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56E5195C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0ACD3E" w14:textId="4B6CCA1D" w:rsidR="00FF6508" w:rsidRPr="00FF6508" w:rsidRDefault="002E1F5E" w:rsidP="002E1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F708FCC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4C4981DD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FF65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6508" w:rsidRPr="006375B5" w14:paraId="6077B6D7" w14:textId="77777777" w:rsidTr="00D879A0">
        <w:tc>
          <w:tcPr>
            <w:tcW w:w="4050" w:type="dxa"/>
          </w:tcPr>
          <w:p w14:paraId="39062196" w14:textId="77777777" w:rsidR="00FF6508" w:rsidRPr="00FF6508" w:rsidRDefault="00FF6508" w:rsidP="00D8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65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4356BA" w14:textId="0DCFEA7B" w:rsidR="00FF6508" w:rsidRPr="00FF6508" w:rsidRDefault="007D707E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603</w:t>
            </w:r>
          </w:p>
        </w:tc>
        <w:tc>
          <w:tcPr>
            <w:tcW w:w="269" w:type="dxa"/>
            <w:shd w:val="clear" w:color="auto" w:fill="auto"/>
          </w:tcPr>
          <w:p w14:paraId="2162F23E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3F1BD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6508">
              <w:rPr>
                <w:rFonts w:ascii="Angsana New" w:hAnsi="Angsana New"/>
                <w:b/>
                <w:bCs/>
                <w:sz w:val="30"/>
                <w:szCs w:val="30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088DC8DD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5F7AA9" w14:textId="412D14DD" w:rsidR="00FF6508" w:rsidRPr="00FF6508" w:rsidRDefault="002E1F5E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9D756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63F17DF5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7A14AB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6508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</w:p>
        </w:tc>
      </w:tr>
      <w:tr w:rsidR="00FF6508" w:rsidRPr="00FF6508" w14:paraId="710DA4CE" w14:textId="77777777" w:rsidTr="00D879A0">
        <w:tc>
          <w:tcPr>
            <w:tcW w:w="4050" w:type="dxa"/>
          </w:tcPr>
          <w:p w14:paraId="6BAE4453" w14:textId="77777777" w:rsidR="00FF6508" w:rsidRPr="0043754C" w:rsidRDefault="00FF6508" w:rsidP="00D8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7800569" w14:textId="77777777" w:rsidR="00FF6508" w:rsidRPr="0043754C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90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9" w:type="dxa"/>
            <w:shd w:val="clear" w:color="auto" w:fill="auto"/>
          </w:tcPr>
          <w:p w14:paraId="255C5E4B" w14:textId="77777777" w:rsidR="00FF6508" w:rsidRPr="0043754C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639A3238" w14:textId="77777777" w:rsidR="00FF6508" w:rsidRPr="0043754C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90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D85796B" w14:textId="77777777" w:rsidR="00FF6508" w:rsidRPr="0043754C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48FC700" w14:textId="77777777" w:rsidR="00FF6508" w:rsidRPr="0043754C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9" w:type="dxa"/>
            <w:shd w:val="clear" w:color="auto" w:fill="auto"/>
          </w:tcPr>
          <w:p w14:paraId="4AD22FA1" w14:textId="77777777" w:rsidR="00FF6508" w:rsidRPr="0043754C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7C7A0B3A" w14:textId="77777777" w:rsidR="00FF6508" w:rsidRPr="0043754C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FF6508" w:rsidRPr="006375B5" w14:paraId="5BABA487" w14:textId="77777777" w:rsidTr="00D879A0">
        <w:tc>
          <w:tcPr>
            <w:tcW w:w="4050" w:type="dxa"/>
          </w:tcPr>
          <w:p w14:paraId="3378730A" w14:textId="77777777" w:rsidR="00FF6508" w:rsidRPr="00FF6508" w:rsidRDefault="00FF6508" w:rsidP="00D8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F65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รายได้สิทธิการเช่ารอตัดบัญชี</w:t>
            </w:r>
          </w:p>
        </w:tc>
        <w:tc>
          <w:tcPr>
            <w:tcW w:w="1170" w:type="dxa"/>
            <w:shd w:val="clear" w:color="auto" w:fill="auto"/>
          </w:tcPr>
          <w:p w14:paraId="2EE21862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32CE2199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8EBB4B0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7F9010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C6A4A2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4A6A735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8695340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F6508" w:rsidRPr="006375B5" w14:paraId="5DC55CA3" w14:textId="77777777" w:rsidTr="00D879A0">
        <w:tc>
          <w:tcPr>
            <w:tcW w:w="4050" w:type="dxa"/>
          </w:tcPr>
          <w:p w14:paraId="62D3A68F" w14:textId="77777777" w:rsidR="00FF6508" w:rsidRPr="00FF6508" w:rsidRDefault="00FF6508" w:rsidP="00D8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650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6CA99BC8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1CA2DB5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44861E2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7DFC882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1BFFEB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03581EF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FC68411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F6508" w:rsidRPr="006375B5" w14:paraId="198CE02D" w14:textId="77777777" w:rsidTr="00D879A0">
        <w:tc>
          <w:tcPr>
            <w:tcW w:w="4050" w:type="dxa"/>
          </w:tcPr>
          <w:p w14:paraId="777FB898" w14:textId="77777777" w:rsidR="00FF6508" w:rsidRPr="00FF6508" w:rsidRDefault="00FF6508" w:rsidP="00D8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6508">
              <w:rPr>
                <w:rFonts w:ascii="Angsana New" w:hAnsi="Angsana New"/>
                <w:sz w:val="30"/>
                <w:szCs w:val="30"/>
                <w:cs/>
              </w:rPr>
              <w:t xml:space="preserve">   ส่วนที่จะรับรู้ภายในหนึ่งปี  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9D9A82F" w14:textId="08E43D57" w:rsidR="00FF6508" w:rsidRPr="00FF6508" w:rsidRDefault="0079371C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69" w:type="dxa"/>
            <w:shd w:val="clear" w:color="auto" w:fill="auto"/>
          </w:tcPr>
          <w:p w14:paraId="2E1614C7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nil"/>
            </w:tcBorders>
            <w:shd w:val="clear" w:color="auto" w:fill="auto"/>
          </w:tcPr>
          <w:p w14:paraId="2027D9F5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6508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14:paraId="33E1404E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636CC1EE" w14:textId="6AD0541D" w:rsidR="00FF6508" w:rsidRPr="00FF6508" w:rsidRDefault="0079371C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9" w:type="dxa"/>
            <w:shd w:val="clear" w:color="auto" w:fill="auto"/>
          </w:tcPr>
          <w:p w14:paraId="5E58C03E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nil"/>
            </w:tcBorders>
            <w:shd w:val="clear" w:color="auto" w:fill="auto"/>
          </w:tcPr>
          <w:p w14:paraId="0DD4033C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6508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F6508" w:rsidRPr="006375B5" w14:paraId="532B7A83" w14:textId="77777777" w:rsidTr="00D879A0">
        <w:tc>
          <w:tcPr>
            <w:tcW w:w="4050" w:type="dxa"/>
          </w:tcPr>
          <w:p w14:paraId="4C80EDD9" w14:textId="77777777" w:rsidR="00FF6508" w:rsidRPr="00FF6508" w:rsidRDefault="00FF6508" w:rsidP="00D8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6508">
              <w:rPr>
                <w:rFonts w:ascii="Angsana New" w:hAnsi="Angsana New"/>
                <w:sz w:val="30"/>
                <w:szCs w:val="30"/>
                <w:cs/>
              </w:rPr>
              <w:t xml:space="preserve">   ส่วนที่จะรับรู้หลังจากหนึ่งปี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9316CF6" w14:textId="7BFB2268" w:rsidR="00FF6508" w:rsidRPr="00FF6508" w:rsidRDefault="00DC39C2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C39C2">
              <w:rPr>
                <w:rFonts w:ascii="Angsana New" w:hAnsi="Angsana New" w:hint="cs"/>
                <w:sz w:val="30"/>
                <w:szCs w:val="30"/>
              </w:rPr>
              <w:t>949</w:t>
            </w:r>
          </w:p>
        </w:tc>
        <w:tc>
          <w:tcPr>
            <w:tcW w:w="269" w:type="dxa"/>
            <w:shd w:val="clear" w:color="auto" w:fill="auto"/>
          </w:tcPr>
          <w:p w14:paraId="482DC5A6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1F04588F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6508">
              <w:rPr>
                <w:rFonts w:ascii="Angsana New" w:hAnsi="Angsana New"/>
                <w:sz w:val="30"/>
                <w:szCs w:val="30"/>
              </w:rPr>
              <w:t>962</w:t>
            </w:r>
          </w:p>
        </w:tc>
        <w:tc>
          <w:tcPr>
            <w:tcW w:w="270" w:type="dxa"/>
            <w:shd w:val="clear" w:color="auto" w:fill="auto"/>
          </w:tcPr>
          <w:p w14:paraId="04C624F8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084E85B" w14:textId="02290A1D" w:rsidR="00FF6508" w:rsidRPr="00FF6508" w:rsidRDefault="0079371C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269" w:type="dxa"/>
            <w:shd w:val="clear" w:color="auto" w:fill="auto"/>
          </w:tcPr>
          <w:p w14:paraId="45D2AF9E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3EA821F5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6508">
              <w:rPr>
                <w:rFonts w:ascii="Angsana New" w:hAnsi="Angsana New"/>
                <w:sz w:val="30"/>
                <w:szCs w:val="30"/>
              </w:rPr>
              <w:t>159</w:t>
            </w:r>
          </w:p>
        </w:tc>
      </w:tr>
      <w:tr w:rsidR="00FF6508" w:rsidRPr="006375B5" w14:paraId="1564844F" w14:textId="77777777" w:rsidTr="00D879A0">
        <w:tc>
          <w:tcPr>
            <w:tcW w:w="4050" w:type="dxa"/>
          </w:tcPr>
          <w:p w14:paraId="4607CA82" w14:textId="77777777" w:rsidR="00FF6508" w:rsidRPr="00FF6508" w:rsidRDefault="00FF6508" w:rsidP="00D8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65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F0ABAD" w14:textId="1BA6D691" w:rsidR="00FF6508" w:rsidRPr="00FF6508" w:rsidRDefault="00DC39C2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39C2">
              <w:rPr>
                <w:rFonts w:ascii="Angsana New" w:hAnsi="Angsana New" w:hint="cs"/>
                <w:b/>
                <w:bCs/>
                <w:sz w:val="30"/>
                <w:szCs w:val="30"/>
              </w:rPr>
              <w:t>998</w:t>
            </w:r>
          </w:p>
        </w:tc>
        <w:tc>
          <w:tcPr>
            <w:tcW w:w="269" w:type="dxa"/>
            <w:shd w:val="clear" w:color="auto" w:fill="auto"/>
          </w:tcPr>
          <w:p w14:paraId="32F6EC82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DBF6D7" w14:textId="77777777" w:rsidR="00FF6508" w:rsidRPr="00FF6508" w:rsidRDefault="00FF6508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6508">
              <w:rPr>
                <w:rFonts w:ascii="Angsana New" w:hAnsi="Angsana New"/>
                <w:b/>
                <w:bCs/>
                <w:sz w:val="30"/>
                <w:szCs w:val="30"/>
              </w:rPr>
              <w:t>1,014</w:t>
            </w:r>
          </w:p>
        </w:tc>
        <w:tc>
          <w:tcPr>
            <w:tcW w:w="270" w:type="dxa"/>
            <w:shd w:val="clear" w:color="auto" w:fill="auto"/>
          </w:tcPr>
          <w:p w14:paraId="2299781D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A1BA7D" w14:textId="2DA44032" w:rsidR="00FF6508" w:rsidRPr="00FF6508" w:rsidRDefault="0079371C" w:rsidP="00FF6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165</w:t>
            </w:r>
          </w:p>
        </w:tc>
        <w:tc>
          <w:tcPr>
            <w:tcW w:w="269" w:type="dxa"/>
            <w:shd w:val="clear" w:color="auto" w:fill="auto"/>
          </w:tcPr>
          <w:p w14:paraId="7B7C31F6" w14:textId="77777777" w:rsidR="00FF6508" w:rsidRPr="00FF6508" w:rsidRDefault="00FF6508" w:rsidP="00FF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95A193" w14:textId="77777777" w:rsidR="00FF6508" w:rsidRPr="00FF6508" w:rsidRDefault="00FF6508" w:rsidP="00AD6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6508">
              <w:rPr>
                <w:rFonts w:ascii="Angsana New" w:hAnsi="Angsana New"/>
                <w:b/>
                <w:bCs/>
                <w:sz w:val="30"/>
                <w:szCs w:val="30"/>
              </w:rPr>
              <w:t>167</w:t>
            </w:r>
          </w:p>
        </w:tc>
      </w:tr>
    </w:tbl>
    <w:p w14:paraId="1E63A9A6" w14:textId="77777777" w:rsidR="00DD15CB" w:rsidRPr="0043754C" w:rsidRDefault="00DD15CB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3"/>
        <w:gridCol w:w="1170"/>
        <w:gridCol w:w="256"/>
        <w:gridCol w:w="1173"/>
        <w:gridCol w:w="269"/>
        <w:gridCol w:w="1179"/>
        <w:gridCol w:w="267"/>
        <w:gridCol w:w="1173"/>
      </w:tblGrid>
      <w:tr w:rsidR="009B6167" w:rsidRPr="000E564C" w14:paraId="4C7D8D10" w14:textId="77777777" w:rsidTr="007E26E0">
        <w:trPr>
          <w:tblHeader/>
        </w:trPr>
        <w:tc>
          <w:tcPr>
            <w:tcW w:w="2124" w:type="pct"/>
          </w:tcPr>
          <w:p w14:paraId="1F28EDD1" w14:textId="77777777" w:rsidR="00FF6508" w:rsidRDefault="00FF6508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62" w:type="pct"/>
            <w:gridSpan w:val="3"/>
            <w:shd w:val="clear" w:color="auto" w:fill="auto"/>
            <w:vAlign w:val="center"/>
          </w:tcPr>
          <w:p w14:paraId="00382B5E" w14:textId="77777777" w:rsidR="00FF6508" w:rsidRPr="000E564C" w:rsidRDefault="00FF6508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05E470B8" w14:textId="77777777" w:rsidR="00FF6508" w:rsidRPr="006375B5" w:rsidRDefault="00FF6508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pct"/>
            <w:gridSpan w:val="3"/>
            <w:shd w:val="clear" w:color="auto" w:fill="auto"/>
            <w:vAlign w:val="center"/>
          </w:tcPr>
          <w:p w14:paraId="27C505D5" w14:textId="77777777" w:rsidR="00FF6508" w:rsidRPr="000E564C" w:rsidRDefault="00FF6508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6167" w:rsidRPr="000E564C" w14:paraId="3D934DEE" w14:textId="77777777" w:rsidTr="007E26E0">
        <w:trPr>
          <w:tblHeader/>
        </w:trPr>
        <w:tc>
          <w:tcPr>
            <w:tcW w:w="2124" w:type="pct"/>
          </w:tcPr>
          <w:p w14:paraId="079979D1" w14:textId="0FB98538" w:rsidR="00FF6508" w:rsidRDefault="00193FD3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25E2FE60" w14:textId="77777777" w:rsidR="00FF6508" w:rsidRPr="000E564C" w:rsidRDefault="00FF6508" w:rsidP="009B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8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59335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4" w:type="pct"/>
          </w:tcPr>
          <w:p w14:paraId="10456C3D" w14:textId="77777777" w:rsidR="00FF6508" w:rsidRPr="006375B5" w:rsidRDefault="00FF6508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  <w:vAlign w:val="center"/>
          </w:tcPr>
          <w:p w14:paraId="52561EF3" w14:textId="77777777" w:rsidR="00FF6508" w:rsidRPr="000E564C" w:rsidRDefault="00FF6508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59335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</w:tcPr>
          <w:p w14:paraId="4CEE325C" w14:textId="77777777" w:rsidR="00FF6508" w:rsidRPr="006375B5" w:rsidRDefault="00FF6508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14:paraId="690EC458" w14:textId="77777777" w:rsidR="00FF6508" w:rsidRPr="000E564C" w:rsidRDefault="00FF6508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59335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</w:tcPr>
          <w:p w14:paraId="768F4466" w14:textId="77777777" w:rsidR="00FF6508" w:rsidRPr="006375B5" w:rsidRDefault="00FF6508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  <w:vAlign w:val="center"/>
          </w:tcPr>
          <w:p w14:paraId="713FF47D" w14:textId="77777777" w:rsidR="00FF6508" w:rsidRPr="000E564C" w:rsidRDefault="00FF6508" w:rsidP="009B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59335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</w:tr>
      <w:tr w:rsidR="009B6167" w:rsidRPr="000E564C" w14:paraId="1014A1F1" w14:textId="77777777" w:rsidTr="007E26E0">
        <w:trPr>
          <w:tblHeader/>
        </w:trPr>
        <w:tc>
          <w:tcPr>
            <w:tcW w:w="2124" w:type="pct"/>
          </w:tcPr>
          <w:p w14:paraId="57217A4D" w14:textId="77777777" w:rsidR="00FF6508" w:rsidRDefault="00FF6508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14:paraId="3A5DC9D1" w14:textId="77777777" w:rsidR="00FF6508" w:rsidRPr="000E564C" w:rsidRDefault="00FF6508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E564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134" w:type="pct"/>
          </w:tcPr>
          <w:p w14:paraId="3B143BB4" w14:textId="77777777" w:rsidR="00FF6508" w:rsidRPr="006375B5" w:rsidRDefault="00FF6508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  <w:vAlign w:val="center"/>
          </w:tcPr>
          <w:p w14:paraId="12434DFF" w14:textId="77777777" w:rsidR="00FF6508" w:rsidRPr="000E564C" w:rsidRDefault="00FF6508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E564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141" w:type="pct"/>
          </w:tcPr>
          <w:p w14:paraId="3B13EECD" w14:textId="77777777" w:rsidR="00FF6508" w:rsidRPr="006375B5" w:rsidRDefault="00FF6508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14:paraId="06BD0D09" w14:textId="77777777" w:rsidR="00FF6508" w:rsidRPr="000E564C" w:rsidRDefault="00FF6508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E564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140" w:type="pct"/>
          </w:tcPr>
          <w:p w14:paraId="1DA9CE97" w14:textId="77777777" w:rsidR="00FF6508" w:rsidRPr="006375B5" w:rsidRDefault="00FF6508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  <w:vAlign w:val="center"/>
          </w:tcPr>
          <w:p w14:paraId="166732CD" w14:textId="77777777" w:rsidR="00FF6508" w:rsidRPr="000E564C" w:rsidRDefault="00FF6508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E564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9B6167" w:rsidRPr="006375B5" w14:paraId="46B521CB" w14:textId="77777777" w:rsidTr="007E26E0">
        <w:trPr>
          <w:tblHeader/>
        </w:trPr>
        <w:tc>
          <w:tcPr>
            <w:tcW w:w="2124" w:type="pct"/>
          </w:tcPr>
          <w:p w14:paraId="02954843" w14:textId="77777777" w:rsidR="00FF6508" w:rsidRPr="006375B5" w:rsidRDefault="00FF6508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6" w:type="pct"/>
            <w:gridSpan w:val="7"/>
          </w:tcPr>
          <w:p w14:paraId="3401DE2D" w14:textId="77777777" w:rsidR="00FF6508" w:rsidRPr="006375B5" w:rsidRDefault="00FF6508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B6167" w:rsidRPr="00824F87" w14:paraId="729A0DDD" w14:textId="77777777" w:rsidTr="00D879A0">
        <w:tc>
          <w:tcPr>
            <w:tcW w:w="2124" w:type="pct"/>
          </w:tcPr>
          <w:p w14:paraId="2DDE3121" w14:textId="77777777" w:rsidR="00FF6508" w:rsidRPr="006375B5" w:rsidRDefault="00FF6508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13" w:type="pct"/>
            <w:shd w:val="clear" w:color="auto" w:fill="auto"/>
          </w:tcPr>
          <w:p w14:paraId="400F844C" w14:textId="77777777" w:rsidR="00FF6508" w:rsidRDefault="00FF6508" w:rsidP="00D2297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-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" w:type="pct"/>
            <w:shd w:val="clear" w:color="auto" w:fill="auto"/>
          </w:tcPr>
          <w:p w14:paraId="2E533220" w14:textId="77777777" w:rsidR="00FF6508" w:rsidRPr="006375B5" w:rsidRDefault="00FF6508" w:rsidP="00D2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48B6B949" w14:textId="77777777" w:rsidR="00FF6508" w:rsidRPr="00824F87" w:rsidRDefault="00FF6508" w:rsidP="00D2297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-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</w:tcPr>
          <w:p w14:paraId="24EF002F" w14:textId="77777777" w:rsidR="00FF6508" w:rsidRPr="006375B5" w:rsidRDefault="00FF6508" w:rsidP="00D2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7FE6DCAB" w14:textId="77777777" w:rsidR="00FF6508" w:rsidRDefault="00FF6508" w:rsidP="00D2297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-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  <w:shd w:val="clear" w:color="auto" w:fill="auto"/>
          </w:tcPr>
          <w:p w14:paraId="56AC84E8" w14:textId="77777777" w:rsidR="00FF6508" w:rsidRPr="006375B5" w:rsidRDefault="00FF6508" w:rsidP="00D2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33738AA1" w14:textId="77777777" w:rsidR="00FF6508" w:rsidRPr="00824F87" w:rsidRDefault="00FF6508" w:rsidP="00D22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right="-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6167" w:rsidRPr="00824F87" w14:paraId="11268EDD" w14:textId="77777777" w:rsidTr="00D879A0">
        <w:tc>
          <w:tcPr>
            <w:tcW w:w="2124" w:type="pct"/>
          </w:tcPr>
          <w:p w14:paraId="1B12CD26" w14:textId="77777777" w:rsidR="00FF6508" w:rsidRPr="006375B5" w:rsidRDefault="00FF6508" w:rsidP="00F8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56E34">
              <w:rPr>
                <w:rFonts w:ascii="Angsana New" w:hAnsi="Angsana New"/>
                <w:sz w:val="30"/>
                <w:szCs w:val="30"/>
                <w:cs/>
              </w:rPr>
              <w:t>ส่วนที่จะรับรู้ภายในหนึ่งปี</w:t>
            </w:r>
          </w:p>
        </w:tc>
        <w:tc>
          <w:tcPr>
            <w:tcW w:w="613" w:type="pct"/>
            <w:shd w:val="clear" w:color="auto" w:fill="auto"/>
          </w:tcPr>
          <w:p w14:paraId="3B54FA01" w14:textId="77777777" w:rsidR="00FF6508" w:rsidRDefault="00FF6508" w:rsidP="00D2297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-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" w:type="pct"/>
            <w:shd w:val="clear" w:color="auto" w:fill="auto"/>
          </w:tcPr>
          <w:p w14:paraId="4607D1FA" w14:textId="77777777" w:rsidR="00FF6508" w:rsidRPr="006375B5" w:rsidRDefault="00FF6508" w:rsidP="00D2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350F46F4" w14:textId="77777777" w:rsidR="00FF6508" w:rsidRPr="00824F87" w:rsidRDefault="00FF6508" w:rsidP="00D2297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-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</w:tcPr>
          <w:p w14:paraId="2621BE08" w14:textId="77777777" w:rsidR="00FF6508" w:rsidRPr="006375B5" w:rsidRDefault="00FF6508" w:rsidP="00D2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77840601" w14:textId="77777777" w:rsidR="00FF6508" w:rsidRDefault="00FF6508" w:rsidP="00D2297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-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  <w:shd w:val="clear" w:color="auto" w:fill="auto"/>
          </w:tcPr>
          <w:p w14:paraId="1EE7510C" w14:textId="77777777" w:rsidR="00FF6508" w:rsidRPr="006375B5" w:rsidRDefault="00FF6508" w:rsidP="00D2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2B1CF66D" w14:textId="77777777" w:rsidR="00FF6508" w:rsidRPr="00824F87" w:rsidRDefault="00FF6508" w:rsidP="00D22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right="-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6167" w:rsidRPr="006375B5" w14:paraId="330C1166" w14:textId="77777777" w:rsidTr="00D879A0">
        <w:tc>
          <w:tcPr>
            <w:tcW w:w="2124" w:type="pct"/>
          </w:tcPr>
          <w:p w14:paraId="0F4370E8" w14:textId="77777777" w:rsidR="009B6167" w:rsidRPr="006375B5" w:rsidRDefault="009B6167" w:rsidP="009B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3" w:type="pct"/>
            <w:shd w:val="clear" w:color="auto" w:fill="auto"/>
          </w:tcPr>
          <w:p w14:paraId="294F25BC" w14:textId="12D43544" w:rsidR="009B6167" w:rsidRPr="006375B5" w:rsidRDefault="00DC39C2" w:rsidP="009D756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-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C39C2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34" w:type="pct"/>
            <w:shd w:val="clear" w:color="auto" w:fill="auto"/>
          </w:tcPr>
          <w:p w14:paraId="5C6772A4" w14:textId="77777777" w:rsidR="009B6167" w:rsidRPr="006375B5" w:rsidRDefault="009B6167" w:rsidP="00D2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07A5D326" w14:textId="1DF19C0B" w:rsidR="009B6167" w:rsidRPr="006375B5" w:rsidRDefault="009B6167" w:rsidP="009D756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-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141" w:type="pct"/>
            <w:shd w:val="clear" w:color="auto" w:fill="auto"/>
          </w:tcPr>
          <w:p w14:paraId="7FA21CE9" w14:textId="77777777" w:rsidR="009B6167" w:rsidRPr="006375B5" w:rsidRDefault="009B6167" w:rsidP="00D2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093C1B1F" w14:textId="3A204DC3" w:rsidR="009B6167" w:rsidRPr="006375B5" w:rsidRDefault="00BC259C" w:rsidP="009D756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-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03FAA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0" w:type="pct"/>
            <w:shd w:val="clear" w:color="auto" w:fill="auto"/>
          </w:tcPr>
          <w:p w14:paraId="61E92D21" w14:textId="77777777" w:rsidR="009B6167" w:rsidRPr="006375B5" w:rsidRDefault="009B6167" w:rsidP="00D2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49754605" w14:textId="0B94A510" w:rsidR="009B6167" w:rsidRPr="006375B5" w:rsidRDefault="009B6167" w:rsidP="009D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9B6167" w:rsidRPr="006375B5" w14:paraId="6A7467AA" w14:textId="77777777" w:rsidTr="00D879A0">
        <w:tc>
          <w:tcPr>
            <w:tcW w:w="2124" w:type="pct"/>
          </w:tcPr>
          <w:p w14:paraId="710438E3" w14:textId="77777777" w:rsidR="009B6167" w:rsidRPr="006375B5" w:rsidRDefault="009B6167" w:rsidP="009B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3" w:type="pct"/>
            <w:shd w:val="clear" w:color="auto" w:fill="auto"/>
          </w:tcPr>
          <w:p w14:paraId="4A075D91" w14:textId="53224807" w:rsidR="009B6167" w:rsidRPr="006375B5" w:rsidRDefault="00DC39C2" w:rsidP="00D2297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-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C39C2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34" w:type="pct"/>
            <w:shd w:val="clear" w:color="auto" w:fill="auto"/>
          </w:tcPr>
          <w:p w14:paraId="179D5C52" w14:textId="77777777" w:rsidR="009B6167" w:rsidRPr="006375B5" w:rsidRDefault="009B6167" w:rsidP="00D2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0AEB64B3" w14:textId="574E05EC" w:rsidR="009B6167" w:rsidRPr="006375B5" w:rsidRDefault="009B6167" w:rsidP="00D2297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-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141" w:type="pct"/>
            <w:shd w:val="clear" w:color="auto" w:fill="auto"/>
          </w:tcPr>
          <w:p w14:paraId="0382CF45" w14:textId="77777777" w:rsidR="009B6167" w:rsidRPr="006375B5" w:rsidRDefault="009B6167" w:rsidP="00D2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4C562BEF" w14:textId="52975EC0" w:rsidR="009B6167" w:rsidRPr="006375B5" w:rsidRDefault="00DC39C2" w:rsidP="00D2297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-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C39C2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0" w:type="pct"/>
            <w:shd w:val="clear" w:color="auto" w:fill="auto"/>
          </w:tcPr>
          <w:p w14:paraId="20E04D90" w14:textId="77777777" w:rsidR="009B6167" w:rsidRPr="006375B5" w:rsidRDefault="009B6167" w:rsidP="00D2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580C49B4" w14:textId="2037AEE2" w:rsidR="009B6167" w:rsidRPr="006375B5" w:rsidRDefault="009B6167" w:rsidP="00D22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B6167" w:rsidRPr="006375B5" w14:paraId="389BB2A9" w14:textId="77777777" w:rsidTr="00D879A0">
        <w:tc>
          <w:tcPr>
            <w:tcW w:w="2124" w:type="pct"/>
          </w:tcPr>
          <w:p w14:paraId="0EB9C678" w14:textId="77777777" w:rsidR="009B6167" w:rsidRPr="008F77AA" w:rsidRDefault="009B6167" w:rsidP="009B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F77AA">
              <w:rPr>
                <w:rFonts w:ascii="Angsana New" w:hAnsi="Angsana New"/>
                <w:sz w:val="30"/>
                <w:szCs w:val="30"/>
                <w:cs/>
              </w:rPr>
              <w:t>ส่วนที่จะรับรู้หลังจากหนึ่งปี</w:t>
            </w:r>
          </w:p>
        </w:tc>
        <w:tc>
          <w:tcPr>
            <w:tcW w:w="613" w:type="pct"/>
            <w:shd w:val="clear" w:color="auto" w:fill="auto"/>
          </w:tcPr>
          <w:p w14:paraId="07FF97AE" w14:textId="77777777" w:rsidR="009B6167" w:rsidRPr="006375B5" w:rsidRDefault="009B6167" w:rsidP="00D2297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-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14:paraId="736A9685" w14:textId="77777777" w:rsidR="009B6167" w:rsidRPr="006375B5" w:rsidRDefault="009B6167" w:rsidP="00D2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5B1D61E1" w14:textId="77777777" w:rsidR="009B6167" w:rsidRPr="006375B5" w:rsidRDefault="009B6167" w:rsidP="00D2297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-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" w:type="pct"/>
            <w:shd w:val="clear" w:color="auto" w:fill="auto"/>
          </w:tcPr>
          <w:p w14:paraId="1140CE6E" w14:textId="77777777" w:rsidR="009B6167" w:rsidRPr="006375B5" w:rsidRDefault="009B6167" w:rsidP="00D2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7E3C15B1" w14:textId="77777777" w:rsidR="009B6167" w:rsidRPr="006375B5" w:rsidRDefault="009B6167" w:rsidP="00D2297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-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0" w:type="pct"/>
            <w:shd w:val="clear" w:color="auto" w:fill="auto"/>
          </w:tcPr>
          <w:p w14:paraId="62192F4B" w14:textId="77777777" w:rsidR="009B6167" w:rsidRPr="006375B5" w:rsidRDefault="009B6167" w:rsidP="00D2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7B384428" w14:textId="77777777" w:rsidR="009B6167" w:rsidRPr="006375B5" w:rsidRDefault="009B6167" w:rsidP="00D2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B6167" w:rsidRPr="006375B5" w14:paraId="68391976" w14:textId="77777777" w:rsidTr="00D879A0">
        <w:tc>
          <w:tcPr>
            <w:tcW w:w="2124" w:type="pct"/>
          </w:tcPr>
          <w:p w14:paraId="4821C83F" w14:textId="77777777" w:rsidR="009B6167" w:rsidRPr="006375B5" w:rsidRDefault="009B6167" w:rsidP="009B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3" w:type="pct"/>
            <w:shd w:val="clear" w:color="auto" w:fill="auto"/>
          </w:tcPr>
          <w:p w14:paraId="530C0455" w14:textId="55549A65" w:rsidR="009B6167" w:rsidRPr="006375B5" w:rsidRDefault="00DC39C2" w:rsidP="00D2297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-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C39C2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34" w:type="pct"/>
            <w:shd w:val="clear" w:color="auto" w:fill="auto"/>
          </w:tcPr>
          <w:p w14:paraId="0F0F1CDB" w14:textId="77777777" w:rsidR="009B6167" w:rsidRPr="006375B5" w:rsidRDefault="009B6167" w:rsidP="00D2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51D2A738" w14:textId="051FBCF1" w:rsidR="009B6167" w:rsidRPr="006375B5" w:rsidRDefault="009B6167" w:rsidP="00D2297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-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141" w:type="pct"/>
            <w:shd w:val="clear" w:color="auto" w:fill="auto"/>
          </w:tcPr>
          <w:p w14:paraId="1965E8E3" w14:textId="77777777" w:rsidR="009B6167" w:rsidRPr="006375B5" w:rsidRDefault="009B6167" w:rsidP="00D2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75A40243" w14:textId="563F4F68" w:rsidR="009B6167" w:rsidRPr="006375B5" w:rsidRDefault="00DC39C2" w:rsidP="00D2297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-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C39C2">
              <w:rPr>
                <w:rFonts w:ascii="Angsana New" w:hAnsi="Angsana New" w:hint="cs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140" w:type="pct"/>
            <w:shd w:val="clear" w:color="auto" w:fill="auto"/>
          </w:tcPr>
          <w:p w14:paraId="2FF7AE37" w14:textId="77777777" w:rsidR="009B6167" w:rsidRPr="006375B5" w:rsidRDefault="009B6167" w:rsidP="00D2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4BE340C8" w14:textId="1DC14A71" w:rsidR="009B6167" w:rsidRPr="006375B5" w:rsidRDefault="009B6167" w:rsidP="00D22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right="-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9B6167" w:rsidRPr="006375B5" w14:paraId="63AF8D5C" w14:textId="77777777" w:rsidTr="00D879A0">
        <w:tc>
          <w:tcPr>
            <w:tcW w:w="2124" w:type="pct"/>
          </w:tcPr>
          <w:p w14:paraId="7192B7C7" w14:textId="77777777" w:rsidR="009B6167" w:rsidRPr="006375B5" w:rsidRDefault="009B6167" w:rsidP="009B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</w:tcPr>
          <w:p w14:paraId="24A14D6C" w14:textId="12C741C4" w:rsidR="009B6167" w:rsidRPr="006375B5" w:rsidRDefault="00DC39C2" w:rsidP="00D2297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-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C39C2">
              <w:rPr>
                <w:rFonts w:ascii="Angsana New" w:hAnsi="Angsana New" w:hint="cs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134" w:type="pct"/>
            <w:shd w:val="clear" w:color="auto" w:fill="auto"/>
          </w:tcPr>
          <w:p w14:paraId="5B23F316" w14:textId="77777777" w:rsidR="009B6167" w:rsidRPr="006375B5" w:rsidRDefault="009B6167" w:rsidP="00D2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0D317E71" w14:textId="6FF144F5" w:rsidR="009B6167" w:rsidRPr="006375B5" w:rsidRDefault="009B6167" w:rsidP="00D2297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-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141" w:type="pct"/>
            <w:shd w:val="clear" w:color="auto" w:fill="auto"/>
          </w:tcPr>
          <w:p w14:paraId="3ECC7AA9" w14:textId="77777777" w:rsidR="009B6167" w:rsidRPr="006375B5" w:rsidRDefault="009B6167" w:rsidP="00D2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458A756B" w14:textId="76557C15" w:rsidR="009B6167" w:rsidRPr="006E2838" w:rsidRDefault="00DC39C2" w:rsidP="00D2297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-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C39C2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40" w:type="pct"/>
            <w:shd w:val="clear" w:color="auto" w:fill="auto"/>
          </w:tcPr>
          <w:p w14:paraId="6BC76368" w14:textId="77777777" w:rsidR="009B6167" w:rsidRPr="006375B5" w:rsidRDefault="009B6167" w:rsidP="00D2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14:paraId="5B3D8F4E" w14:textId="2144C17E" w:rsidR="009B6167" w:rsidRPr="006375B5" w:rsidRDefault="009B6167" w:rsidP="00D22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right="-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9B6167" w:rsidRPr="006375B5" w14:paraId="1CE589B5" w14:textId="77777777" w:rsidTr="00D879A0">
        <w:tc>
          <w:tcPr>
            <w:tcW w:w="2124" w:type="pct"/>
          </w:tcPr>
          <w:p w14:paraId="60CEDD15" w14:textId="77777777" w:rsidR="009B6167" w:rsidRPr="006375B5" w:rsidRDefault="009B6167" w:rsidP="009B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46696" w14:textId="1DDB7C18" w:rsidR="009B6167" w:rsidRPr="006375B5" w:rsidRDefault="00DC39C2" w:rsidP="00D2297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-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C39C2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134" w:type="pct"/>
            <w:shd w:val="clear" w:color="auto" w:fill="auto"/>
          </w:tcPr>
          <w:p w14:paraId="72E08146" w14:textId="77777777" w:rsidR="009B6167" w:rsidRPr="006375B5" w:rsidRDefault="009B6167" w:rsidP="00D2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CC5324" w14:textId="1B30362E" w:rsidR="009B6167" w:rsidRPr="006375B5" w:rsidRDefault="009B6167" w:rsidP="00D2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115</w:t>
            </w:r>
          </w:p>
        </w:tc>
        <w:tc>
          <w:tcPr>
            <w:tcW w:w="141" w:type="pct"/>
            <w:shd w:val="clear" w:color="auto" w:fill="auto"/>
          </w:tcPr>
          <w:p w14:paraId="1E9E5789" w14:textId="77777777" w:rsidR="009B6167" w:rsidRPr="006375B5" w:rsidRDefault="009B6167" w:rsidP="00D2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90D2E0" w14:textId="7590B78F" w:rsidR="009B6167" w:rsidRPr="006375B5" w:rsidRDefault="00DC39C2" w:rsidP="00D2297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-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C39C2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</w:t>
            </w:r>
            <w:r w:rsidR="00C03FA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0" w:type="pct"/>
            <w:shd w:val="clear" w:color="auto" w:fill="auto"/>
          </w:tcPr>
          <w:p w14:paraId="3DF6A661" w14:textId="77777777" w:rsidR="009B6167" w:rsidRPr="006375B5" w:rsidRDefault="009B6167" w:rsidP="00D2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59AA42" w14:textId="12C4785C" w:rsidR="009B6167" w:rsidRPr="006375B5" w:rsidRDefault="009B6167" w:rsidP="00D22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right="-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</w:p>
        </w:tc>
      </w:tr>
      <w:tr w:rsidR="009B6167" w:rsidRPr="00D2297C" w14:paraId="64014EC6" w14:textId="77777777" w:rsidTr="0043754C">
        <w:trPr>
          <w:trHeight w:val="40"/>
        </w:trPr>
        <w:tc>
          <w:tcPr>
            <w:tcW w:w="2124" w:type="pct"/>
          </w:tcPr>
          <w:p w14:paraId="2CE0B587" w14:textId="77777777" w:rsidR="009B6167" w:rsidRPr="00D2297C" w:rsidRDefault="009B6167" w:rsidP="009B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auto"/>
          </w:tcPr>
          <w:p w14:paraId="43A0CE8A" w14:textId="77777777" w:rsidR="009B6167" w:rsidRPr="00D2297C" w:rsidRDefault="009B6167" w:rsidP="00D2297C">
            <w:pPr>
              <w:pStyle w:val="acctfourfigures"/>
              <w:tabs>
                <w:tab w:val="clear" w:pos="765"/>
                <w:tab w:val="decimal" w:pos="807"/>
              </w:tabs>
              <w:spacing w:line="0" w:lineRule="atLeast"/>
              <w:ind w:right="-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4" w:type="pct"/>
            <w:shd w:val="clear" w:color="auto" w:fill="auto"/>
          </w:tcPr>
          <w:p w14:paraId="0B205D73" w14:textId="77777777" w:rsidR="009B6167" w:rsidRPr="00D2297C" w:rsidRDefault="009B6167" w:rsidP="00D2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0" w:lineRule="atLeast"/>
              <w:ind w:right="-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</w:tcPr>
          <w:p w14:paraId="73ADCC08" w14:textId="77777777" w:rsidR="009B6167" w:rsidRPr="00D2297C" w:rsidRDefault="009B6167" w:rsidP="00D2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0" w:lineRule="atLeast"/>
              <w:ind w:right="-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1" w:type="pct"/>
            <w:shd w:val="clear" w:color="auto" w:fill="auto"/>
          </w:tcPr>
          <w:p w14:paraId="6D794524" w14:textId="77777777" w:rsidR="009B6167" w:rsidRPr="00D2297C" w:rsidRDefault="009B6167" w:rsidP="00D2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0" w:lineRule="atLeast"/>
              <w:ind w:right="-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shd w:val="clear" w:color="auto" w:fill="auto"/>
          </w:tcPr>
          <w:p w14:paraId="605E6831" w14:textId="77777777" w:rsidR="009B6167" w:rsidRPr="00D2297C" w:rsidRDefault="009B6167" w:rsidP="00D2297C">
            <w:pPr>
              <w:pStyle w:val="acctfourfigures"/>
              <w:tabs>
                <w:tab w:val="clear" w:pos="765"/>
                <w:tab w:val="decimal" w:pos="807"/>
              </w:tabs>
              <w:spacing w:line="0" w:lineRule="atLeast"/>
              <w:ind w:right="-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0" w:type="pct"/>
            <w:shd w:val="clear" w:color="auto" w:fill="auto"/>
          </w:tcPr>
          <w:p w14:paraId="20D01238" w14:textId="77777777" w:rsidR="009B6167" w:rsidRPr="00D2297C" w:rsidRDefault="009B6167" w:rsidP="00D2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0" w:lineRule="atLeast"/>
              <w:ind w:right="-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shd w:val="clear" w:color="auto" w:fill="auto"/>
          </w:tcPr>
          <w:p w14:paraId="6957AFD4" w14:textId="77777777" w:rsidR="009B6167" w:rsidRPr="00D2297C" w:rsidRDefault="009B6167" w:rsidP="00D22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0" w:lineRule="atLeast"/>
              <w:ind w:right="-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43754C" w:rsidRPr="00D2297C" w14:paraId="48AE20FD" w14:textId="77777777" w:rsidTr="0043754C">
        <w:trPr>
          <w:trHeight w:val="40"/>
        </w:trPr>
        <w:tc>
          <w:tcPr>
            <w:tcW w:w="2124" w:type="pct"/>
          </w:tcPr>
          <w:p w14:paraId="46F5FA8C" w14:textId="77777777" w:rsidR="0043754C" w:rsidRPr="00D2297C" w:rsidRDefault="0043754C" w:rsidP="009B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3" w:type="pct"/>
            <w:shd w:val="clear" w:color="auto" w:fill="auto"/>
          </w:tcPr>
          <w:p w14:paraId="6599BA2E" w14:textId="77777777" w:rsidR="0043754C" w:rsidRPr="00D2297C" w:rsidRDefault="0043754C" w:rsidP="00D2297C">
            <w:pPr>
              <w:pStyle w:val="acctfourfigures"/>
              <w:tabs>
                <w:tab w:val="clear" w:pos="765"/>
                <w:tab w:val="decimal" w:pos="807"/>
              </w:tabs>
              <w:spacing w:line="0" w:lineRule="atLeast"/>
              <w:ind w:right="-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4" w:type="pct"/>
            <w:shd w:val="clear" w:color="auto" w:fill="auto"/>
          </w:tcPr>
          <w:p w14:paraId="55885113" w14:textId="77777777" w:rsidR="0043754C" w:rsidRPr="00D2297C" w:rsidRDefault="0043754C" w:rsidP="00D2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0" w:lineRule="atLeast"/>
              <w:ind w:right="-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5" w:type="pct"/>
            <w:shd w:val="clear" w:color="auto" w:fill="auto"/>
          </w:tcPr>
          <w:p w14:paraId="699B21FD" w14:textId="77777777" w:rsidR="0043754C" w:rsidRPr="00D2297C" w:rsidRDefault="0043754C" w:rsidP="00D2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0" w:lineRule="atLeast"/>
              <w:ind w:right="-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1" w:type="pct"/>
            <w:shd w:val="clear" w:color="auto" w:fill="auto"/>
          </w:tcPr>
          <w:p w14:paraId="7F73C9D0" w14:textId="77777777" w:rsidR="0043754C" w:rsidRPr="00D2297C" w:rsidRDefault="0043754C" w:rsidP="00D2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0" w:lineRule="atLeast"/>
              <w:ind w:right="-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8" w:type="pct"/>
            <w:shd w:val="clear" w:color="auto" w:fill="auto"/>
          </w:tcPr>
          <w:p w14:paraId="181227C7" w14:textId="77777777" w:rsidR="0043754C" w:rsidRPr="00D2297C" w:rsidRDefault="0043754C" w:rsidP="00D2297C">
            <w:pPr>
              <w:pStyle w:val="acctfourfigures"/>
              <w:tabs>
                <w:tab w:val="clear" w:pos="765"/>
                <w:tab w:val="decimal" w:pos="807"/>
              </w:tabs>
              <w:spacing w:line="0" w:lineRule="atLeast"/>
              <w:ind w:right="-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0" w:type="pct"/>
            <w:shd w:val="clear" w:color="auto" w:fill="auto"/>
          </w:tcPr>
          <w:p w14:paraId="0B8CB079" w14:textId="77777777" w:rsidR="0043754C" w:rsidRPr="00D2297C" w:rsidRDefault="0043754C" w:rsidP="00D2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0" w:lineRule="atLeast"/>
              <w:ind w:right="-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shd w:val="clear" w:color="auto" w:fill="auto"/>
          </w:tcPr>
          <w:p w14:paraId="2F5AC7C2" w14:textId="77777777" w:rsidR="0043754C" w:rsidRPr="00D2297C" w:rsidRDefault="0043754C" w:rsidP="00D22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0" w:lineRule="atLeast"/>
              <w:ind w:right="-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9B6167" w:rsidRPr="006375B5" w14:paraId="61F55543" w14:textId="77777777" w:rsidTr="00D879A0">
        <w:tc>
          <w:tcPr>
            <w:tcW w:w="2124" w:type="pct"/>
          </w:tcPr>
          <w:p w14:paraId="67F4039F" w14:textId="410A3B98" w:rsidR="009B6167" w:rsidRPr="006375B5" w:rsidRDefault="009B6167" w:rsidP="009B6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หนี้สินไม่หมุนเวียนอื่น</w:t>
            </w:r>
          </w:p>
        </w:tc>
        <w:tc>
          <w:tcPr>
            <w:tcW w:w="613" w:type="pct"/>
          </w:tcPr>
          <w:p w14:paraId="173BDE14" w14:textId="77777777" w:rsidR="009B6167" w:rsidRDefault="009B6167" w:rsidP="00D22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6EC36DA5" w14:textId="77777777" w:rsidR="009B6167" w:rsidRPr="006375B5" w:rsidRDefault="009B6167" w:rsidP="00D22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5A523E9D" w14:textId="77777777" w:rsidR="009B6167" w:rsidRDefault="009B6167" w:rsidP="00D22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2038E7A0" w14:textId="77777777" w:rsidR="009B6167" w:rsidRPr="006375B5" w:rsidRDefault="009B6167" w:rsidP="00D22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21AAFC1" w14:textId="77777777" w:rsidR="009B6167" w:rsidRDefault="009B6167" w:rsidP="00D2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14D555A9" w14:textId="77777777" w:rsidR="009B6167" w:rsidRPr="006375B5" w:rsidRDefault="009B6167" w:rsidP="00D22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</w:tcPr>
          <w:p w14:paraId="5743E000" w14:textId="77777777" w:rsidR="009B6167" w:rsidRPr="006375B5" w:rsidRDefault="009B6167" w:rsidP="00D22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right="-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B6167" w:rsidRPr="006375B5" w14:paraId="6B6323E5" w14:textId="77777777" w:rsidTr="00D879A0">
        <w:tc>
          <w:tcPr>
            <w:tcW w:w="2124" w:type="pct"/>
          </w:tcPr>
          <w:p w14:paraId="6FC1DC12" w14:textId="77777777" w:rsidR="009B6167" w:rsidRPr="006375B5" w:rsidRDefault="009B6167" w:rsidP="009B6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7B249260" w14:textId="6400CDAB" w:rsidR="009B6167" w:rsidRPr="006375B5" w:rsidRDefault="00DC39C2" w:rsidP="00D22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39C2">
              <w:rPr>
                <w:rFonts w:ascii="Angsana New" w:hAnsi="Angsana New" w:hint="cs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134" w:type="pct"/>
          </w:tcPr>
          <w:p w14:paraId="4510662F" w14:textId="77777777" w:rsidR="009B6167" w:rsidRPr="006375B5" w:rsidRDefault="009B6167" w:rsidP="00D22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14:paraId="212CF5EA" w14:textId="141045E6" w:rsidR="009B6167" w:rsidRPr="006375B5" w:rsidRDefault="009B6167" w:rsidP="00D22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141" w:type="pct"/>
          </w:tcPr>
          <w:p w14:paraId="54E2C781" w14:textId="77777777" w:rsidR="009B6167" w:rsidRPr="006375B5" w:rsidRDefault="009B6167" w:rsidP="00D22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1B0C943B" w14:textId="346B59A8" w:rsidR="009B6167" w:rsidRPr="006375B5" w:rsidRDefault="00BC259C" w:rsidP="009D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C9F5248" w14:textId="77777777" w:rsidR="009B6167" w:rsidRPr="006375B5" w:rsidRDefault="009B6167" w:rsidP="00D22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17246C80" w14:textId="2D83388C" w:rsidR="009B6167" w:rsidRPr="006375B5" w:rsidRDefault="009B6167" w:rsidP="009D7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B6167" w:rsidRPr="00D2297C" w14:paraId="42722E3A" w14:textId="77777777" w:rsidTr="00D879A0">
        <w:tc>
          <w:tcPr>
            <w:tcW w:w="2124" w:type="pct"/>
          </w:tcPr>
          <w:p w14:paraId="5564E746" w14:textId="77777777" w:rsidR="009B6167" w:rsidRPr="00D2297C" w:rsidRDefault="009B6167" w:rsidP="009B6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1B09559A" w14:textId="77777777" w:rsidR="009B6167" w:rsidRPr="00D2297C" w:rsidRDefault="009B6167" w:rsidP="00D22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4" w:type="pct"/>
          </w:tcPr>
          <w:p w14:paraId="5025C15F" w14:textId="77777777" w:rsidR="009B6167" w:rsidRPr="00D2297C" w:rsidRDefault="009B6167" w:rsidP="00D22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5" w:type="pct"/>
          </w:tcPr>
          <w:p w14:paraId="53783DD7" w14:textId="77777777" w:rsidR="009B6167" w:rsidRPr="00D2297C" w:rsidRDefault="009B6167" w:rsidP="00D22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1" w:type="pct"/>
          </w:tcPr>
          <w:p w14:paraId="46E94343" w14:textId="77777777" w:rsidR="009B6167" w:rsidRPr="00D2297C" w:rsidRDefault="009B6167" w:rsidP="00D22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8" w:type="pct"/>
          </w:tcPr>
          <w:p w14:paraId="7DC6393A" w14:textId="77777777" w:rsidR="009B6167" w:rsidRPr="00D2297C" w:rsidRDefault="009B6167" w:rsidP="00D2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0" w:type="pct"/>
          </w:tcPr>
          <w:p w14:paraId="388E68BF" w14:textId="77777777" w:rsidR="009B6167" w:rsidRPr="00D2297C" w:rsidRDefault="009B6167" w:rsidP="00D22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</w:tcPr>
          <w:p w14:paraId="4A5538D5" w14:textId="77777777" w:rsidR="009B6167" w:rsidRPr="00D2297C" w:rsidRDefault="009B6167" w:rsidP="00D22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right="-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9B6167" w:rsidRPr="00CD0E61" w14:paraId="7C1216FE" w14:textId="77777777" w:rsidTr="00D879A0">
        <w:tc>
          <w:tcPr>
            <w:tcW w:w="2124" w:type="pct"/>
          </w:tcPr>
          <w:p w14:paraId="316441A9" w14:textId="77777777" w:rsidR="009B6167" w:rsidRPr="006375B5" w:rsidRDefault="009B6167" w:rsidP="009B6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613" w:type="pct"/>
          </w:tcPr>
          <w:p w14:paraId="6E37BB05" w14:textId="77777777" w:rsidR="009B6167" w:rsidRPr="006375B5" w:rsidRDefault="009B6167" w:rsidP="00D22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6B0EABB8" w14:textId="77777777" w:rsidR="009B6167" w:rsidRPr="006375B5" w:rsidRDefault="009B6167" w:rsidP="00D22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2CDEAA41" w14:textId="77777777" w:rsidR="009B6167" w:rsidRPr="006375B5" w:rsidRDefault="009B6167" w:rsidP="00D22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7536558E" w14:textId="77777777" w:rsidR="009B6167" w:rsidRPr="006375B5" w:rsidRDefault="009B6167" w:rsidP="00D22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07D0F8A" w14:textId="77777777" w:rsidR="009B6167" w:rsidRPr="00CD0E61" w:rsidRDefault="009B6167" w:rsidP="00D22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18C9EACA" w14:textId="77777777" w:rsidR="009B6167" w:rsidRPr="00CD0E61" w:rsidRDefault="009B6167" w:rsidP="00D22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15411011" w14:textId="77777777" w:rsidR="009B6167" w:rsidRPr="00CD0E61" w:rsidRDefault="009B6167" w:rsidP="00D22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6167" w:rsidRPr="00CD0E61" w14:paraId="4ECC67CF" w14:textId="77777777" w:rsidTr="00D879A0">
        <w:tc>
          <w:tcPr>
            <w:tcW w:w="2124" w:type="pct"/>
          </w:tcPr>
          <w:p w14:paraId="5D08FEAA" w14:textId="77777777" w:rsidR="009B6167" w:rsidRPr="009E55B2" w:rsidRDefault="009B6167" w:rsidP="009B6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ภาระผูกพันตามสัญญาเช่าระยะสั้นหรือมีมูลค่าต่ำ</w:t>
            </w:r>
          </w:p>
        </w:tc>
        <w:tc>
          <w:tcPr>
            <w:tcW w:w="613" w:type="pct"/>
            <w:tcBorders>
              <w:bottom w:val="double" w:sz="4" w:space="0" w:color="auto"/>
            </w:tcBorders>
            <w:shd w:val="clear" w:color="auto" w:fill="auto"/>
          </w:tcPr>
          <w:p w14:paraId="3D1EAB48" w14:textId="3DCD82C1" w:rsidR="009B6167" w:rsidRPr="00F82E8A" w:rsidRDefault="0061533E" w:rsidP="00D22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134" w:type="pct"/>
          </w:tcPr>
          <w:p w14:paraId="5C9DB5BB" w14:textId="77777777" w:rsidR="009B6167" w:rsidRPr="006375B5" w:rsidRDefault="009B6167" w:rsidP="00D22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14:paraId="2951B933" w14:textId="3A133309" w:rsidR="009B6167" w:rsidRPr="006375B5" w:rsidRDefault="009B6167" w:rsidP="00D22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141" w:type="pct"/>
          </w:tcPr>
          <w:p w14:paraId="3F3AB371" w14:textId="77777777" w:rsidR="009B6167" w:rsidRPr="006375B5" w:rsidRDefault="009B6167" w:rsidP="00D22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4A02CEB1" w14:textId="284D18B0" w:rsidR="009B6167" w:rsidRPr="00CD0E61" w:rsidRDefault="0061533E" w:rsidP="00D22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0" w:type="pct"/>
          </w:tcPr>
          <w:p w14:paraId="68C03191" w14:textId="77777777" w:rsidR="009B6167" w:rsidRPr="00CD0E61" w:rsidRDefault="009B6167" w:rsidP="00D22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303A7CA4" w14:textId="5FA7A7F1" w:rsidR="009B6167" w:rsidRPr="00CD0E61" w:rsidRDefault="009B6167" w:rsidP="00D22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</w:tbl>
    <w:p w14:paraId="3129798D" w14:textId="77777777" w:rsidR="00FF6508" w:rsidRPr="0096404F" w:rsidRDefault="00FF6508">
      <w:pPr>
        <w:rPr>
          <w:rFonts w:asciiTheme="majorBidi" w:hAnsiTheme="majorBidi" w:cstheme="majorBidi"/>
          <w:sz w:val="28"/>
          <w:szCs w:val="28"/>
          <w:cs/>
        </w:rPr>
      </w:pPr>
    </w:p>
    <w:p w14:paraId="25862793" w14:textId="5B002689" w:rsidR="004F2180" w:rsidRPr="0096404F" w:rsidRDefault="004F2180" w:rsidP="004F2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6404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</w:t>
      </w:r>
    </w:p>
    <w:p w14:paraId="26A8F7F0" w14:textId="77777777" w:rsidR="004F2180" w:rsidRPr="007E6D96" w:rsidRDefault="004F2180" w:rsidP="004F2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8BCFEC2" w14:textId="77777777" w:rsidR="004F2180" w:rsidRPr="0096404F" w:rsidRDefault="004F2180" w:rsidP="004F2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7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6404F">
        <w:rPr>
          <w:rFonts w:ascii="Angsana New" w:hAnsi="Angsana New" w:hint="cs"/>
          <w:i/>
          <w:iCs/>
          <w:sz w:val="30"/>
          <w:szCs w:val="30"/>
          <w:cs/>
        </w:rPr>
        <w:t xml:space="preserve">หนี้สินที่อาจจะเกิดขึ้นกับกิจการที่เกี่ยวข้องกัน </w:t>
      </w:r>
    </w:p>
    <w:p w14:paraId="45863071" w14:textId="77777777" w:rsidR="004F2180" w:rsidRPr="00D36444" w:rsidRDefault="004F2180" w:rsidP="004F2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7"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7FD4255" w14:textId="254E5CBA" w:rsidR="004F2180" w:rsidRPr="0096404F" w:rsidRDefault="0096404F" w:rsidP="004F2180">
      <w:pPr>
        <w:tabs>
          <w:tab w:val="clear" w:pos="227"/>
          <w:tab w:val="clear" w:pos="454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pacing w:val="2"/>
          <w:sz w:val="30"/>
          <w:szCs w:val="30"/>
        </w:rPr>
      </w:pPr>
      <w:r w:rsidRPr="0096404F">
        <w:rPr>
          <w:rFonts w:ascii="Angsana New" w:hAnsi="Angsana New" w:hint="cs"/>
          <w:spacing w:val="2"/>
          <w:sz w:val="30"/>
          <w:szCs w:val="30"/>
          <w:cs/>
        </w:rPr>
        <w:t>ณ</w:t>
      </w:r>
      <w:r w:rsidRPr="0096404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96404F">
        <w:rPr>
          <w:rFonts w:ascii="Angsana New" w:hAnsi="Angsana New" w:hint="cs"/>
          <w:spacing w:val="2"/>
          <w:sz w:val="30"/>
          <w:szCs w:val="30"/>
          <w:cs/>
        </w:rPr>
        <w:t>วันที่</w:t>
      </w:r>
      <w:r w:rsidRPr="0096404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DC39C2" w:rsidRPr="00DC39C2">
        <w:rPr>
          <w:rFonts w:ascii="Angsana New" w:hAnsi="Angsana New"/>
          <w:spacing w:val="2"/>
          <w:sz w:val="30"/>
          <w:szCs w:val="30"/>
        </w:rPr>
        <w:t>31</w:t>
      </w:r>
      <w:r w:rsidRPr="0096404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96404F">
        <w:rPr>
          <w:rFonts w:ascii="Angsana New" w:hAnsi="Angsana New" w:hint="cs"/>
          <w:spacing w:val="2"/>
          <w:sz w:val="30"/>
          <w:szCs w:val="30"/>
          <w:cs/>
        </w:rPr>
        <w:t>ธันวาคม</w:t>
      </w:r>
      <w:r w:rsidRPr="0096404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DC39C2" w:rsidRPr="00DC39C2">
        <w:rPr>
          <w:rFonts w:ascii="Angsana New" w:hAnsi="Angsana New"/>
          <w:spacing w:val="2"/>
          <w:sz w:val="30"/>
          <w:szCs w:val="30"/>
        </w:rPr>
        <w:t>2566</w:t>
      </w:r>
      <w:r w:rsidRPr="0096404F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4F2180" w:rsidRPr="0096404F">
        <w:rPr>
          <w:rFonts w:ascii="Angsana New" w:hAnsi="Angsana New" w:hint="cs"/>
          <w:spacing w:val="2"/>
          <w:sz w:val="30"/>
          <w:szCs w:val="30"/>
          <w:cs/>
        </w:rPr>
        <w:t>กลุ่มบริษัท</w:t>
      </w:r>
      <w:r w:rsidR="004F2180" w:rsidRPr="0096404F">
        <w:rPr>
          <w:rFonts w:ascii="Angsana New" w:hAnsi="Angsana New"/>
          <w:spacing w:val="2"/>
          <w:sz w:val="30"/>
          <w:szCs w:val="30"/>
          <w:cs/>
        </w:rPr>
        <w:t>มี</w:t>
      </w:r>
      <w:r w:rsidR="004F2180" w:rsidRPr="0096404F">
        <w:rPr>
          <w:rFonts w:ascii="Angsana New" w:hAnsi="Angsana New" w:hint="cs"/>
          <w:spacing w:val="2"/>
          <w:sz w:val="30"/>
          <w:szCs w:val="30"/>
          <w:cs/>
        </w:rPr>
        <w:t>หนี้สินที่อาจจะเกิดขึ้นกับกิจการที่เกี่ยวข้องกัน</w:t>
      </w:r>
      <w:r w:rsidR="004F2180" w:rsidRPr="0096404F">
        <w:rPr>
          <w:rFonts w:ascii="Angsana New" w:hAnsi="Angsana New"/>
          <w:spacing w:val="2"/>
          <w:sz w:val="30"/>
          <w:szCs w:val="30"/>
          <w:cs/>
        </w:rPr>
        <w:t>จากการค้ำประกันหนี้สินที่มีภาระดอกเบี้ยและหนังสือค้ำประกันของบริษัทย่อย</w:t>
      </w:r>
      <w:r w:rsidR="004F2180" w:rsidRPr="0096404F">
        <w:rPr>
          <w:rFonts w:ascii="Angsana New" w:hAnsi="Angsana New" w:hint="cs"/>
          <w:spacing w:val="2"/>
          <w:sz w:val="30"/>
          <w:szCs w:val="30"/>
          <w:cs/>
        </w:rPr>
        <w:t>ที่มีต่อสถาบันการเงิน</w:t>
      </w:r>
      <w:r w:rsidR="004F2180" w:rsidRPr="0096404F">
        <w:rPr>
          <w:rFonts w:ascii="Angsana New" w:hAnsi="Angsana New"/>
          <w:spacing w:val="2"/>
          <w:sz w:val="30"/>
          <w:szCs w:val="30"/>
          <w:cs/>
        </w:rPr>
        <w:t xml:space="preserve">ที่เบิกใช้แล้วจำนวนเงิน </w:t>
      </w:r>
      <w:r w:rsidRPr="0096404F">
        <w:rPr>
          <w:rFonts w:ascii="Angsana New" w:hAnsi="Angsana New"/>
          <w:spacing w:val="2"/>
          <w:sz w:val="30"/>
          <w:szCs w:val="30"/>
        </w:rPr>
        <w:t>159.18</w:t>
      </w:r>
      <w:r w:rsidRPr="0096404F">
        <w:rPr>
          <w:rFonts w:ascii="Angsana New" w:hAnsi="Angsana New" w:hint="cs"/>
          <w:spacing w:val="2"/>
          <w:sz w:val="30"/>
          <w:szCs w:val="30"/>
        </w:rPr>
        <w:t xml:space="preserve"> </w:t>
      </w:r>
      <w:r>
        <w:rPr>
          <w:rFonts w:ascii="Angsana New" w:hAnsi="Angsana New"/>
          <w:spacing w:val="2"/>
          <w:sz w:val="30"/>
          <w:szCs w:val="30"/>
        </w:rPr>
        <w:br/>
      </w:r>
      <w:r w:rsidR="004F2180" w:rsidRPr="0096404F">
        <w:rPr>
          <w:rFonts w:ascii="Angsana New" w:hAnsi="Angsana New" w:hint="cs"/>
          <w:spacing w:val="2"/>
          <w:sz w:val="30"/>
          <w:szCs w:val="30"/>
          <w:cs/>
        </w:rPr>
        <w:t xml:space="preserve">ล้านบาท </w:t>
      </w:r>
      <w:r w:rsidRPr="0096404F">
        <w:rPr>
          <w:rFonts w:ascii="Angsana New" w:hAnsi="Angsana New"/>
          <w:i/>
          <w:iCs/>
          <w:spacing w:val="2"/>
          <w:sz w:val="30"/>
          <w:szCs w:val="30"/>
          <w:cs/>
        </w:rPr>
        <w:t>(</w:t>
      </w:r>
      <w:r w:rsidR="00DC39C2" w:rsidRPr="00DC39C2">
        <w:rPr>
          <w:rFonts w:ascii="Angsana New" w:hAnsi="Angsana New"/>
          <w:i/>
          <w:iCs/>
          <w:spacing w:val="2"/>
          <w:sz w:val="30"/>
          <w:szCs w:val="30"/>
        </w:rPr>
        <w:t>30</w:t>
      </w:r>
      <w:r w:rsidRPr="0096404F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Pr="0096404F">
        <w:rPr>
          <w:rFonts w:ascii="Angsana New" w:hAnsi="Angsana New" w:hint="cs"/>
          <w:i/>
          <w:iCs/>
          <w:spacing w:val="2"/>
          <w:sz w:val="30"/>
          <w:szCs w:val="30"/>
          <w:cs/>
        </w:rPr>
        <w:t>กันยายน</w:t>
      </w:r>
      <w:r w:rsidRPr="0096404F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="00DC39C2" w:rsidRPr="00DC39C2">
        <w:rPr>
          <w:rFonts w:ascii="Angsana New" w:hAnsi="Angsana New"/>
          <w:i/>
          <w:iCs/>
          <w:spacing w:val="2"/>
          <w:sz w:val="30"/>
          <w:szCs w:val="30"/>
        </w:rPr>
        <w:t>2566</w:t>
      </w:r>
      <w:r w:rsidRPr="0096404F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: </w:t>
      </w:r>
      <w:r w:rsidR="00DC39C2" w:rsidRPr="00DC39C2">
        <w:rPr>
          <w:rFonts w:ascii="Angsana New" w:hAnsi="Angsana New"/>
          <w:i/>
          <w:iCs/>
          <w:spacing w:val="2"/>
          <w:sz w:val="30"/>
          <w:szCs w:val="30"/>
        </w:rPr>
        <w:t>164</w:t>
      </w:r>
      <w:r w:rsidRPr="0096404F">
        <w:rPr>
          <w:rFonts w:ascii="Angsana New" w:hAnsi="Angsana New"/>
          <w:i/>
          <w:iCs/>
          <w:spacing w:val="2"/>
          <w:sz w:val="30"/>
          <w:szCs w:val="30"/>
          <w:cs/>
        </w:rPr>
        <w:t>.</w:t>
      </w:r>
      <w:r w:rsidR="00DC39C2" w:rsidRPr="00DC39C2">
        <w:rPr>
          <w:rFonts w:ascii="Angsana New" w:hAnsi="Angsana New"/>
          <w:i/>
          <w:iCs/>
          <w:spacing w:val="2"/>
          <w:sz w:val="30"/>
          <w:szCs w:val="30"/>
        </w:rPr>
        <w:t>28</w:t>
      </w:r>
      <w:r w:rsidRPr="0096404F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Pr="0096404F">
        <w:rPr>
          <w:rFonts w:ascii="Angsana New" w:hAnsi="Angsana New" w:hint="cs"/>
          <w:i/>
          <w:iCs/>
          <w:spacing w:val="2"/>
          <w:sz w:val="30"/>
          <w:szCs w:val="30"/>
          <w:cs/>
        </w:rPr>
        <w:t>ล้านบาท</w:t>
      </w:r>
      <w:r w:rsidRPr="0096404F">
        <w:rPr>
          <w:rFonts w:ascii="Angsana New" w:hAnsi="Angsana New"/>
          <w:i/>
          <w:iCs/>
          <w:spacing w:val="2"/>
          <w:sz w:val="30"/>
          <w:szCs w:val="30"/>
          <w:cs/>
        </w:rPr>
        <w:t>)</w:t>
      </w:r>
      <w:r w:rsidRPr="0096404F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 </w:t>
      </w:r>
      <w:r w:rsidRPr="0096404F">
        <w:rPr>
          <w:rFonts w:ascii="Angsana New" w:hAnsi="Angsana New" w:hint="cs"/>
          <w:spacing w:val="2"/>
          <w:sz w:val="30"/>
          <w:szCs w:val="30"/>
          <w:cs/>
        </w:rPr>
        <w:t>และที่ยังไม่ได้เบิกใช้จำนวนเงิน</w:t>
      </w:r>
      <w:r w:rsidRPr="0096404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DC39C2" w:rsidRPr="00DC39C2">
        <w:rPr>
          <w:rFonts w:ascii="Angsana New" w:hAnsi="Angsana New"/>
          <w:spacing w:val="2"/>
          <w:sz w:val="30"/>
          <w:szCs w:val="30"/>
        </w:rPr>
        <w:t>1</w:t>
      </w:r>
      <w:r w:rsidRPr="0096404F">
        <w:rPr>
          <w:rFonts w:ascii="Angsana New" w:hAnsi="Angsana New"/>
          <w:spacing w:val="2"/>
          <w:sz w:val="30"/>
          <w:szCs w:val="30"/>
        </w:rPr>
        <w:t>,</w:t>
      </w:r>
      <w:r w:rsidR="00DC39C2" w:rsidRPr="00DC39C2">
        <w:rPr>
          <w:rFonts w:ascii="Angsana New" w:hAnsi="Angsana New"/>
          <w:spacing w:val="2"/>
          <w:sz w:val="30"/>
          <w:szCs w:val="30"/>
        </w:rPr>
        <w:t>500</w:t>
      </w:r>
      <w:r w:rsidR="00402DEF">
        <w:rPr>
          <w:rFonts w:ascii="Angsana New" w:hAnsi="Angsana New"/>
          <w:spacing w:val="2"/>
          <w:sz w:val="30"/>
          <w:szCs w:val="30"/>
        </w:rPr>
        <w:t>.00</w:t>
      </w:r>
      <w:r w:rsidRPr="0096404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96404F"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r w:rsidRPr="0096404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96404F">
        <w:rPr>
          <w:rFonts w:ascii="Angsana New" w:hAnsi="Angsana New"/>
          <w:i/>
          <w:iCs/>
          <w:spacing w:val="2"/>
          <w:sz w:val="30"/>
          <w:szCs w:val="30"/>
          <w:cs/>
        </w:rPr>
        <w:t>(</w:t>
      </w:r>
      <w:r w:rsidR="00DC39C2" w:rsidRPr="00DC39C2">
        <w:rPr>
          <w:rFonts w:ascii="Angsana New" w:hAnsi="Angsana New"/>
          <w:i/>
          <w:iCs/>
          <w:spacing w:val="2"/>
          <w:sz w:val="30"/>
          <w:szCs w:val="30"/>
        </w:rPr>
        <w:t>30</w:t>
      </w:r>
      <w:r w:rsidRPr="0096404F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Pr="0096404F">
        <w:rPr>
          <w:rFonts w:ascii="Angsana New" w:hAnsi="Angsana New" w:hint="cs"/>
          <w:i/>
          <w:iCs/>
          <w:spacing w:val="2"/>
          <w:sz w:val="30"/>
          <w:szCs w:val="30"/>
          <w:cs/>
        </w:rPr>
        <w:t>กันยายน</w:t>
      </w:r>
      <w:r w:rsidRPr="0096404F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="00DC39C2" w:rsidRPr="00DC39C2">
        <w:rPr>
          <w:rFonts w:ascii="Angsana New" w:hAnsi="Angsana New"/>
          <w:i/>
          <w:iCs/>
          <w:spacing w:val="2"/>
          <w:sz w:val="30"/>
          <w:szCs w:val="30"/>
        </w:rPr>
        <w:t>2566</w:t>
      </w:r>
      <w:r w:rsidRPr="0096404F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: </w:t>
      </w:r>
      <w:r w:rsidR="00DC39C2" w:rsidRPr="00DC39C2">
        <w:rPr>
          <w:rFonts w:ascii="Angsana New" w:hAnsi="Angsana New"/>
          <w:i/>
          <w:iCs/>
          <w:spacing w:val="2"/>
          <w:sz w:val="30"/>
          <w:szCs w:val="30"/>
        </w:rPr>
        <w:t>1</w:t>
      </w:r>
      <w:r w:rsidRPr="0096404F">
        <w:rPr>
          <w:rFonts w:ascii="Angsana New" w:hAnsi="Angsana New"/>
          <w:i/>
          <w:iCs/>
          <w:spacing w:val="2"/>
          <w:sz w:val="30"/>
          <w:szCs w:val="30"/>
        </w:rPr>
        <w:t>,</w:t>
      </w:r>
      <w:r w:rsidR="00DC39C2" w:rsidRPr="00DC39C2">
        <w:rPr>
          <w:rFonts w:ascii="Angsana New" w:hAnsi="Angsana New"/>
          <w:i/>
          <w:iCs/>
          <w:spacing w:val="2"/>
          <w:sz w:val="30"/>
          <w:szCs w:val="30"/>
        </w:rPr>
        <w:t>500</w:t>
      </w:r>
      <w:r w:rsidRPr="0096404F">
        <w:rPr>
          <w:rFonts w:ascii="Angsana New" w:hAnsi="Angsana New"/>
          <w:i/>
          <w:iCs/>
          <w:spacing w:val="2"/>
          <w:sz w:val="30"/>
          <w:szCs w:val="30"/>
          <w:cs/>
        </w:rPr>
        <w:t>.</w:t>
      </w:r>
      <w:r w:rsidR="00DC39C2" w:rsidRPr="00DC39C2">
        <w:rPr>
          <w:rFonts w:ascii="Angsana New" w:hAnsi="Angsana New"/>
          <w:i/>
          <w:iCs/>
          <w:spacing w:val="2"/>
          <w:sz w:val="30"/>
          <w:szCs w:val="30"/>
        </w:rPr>
        <w:t>00</w:t>
      </w:r>
      <w:r w:rsidRPr="0096404F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Pr="0096404F">
        <w:rPr>
          <w:rFonts w:ascii="Angsana New" w:hAnsi="Angsana New" w:hint="cs"/>
          <w:i/>
          <w:iCs/>
          <w:spacing w:val="2"/>
          <w:sz w:val="30"/>
          <w:szCs w:val="30"/>
          <w:cs/>
        </w:rPr>
        <w:t>ล้านบาท</w:t>
      </w:r>
      <w:r w:rsidRPr="0096404F">
        <w:rPr>
          <w:rFonts w:ascii="Angsana New" w:hAnsi="Angsana New"/>
          <w:i/>
          <w:iCs/>
          <w:spacing w:val="2"/>
          <w:sz w:val="30"/>
          <w:szCs w:val="30"/>
          <w:cs/>
        </w:rPr>
        <w:t>)</w:t>
      </w:r>
      <w:r w:rsidRPr="0096404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96404F">
        <w:rPr>
          <w:rFonts w:ascii="Angsana New" w:hAnsi="Angsana New" w:hint="cs"/>
          <w:spacing w:val="2"/>
          <w:sz w:val="30"/>
          <w:szCs w:val="30"/>
          <w:cs/>
        </w:rPr>
        <w:t>โดยทั่วไปการค้ำประกันนี้มีผลผูกพันต่อบริษัทนานเท่าที่ภาระหนี้สินยังไม่ได้ชำระ</w:t>
      </w:r>
    </w:p>
    <w:p w14:paraId="0FB21F14" w14:textId="77777777" w:rsidR="007E26E0" w:rsidRDefault="007E2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3A65C45" w14:textId="54E5D1E5" w:rsidR="00CF055D" w:rsidRPr="006263D0" w:rsidRDefault="008A6BAF" w:rsidP="002D6682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6263D0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อสังหาริมทรัพย์พัฒนาเพื่อขาย</w:t>
      </w:r>
    </w:p>
    <w:p w14:paraId="3BE04344" w14:textId="77777777" w:rsidR="00D879A0" w:rsidRDefault="00D879A0" w:rsidP="00D5349F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4990" w:type="pct"/>
        <w:tblInd w:w="423" w:type="dxa"/>
        <w:tblLayout w:type="fixed"/>
        <w:tblLook w:val="01E0" w:firstRow="1" w:lastRow="1" w:firstColumn="1" w:lastColumn="1" w:noHBand="0" w:noVBand="0"/>
      </w:tblPr>
      <w:tblGrid>
        <w:gridCol w:w="4079"/>
        <w:gridCol w:w="1171"/>
        <w:gridCol w:w="268"/>
        <w:gridCol w:w="1189"/>
        <w:gridCol w:w="270"/>
        <w:gridCol w:w="1168"/>
        <w:gridCol w:w="272"/>
        <w:gridCol w:w="1169"/>
      </w:tblGrid>
      <w:tr w:rsidR="00D879A0" w:rsidRPr="006375B5" w14:paraId="71E8CB7E" w14:textId="77777777" w:rsidTr="00000D8A">
        <w:tc>
          <w:tcPr>
            <w:tcW w:w="2127" w:type="pct"/>
          </w:tcPr>
          <w:p w14:paraId="709C0C2B" w14:textId="77777777" w:rsidR="00D879A0" w:rsidRPr="006375B5" w:rsidRDefault="00D879A0" w:rsidP="00A74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14:paraId="2D8BC548" w14:textId="77777777" w:rsidR="00D879A0" w:rsidRPr="006375B5" w:rsidRDefault="00D879A0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661C3824" w14:textId="77777777" w:rsidR="00D879A0" w:rsidRPr="006375B5" w:rsidRDefault="00D879A0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62" w:type="pct"/>
            <w:gridSpan w:val="3"/>
          </w:tcPr>
          <w:p w14:paraId="63A2A6E0" w14:textId="77777777" w:rsidR="00D879A0" w:rsidRPr="006375B5" w:rsidRDefault="00D879A0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3184" w:rsidRPr="000E564C" w14:paraId="6CC13030" w14:textId="77777777" w:rsidTr="00000D8A">
        <w:tc>
          <w:tcPr>
            <w:tcW w:w="2127" w:type="pct"/>
          </w:tcPr>
          <w:p w14:paraId="0AD3A51A" w14:textId="77777777" w:rsidR="00D879A0" w:rsidRPr="006375B5" w:rsidRDefault="00D879A0" w:rsidP="00A74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74718187" w14:textId="77777777" w:rsidR="00D879A0" w:rsidRPr="000E564C" w:rsidRDefault="00D879A0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  <w:shd w:val="clear" w:color="auto" w:fill="auto"/>
          </w:tcPr>
          <w:p w14:paraId="418302E4" w14:textId="77777777" w:rsidR="00D879A0" w:rsidRPr="006375B5" w:rsidRDefault="00D879A0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shd w:val="clear" w:color="auto" w:fill="auto"/>
          </w:tcPr>
          <w:p w14:paraId="5A12BF91" w14:textId="77777777" w:rsidR="00D879A0" w:rsidRPr="000E564C" w:rsidRDefault="00D879A0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  <w:shd w:val="clear" w:color="auto" w:fill="auto"/>
          </w:tcPr>
          <w:p w14:paraId="1C4BF63E" w14:textId="77777777" w:rsidR="00D879A0" w:rsidRPr="006375B5" w:rsidRDefault="00D879A0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293276D3" w14:textId="77777777" w:rsidR="00D879A0" w:rsidRPr="000E564C" w:rsidRDefault="00D879A0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  <w:shd w:val="clear" w:color="auto" w:fill="auto"/>
          </w:tcPr>
          <w:p w14:paraId="10054F60" w14:textId="77777777" w:rsidR="00D879A0" w:rsidRPr="006375B5" w:rsidRDefault="00D879A0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1" w:type="pct"/>
            <w:shd w:val="clear" w:color="auto" w:fill="auto"/>
          </w:tcPr>
          <w:p w14:paraId="36C2DDBB" w14:textId="77777777" w:rsidR="00D879A0" w:rsidRPr="000E564C" w:rsidRDefault="00D879A0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143184" w:rsidRPr="006375B5" w14:paraId="0CB68D59" w14:textId="77777777" w:rsidTr="00000D8A">
        <w:tc>
          <w:tcPr>
            <w:tcW w:w="2127" w:type="pct"/>
          </w:tcPr>
          <w:p w14:paraId="4A6298CC" w14:textId="77777777" w:rsidR="00D879A0" w:rsidRPr="006375B5" w:rsidRDefault="00D879A0" w:rsidP="00A74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438CB196" w14:textId="77777777" w:rsidR="00D879A0" w:rsidRPr="006375B5" w:rsidRDefault="00D879A0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64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0" w:type="pct"/>
            <w:shd w:val="clear" w:color="auto" w:fill="auto"/>
          </w:tcPr>
          <w:p w14:paraId="07859B6A" w14:textId="77777777" w:rsidR="00D879A0" w:rsidRPr="006375B5" w:rsidRDefault="00D879A0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shd w:val="clear" w:color="auto" w:fill="auto"/>
          </w:tcPr>
          <w:p w14:paraId="2BA7F5C5" w14:textId="77777777" w:rsidR="00D879A0" w:rsidRPr="006375B5" w:rsidRDefault="00D879A0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64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1" w:type="pct"/>
            <w:shd w:val="clear" w:color="auto" w:fill="auto"/>
          </w:tcPr>
          <w:p w14:paraId="658C4C3F" w14:textId="77777777" w:rsidR="00D879A0" w:rsidRPr="006375B5" w:rsidRDefault="00D879A0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52560A3E" w14:textId="77777777" w:rsidR="00D879A0" w:rsidRPr="006375B5" w:rsidRDefault="00D879A0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64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2" w:type="pct"/>
            <w:shd w:val="clear" w:color="auto" w:fill="auto"/>
          </w:tcPr>
          <w:p w14:paraId="49D3C1F1" w14:textId="77777777" w:rsidR="00D879A0" w:rsidRPr="006375B5" w:rsidRDefault="00D879A0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1" w:type="pct"/>
            <w:shd w:val="clear" w:color="auto" w:fill="auto"/>
          </w:tcPr>
          <w:p w14:paraId="5BC41716" w14:textId="77777777" w:rsidR="00D879A0" w:rsidRPr="006375B5" w:rsidRDefault="00D879A0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64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879A0" w:rsidRPr="006375B5" w14:paraId="7CBB799E" w14:textId="77777777" w:rsidTr="00000D8A">
        <w:tc>
          <w:tcPr>
            <w:tcW w:w="2127" w:type="pct"/>
          </w:tcPr>
          <w:p w14:paraId="52594774" w14:textId="77777777" w:rsidR="00D879A0" w:rsidRPr="006375B5" w:rsidRDefault="00D879A0" w:rsidP="00A74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73" w:type="pct"/>
            <w:gridSpan w:val="7"/>
          </w:tcPr>
          <w:p w14:paraId="461708DA" w14:textId="77777777" w:rsidR="00D879A0" w:rsidRPr="006375B5" w:rsidRDefault="00D879A0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43184" w:rsidRPr="00DD6C07" w14:paraId="73E073C8" w14:textId="77777777" w:rsidTr="00000D8A">
        <w:tc>
          <w:tcPr>
            <w:tcW w:w="2127" w:type="pct"/>
          </w:tcPr>
          <w:p w14:paraId="3F35AE37" w14:textId="77777777" w:rsidR="00D879A0" w:rsidRPr="006375B5" w:rsidRDefault="00D879A0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อสังหาริมทรัพย์ระหว่างพัฒนา</w:t>
            </w:r>
          </w:p>
        </w:tc>
        <w:tc>
          <w:tcPr>
            <w:tcW w:w="611" w:type="pct"/>
          </w:tcPr>
          <w:p w14:paraId="09694BBA" w14:textId="77777777" w:rsidR="00D879A0" w:rsidRDefault="00D879A0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78AC695" w14:textId="77777777" w:rsidR="00D879A0" w:rsidRPr="006375B5" w:rsidRDefault="00D879A0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1F11BD2" w14:textId="77777777" w:rsidR="00D879A0" w:rsidRPr="00824F87" w:rsidRDefault="00D879A0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69C50B06" w14:textId="77777777" w:rsidR="00D879A0" w:rsidRPr="006375B5" w:rsidRDefault="00D879A0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4744C6D0" w14:textId="77777777" w:rsidR="00D879A0" w:rsidRDefault="00D879A0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48BE70A" w14:textId="77777777" w:rsidR="00D879A0" w:rsidRPr="006375B5" w:rsidRDefault="00D879A0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762B3D6D" w14:textId="77777777" w:rsidR="00D879A0" w:rsidRPr="00DD6C07" w:rsidRDefault="00D879A0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3184" w:rsidRPr="00DD6C07" w14:paraId="7373F98D" w14:textId="77777777" w:rsidTr="00000D8A">
        <w:tc>
          <w:tcPr>
            <w:tcW w:w="2127" w:type="pct"/>
          </w:tcPr>
          <w:p w14:paraId="04C6C329" w14:textId="77777777" w:rsidR="00D879A0" w:rsidRPr="006375B5" w:rsidRDefault="00D879A0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611" w:type="pct"/>
          </w:tcPr>
          <w:p w14:paraId="5839A6FA" w14:textId="3D8C78D6" w:rsidR="00D879A0" w:rsidRPr="006375B5" w:rsidRDefault="006D2A0E" w:rsidP="009D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</w:t>
            </w:r>
            <w:r w:rsidR="00413E8C">
              <w:rPr>
                <w:rFonts w:ascii="Angsana New" w:hAnsi="Angsana New"/>
                <w:sz w:val="30"/>
                <w:szCs w:val="30"/>
              </w:rPr>
              <w:t>792</w:t>
            </w:r>
          </w:p>
        </w:tc>
        <w:tc>
          <w:tcPr>
            <w:tcW w:w="140" w:type="pct"/>
          </w:tcPr>
          <w:p w14:paraId="36C7AFAB" w14:textId="77777777" w:rsidR="00D879A0" w:rsidRPr="006375B5" w:rsidRDefault="00D879A0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25AB0DB6" w14:textId="77777777" w:rsidR="00D879A0" w:rsidRPr="006375B5" w:rsidRDefault="00D879A0" w:rsidP="009D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17,422</w:t>
            </w:r>
          </w:p>
        </w:tc>
        <w:tc>
          <w:tcPr>
            <w:tcW w:w="141" w:type="pct"/>
          </w:tcPr>
          <w:p w14:paraId="2E39C9BF" w14:textId="77777777" w:rsidR="00D879A0" w:rsidRPr="006375B5" w:rsidRDefault="00D879A0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79FD7AED" w14:textId="68BDA3C3" w:rsidR="00D879A0" w:rsidRPr="00DD6C07" w:rsidRDefault="00B5382E" w:rsidP="009D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0C61CE70" w14:textId="77777777" w:rsidR="00D879A0" w:rsidRPr="006375B5" w:rsidRDefault="00D879A0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1F394760" w14:textId="77777777" w:rsidR="00D879A0" w:rsidRPr="00DD6C07" w:rsidRDefault="00D879A0" w:rsidP="009D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D6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3184" w:rsidRPr="00DD6C07" w14:paraId="2141781B" w14:textId="77777777" w:rsidTr="00000D8A">
        <w:tc>
          <w:tcPr>
            <w:tcW w:w="2127" w:type="pct"/>
          </w:tcPr>
          <w:p w14:paraId="43398198" w14:textId="77777777" w:rsidR="00D879A0" w:rsidRPr="006375B5" w:rsidRDefault="00D879A0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611" w:type="pct"/>
          </w:tcPr>
          <w:p w14:paraId="102D894D" w14:textId="00F9AFD2" w:rsidR="00D879A0" w:rsidRPr="006375B5" w:rsidRDefault="006D2A0E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</w:t>
            </w:r>
            <w:r w:rsidR="00413E8C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40" w:type="pct"/>
          </w:tcPr>
          <w:p w14:paraId="3DF903B9" w14:textId="77777777" w:rsidR="00D879A0" w:rsidRPr="006375B5" w:rsidRDefault="00D879A0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510A541" w14:textId="77777777" w:rsidR="00D879A0" w:rsidRPr="006375B5" w:rsidRDefault="00D879A0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6,399</w:t>
            </w:r>
          </w:p>
        </w:tc>
        <w:tc>
          <w:tcPr>
            <w:tcW w:w="141" w:type="pct"/>
          </w:tcPr>
          <w:p w14:paraId="3AA0684F" w14:textId="77777777" w:rsidR="00D879A0" w:rsidRPr="006375B5" w:rsidRDefault="00D879A0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36CE734B" w14:textId="5BA76CF7" w:rsidR="00D879A0" w:rsidRPr="00DD6C07" w:rsidRDefault="00B5382E" w:rsidP="009D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2929E0DC" w14:textId="77777777" w:rsidR="00D879A0" w:rsidRPr="006375B5" w:rsidRDefault="00D879A0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46A41EE1" w14:textId="77777777" w:rsidR="00D879A0" w:rsidRPr="00DD6C07" w:rsidRDefault="00D879A0" w:rsidP="009D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D6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3184" w:rsidRPr="00DD6C07" w14:paraId="0B742F46" w14:textId="77777777" w:rsidTr="00000D8A">
        <w:tc>
          <w:tcPr>
            <w:tcW w:w="2127" w:type="pct"/>
          </w:tcPr>
          <w:p w14:paraId="67A95988" w14:textId="77777777" w:rsidR="00D879A0" w:rsidRPr="006375B5" w:rsidRDefault="00D879A0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ค่าก่อสร้าง</w:t>
            </w:r>
          </w:p>
        </w:tc>
        <w:tc>
          <w:tcPr>
            <w:tcW w:w="611" w:type="pct"/>
          </w:tcPr>
          <w:p w14:paraId="66DC994F" w14:textId="30B33AF6" w:rsidR="00D879A0" w:rsidRPr="006375B5" w:rsidRDefault="006D2A0E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3,85</w:t>
            </w:r>
            <w:r w:rsidR="00413E8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0" w:type="pct"/>
          </w:tcPr>
          <w:p w14:paraId="37F262E9" w14:textId="77777777" w:rsidR="00D879A0" w:rsidRPr="006375B5" w:rsidRDefault="00D879A0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68C95E1B" w14:textId="77777777" w:rsidR="00D879A0" w:rsidRPr="006375B5" w:rsidRDefault="00D879A0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3,641</w:t>
            </w:r>
          </w:p>
        </w:tc>
        <w:tc>
          <w:tcPr>
            <w:tcW w:w="141" w:type="pct"/>
          </w:tcPr>
          <w:p w14:paraId="102C2D5E" w14:textId="77777777" w:rsidR="00D879A0" w:rsidRPr="006375B5" w:rsidRDefault="00D879A0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09D536C9" w14:textId="410C19B8" w:rsidR="00D879A0" w:rsidRPr="00DD6C07" w:rsidRDefault="00B5382E" w:rsidP="009D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53A36302" w14:textId="77777777" w:rsidR="00D879A0" w:rsidRPr="006375B5" w:rsidRDefault="00D879A0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3E1A2116" w14:textId="77777777" w:rsidR="00D879A0" w:rsidRPr="00DD6C07" w:rsidRDefault="00D879A0" w:rsidP="009D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D6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3184" w:rsidRPr="00DD6C07" w14:paraId="361E75A8" w14:textId="77777777" w:rsidTr="00000D8A">
        <w:tc>
          <w:tcPr>
            <w:tcW w:w="2127" w:type="pct"/>
          </w:tcPr>
          <w:p w14:paraId="03464196" w14:textId="77777777" w:rsidR="00D879A0" w:rsidRPr="006375B5" w:rsidRDefault="00D879A0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394ED0F7" w14:textId="301D23C1" w:rsidR="00D879A0" w:rsidRPr="006375B5" w:rsidRDefault="006D2A0E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</w:t>
            </w:r>
            <w:r w:rsidR="00413E8C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40" w:type="pct"/>
          </w:tcPr>
          <w:p w14:paraId="1FB3536D" w14:textId="77777777" w:rsidR="00D879A0" w:rsidRPr="006375B5" w:rsidRDefault="00D879A0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3D942FD9" w14:textId="77777777" w:rsidR="00D879A0" w:rsidRPr="006375B5" w:rsidRDefault="00D879A0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1,371</w:t>
            </w:r>
          </w:p>
        </w:tc>
        <w:tc>
          <w:tcPr>
            <w:tcW w:w="141" w:type="pct"/>
          </w:tcPr>
          <w:p w14:paraId="78FC7AF6" w14:textId="77777777" w:rsidR="00D879A0" w:rsidRPr="006375B5" w:rsidRDefault="00D879A0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09061520" w14:textId="08438775" w:rsidR="00D879A0" w:rsidRPr="00DD6C07" w:rsidRDefault="00B5382E" w:rsidP="009D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49651383" w14:textId="77777777" w:rsidR="00D879A0" w:rsidRPr="006375B5" w:rsidRDefault="00D879A0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45AA6CD8" w14:textId="77777777" w:rsidR="00D879A0" w:rsidRPr="00DD6C07" w:rsidRDefault="00D879A0" w:rsidP="009D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D6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3184" w:rsidRPr="00DD04FD" w14:paraId="0DC63F2E" w14:textId="77777777" w:rsidTr="00000D8A">
        <w:tc>
          <w:tcPr>
            <w:tcW w:w="2127" w:type="pct"/>
          </w:tcPr>
          <w:p w14:paraId="49948A0B" w14:textId="77777777" w:rsidR="00D879A0" w:rsidRPr="006375B5" w:rsidRDefault="00D879A0" w:rsidP="00A7417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</w:tcBorders>
          </w:tcPr>
          <w:p w14:paraId="6280A3EE" w14:textId="26271BE2" w:rsidR="00D879A0" w:rsidRPr="006375B5" w:rsidRDefault="006D2A0E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</w:t>
            </w:r>
            <w:r w:rsidR="00413E8C">
              <w:rPr>
                <w:rFonts w:ascii="Angsana New" w:hAnsi="Angsana New"/>
                <w:b/>
                <w:bCs/>
                <w:sz w:val="30"/>
                <w:szCs w:val="30"/>
              </w:rPr>
              <w:t>494</w:t>
            </w:r>
          </w:p>
        </w:tc>
        <w:tc>
          <w:tcPr>
            <w:tcW w:w="140" w:type="pct"/>
          </w:tcPr>
          <w:p w14:paraId="7C1DDCCA" w14:textId="77777777" w:rsidR="00D879A0" w:rsidRPr="006375B5" w:rsidRDefault="00D879A0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20AC30D7" w14:textId="77777777" w:rsidR="00D879A0" w:rsidRPr="006375B5" w:rsidRDefault="00D879A0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28,833</w:t>
            </w:r>
          </w:p>
        </w:tc>
        <w:tc>
          <w:tcPr>
            <w:tcW w:w="141" w:type="pct"/>
          </w:tcPr>
          <w:p w14:paraId="08DA5A89" w14:textId="77777777" w:rsidR="00D879A0" w:rsidRPr="006375B5" w:rsidRDefault="00D879A0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3BCFF69D" w14:textId="21B03E4A" w:rsidR="00D879A0" w:rsidRPr="00DD04FD" w:rsidRDefault="00B5382E" w:rsidP="009D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3434AB65" w14:textId="77777777" w:rsidR="00D879A0" w:rsidRPr="00DD04FD" w:rsidRDefault="00D879A0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</w:tcPr>
          <w:p w14:paraId="63A00AAB" w14:textId="77777777" w:rsidR="00D879A0" w:rsidRPr="00DD04FD" w:rsidRDefault="00D879A0" w:rsidP="009D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04F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143184" w:rsidRPr="006375B5" w14:paraId="21208C46" w14:textId="77777777" w:rsidTr="00000D8A">
        <w:tc>
          <w:tcPr>
            <w:tcW w:w="2127" w:type="pct"/>
          </w:tcPr>
          <w:p w14:paraId="09728142" w14:textId="77777777" w:rsidR="00D879A0" w:rsidRPr="006375B5" w:rsidRDefault="00D879A0" w:rsidP="00A7417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ที่พัฒนาเสร็จแล้ว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08D587A3" w14:textId="1AB7D080" w:rsidR="00D879A0" w:rsidRPr="006375B5" w:rsidRDefault="006D2A0E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131084">
              <w:rPr>
                <w:rFonts w:ascii="Angsana New" w:hAnsi="Angsana New"/>
                <w:sz w:val="30"/>
                <w:szCs w:val="30"/>
              </w:rPr>
              <w:t>,</w:t>
            </w:r>
            <w:r w:rsidR="00413E8C">
              <w:rPr>
                <w:rFonts w:ascii="Angsana New" w:hAnsi="Angsana New"/>
                <w:sz w:val="30"/>
                <w:szCs w:val="30"/>
              </w:rPr>
              <w:t>42</w:t>
            </w:r>
            <w:r w:rsidR="0030326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02C136B6" w14:textId="77777777" w:rsidR="00D879A0" w:rsidRPr="006375B5" w:rsidRDefault="00D879A0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495C83F6" w14:textId="77777777" w:rsidR="00D879A0" w:rsidRPr="006375B5" w:rsidRDefault="00D879A0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5,015</w:t>
            </w:r>
          </w:p>
        </w:tc>
        <w:tc>
          <w:tcPr>
            <w:tcW w:w="141" w:type="pct"/>
          </w:tcPr>
          <w:p w14:paraId="7D3F55C6" w14:textId="77777777" w:rsidR="00D879A0" w:rsidRPr="006375B5" w:rsidRDefault="00D879A0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01CA82DF" w14:textId="01526BDD" w:rsidR="00D879A0" w:rsidRPr="006375B5" w:rsidRDefault="00B5382E" w:rsidP="009D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510B54E4" w14:textId="77777777" w:rsidR="00D879A0" w:rsidRPr="006375B5" w:rsidRDefault="00D879A0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3AC48B4B" w14:textId="77777777" w:rsidR="00D879A0" w:rsidRPr="006375B5" w:rsidRDefault="00D879A0" w:rsidP="009D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3184" w:rsidRPr="00DD04FD" w14:paraId="478B1A0F" w14:textId="77777777" w:rsidTr="00000D8A">
        <w:tc>
          <w:tcPr>
            <w:tcW w:w="2127" w:type="pct"/>
          </w:tcPr>
          <w:p w14:paraId="78B20C9A" w14:textId="77777777" w:rsidR="00D879A0" w:rsidRPr="006375B5" w:rsidRDefault="00D879A0" w:rsidP="00A7417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รวมอสังหาริมทรัพย์</w:t>
            </w:r>
            <w:r w:rsidRPr="006375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611" w:type="pct"/>
            <w:tcBorders>
              <w:top w:val="single" w:sz="4" w:space="0" w:color="auto"/>
            </w:tcBorders>
          </w:tcPr>
          <w:p w14:paraId="619A7278" w14:textId="65AC8316" w:rsidR="00D879A0" w:rsidRPr="006375B5" w:rsidRDefault="006D2A0E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33,9</w:t>
            </w:r>
            <w:r w:rsidR="00303266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140" w:type="pct"/>
          </w:tcPr>
          <w:p w14:paraId="7D264F9D" w14:textId="77777777" w:rsidR="00D879A0" w:rsidRPr="006375B5" w:rsidRDefault="00D879A0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41C93B10" w14:textId="77777777" w:rsidR="00D879A0" w:rsidRPr="006375B5" w:rsidRDefault="00D879A0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33,848</w:t>
            </w:r>
          </w:p>
        </w:tc>
        <w:tc>
          <w:tcPr>
            <w:tcW w:w="141" w:type="pct"/>
          </w:tcPr>
          <w:p w14:paraId="5FEBA68F" w14:textId="77777777" w:rsidR="00D879A0" w:rsidRPr="006375B5" w:rsidRDefault="00D879A0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6E619C4E" w14:textId="52009BA1" w:rsidR="00D879A0" w:rsidRPr="00DD04FD" w:rsidRDefault="00B5382E" w:rsidP="009D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31B64CCE" w14:textId="77777777" w:rsidR="00D879A0" w:rsidRPr="00DD04FD" w:rsidRDefault="00D879A0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</w:tcPr>
          <w:p w14:paraId="39AD470A" w14:textId="77777777" w:rsidR="00D879A0" w:rsidRPr="00DD04FD" w:rsidRDefault="00D879A0" w:rsidP="009D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04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43184" w:rsidRPr="00DD6C07" w14:paraId="55FEA279" w14:textId="77777777" w:rsidTr="00000D8A">
        <w:tc>
          <w:tcPr>
            <w:tcW w:w="2127" w:type="pct"/>
          </w:tcPr>
          <w:p w14:paraId="3E73799B" w14:textId="77777777" w:rsidR="00D879A0" w:rsidRPr="006375B5" w:rsidRDefault="00D879A0" w:rsidP="00A7417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ค่าเผื่อการลดมูลค่า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6F0D0613" w14:textId="4236AC9C" w:rsidR="00D879A0" w:rsidRPr="006375B5" w:rsidRDefault="006D2A0E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(37)</w:t>
            </w:r>
          </w:p>
        </w:tc>
        <w:tc>
          <w:tcPr>
            <w:tcW w:w="140" w:type="pct"/>
          </w:tcPr>
          <w:p w14:paraId="61AEEDC7" w14:textId="77777777" w:rsidR="00D879A0" w:rsidRPr="006375B5" w:rsidRDefault="00D879A0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0EE4D445" w14:textId="77777777" w:rsidR="00D879A0" w:rsidRPr="006375B5" w:rsidRDefault="00D879A0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(35)</w:t>
            </w:r>
          </w:p>
        </w:tc>
        <w:tc>
          <w:tcPr>
            <w:tcW w:w="141" w:type="pct"/>
          </w:tcPr>
          <w:p w14:paraId="7BB020E5" w14:textId="77777777" w:rsidR="00D879A0" w:rsidRPr="006375B5" w:rsidRDefault="00D879A0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2EEAFC7C" w14:textId="7C5F5EFB" w:rsidR="00D879A0" w:rsidRPr="006375B5" w:rsidRDefault="00B5382E" w:rsidP="009D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07E4EE4D" w14:textId="77777777" w:rsidR="00D879A0" w:rsidRPr="006375B5" w:rsidRDefault="00D879A0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7496BDDC" w14:textId="77777777" w:rsidR="00D879A0" w:rsidRPr="00DD6C07" w:rsidRDefault="00D879A0" w:rsidP="009D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D6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3184" w:rsidRPr="00DD04FD" w14:paraId="2C4E2B0B" w14:textId="77777777" w:rsidTr="00000D8A">
        <w:tc>
          <w:tcPr>
            <w:tcW w:w="2127" w:type="pct"/>
          </w:tcPr>
          <w:p w14:paraId="24ABD80C" w14:textId="77777777" w:rsidR="00D879A0" w:rsidRPr="006375B5" w:rsidRDefault="00D879A0" w:rsidP="00A7417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6F8C00E6" w14:textId="04B6D9A7" w:rsidR="00D879A0" w:rsidRPr="006375B5" w:rsidRDefault="006D2A0E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33,88</w:t>
            </w:r>
            <w:r w:rsidR="0030326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0" w:type="pct"/>
          </w:tcPr>
          <w:p w14:paraId="690B6EC3" w14:textId="77777777" w:rsidR="00D879A0" w:rsidRPr="006375B5" w:rsidRDefault="00D879A0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76A52EBD" w14:textId="77777777" w:rsidR="00D879A0" w:rsidRPr="006375B5" w:rsidRDefault="00D879A0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33,813</w:t>
            </w:r>
          </w:p>
        </w:tc>
        <w:tc>
          <w:tcPr>
            <w:tcW w:w="141" w:type="pct"/>
          </w:tcPr>
          <w:p w14:paraId="39FF0B30" w14:textId="77777777" w:rsidR="00D879A0" w:rsidRPr="006375B5" w:rsidRDefault="00D879A0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085CF41A" w14:textId="71CBB346" w:rsidR="00D879A0" w:rsidRPr="00DD04FD" w:rsidRDefault="00B5382E" w:rsidP="009D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710D3DBE" w14:textId="77777777" w:rsidR="00D879A0" w:rsidRPr="00DD04FD" w:rsidRDefault="00D879A0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240699FC" w14:textId="77777777" w:rsidR="00D879A0" w:rsidRPr="00DD04FD" w:rsidRDefault="00D879A0" w:rsidP="009D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04F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CCF0699" w14:textId="62EB5565" w:rsidR="00D879A0" w:rsidRDefault="00D879A0" w:rsidP="00D5349F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15431333" w14:textId="327BC95E" w:rsidR="00F624B2" w:rsidRPr="006263D0" w:rsidRDefault="00F624B2" w:rsidP="00F624B2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6263D0">
        <w:rPr>
          <w:rFonts w:asciiTheme="majorBidi" w:hAnsiTheme="majorBidi" w:cstheme="majorBidi"/>
          <w:spacing w:val="-4"/>
          <w:sz w:val="30"/>
          <w:szCs w:val="30"/>
          <w:cs/>
        </w:rPr>
        <w:t xml:space="preserve">อสังหาริมทรัพย์พัฒนาเพื่อขาย ประกอบด้วย บ้านเดี่ยว บ้านแฝด ทาวน์เฮ้าส์ </w:t>
      </w:r>
      <w:r w:rsidR="00415B4C" w:rsidRPr="006263D0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6263D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pacing w:val="-4"/>
          <w:sz w:val="30"/>
          <w:szCs w:val="30"/>
          <w:cs/>
        </w:rPr>
        <w:t xml:space="preserve">ชั้น ทาวน์เฮ้าส์ </w:t>
      </w:r>
      <w:r w:rsidR="00415B4C" w:rsidRPr="006263D0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6263D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pacing w:val="-4"/>
          <w:sz w:val="30"/>
          <w:szCs w:val="30"/>
          <w:cs/>
        </w:rPr>
        <w:t xml:space="preserve">ชั้น </w:t>
      </w:r>
      <w:r w:rsidR="00BC5C81" w:rsidRPr="006263D0">
        <w:rPr>
          <w:rFonts w:asciiTheme="majorBidi" w:hAnsiTheme="majorBidi" w:cstheme="majorBidi"/>
          <w:spacing w:val="-4"/>
          <w:sz w:val="30"/>
          <w:szCs w:val="30"/>
          <w:cs/>
        </w:rPr>
        <w:t>อาคารพาณิชย์</w:t>
      </w:r>
      <w:r w:rsidR="00BC5C81" w:rsidRPr="006263D0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6263D0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และห้องชุดซึ่งเป็นโครงการบ้านที่ดำเนินการและเริ่มขายแล้วรวม </w:t>
      </w:r>
      <w:r w:rsidR="00355293" w:rsidRPr="006263D0">
        <w:rPr>
          <w:rFonts w:asciiTheme="majorBidi" w:hAnsiTheme="majorBidi" w:cstheme="majorBidi"/>
          <w:spacing w:val="-4"/>
          <w:sz w:val="30"/>
          <w:szCs w:val="30"/>
        </w:rPr>
        <w:t>7</w:t>
      </w:r>
      <w:r w:rsidR="0002758D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6263D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pacing w:val="-4"/>
          <w:sz w:val="30"/>
          <w:szCs w:val="30"/>
          <w:cs/>
        </w:rPr>
        <w:t>โครงการ และส่วนหนึ่งเป็น</w:t>
      </w:r>
      <w:r w:rsidR="00BC5C81" w:rsidRPr="006263D0">
        <w:rPr>
          <w:rFonts w:asciiTheme="majorBidi" w:hAnsiTheme="majorBidi" w:cstheme="majorBidi"/>
          <w:spacing w:val="-4"/>
          <w:sz w:val="30"/>
          <w:szCs w:val="30"/>
          <w:cs/>
        </w:rPr>
        <w:t>อสังหาริมทรัพย์</w:t>
      </w:r>
      <w:r w:rsidRPr="006263D0">
        <w:rPr>
          <w:rFonts w:asciiTheme="majorBidi" w:hAnsiTheme="majorBidi" w:cstheme="majorBidi"/>
          <w:spacing w:val="-4"/>
          <w:sz w:val="30"/>
          <w:szCs w:val="30"/>
          <w:cs/>
        </w:rPr>
        <w:t>ระหว่างการพัฒนา</w:t>
      </w:r>
    </w:p>
    <w:p w14:paraId="49444359" w14:textId="77777777" w:rsidR="00F624B2" w:rsidRPr="006263D0" w:rsidRDefault="00F624B2" w:rsidP="00F624B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D89388" w14:textId="77777777" w:rsidR="00F624B2" w:rsidRPr="006263D0" w:rsidRDefault="00F624B2" w:rsidP="00F624B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1" w:name="_Hlk98811951"/>
      <w:r w:rsidRPr="006263D0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สินทรัพย์ที่ใช้เป็นหลักประกัน</w:t>
      </w:r>
    </w:p>
    <w:bookmarkEnd w:id="1"/>
    <w:p w14:paraId="41A0BF51" w14:textId="77777777" w:rsidR="00F624B2" w:rsidRPr="006263D0" w:rsidRDefault="00F624B2" w:rsidP="00F624B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ED86A61" w14:textId="223D3F4E" w:rsidR="00F624B2" w:rsidRPr="006263D0" w:rsidRDefault="00F624B2" w:rsidP="00F624B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F1873">
        <w:rPr>
          <w:rFonts w:asciiTheme="majorBidi" w:hAnsiTheme="majorBidi" w:cstheme="majorBidi"/>
          <w:sz w:val="30"/>
          <w:szCs w:val="30"/>
          <w:cs/>
        </w:rPr>
        <w:t>บริษัทย่อยได้นำที่ดินพร้อมสิ่งปลูกสร้างส่วนใหญ่และสิ่งปลูกสร้างที่มีในภายหน้าไปจดจำนองเพื่อใช้เป็นหลักประกันเงินเบิกเกินบัญชีธนาคาร และเงินกู้ยืมจากสถาบันการเงินเป็นจำนวนเงิน</w:t>
      </w:r>
      <w:r w:rsidR="007D732D">
        <w:rPr>
          <w:rFonts w:asciiTheme="majorBidi" w:hAnsiTheme="majorBidi" w:cstheme="majorBidi"/>
          <w:sz w:val="30"/>
          <w:szCs w:val="30"/>
        </w:rPr>
        <w:t xml:space="preserve"> </w:t>
      </w:r>
      <w:r w:rsidR="005E10BC">
        <w:rPr>
          <w:rFonts w:asciiTheme="majorBidi" w:hAnsiTheme="majorBidi" w:cstheme="majorBidi"/>
          <w:sz w:val="30"/>
          <w:szCs w:val="30"/>
        </w:rPr>
        <w:t>14,74</w:t>
      </w:r>
      <w:r w:rsidR="00DC39C2" w:rsidRPr="00DC39C2">
        <w:rPr>
          <w:rFonts w:asciiTheme="majorBidi" w:hAnsiTheme="majorBidi" w:cstheme="majorBidi" w:hint="cs"/>
          <w:sz w:val="30"/>
          <w:szCs w:val="30"/>
        </w:rPr>
        <w:t>9</w:t>
      </w:r>
      <w:r w:rsidR="005E10BC">
        <w:rPr>
          <w:rFonts w:asciiTheme="majorBidi" w:hAnsiTheme="majorBidi" w:cstheme="majorBidi"/>
          <w:sz w:val="30"/>
          <w:szCs w:val="30"/>
        </w:rPr>
        <w:t>.</w:t>
      </w:r>
      <w:r w:rsidR="00DC39C2" w:rsidRPr="00DC39C2">
        <w:rPr>
          <w:rFonts w:asciiTheme="majorBidi" w:hAnsiTheme="majorBidi" w:cstheme="majorBidi" w:hint="cs"/>
          <w:sz w:val="30"/>
          <w:szCs w:val="30"/>
        </w:rPr>
        <w:t>46</w:t>
      </w:r>
      <w:r w:rsidR="00143184" w:rsidRPr="005F1873">
        <w:rPr>
          <w:rFonts w:asciiTheme="majorBidi" w:hAnsiTheme="majorBidi" w:cstheme="majorBidi"/>
          <w:sz w:val="30"/>
          <w:szCs w:val="30"/>
        </w:rPr>
        <w:t xml:space="preserve"> </w:t>
      </w:r>
      <w:r w:rsidRPr="005F187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5F1873">
        <w:rPr>
          <w:rFonts w:asciiTheme="majorBidi" w:hAnsiTheme="majorBidi" w:cstheme="majorBidi"/>
          <w:sz w:val="30"/>
          <w:szCs w:val="30"/>
        </w:rPr>
        <w:t xml:space="preserve"> </w:t>
      </w:r>
      <w:r w:rsidRPr="005F1873">
        <w:rPr>
          <w:rFonts w:asciiTheme="majorBidi" w:hAnsiTheme="majorBidi" w:cstheme="majorBidi"/>
          <w:sz w:val="30"/>
          <w:szCs w:val="30"/>
        </w:rPr>
        <w:br/>
      </w:r>
      <w:r w:rsidRPr="005F1873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415B4C" w:rsidRPr="005F1873">
        <w:rPr>
          <w:rFonts w:asciiTheme="majorBidi" w:hAnsiTheme="majorBidi" w:cstheme="majorBidi"/>
          <w:i/>
          <w:iCs/>
          <w:spacing w:val="-2"/>
          <w:sz w:val="30"/>
          <w:szCs w:val="30"/>
        </w:rPr>
        <w:t>30</w:t>
      </w:r>
      <w:r w:rsidRPr="005F1873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5F187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กันยายน </w:t>
      </w:r>
      <w:r w:rsidR="00415B4C" w:rsidRPr="005F1873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143184" w:rsidRPr="005F1873">
        <w:rPr>
          <w:rFonts w:asciiTheme="majorBidi" w:hAnsiTheme="majorBidi" w:cstheme="majorBidi"/>
          <w:i/>
          <w:iCs/>
          <w:spacing w:val="-2"/>
          <w:sz w:val="30"/>
          <w:szCs w:val="30"/>
        </w:rPr>
        <w:t>6</w:t>
      </w:r>
      <w:r w:rsidRPr="005F1873">
        <w:rPr>
          <w:rFonts w:asciiTheme="majorBidi" w:hAnsiTheme="majorBidi" w:cstheme="majorBidi"/>
          <w:i/>
          <w:iCs/>
          <w:spacing w:val="-2"/>
          <w:sz w:val="30"/>
          <w:szCs w:val="30"/>
        </w:rPr>
        <w:t>:</w:t>
      </w:r>
      <w:r w:rsidR="009F4893" w:rsidRPr="005F1873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000D8A" w:rsidRPr="005F1873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14,685.47 </w:t>
      </w:r>
      <w:r w:rsidRPr="005F187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Pr="005F1873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5F75F0EA" w14:textId="77777777" w:rsidR="00F624B2" w:rsidRPr="006263D0" w:rsidRDefault="00F624B2" w:rsidP="00F624B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A82D81" w14:textId="1FA0E839" w:rsidR="00F624B2" w:rsidRDefault="00F624B2" w:rsidP="00F624B2">
      <w:pPr>
        <w:autoSpaceDE w:val="0"/>
        <w:autoSpaceDN w:val="0"/>
        <w:spacing w:before="40" w:after="40" w:line="240" w:lineRule="auto"/>
        <w:ind w:left="540" w:right="6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263D0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415B4C" w:rsidRPr="006263D0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1B1EE5" w:rsidRPr="006263D0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="001B1EE5" w:rsidRPr="006263D0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415B4C" w:rsidRPr="006263D0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143184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6263D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pacing w:val="-2"/>
          <w:sz w:val="30"/>
          <w:szCs w:val="30"/>
          <w:cs/>
        </w:rPr>
        <w:t>ที่ดินพัฒนาเพื่อขายของกลุ่มบริษัทจำนวน</w:t>
      </w:r>
      <w:r w:rsidR="005D39EB" w:rsidRPr="006263D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BF70D6">
        <w:rPr>
          <w:rFonts w:asciiTheme="majorBidi" w:hAnsiTheme="majorBidi" w:cstheme="majorBidi"/>
          <w:spacing w:val="-2"/>
          <w:sz w:val="30"/>
          <w:szCs w:val="30"/>
        </w:rPr>
        <w:t>1,357.11</w:t>
      </w:r>
      <w:r w:rsidR="00620279" w:rsidRPr="006263D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6263D0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415B4C" w:rsidRPr="006263D0">
        <w:rPr>
          <w:rFonts w:asciiTheme="majorBidi" w:hAnsiTheme="majorBidi" w:cstheme="majorBidi"/>
          <w:i/>
          <w:iCs/>
          <w:spacing w:val="-2"/>
          <w:sz w:val="30"/>
          <w:szCs w:val="30"/>
        </w:rPr>
        <w:t>30</w:t>
      </w:r>
      <w:r w:rsidRPr="006263D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กันยายน </w:t>
      </w:r>
      <w:r w:rsidR="00415B4C" w:rsidRPr="006263D0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143184">
        <w:rPr>
          <w:rFonts w:asciiTheme="majorBidi" w:hAnsiTheme="majorBidi" w:cstheme="majorBidi"/>
          <w:i/>
          <w:iCs/>
          <w:spacing w:val="-2"/>
          <w:sz w:val="30"/>
          <w:szCs w:val="30"/>
        </w:rPr>
        <w:t>6</w:t>
      </w:r>
      <w:r w:rsidRPr="006263D0">
        <w:rPr>
          <w:rFonts w:asciiTheme="majorBidi" w:hAnsiTheme="majorBidi" w:cstheme="majorBidi"/>
          <w:i/>
          <w:iCs/>
          <w:spacing w:val="-2"/>
          <w:sz w:val="30"/>
          <w:szCs w:val="30"/>
        </w:rPr>
        <w:t>:</w:t>
      </w:r>
      <w:r w:rsidR="00A51432" w:rsidRPr="006263D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000D8A" w:rsidRPr="00000D8A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768.52 </w:t>
      </w:r>
      <w:r w:rsidRPr="006263D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Pr="006263D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) </w:t>
      </w:r>
      <w:r w:rsidRPr="006263D0">
        <w:rPr>
          <w:rFonts w:asciiTheme="majorBidi" w:hAnsiTheme="majorBidi" w:cstheme="majorBidi"/>
          <w:spacing w:val="-2"/>
          <w:sz w:val="30"/>
          <w:szCs w:val="30"/>
          <w:cs/>
        </w:rPr>
        <w:t xml:space="preserve">คาดว่าจะมีแผนพัฒนาในระยะเวลาเกินกว่า </w:t>
      </w:r>
      <w:r w:rsidR="00415B4C" w:rsidRPr="006263D0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6263D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pacing w:val="-2"/>
          <w:sz w:val="30"/>
          <w:szCs w:val="30"/>
          <w:cs/>
        </w:rPr>
        <w:t>ปี นับจากรอบระยะเวลารายงาน</w:t>
      </w:r>
    </w:p>
    <w:p w14:paraId="580698DA" w14:textId="77777777" w:rsidR="00000D8A" w:rsidRPr="006263D0" w:rsidRDefault="00000D8A" w:rsidP="00F624B2">
      <w:pPr>
        <w:autoSpaceDE w:val="0"/>
        <w:autoSpaceDN w:val="0"/>
        <w:spacing w:before="40" w:after="40" w:line="240" w:lineRule="auto"/>
        <w:ind w:left="540" w:right="6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C46B9A8" w14:textId="77777777" w:rsidR="00404B32" w:rsidRPr="006263D0" w:rsidRDefault="00404B32" w:rsidP="00D36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51B678CD" w14:textId="1373B1F5" w:rsidR="000D5AF9" w:rsidRPr="006263D0" w:rsidRDefault="000D5AF9" w:rsidP="002D6682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6263D0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เงินลงทุนในบริษัทร่วมและการร่วมค้า</w:t>
      </w:r>
    </w:p>
    <w:p w14:paraId="6045328D" w14:textId="684C0026" w:rsidR="000D5AF9" w:rsidRPr="00000D8A" w:rsidRDefault="000D5AF9" w:rsidP="009E2F97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319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852"/>
        <w:gridCol w:w="1170"/>
        <w:gridCol w:w="270"/>
        <w:gridCol w:w="1179"/>
        <w:gridCol w:w="270"/>
        <w:gridCol w:w="1119"/>
        <w:gridCol w:w="270"/>
        <w:gridCol w:w="1189"/>
      </w:tblGrid>
      <w:tr w:rsidR="00EB0568" w:rsidRPr="006263D0" w14:paraId="64E61C14" w14:textId="77777777" w:rsidTr="00000D8A">
        <w:trPr>
          <w:tblHeader/>
        </w:trPr>
        <w:tc>
          <w:tcPr>
            <w:tcW w:w="3852" w:type="dxa"/>
          </w:tcPr>
          <w:p w14:paraId="30011049" w14:textId="77777777" w:rsidR="00EB0568" w:rsidRPr="006263D0" w:rsidRDefault="00EB0568" w:rsidP="0004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9" w:type="dxa"/>
            <w:gridSpan w:val="3"/>
            <w:shd w:val="clear" w:color="auto" w:fill="auto"/>
            <w:vAlign w:val="bottom"/>
          </w:tcPr>
          <w:p w14:paraId="33DA817C" w14:textId="77777777" w:rsidR="00EB0568" w:rsidRPr="006263D0" w:rsidRDefault="00EB0568" w:rsidP="0004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A63807" w14:textId="77777777" w:rsidR="00EB0568" w:rsidRPr="006263D0" w:rsidRDefault="00EB0568" w:rsidP="00045A9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8" w:type="dxa"/>
            <w:gridSpan w:val="3"/>
            <w:shd w:val="clear" w:color="auto" w:fill="auto"/>
            <w:vAlign w:val="bottom"/>
          </w:tcPr>
          <w:p w14:paraId="63C05768" w14:textId="77777777" w:rsidR="00EB0568" w:rsidRPr="006263D0" w:rsidRDefault="00EB0568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0568" w:rsidRPr="006263D0" w14:paraId="750B8764" w14:textId="77777777" w:rsidTr="00000D8A">
        <w:trPr>
          <w:tblHeader/>
        </w:trPr>
        <w:tc>
          <w:tcPr>
            <w:tcW w:w="3852" w:type="dxa"/>
          </w:tcPr>
          <w:p w14:paraId="6AD0094C" w14:textId="77777777" w:rsidR="00EB0568" w:rsidRPr="006263D0" w:rsidRDefault="00EB0568" w:rsidP="0004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263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263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shd w:val="clear" w:color="auto" w:fill="auto"/>
          </w:tcPr>
          <w:p w14:paraId="4A01A73D" w14:textId="7ABFFDD8" w:rsidR="00EB0568" w:rsidRPr="006263D0" w:rsidRDefault="00EB0568" w:rsidP="0004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143184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14:paraId="3C79A81A" w14:textId="77777777" w:rsidR="00EB0568" w:rsidRPr="006263D0" w:rsidRDefault="00EB0568" w:rsidP="00045A9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2232B83A" w14:textId="19FF4D82" w:rsidR="00EB0568" w:rsidRPr="006263D0" w:rsidRDefault="00EB0568" w:rsidP="0004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318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ED24730" w14:textId="77777777" w:rsidR="00EB0568" w:rsidRPr="006263D0" w:rsidRDefault="00EB0568" w:rsidP="00045A9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3401C62B" w14:textId="15AE0DEB" w:rsidR="00EB0568" w:rsidRPr="006263D0" w:rsidRDefault="00EB0568" w:rsidP="0004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318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31C2F45" w14:textId="77777777" w:rsidR="00EB0568" w:rsidRPr="006263D0" w:rsidRDefault="00EB0568" w:rsidP="0004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2B4E4721" w14:textId="51DA3EC3" w:rsidR="00EB0568" w:rsidRPr="006263D0" w:rsidRDefault="00EB0568" w:rsidP="0004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318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B0568" w:rsidRPr="006263D0" w14:paraId="469043F9" w14:textId="77777777" w:rsidTr="00143184">
        <w:trPr>
          <w:tblHeader/>
        </w:trPr>
        <w:tc>
          <w:tcPr>
            <w:tcW w:w="3852" w:type="dxa"/>
          </w:tcPr>
          <w:p w14:paraId="5655EF54" w14:textId="77777777" w:rsidR="00EB0568" w:rsidRPr="006263D0" w:rsidRDefault="00EB0568" w:rsidP="00045A96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67" w:type="dxa"/>
            <w:gridSpan w:val="7"/>
            <w:shd w:val="clear" w:color="auto" w:fill="auto"/>
            <w:vAlign w:val="bottom"/>
          </w:tcPr>
          <w:p w14:paraId="39CB47DA" w14:textId="77777777" w:rsidR="00EB0568" w:rsidRPr="006263D0" w:rsidRDefault="00EB0568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(ล้านบาท)</w:t>
            </w:r>
          </w:p>
        </w:tc>
      </w:tr>
      <w:tr w:rsidR="00EB0568" w:rsidRPr="006263D0" w14:paraId="404E78CF" w14:textId="77777777" w:rsidTr="00000D8A">
        <w:tc>
          <w:tcPr>
            <w:tcW w:w="3852" w:type="dxa"/>
          </w:tcPr>
          <w:p w14:paraId="278C6FC4" w14:textId="77777777" w:rsidR="00EB0568" w:rsidRPr="006263D0" w:rsidRDefault="00EB0568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51A8708B" w14:textId="77777777" w:rsidR="00EB0568" w:rsidRPr="006263D0" w:rsidRDefault="00EB0568" w:rsidP="0014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F26321" w14:textId="77777777" w:rsidR="00EB0568" w:rsidRPr="006263D0" w:rsidRDefault="00EB0568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7ED1D2A2" w14:textId="77777777" w:rsidR="00EB0568" w:rsidRPr="006263D0" w:rsidRDefault="00EB0568" w:rsidP="0014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8A9566" w14:textId="77777777" w:rsidR="00EB0568" w:rsidRPr="006263D0" w:rsidRDefault="00EB0568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29925055" w14:textId="77777777" w:rsidR="00EB0568" w:rsidRPr="006263D0" w:rsidRDefault="00EB0568" w:rsidP="0014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20A465" w14:textId="77777777" w:rsidR="00EB0568" w:rsidRPr="006263D0" w:rsidRDefault="00EB0568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184F9687" w14:textId="77777777" w:rsidR="00EB0568" w:rsidRPr="006263D0" w:rsidRDefault="00EB0568" w:rsidP="0014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3184" w:rsidRPr="006263D0" w14:paraId="481E47A9" w14:textId="77777777" w:rsidTr="00000D8A">
        <w:tc>
          <w:tcPr>
            <w:tcW w:w="3852" w:type="dxa"/>
          </w:tcPr>
          <w:p w14:paraId="1D7D66C8" w14:textId="11FFB145" w:rsidR="00143184" w:rsidRPr="005F1873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263D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  <w:r w:rsidRPr="006263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6EDCC85E" w14:textId="45521035" w:rsidR="00143184" w:rsidRPr="006263D0" w:rsidRDefault="0050068A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10,900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FFA374" w14:textId="77777777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382E62CC" w14:textId="3BE4492A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11,352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90F4CA" w14:textId="77777777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620BCA90" w14:textId="72D1F6BD" w:rsidR="00143184" w:rsidRPr="006263D0" w:rsidRDefault="0050068A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66E6B4" w14:textId="77777777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7BAD72E9" w14:textId="32C4F80D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6,726</w:t>
            </w:r>
          </w:p>
        </w:tc>
      </w:tr>
      <w:tr w:rsidR="00143184" w:rsidRPr="006263D0" w14:paraId="3E149423" w14:textId="77777777" w:rsidTr="00000D8A">
        <w:tc>
          <w:tcPr>
            <w:tcW w:w="3852" w:type="dxa"/>
          </w:tcPr>
          <w:p w14:paraId="729D4EA3" w14:textId="2C4233FD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</w:t>
            </w:r>
            <w:r w:rsidR="005F1873"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สุทธิจากกำไรที่ยังไม่เกิดขึ้น</w:t>
            </w:r>
            <w:r w:rsidR="005F1873"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 w:rsidR="009453F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</w:t>
            </w:r>
            <w:r w:rsidR="005F1873"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อสังหาริมทรัพย์</w:t>
            </w:r>
            <w:r w:rsidR="005F187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เพื่อการลงทุน</w:t>
            </w: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ให้บริษัทร่วม</w:t>
            </w:r>
          </w:p>
        </w:tc>
        <w:tc>
          <w:tcPr>
            <w:tcW w:w="1170" w:type="dxa"/>
            <w:shd w:val="clear" w:color="auto" w:fill="auto"/>
          </w:tcPr>
          <w:p w14:paraId="6ED0569B" w14:textId="77777777" w:rsidR="00143184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6CE5F5" w14:textId="77777777" w:rsidR="00CE3A4B" w:rsidRDefault="00CE3A4B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3FED62" w14:textId="313B87CC" w:rsidR="00CE3A4B" w:rsidRPr="006263D0" w:rsidRDefault="006F2116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E50D3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8289B8" w14:textId="77777777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4C2A3AD8" w14:textId="77777777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205567" w14:textId="77777777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664CE6" w14:textId="7278F73A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270" w:type="dxa"/>
            <w:shd w:val="clear" w:color="auto" w:fill="auto"/>
          </w:tcPr>
          <w:p w14:paraId="57A0C42F" w14:textId="77777777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4C95F9E6" w14:textId="77777777" w:rsidR="00143184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EDF920" w14:textId="77777777" w:rsidR="0050068A" w:rsidRDefault="0050068A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13770E" w14:textId="2B3DCCFA" w:rsidR="0050068A" w:rsidRPr="006263D0" w:rsidRDefault="0050068A" w:rsidP="006F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CB0C36" w14:textId="77777777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7277CF3F" w14:textId="77777777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56A6DC" w14:textId="77777777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384DFC" w14:textId="0C4C333F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3184" w:rsidRPr="006263D0" w14:paraId="60021A91" w14:textId="77777777" w:rsidTr="00000D8A">
        <w:tc>
          <w:tcPr>
            <w:tcW w:w="3852" w:type="dxa"/>
          </w:tcPr>
          <w:p w14:paraId="3683E984" w14:textId="77777777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เพิ่มเงินลงทุน</w:t>
            </w:r>
          </w:p>
        </w:tc>
        <w:tc>
          <w:tcPr>
            <w:tcW w:w="1170" w:type="dxa"/>
            <w:shd w:val="clear" w:color="auto" w:fill="auto"/>
          </w:tcPr>
          <w:p w14:paraId="7DA24EE2" w14:textId="01BFC52D" w:rsidR="00143184" w:rsidRPr="006263D0" w:rsidRDefault="006F2116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B91D73" w14:textId="77777777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16ABAD9B" w14:textId="2317C53B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32FCB34" w14:textId="77777777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6B93770F" w14:textId="75E977F7" w:rsidR="00143184" w:rsidRPr="006263D0" w:rsidRDefault="0050068A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4B6D3E" w14:textId="77777777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4FAAA17D" w14:textId="320FDF6C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3184" w:rsidRPr="006263D0" w14:paraId="1A1DB59C" w14:textId="77777777" w:rsidTr="007B5AE3">
        <w:tc>
          <w:tcPr>
            <w:tcW w:w="3852" w:type="dxa"/>
          </w:tcPr>
          <w:p w14:paraId="489A5738" w14:textId="77777777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10E22C" w14:textId="66830114" w:rsidR="00143184" w:rsidRPr="006263D0" w:rsidRDefault="006F2116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C1A239" w14:textId="77777777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7D7968A7" w14:textId="74B576DF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(189)</w:t>
            </w:r>
          </w:p>
        </w:tc>
        <w:tc>
          <w:tcPr>
            <w:tcW w:w="270" w:type="dxa"/>
            <w:shd w:val="clear" w:color="auto" w:fill="auto"/>
          </w:tcPr>
          <w:p w14:paraId="35B0C9ED" w14:textId="77777777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5A3F5B4B" w14:textId="6117DFE2" w:rsidR="00143184" w:rsidRPr="006263D0" w:rsidRDefault="0050068A" w:rsidP="006F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9E300D" w14:textId="77777777" w:rsidR="00143184" w:rsidRPr="006263D0" w:rsidRDefault="00143184" w:rsidP="0014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0EA63A78" w14:textId="66D8FD5A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3184" w:rsidRPr="006263D0" w14:paraId="5C9CF5A3" w14:textId="77777777" w:rsidTr="007B5AE3">
        <w:tc>
          <w:tcPr>
            <w:tcW w:w="3852" w:type="dxa"/>
          </w:tcPr>
          <w:p w14:paraId="76CE871D" w14:textId="77777777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224829" w14:textId="58656C65" w:rsidR="00143184" w:rsidRPr="006263D0" w:rsidRDefault="00CE3A4B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11,4</w:t>
            </w:r>
            <w:r w:rsidR="00664E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0532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374AFF" w14:textId="77777777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450D73" w14:textId="696A4665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11,297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21D583" w14:textId="77777777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08C92C" w14:textId="605FDAD9" w:rsidR="00143184" w:rsidRPr="006263D0" w:rsidRDefault="0050068A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1A7ADE" w14:textId="77777777" w:rsidR="00143184" w:rsidRPr="006263D0" w:rsidRDefault="00143184" w:rsidP="0014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E88756" w14:textId="5ECC9CE3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6,726</w:t>
            </w:r>
          </w:p>
        </w:tc>
      </w:tr>
      <w:tr w:rsidR="00143184" w:rsidRPr="006263D0" w14:paraId="158205C8" w14:textId="77777777" w:rsidTr="00000D8A">
        <w:tc>
          <w:tcPr>
            <w:tcW w:w="3852" w:type="dxa"/>
          </w:tcPr>
          <w:p w14:paraId="0C8850C0" w14:textId="77777777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48E83C1" w14:textId="77777777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61712F" w14:textId="77777777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</w:tcPr>
          <w:p w14:paraId="173FEB66" w14:textId="77777777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365AEF" w14:textId="77777777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double" w:sz="4" w:space="0" w:color="auto"/>
            </w:tcBorders>
            <w:shd w:val="clear" w:color="auto" w:fill="auto"/>
          </w:tcPr>
          <w:p w14:paraId="624B431C" w14:textId="77777777" w:rsidR="00143184" w:rsidRPr="006263D0" w:rsidRDefault="00143184" w:rsidP="0014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5A8387" w14:textId="77777777" w:rsidR="00143184" w:rsidRPr="006263D0" w:rsidRDefault="00143184" w:rsidP="0014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  <w:shd w:val="clear" w:color="auto" w:fill="auto"/>
          </w:tcPr>
          <w:p w14:paraId="3774C3A3" w14:textId="77777777" w:rsidR="00143184" w:rsidRPr="006263D0" w:rsidRDefault="00143184" w:rsidP="0014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143184" w:rsidRPr="006263D0" w14:paraId="016A877C" w14:textId="77777777" w:rsidTr="00000D8A">
        <w:tc>
          <w:tcPr>
            <w:tcW w:w="3852" w:type="dxa"/>
          </w:tcPr>
          <w:p w14:paraId="38247AA9" w14:textId="77777777" w:rsidR="00143184" w:rsidRPr="006263D0" w:rsidRDefault="00143184" w:rsidP="0014318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shd w:val="clear" w:color="auto" w:fill="auto"/>
          </w:tcPr>
          <w:p w14:paraId="6A82774A" w14:textId="77777777" w:rsidR="00143184" w:rsidRPr="006263D0" w:rsidRDefault="00143184" w:rsidP="00143184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27402E" w14:textId="77777777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3ED5E693" w14:textId="77777777" w:rsidR="00143184" w:rsidRPr="006263D0" w:rsidRDefault="00143184" w:rsidP="00143184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FB6248" w14:textId="77777777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7CF62591" w14:textId="77777777" w:rsidR="00143184" w:rsidRPr="006263D0" w:rsidRDefault="00143184" w:rsidP="00143184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0C1B79" w14:textId="77777777" w:rsidR="00143184" w:rsidRPr="006263D0" w:rsidRDefault="00143184" w:rsidP="0014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0D86A4BC" w14:textId="77777777" w:rsidR="00143184" w:rsidRPr="006263D0" w:rsidRDefault="00143184" w:rsidP="0014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43184" w:rsidRPr="006263D0" w14:paraId="5923152C" w14:textId="77777777" w:rsidTr="00000D8A">
        <w:tc>
          <w:tcPr>
            <w:tcW w:w="3852" w:type="dxa"/>
          </w:tcPr>
          <w:p w14:paraId="6EDC4296" w14:textId="19405E70" w:rsidR="00143184" w:rsidRPr="006263D0" w:rsidRDefault="00143184" w:rsidP="001431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263D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  <w:r w:rsidR="005F187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12F36A95" w14:textId="5B7499BE" w:rsidR="00143184" w:rsidRPr="006263D0" w:rsidRDefault="00CE3A4B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4C9F56" w14:textId="77777777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59896B7A" w14:textId="10D28992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3,332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ECFADE" w14:textId="77777777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2960DE6E" w14:textId="2E01A4F2" w:rsidR="00143184" w:rsidRPr="006263D0" w:rsidRDefault="00CE3A4B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41FC41" w14:textId="77777777" w:rsidR="00143184" w:rsidRPr="006263D0" w:rsidRDefault="00143184" w:rsidP="0014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7276F85E" w14:textId="559A47B7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</w:tr>
      <w:tr w:rsidR="00143184" w:rsidRPr="006263D0" w14:paraId="7CC707AC" w14:textId="77777777" w:rsidTr="00000D8A">
        <w:tc>
          <w:tcPr>
            <w:tcW w:w="3852" w:type="dxa"/>
          </w:tcPr>
          <w:p w14:paraId="4B3E200E" w14:textId="77777777" w:rsidR="00143184" w:rsidRPr="006263D0" w:rsidRDefault="00143184" w:rsidP="0014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170" w:type="dxa"/>
            <w:shd w:val="clear" w:color="auto" w:fill="auto"/>
          </w:tcPr>
          <w:p w14:paraId="29608E95" w14:textId="5FFF00FB" w:rsidR="00143184" w:rsidRPr="006263D0" w:rsidRDefault="006F2116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3029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4AA744" w14:textId="77777777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62FFE44C" w14:textId="7690724D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(45)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E6168C" w14:textId="77777777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4EFBB1A8" w14:textId="3ECBA0FD" w:rsidR="00143184" w:rsidRPr="006263D0" w:rsidRDefault="006F2116" w:rsidP="006F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DB47BC" w14:textId="77777777" w:rsidR="00143184" w:rsidRPr="006263D0" w:rsidRDefault="00143184" w:rsidP="0014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7F5BB8A1" w14:textId="0B0CAD0C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3184" w:rsidRPr="006263D0" w14:paraId="3976E034" w14:textId="77777777" w:rsidTr="00000D8A">
        <w:tc>
          <w:tcPr>
            <w:tcW w:w="3852" w:type="dxa"/>
          </w:tcPr>
          <w:p w14:paraId="7A7E562E" w14:textId="77777777" w:rsidR="00143184" w:rsidRPr="006263D0" w:rsidRDefault="00143184" w:rsidP="001431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เพิ่มเงินลงทุน</w:t>
            </w:r>
          </w:p>
        </w:tc>
        <w:tc>
          <w:tcPr>
            <w:tcW w:w="1170" w:type="dxa"/>
            <w:shd w:val="clear" w:color="auto" w:fill="auto"/>
          </w:tcPr>
          <w:p w14:paraId="5BBD16EC" w14:textId="69FDCF1C" w:rsidR="00143184" w:rsidRPr="006263D0" w:rsidRDefault="006F2116" w:rsidP="00605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255173" w14:textId="77777777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32B269F7" w14:textId="5DF99787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9803A0" w14:textId="77777777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3FCFB949" w14:textId="24EBEFBD" w:rsidR="00143184" w:rsidRPr="006263D0" w:rsidRDefault="006F2116" w:rsidP="006F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040D26" w14:textId="77777777" w:rsidR="00143184" w:rsidRPr="006263D0" w:rsidRDefault="00143184" w:rsidP="0014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797931C2" w14:textId="33340D30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F2116" w:rsidRPr="006263D0" w14:paraId="3EFA4D46" w14:textId="77777777" w:rsidTr="00000D8A">
        <w:tc>
          <w:tcPr>
            <w:tcW w:w="3852" w:type="dxa"/>
          </w:tcPr>
          <w:p w14:paraId="4787AC55" w14:textId="6F21E9F2" w:rsidR="006F2116" w:rsidRPr="006263D0" w:rsidRDefault="006F2116" w:rsidP="001431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1170" w:type="dxa"/>
            <w:shd w:val="clear" w:color="auto" w:fill="auto"/>
          </w:tcPr>
          <w:p w14:paraId="3AEB13EB" w14:textId="1CEAAB5A" w:rsidR="006F2116" w:rsidRDefault="00605260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</w:t>
            </w:r>
            <w:r w:rsidR="0003029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67EC72" w14:textId="77777777" w:rsidR="006F2116" w:rsidRPr="006263D0" w:rsidRDefault="006F2116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18E6B599" w14:textId="0318E659" w:rsidR="006F2116" w:rsidRPr="006263D0" w:rsidRDefault="006F2116" w:rsidP="006F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D15C70" w14:textId="77777777" w:rsidR="006F2116" w:rsidRPr="006263D0" w:rsidRDefault="006F2116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2BD414D2" w14:textId="7B6CF4BD" w:rsidR="006F2116" w:rsidRPr="006263D0" w:rsidRDefault="006F2116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2F97DB" w14:textId="77777777" w:rsidR="006F2116" w:rsidRPr="006263D0" w:rsidRDefault="006F2116" w:rsidP="0014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76E15EAF" w14:textId="0A58F9BC" w:rsidR="006F2116" w:rsidRPr="006263D0" w:rsidRDefault="006F2116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143184" w:rsidRPr="006263D0" w14:paraId="503598FC" w14:textId="77777777" w:rsidTr="00000D8A">
        <w:tc>
          <w:tcPr>
            <w:tcW w:w="3852" w:type="dxa"/>
          </w:tcPr>
          <w:p w14:paraId="50263B46" w14:textId="77777777" w:rsidR="00143184" w:rsidRPr="006263D0" w:rsidRDefault="00143184" w:rsidP="0014318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BCBC9A" w14:textId="49184403" w:rsidR="00143184" w:rsidRPr="006263D0" w:rsidRDefault="00CE3A4B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6C1A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9C476D" w14:textId="77777777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6CCE27" w14:textId="1915BAD0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2D98CA" w14:textId="77777777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B696E" w14:textId="1DF5DFA3" w:rsidR="00143184" w:rsidRPr="006263D0" w:rsidRDefault="006F2116" w:rsidP="006F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1877F3" w14:textId="77777777" w:rsidR="00143184" w:rsidRPr="006263D0" w:rsidRDefault="00143184" w:rsidP="0014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BEA10E" w14:textId="4075AC78" w:rsidR="00143184" w:rsidRPr="006263D0" w:rsidRDefault="00143184" w:rsidP="001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262</w:t>
            </w:r>
          </w:p>
        </w:tc>
      </w:tr>
    </w:tbl>
    <w:p w14:paraId="0F61A4EF" w14:textId="77777777" w:rsidR="00EB0568" w:rsidRPr="00D36444" w:rsidRDefault="00EB0568" w:rsidP="009E2F97">
      <w:pPr>
        <w:rPr>
          <w:rFonts w:asciiTheme="majorBidi" w:hAnsiTheme="majorBidi" w:cstheme="majorBidi"/>
          <w:sz w:val="30"/>
          <w:szCs w:val="30"/>
        </w:rPr>
      </w:pPr>
    </w:p>
    <w:p w14:paraId="457040A6" w14:textId="50A0B075" w:rsidR="00AE35ED" w:rsidRPr="0056381F" w:rsidRDefault="00AE35ED" w:rsidP="00AE35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6381F">
        <w:rPr>
          <w:rFonts w:asciiTheme="majorBidi" w:hAnsiTheme="majorBidi" w:cstheme="majorBidi"/>
          <w:i/>
          <w:iCs/>
          <w:sz w:val="30"/>
          <w:szCs w:val="30"/>
          <w:cs/>
        </w:rPr>
        <w:t>บริษัทร่วม</w:t>
      </w:r>
    </w:p>
    <w:p w14:paraId="1C091B28" w14:textId="77777777" w:rsidR="00F03C9A" w:rsidRPr="00D36444" w:rsidRDefault="00F03C9A" w:rsidP="00604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9983275" w14:textId="2C4103A7" w:rsidR="000D51F7" w:rsidRDefault="000D51F7" w:rsidP="000D5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"/>
        <w:jc w:val="thaiDistribute"/>
        <w:rPr>
          <w:rFonts w:asciiTheme="majorBidi" w:hAnsiTheme="majorBidi" w:cstheme="majorBidi"/>
          <w:sz w:val="30"/>
          <w:szCs w:val="30"/>
        </w:rPr>
      </w:pPr>
      <w:r w:rsidRPr="0056381F">
        <w:rPr>
          <w:rFonts w:asciiTheme="majorBidi" w:hAnsiTheme="majorBidi" w:cstheme="majorBidi"/>
          <w:sz w:val="30"/>
          <w:szCs w:val="30"/>
          <w:cs/>
        </w:rPr>
        <w:t xml:space="preserve">ในระหว่างงวดสามเดือนสิ้นสุดวันที่ </w:t>
      </w:r>
      <w:r w:rsidRPr="0056381F">
        <w:rPr>
          <w:rFonts w:asciiTheme="majorBidi" w:hAnsiTheme="majorBidi" w:cstheme="majorBidi"/>
          <w:sz w:val="30"/>
          <w:szCs w:val="30"/>
        </w:rPr>
        <w:t xml:space="preserve">31 </w:t>
      </w:r>
      <w:r w:rsidRPr="0056381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56381F">
        <w:rPr>
          <w:rFonts w:asciiTheme="majorBidi" w:hAnsiTheme="majorBidi" w:cstheme="majorBidi"/>
          <w:sz w:val="30"/>
          <w:szCs w:val="30"/>
        </w:rPr>
        <w:t>2566</w:t>
      </w:r>
      <w:r w:rsidRPr="0056381F">
        <w:rPr>
          <w:rFonts w:asciiTheme="majorBidi" w:hAnsiTheme="majorBidi" w:cstheme="majorBidi"/>
          <w:sz w:val="30"/>
          <w:szCs w:val="30"/>
          <w:cs/>
        </w:rPr>
        <w:t xml:space="preserve"> 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และบริษัทย่อยแห่งหนึ่งได้ซื้อหน่วยทรัสต์</w:t>
      </w:r>
      <w:r w:rsidR="004E562B">
        <w:rPr>
          <w:rFonts w:asciiTheme="majorBidi" w:hAnsiTheme="majorBidi" w:cstheme="majorBidi" w:hint="cs"/>
          <w:sz w:val="30"/>
          <w:szCs w:val="30"/>
          <w:cs/>
        </w:rPr>
        <w:t>ตามสัดส่วนการถือหน่วยทรัสต์เดิม</w:t>
      </w:r>
      <w:r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0D51F7">
        <w:rPr>
          <w:rFonts w:asciiTheme="majorBidi" w:hAnsiTheme="majorBidi" w:hint="cs"/>
          <w:sz w:val="30"/>
          <w:szCs w:val="30"/>
          <w:cs/>
        </w:rPr>
        <w:t>ทรัสต์เพื่อการลงทุนในอสังหาริมทรัพย์และสิทธิการเช่าอสังหาริมทรัพย์เพื่ออุตสาหกรรม</w:t>
      </w:r>
      <w:r w:rsidRPr="000D51F7">
        <w:rPr>
          <w:rFonts w:asciiTheme="majorBidi" w:hAnsiTheme="majorBidi"/>
          <w:sz w:val="30"/>
          <w:szCs w:val="30"/>
          <w:cs/>
        </w:rPr>
        <w:t xml:space="preserve"> </w:t>
      </w:r>
      <w:r w:rsidRPr="000D51F7">
        <w:rPr>
          <w:rFonts w:asciiTheme="majorBidi" w:hAnsiTheme="majorBidi" w:hint="cs"/>
          <w:sz w:val="30"/>
          <w:szCs w:val="30"/>
          <w:cs/>
        </w:rPr>
        <w:t>เฟรเซอร์ส</w:t>
      </w:r>
      <w:r w:rsidRPr="000D51F7">
        <w:rPr>
          <w:rFonts w:asciiTheme="majorBidi" w:hAnsiTheme="majorBidi"/>
          <w:sz w:val="30"/>
          <w:szCs w:val="30"/>
          <w:cs/>
        </w:rPr>
        <w:t xml:space="preserve"> </w:t>
      </w:r>
      <w:r w:rsidRPr="000D51F7">
        <w:rPr>
          <w:rFonts w:asciiTheme="majorBidi" w:hAnsiTheme="majorBidi" w:hint="cs"/>
          <w:sz w:val="30"/>
          <w:szCs w:val="30"/>
          <w:cs/>
        </w:rPr>
        <w:t>พร็อพเพอร์ตี้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>
        <w:rPr>
          <w:rFonts w:asciiTheme="majorBidi" w:hAnsiTheme="majorBidi" w:cstheme="majorBidi"/>
          <w:sz w:val="30"/>
          <w:szCs w:val="30"/>
        </w:rPr>
        <w:t xml:space="preserve">58.55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ล้านหน่วย เป็นจำนวนเงินทั้งสิ้น </w:t>
      </w:r>
      <w:r>
        <w:rPr>
          <w:rFonts w:asciiTheme="majorBidi" w:hAnsiTheme="majorBidi" w:cstheme="majorBidi"/>
          <w:sz w:val="30"/>
          <w:szCs w:val="30"/>
        </w:rPr>
        <w:t>556.20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</w:p>
    <w:p w14:paraId="7E7CF695" w14:textId="77777777" w:rsidR="000D51F7" w:rsidRDefault="000D51F7" w:rsidP="00B50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"/>
        <w:jc w:val="thaiDistribute"/>
        <w:rPr>
          <w:rFonts w:asciiTheme="majorBidi" w:hAnsiTheme="majorBidi" w:cstheme="majorBidi"/>
          <w:sz w:val="30"/>
          <w:szCs w:val="30"/>
        </w:rPr>
      </w:pPr>
    </w:p>
    <w:p w14:paraId="6D5D1923" w14:textId="4D76AE2A" w:rsidR="00B50E4F" w:rsidRPr="0056381F" w:rsidRDefault="00B50E4F" w:rsidP="00B50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"/>
        <w:jc w:val="thaiDistribute"/>
        <w:rPr>
          <w:rFonts w:asciiTheme="majorBidi" w:hAnsiTheme="majorBidi" w:cstheme="majorBidi"/>
          <w:sz w:val="30"/>
          <w:szCs w:val="30"/>
        </w:rPr>
      </w:pPr>
      <w:r w:rsidRPr="0056381F">
        <w:rPr>
          <w:rFonts w:asciiTheme="majorBidi" w:hAnsiTheme="majorBidi" w:cstheme="majorBidi"/>
          <w:sz w:val="30"/>
          <w:szCs w:val="30"/>
          <w:cs/>
        </w:rPr>
        <w:t xml:space="preserve">ในระหว่างงวดสามเดือนสิ้นสุดวันที่ </w:t>
      </w:r>
      <w:r w:rsidRPr="0056381F">
        <w:rPr>
          <w:rFonts w:asciiTheme="majorBidi" w:hAnsiTheme="majorBidi" w:cstheme="majorBidi"/>
          <w:sz w:val="30"/>
          <w:szCs w:val="30"/>
        </w:rPr>
        <w:t xml:space="preserve">31 </w:t>
      </w:r>
      <w:r w:rsidRPr="0056381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56381F">
        <w:rPr>
          <w:rFonts w:asciiTheme="majorBidi" w:hAnsiTheme="majorBidi" w:cstheme="majorBidi"/>
          <w:sz w:val="30"/>
          <w:szCs w:val="30"/>
        </w:rPr>
        <w:t>256</w:t>
      </w:r>
      <w:r w:rsidR="00143184" w:rsidRPr="0056381F">
        <w:rPr>
          <w:rFonts w:asciiTheme="majorBidi" w:hAnsiTheme="majorBidi" w:cstheme="majorBidi"/>
          <w:sz w:val="30"/>
          <w:szCs w:val="30"/>
        </w:rPr>
        <w:t>6</w:t>
      </w:r>
      <w:r w:rsidRPr="0056381F">
        <w:rPr>
          <w:rFonts w:asciiTheme="majorBidi" w:hAnsiTheme="majorBidi" w:cstheme="majorBidi"/>
          <w:sz w:val="30"/>
          <w:szCs w:val="30"/>
          <w:cs/>
        </w:rPr>
        <w:t xml:space="preserve"> บริษัทย่อยแห่งหนึ่งได้ซื้อหน่วยทรัสต์ของทรัสต์เพื่อการลงทุนในสิทธิการเช่าอสังหาริมทรัพย์โกลเด้นเวนเจอร์ จำนวน </w:t>
      </w:r>
      <w:r w:rsidR="0056381F" w:rsidRPr="0056381F">
        <w:rPr>
          <w:rFonts w:asciiTheme="majorBidi" w:hAnsiTheme="majorBidi" w:cstheme="majorBidi"/>
          <w:sz w:val="30"/>
          <w:szCs w:val="30"/>
        </w:rPr>
        <w:t>3.</w:t>
      </w:r>
      <w:r w:rsidR="00DC39C2" w:rsidRPr="00DC39C2">
        <w:rPr>
          <w:rFonts w:asciiTheme="majorBidi" w:hAnsiTheme="majorBidi" w:cstheme="majorBidi" w:hint="cs"/>
          <w:sz w:val="30"/>
          <w:szCs w:val="30"/>
        </w:rPr>
        <w:t>15</w:t>
      </w:r>
      <w:r w:rsidRPr="0056381F">
        <w:rPr>
          <w:rFonts w:asciiTheme="majorBidi" w:hAnsiTheme="majorBidi" w:cstheme="majorBidi"/>
          <w:sz w:val="30"/>
          <w:szCs w:val="30"/>
        </w:rPr>
        <w:t xml:space="preserve"> </w:t>
      </w:r>
      <w:r w:rsidRPr="0056381F">
        <w:rPr>
          <w:rFonts w:asciiTheme="majorBidi" w:hAnsiTheme="majorBidi" w:cstheme="majorBidi"/>
          <w:sz w:val="30"/>
          <w:szCs w:val="30"/>
          <w:cs/>
        </w:rPr>
        <w:t>ล้านหน่วย เป็นจำนวนเงินทั้งสิ้น</w:t>
      </w:r>
      <w:r w:rsidR="0056381F" w:rsidRPr="0056381F">
        <w:rPr>
          <w:rFonts w:asciiTheme="majorBidi" w:hAnsiTheme="majorBidi" w:cstheme="majorBidi"/>
          <w:sz w:val="30"/>
          <w:szCs w:val="30"/>
        </w:rPr>
        <w:t xml:space="preserve"> 17.75</w:t>
      </w:r>
      <w:r w:rsidRPr="0056381F">
        <w:rPr>
          <w:rFonts w:asciiTheme="majorBidi" w:hAnsiTheme="majorBidi" w:cstheme="majorBidi"/>
          <w:sz w:val="30"/>
          <w:szCs w:val="30"/>
        </w:rPr>
        <w:t xml:space="preserve"> </w:t>
      </w:r>
      <w:r w:rsidRPr="0056381F">
        <w:rPr>
          <w:rFonts w:asciiTheme="majorBidi" w:hAnsiTheme="majorBidi" w:cstheme="majorBidi"/>
          <w:sz w:val="30"/>
          <w:szCs w:val="30"/>
          <w:cs/>
        </w:rPr>
        <w:t xml:space="preserve">ล้านบาท ทำให้สัดส่วนของการถือหุ้นของกลุ่มบริษัทเพิ่มขึ้นจากร้อยละ </w:t>
      </w:r>
      <w:r w:rsidR="0056381F" w:rsidRPr="0056381F">
        <w:rPr>
          <w:rFonts w:asciiTheme="majorBidi" w:hAnsiTheme="majorBidi" w:cstheme="majorBidi"/>
          <w:sz w:val="30"/>
          <w:szCs w:val="30"/>
        </w:rPr>
        <w:t>23.63</w:t>
      </w:r>
      <w:r w:rsidRPr="0056381F">
        <w:rPr>
          <w:rFonts w:asciiTheme="majorBidi" w:hAnsiTheme="majorBidi" w:cstheme="majorBidi"/>
          <w:sz w:val="30"/>
          <w:szCs w:val="30"/>
        </w:rPr>
        <w:t xml:space="preserve"> </w:t>
      </w:r>
      <w:r w:rsidRPr="0056381F">
        <w:rPr>
          <w:rFonts w:asciiTheme="majorBidi" w:hAnsiTheme="majorBidi" w:cstheme="majorBidi"/>
          <w:sz w:val="30"/>
          <w:szCs w:val="30"/>
          <w:cs/>
        </w:rPr>
        <w:t>เป็นร้อยละ</w:t>
      </w:r>
      <w:r w:rsidRPr="0056381F">
        <w:rPr>
          <w:rFonts w:asciiTheme="majorBidi" w:hAnsiTheme="majorBidi" w:cstheme="majorBidi"/>
          <w:sz w:val="30"/>
          <w:szCs w:val="30"/>
        </w:rPr>
        <w:t xml:space="preserve"> </w:t>
      </w:r>
      <w:r w:rsidR="0056381F" w:rsidRPr="0056381F">
        <w:rPr>
          <w:rFonts w:asciiTheme="majorBidi" w:hAnsiTheme="majorBidi" w:cstheme="majorBidi"/>
          <w:sz w:val="30"/>
          <w:szCs w:val="30"/>
        </w:rPr>
        <w:t>24.</w:t>
      </w:r>
      <w:r w:rsidR="00DC39C2" w:rsidRPr="00DC39C2">
        <w:rPr>
          <w:rFonts w:asciiTheme="majorBidi" w:hAnsiTheme="majorBidi" w:cstheme="majorBidi" w:hint="cs"/>
          <w:sz w:val="30"/>
          <w:szCs w:val="30"/>
        </w:rPr>
        <w:t>02</w:t>
      </w:r>
    </w:p>
    <w:p w14:paraId="7673A658" w14:textId="77777777" w:rsidR="0056381F" w:rsidRDefault="0056381F" w:rsidP="00B50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7CCDA88E" w14:textId="1CE0C62E" w:rsidR="0056381F" w:rsidRPr="00891637" w:rsidRDefault="0056381F" w:rsidP="00563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"/>
        <w:jc w:val="thaiDistribute"/>
        <w:rPr>
          <w:rFonts w:ascii="Angsana New" w:hAnsi="Angsana New"/>
          <w:sz w:val="30"/>
          <w:szCs w:val="30"/>
          <w:cs/>
        </w:rPr>
      </w:pPr>
      <w:r w:rsidRPr="00891637">
        <w:rPr>
          <w:rFonts w:ascii="Angsana New" w:hAnsi="Angsana New" w:hint="cs"/>
          <w:sz w:val="30"/>
          <w:szCs w:val="30"/>
          <w:cs/>
        </w:rPr>
        <w:lastRenderedPageBreak/>
        <w:t>ในระหว่างงวดสามเดือนสิ้นสุดวันที่</w:t>
      </w:r>
      <w:r w:rsidRPr="00891637">
        <w:rPr>
          <w:rFonts w:ascii="Angsana New" w:hAnsi="Angsana New"/>
          <w:sz w:val="30"/>
          <w:szCs w:val="30"/>
          <w:cs/>
        </w:rPr>
        <w:t xml:space="preserve"> </w:t>
      </w:r>
      <w:r w:rsidRPr="00891637">
        <w:rPr>
          <w:rFonts w:ascii="Angsana New" w:hAnsi="Angsana New"/>
          <w:sz w:val="30"/>
          <w:szCs w:val="30"/>
        </w:rPr>
        <w:t xml:space="preserve">31 </w:t>
      </w:r>
      <w:r w:rsidRPr="0089163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891637">
        <w:rPr>
          <w:rFonts w:ascii="Angsana New" w:hAnsi="Angsana New"/>
          <w:sz w:val="30"/>
          <w:szCs w:val="30"/>
        </w:rPr>
        <w:t>2565</w:t>
      </w:r>
      <w:r w:rsidRPr="00891637">
        <w:rPr>
          <w:rFonts w:ascii="Angsana New" w:hAnsi="Angsana New"/>
          <w:sz w:val="30"/>
          <w:szCs w:val="30"/>
          <w:cs/>
        </w:rPr>
        <w:t xml:space="preserve"> </w:t>
      </w:r>
      <w:r w:rsidRPr="00891637">
        <w:rPr>
          <w:rFonts w:ascii="Angsana New" w:hAnsi="Angsana New" w:hint="cs"/>
          <w:sz w:val="30"/>
          <w:szCs w:val="30"/>
          <w:cs/>
        </w:rPr>
        <w:t>บริษัทย่อยแห่งหนึ่งได้ซื้อหน่วยทรัสต์ของทรัสต์เพื่อการลงทุนในสิทธิการเช่าอสังหาริมทรัพย์โกลเด้นเวนเจอร์</w:t>
      </w:r>
      <w:r w:rsidRPr="00891637">
        <w:rPr>
          <w:rFonts w:ascii="Angsana New" w:hAnsi="Angsana New"/>
          <w:sz w:val="30"/>
          <w:szCs w:val="30"/>
          <w:cs/>
        </w:rPr>
        <w:t xml:space="preserve"> </w:t>
      </w:r>
      <w:r w:rsidRPr="00891637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891637">
        <w:rPr>
          <w:rFonts w:ascii="Angsana New" w:hAnsi="Angsana New"/>
          <w:sz w:val="30"/>
          <w:szCs w:val="30"/>
        </w:rPr>
        <w:t xml:space="preserve">0.30 </w:t>
      </w:r>
      <w:r w:rsidRPr="00891637">
        <w:rPr>
          <w:rFonts w:ascii="Angsana New" w:hAnsi="Angsana New" w:hint="cs"/>
          <w:sz w:val="30"/>
          <w:szCs w:val="30"/>
          <w:cs/>
        </w:rPr>
        <w:t xml:space="preserve">ล้านหน่วย เป็นจำนวนเงินทั้งสิ้น </w:t>
      </w:r>
      <w:r w:rsidRPr="00891637">
        <w:rPr>
          <w:rFonts w:ascii="Angsana New" w:hAnsi="Angsana New"/>
          <w:sz w:val="30"/>
          <w:szCs w:val="30"/>
        </w:rPr>
        <w:t>2.</w:t>
      </w:r>
      <w:r w:rsidR="00DC39C2" w:rsidRPr="00DC39C2">
        <w:rPr>
          <w:rFonts w:ascii="Angsana New" w:hAnsi="Angsana New" w:hint="cs"/>
          <w:sz w:val="30"/>
          <w:szCs w:val="30"/>
        </w:rPr>
        <w:t>7</w:t>
      </w:r>
      <w:r w:rsidRPr="00891637">
        <w:rPr>
          <w:rFonts w:ascii="Angsana New" w:hAnsi="Angsana New"/>
          <w:sz w:val="30"/>
          <w:szCs w:val="30"/>
        </w:rPr>
        <w:t xml:space="preserve">0 </w:t>
      </w:r>
      <w:r w:rsidRPr="00891637">
        <w:rPr>
          <w:rFonts w:ascii="Angsana New" w:hAnsi="Angsana New" w:hint="cs"/>
          <w:sz w:val="30"/>
          <w:szCs w:val="30"/>
          <w:cs/>
        </w:rPr>
        <w:t xml:space="preserve">ล้านบาท ทำให้สัดส่วนของการถือหุ้นของกลุ่มบริษัทเพิ่มขึ้นจากร้อยละ </w:t>
      </w:r>
      <w:r w:rsidRPr="00891637">
        <w:rPr>
          <w:rFonts w:ascii="Angsana New" w:hAnsi="Angsana New"/>
          <w:sz w:val="30"/>
          <w:szCs w:val="30"/>
        </w:rPr>
        <w:t>23.</w:t>
      </w:r>
      <w:r>
        <w:rPr>
          <w:rFonts w:ascii="Angsana New" w:hAnsi="Angsana New"/>
          <w:sz w:val="30"/>
          <w:szCs w:val="30"/>
        </w:rPr>
        <w:t>52</w:t>
      </w:r>
      <w:r w:rsidRPr="00891637">
        <w:rPr>
          <w:rFonts w:ascii="Angsana New" w:hAnsi="Angsana New"/>
          <w:sz w:val="30"/>
          <w:szCs w:val="30"/>
        </w:rPr>
        <w:t xml:space="preserve"> </w:t>
      </w:r>
      <w:r w:rsidRPr="00891637">
        <w:rPr>
          <w:rFonts w:ascii="Angsana New" w:hAnsi="Angsana New" w:hint="cs"/>
          <w:sz w:val="30"/>
          <w:szCs w:val="30"/>
          <w:cs/>
        </w:rPr>
        <w:t>เป็นร้อยละ</w:t>
      </w:r>
      <w:r w:rsidRPr="00891637">
        <w:rPr>
          <w:rFonts w:ascii="Angsana New" w:hAnsi="Angsana New"/>
          <w:sz w:val="30"/>
          <w:szCs w:val="30"/>
        </w:rPr>
        <w:t xml:space="preserve"> 23.5</w:t>
      </w:r>
      <w:r>
        <w:rPr>
          <w:rFonts w:ascii="Angsana New" w:hAnsi="Angsana New"/>
          <w:sz w:val="30"/>
          <w:szCs w:val="30"/>
        </w:rPr>
        <w:t>6</w:t>
      </w:r>
    </w:p>
    <w:p w14:paraId="04013694" w14:textId="77777777" w:rsidR="004C0119" w:rsidRPr="00D36444" w:rsidRDefault="004C0119" w:rsidP="001E6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"/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79DDC13C" w14:textId="74968257" w:rsidR="002126EE" w:rsidRPr="00742518" w:rsidRDefault="002126EE" w:rsidP="002126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42518">
        <w:rPr>
          <w:rFonts w:asciiTheme="majorBidi" w:hAnsiTheme="majorBidi" w:cstheme="majorBidi"/>
          <w:i/>
          <w:iCs/>
          <w:sz w:val="30"/>
          <w:szCs w:val="30"/>
          <w:cs/>
        </w:rPr>
        <w:t>การร่วมค้า</w:t>
      </w:r>
    </w:p>
    <w:p w14:paraId="4B4B178D" w14:textId="77777777" w:rsidR="002126EE" w:rsidRPr="00742518" w:rsidRDefault="002126EE" w:rsidP="00755B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4AA3FBD" w14:textId="4BFB29C3" w:rsidR="00EA0A66" w:rsidRDefault="00EA0A66" w:rsidP="00000D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="Angsana New" w:eastAsia="Times New Roman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eastAsia="Times New Roman" w:hAnsi="Angsana New"/>
          <w:sz w:val="30"/>
          <w:szCs w:val="30"/>
        </w:rPr>
        <w:t>13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ธันวาคม</w:t>
      </w:r>
      <w:r w:rsidRPr="00C06156">
        <w:rPr>
          <w:rFonts w:ascii="Angsana New" w:eastAsia="Times New Roman" w:hAnsi="Angsana New"/>
          <w:sz w:val="30"/>
          <w:szCs w:val="30"/>
          <w:cs/>
        </w:rPr>
        <w:t xml:space="preserve"> </w:t>
      </w:r>
      <w:r>
        <w:rPr>
          <w:rFonts w:ascii="Angsana New" w:eastAsia="Times New Roman" w:hAnsi="Angsana New"/>
          <w:sz w:val="30"/>
          <w:szCs w:val="30"/>
        </w:rPr>
        <w:t>2566</w:t>
      </w:r>
      <w:r w:rsidRPr="00C06156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C06156">
        <w:rPr>
          <w:rFonts w:ascii="Angsana New" w:eastAsia="Times New Roman" w:hAnsi="Angsana New" w:hint="cs"/>
          <w:sz w:val="30"/>
          <w:szCs w:val="30"/>
          <w:cs/>
        </w:rPr>
        <w:t>บริษัทได้จำหน่ายหุ้นสามัญทั้งหมดใน</w:t>
      </w:r>
      <w:r w:rsidRPr="00EA0A66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EA0A66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EA0A66">
        <w:rPr>
          <w:rFonts w:ascii="Angsana New" w:eastAsia="Times New Roman" w:hAnsi="Angsana New" w:hint="cs"/>
          <w:sz w:val="30"/>
          <w:szCs w:val="30"/>
          <w:cs/>
        </w:rPr>
        <w:t>จัสโค</w:t>
      </w:r>
      <w:r w:rsidRPr="00EA0A66">
        <w:rPr>
          <w:rFonts w:ascii="Angsana New" w:eastAsia="Times New Roman" w:hAnsi="Angsana New"/>
          <w:sz w:val="30"/>
          <w:szCs w:val="30"/>
          <w:cs/>
        </w:rPr>
        <w:t xml:space="preserve"> (</w:t>
      </w:r>
      <w:r w:rsidRPr="00EA0A66">
        <w:rPr>
          <w:rFonts w:ascii="Angsana New" w:eastAsia="Times New Roman" w:hAnsi="Angsana New" w:hint="cs"/>
          <w:sz w:val="30"/>
          <w:szCs w:val="30"/>
          <w:cs/>
        </w:rPr>
        <w:t>ประเทศไทย</w:t>
      </w:r>
      <w:r w:rsidRPr="00EA0A66">
        <w:rPr>
          <w:rFonts w:ascii="Angsana New" w:eastAsia="Times New Roman" w:hAnsi="Angsana New"/>
          <w:sz w:val="30"/>
          <w:szCs w:val="30"/>
          <w:cs/>
        </w:rPr>
        <w:t xml:space="preserve">) </w:t>
      </w:r>
      <w:r w:rsidRPr="00EA0A66">
        <w:rPr>
          <w:rFonts w:ascii="Angsana New" w:eastAsia="Times New Roman" w:hAnsi="Angsana New" w:hint="cs"/>
          <w:sz w:val="30"/>
          <w:szCs w:val="30"/>
          <w:cs/>
        </w:rPr>
        <w:t>จำกัด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4F2180">
        <w:rPr>
          <w:rFonts w:ascii="Angsana New" w:eastAsia="Times New Roman" w:hAnsi="Angsana New" w:hint="cs"/>
          <w:sz w:val="30"/>
          <w:szCs w:val="30"/>
          <w:cs/>
        </w:rPr>
        <w:t>ซึ่งเป็น</w:t>
      </w:r>
      <w:r w:rsidR="004F2180">
        <w:rPr>
          <w:rFonts w:ascii="Angsana New" w:eastAsia="Times New Roman" w:hAnsi="Angsana New"/>
          <w:sz w:val="30"/>
          <w:szCs w:val="30"/>
          <w:cs/>
        </w:rPr>
        <w:br/>
      </w:r>
      <w:r w:rsidR="004F2180">
        <w:rPr>
          <w:rFonts w:ascii="Angsana New" w:eastAsia="Times New Roman" w:hAnsi="Angsana New" w:hint="cs"/>
          <w:sz w:val="30"/>
          <w:szCs w:val="30"/>
          <w:cs/>
        </w:rPr>
        <w:t>การร่วมค้าของบริษัท</w:t>
      </w:r>
      <w:r w:rsidRPr="00C06156">
        <w:rPr>
          <w:rFonts w:ascii="Angsana New" w:eastAsia="Times New Roman" w:hAnsi="Angsana New" w:hint="cs"/>
          <w:sz w:val="30"/>
          <w:szCs w:val="30"/>
          <w:cs/>
        </w:rPr>
        <w:t>ให้แก่</w:t>
      </w:r>
      <w:r w:rsidRPr="00EA0A66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EA0A66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EA0A66">
        <w:rPr>
          <w:rFonts w:ascii="Angsana New" w:eastAsia="Times New Roman" w:hAnsi="Angsana New" w:hint="cs"/>
          <w:sz w:val="30"/>
          <w:szCs w:val="30"/>
          <w:cs/>
        </w:rPr>
        <w:t>จัสโค</w:t>
      </w:r>
      <w:r w:rsidRPr="00EA0A66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EA0A66">
        <w:rPr>
          <w:rFonts w:ascii="Angsana New" w:eastAsia="Times New Roman" w:hAnsi="Angsana New" w:hint="cs"/>
          <w:sz w:val="30"/>
          <w:szCs w:val="30"/>
          <w:cs/>
        </w:rPr>
        <w:t>โฮลดิ้ง</w:t>
      </w:r>
      <w:r w:rsidRPr="00EA0A66">
        <w:rPr>
          <w:rFonts w:ascii="Angsana New" w:eastAsia="Times New Roman" w:hAnsi="Angsana New"/>
          <w:sz w:val="30"/>
          <w:szCs w:val="30"/>
          <w:cs/>
        </w:rPr>
        <w:t xml:space="preserve"> (</w:t>
      </w:r>
      <w:r w:rsidRPr="00EA0A66">
        <w:rPr>
          <w:rFonts w:ascii="Angsana New" w:eastAsia="Times New Roman" w:hAnsi="Angsana New" w:hint="cs"/>
          <w:sz w:val="30"/>
          <w:szCs w:val="30"/>
          <w:cs/>
        </w:rPr>
        <w:t>ประเทศไทย</w:t>
      </w:r>
      <w:r w:rsidRPr="00EA0A66">
        <w:rPr>
          <w:rFonts w:ascii="Angsana New" w:eastAsia="Times New Roman" w:hAnsi="Angsana New"/>
          <w:sz w:val="30"/>
          <w:szCs w:val="30"/>
          <w:cs/>
        </w:rPr>
        <w:t xml:space="preserve">) </w:t>
      </w:r>
      <w:r w:rsidRPr="00EA0A66">
        <w:rPr>
          <w:rFonts w:ascii="Angsana New" w:eastAsia="Times New Roman" w:hAnsi="Angsana New" w:hint="cs"/>
          <w:sz w:val="30"/>
          <w:szCs w:val="30"/>
          <w:cs/>
        </w:rPr>
        <w:t>จำกัด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4F2180">
        <w:rPr>
          <w:rFonts w:ascii="Angsana New" w:eastAsia="Times New Roman" w:hAnsi="Angsana New" w:hint="cs"/>
          <w:sz w:val="30"/>
          <w:szCs w:val="30"/>
          <w:cs/>
        </w:rPr>
        <w:t>เป็นจำนวนเงิน</w:t>
      </w:r>
      <w:r w:rsidR="005C07E3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5C07E3">
        <w:rPr>
          <w:rFonts w:ascii="Angsana New" w:eastAsia="Times New Roman" w:hAnsi="Angsana New"/>
          <w:sz w:val="30"/>
          <w:szCs w:val="30"/>
        </w:rPr>
        <w:t>3</w:t>
      </w:r>
      <w:r w:rsidR="009F256C">
        <w:rPr>
          <w:rFonts w:ascii="Angsana New" w:eastAsia="Times New Roman" w:hAnsi="Angsana New"/>
          <w:sz w:val="30"/>
          <w:szCs w:val="30"/>
        </w:rPr>
        <w:t>16</w:t>
      </w:r>
      <w:r w:rsidR="005B6C21">
        <w:rPr>
          <w:rFonts w:ascii="Angsana New" w:eastAsia="Times New Roman" w:hAnsi="Angsana New"/>
          <w:sz w:val="30"/>
          <w:szCs w:val="30"/>
        </w:rPr>
        <w:t>.00</w:t>
      </w:r>
      <w:r w:rsidR="005C07E3">
        <w:rPr>
          <w:rFonts w:ascii="Angsana New" w:eastAsia="Times New Roman" w:hAnsi="Angsana New" w:hint="cs"/>
          <w:sz w:val="30"/>
          <w:szCs w:val="30"/>
          <w:cs/>
        </w:rPr>
        <w:t xml:space="preserve"> ล้านบาท </w:t>
      </w:r>
      <w:r w:rsidR="004F2180">
        <w:rPr>
          <w:rFonts w:ascii="Angsana New" w:eastAsia="Times New Roman" w:hAnsi="Angsana New" w:hint="cs"/>
          <w:sz w:val="30"/>
          <w:szCs w:val="30"/>
          <w:cs/>
        </w:rPr>
        <w:t>กลุ่มบริษัทและบริษัท</w:t>
      </w:r>
      <w:r w:rsidR="005C07E3">
        <w:rPr>
          <w:rFonts w:ascii="Angsana New" w:eastAsia="Times New Roman" w:hAnsi="Angsana New" w:hint="cs"/>
          <w:sz w:val="30"/>
          <w:szCs w:val="30"/>
          <w:cs/>
        </w:rPr>
        <w:t>รับรู้กำไรจากการจำหน่ายเงินลงทุนในการร่วมค้าในงบกำไรขาดทุน</w:t>
      </w:r>
      <w:r w:rsidR="004F2180">
        <w:rPr>
          <w:rFonts w:ascii="Angsana New" w:eastAsia="Times New Roman" w:hAnsi="Angsana New" w:hint="cs"/>
          <w:sz w:val="30"/>
          <w:szCs w:val="30"/>
          <w:cs/>
        </w:rPr>
        <w:t>รวมและงบกำไรขาดทุนเฉพาะกิจการ</w:t>
      </w:r>
      <w:r w:rsidR="005C07E3">
        <w:rPr>
          <w:rFonts w:ascii="Angsana New" w:eastAsia="Times New Roman" w:hAnsi="Angsana New" w:hint="cs"/>
          <w:sz w:val="30"/>
          <w:szCs w:val="30"/>
          <w:cs/>
        </w:rPr>
        <w:t xml:space="preserve">สำหรับงวดสามเดือนสิ้นสุดวันที่ </w:t>
      </w:r>
      <w:r w:rsidR="005C07E3">
        <w:rPr>
          <w:rFonts w:ascii="Angsana New" w:eastAsia="Times New Roman" w:hAnsi="Angsana New"/>
          <w:sz w:val="30"/>
          <w:szCs w:val="30"/>
        </w:rPr>
        <w:t>31</w:t>
      </w:r>
      <w:r w:rsidR="005C07E3">
        <w:rPr>
          <w:rFonts w:ascii="Angsana New" w:eastAsia="Times New Roman" w:hAnsi="Angsana New" w:hint="cs"/>
          <w:sz w:val="30"/>
          <w:szCs w:val="30"/>
          <w:cs/>
        </w:rPr>
        <w:t xml:space="preserve"> ธันวาคม </w:t>
      </w:r>
      <w:r w:rsidR="005C07E3">
        <w:rPr>
          <w:rFonts w:ascii="Angsana New" w:eastAsia="Times New Roman" w:hAnsi="Angsana New"/>
          <w:sz w:val="30"/>
          <w:szCs w:val="30"/>
        </w:rPr>
        <w:t>2</w:t>
      </w:r>
      <w:r w:rsidR="00DC39C2" w:rsidRPr="00DC39C2">
        <w:rPr>
          <w:rFonts w:ascii="Angsana New" w:eastAsia="Times New Roman" w:hAnsi="Angsana New" w:hint="cs"/>
          <w:sz w:val="30"/>
          <w:szCs w:val="30"/>
        </w:rPr>
        <w:t>566</w:t>
      </w:r>
      <w:r w:rsidR="005C07E3">
        <w:rPr>
          <w:rFonts w:ascii="Angsana New" w:eastAsia="Times New Roman" w:hAnsi="Angsana New" w:hint="cs"/>
          <w:sz w:val="30"/>
          <w:szCs w:val="30"/>
          <w:cs/>
        </w:rPr>
        <w:t xml:space="preserve"> เป็นจำนวนเงิน</w:t>
      </w:r>
      <w:r w:rsidR="004F2180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4F2180" w:rsidRPr="00E44238">
        <w:rPr>
          <w:rFonts w:ascii="Angsana New" w:eastAsia="Times New Roman" w:hAnsi="Angsana New"/>
          <w:sz w:val="30"/>
          <w:szCs w:val="30"/>
        </w:rPr>
        <w:t>179.27</w:t>
      </w:r>
      <w:r w:rsidR="004F2180">
        <w:rPr>
          <w:rFonts w:ascii="Angsana New" w:eastAsia="Times New Roman" w:hAnsi="Angsana New" w:hint="cs"/>
          <w:sz w:val="30"/>
          <w:szCs w:val="30"/>
          <w:cs/>
        </w:rPr>
        <w:t xml:space="preserve"> ล้านบาท และ</w:t>
      </w:r>
      <w:r w:rsidR="005C07E3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5C07E3">
        <w:rPr>
          <w:rFonts w:ascii="Angsana New" w:eastAsia="Times New Roman" w:hAnsi="Angsana New"/>
          <w:sz w:val="30"/>
          <w:szCs w:val="30"/>
        </w:rPr>
        <w:t xml:space="preserve">51.97 </w:t>
      </w:r>
      <w:r w:rsidR="005C07E3">
        <w:rPr>
          <w:rFonts w:ascii="Angsana New" w:eastAsia="Times New Roman" w:hAnsi="Angsana New" w:hint="cs"/>
          <w:sz w:val="30"/>
          <w:szCs w:val="30"/>
          <w:cs/>
        </w:rPr>
        <w:t>ล้านบาท ตามลำดับ</w:t>
      </w:r>
    </w:p>
    <w:p w14:paraId="6B287417" w14:textId="77777777" w:rsidR="00EA0A66" w:rsidRDefault="00EA0A66" w:rsidP="00000D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11616F5" w14:textId="1782CC5E" w:rsidR="00A04EC7" w:rsidRPr="00B47FFA" w:rsidRDefault="005B6C21" w:rsidP="00B47F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Theme="majorBidi" w:hAnsiTheme="majorBidi" w:cstheme="majorBidi"/>
          <w:sz w:val="30"/>
          <w:szCs w:val="30"/>
        </w:rPr>
        <w:sectPr w:rsidR="00A04EC7" w:rsidRPr="00B47FFA" w:rsidSect="005B5CD7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7" w:other="7"/>
          <w:pgNumType w:start="12"/>
          <w:cols w:space="720"/>
          <w:docGrid w:linePitch="245"/>
        </w:sectPr>
      </w:pPr>
      <w:r w:rsidRPr="005B6C21">
        <w:rPr>
          <w:rFonts w:asciiTheme="majorBidi" w:eastAsia="Times New Roman" w:hAnsiTheme="majorBidi" w:hint="cs"/>
          <w:sz w:val="30"/>
          <w:szCs w:val="30"/>
          <w:cs/>
        </w:rPr>
        <w:t>เมื่อวันที่</w:t>
      </w:r>
      <w:r w:rsidRPr="005B6C21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E436AB">
        <w:rPr>
          <w:rFonts w:asciiTheme="majorBidi" w:eastAsia="Times New Roman" w:hAnsiTheme="majorBidi"/>
          <w:sz w:val="30"/>
          <w:szCs w:val="30"/>
        </w:rPr>
        <w:t>7</w:t>
      </w:r>
      <w:r w:rsidRPr="005B6C21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5B6C21">
        <w:rPr>
          <w:rFonts w:asciiTheme="majorBidi" w:eastAsia="Times New Roman" w:hAnsiTheme="majorBidi" w:hint="cs"/>
          <w:sz w:val="30"/>
          <w:szCs w:val="30"/>
          <w:cs/>
        </w:rPr>
        <w:t>ธันวาคม</w:t>
      </w:r>
      <w:r w:rsidRPr="005B6C21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E436AB">
        <w:rPr>
          <w:rFonts w:asciiTheme="majorBidi" w:eastAsia="Times New Roman" w:hAnsiTheme="majorBidi"/>
          <w:sz w:val="30"/>
          <w:szCs w:val="30"/>
        </w:rPr>
        <w:t>2565</w:t>
      </w:r>
      <w:r w:rsidRPr="005B6C21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F03C9A" w:rsidRPr="00742518">
        <w:rPr>
          <w:rFonts w:asciiTheme="majorBidi" w:eastAsia="Times New Roman" w:hAnsiTheme="majorBidi" w:cstheme="majorBidi"/>
          <w:sz w:val="30"/>
          <w:szCs w:val="30"/>
          <w:cs/>
        </w:rPr>
        <w:t>บริษัท เอสทีที จีดีซี (ประเทศไทย) จำกัด ซึ่งเป็นการร่วมค้าของบริษัทย่อยแห่งหนึ่งได้เรียกชำระค่าหุ้นเพิ่ม</w:t>
      </w:r>
      <w:r w:rsidR="005913AF" w:rsidRPr="00742518">
        <w:rPr>
          <w:rFonts w:asciiTheme="majorBidi" w:eastAsia="Times New Roman" w:hAnsiTheme="majorBidi" w:cstheme="majorBidi"/>
          <w:sz w:val="30"/>
          <w:szCs w:val="30"/>
          <w:cs/>
        </w:rPr>
        <w:t>บางส่วน</w:t>
      </w:r>
      <w:r w:rsidR="00F03C9A" w:rsidRPr="00742518">
        <w:rPr>
          <w:rFonts w:asciiTheme="majorBidi" w:eastAsia="Times New Roman" w:hAnsiTheme="majorBidi" w:cstheme="majorBidi"/>
          <w:sz w:val="30"/>
          <w:szCs w:val="30"/>
          <w:cs/>
        </w:rPr>
        <w:t xml:space="preserve">จำนวน </w:t>
      </w:r>
      <w:r w:rsidR="008241DA" w:rsidRPr="00742518">
        <w:rPr>
          <w:rFonts w:asciiTheme="majorBidi" w:eastAsia="Times New Roman" w:hAnsiTheme="majorBidi" w:cstheme="majorBidi"/>
          <w:sz w:val="30"/>
          <w:szCs w:val="30"/>
        </w:rPr>
        <w:t>178</w:t>
      </w:r>
      <w:r w:rsidR="00E60194" w:rsidRPr="00742518">
        <w:rPr>
          <w:rFonts w:asciiTheme="majorBidi" w:eastAsia="Times New Roman" w:hAnsiTheme="majorBidi" w:cstheme="majorBidi"/>
          <w:sz w:val="30"/>
          <w:szCs w:val="30"/>
        </w:rPr>
        <w:t>.</w:t>
      </w:r>
      <w:r w:rsidR="008241DA" w:rsidRPr="00742518">
        <w:rPr>
          <w:rFonts w:asciiTheme="majorBidi" w:eastAsia="Times New Roman" w:hAnsiTheme="majorBidi" w:cstheme="majorBidi"/>
          <w:sz w:val="30"/>
          <w:szCs w:val="30"/>
        </w:rPr>
        <w:t>8</w:t>
      </w:r>
      <w:r w:rsidR="00E60194" w:rsidRPr="00742518">
        <w:rPr>
          <w:rFonts w:asciiTheme="majorBidi" w:eastAsia="Times New Roman" w:hAnsiTheme="majorBidi" w:cstheme="majorBidi"/>
          <w:sz w:val="30"/>
          <w:szCs w:val="30"/>
        </w:rPr>
        <w:t>0</w:t>
      </w:r>
      <w:r w:rsidR="00F03C9A" w:rsidRPr="0074251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F03C9A" w:rsidRPr="00742518">
        <w:rPr>
          <w:rFonts w:asciiTheme="majorBidi" w:eastAsia="Times New Roman" w:hAnsiTheme="majorBidi" w:cstheme="majorBidi"/>
          <w:sz w:val="30"/>
          <w:szCs w:val="30"/>
          <w:cs/>
        </w:rPr>
        <w:t>ล้านบาท โดย</w:t>
      </w:r>
      <w:r w:rsidR="00E45E71" w:rsidRPr="00742518">
        <w:rPr>
          <w:rFonts w:asciiTheme="majorBidi" w:eastAsia="Times New Roman" w:hAnsiTheme="majorBidi" w:cstheme="majorBidi"/>
          <w:sz w:val="30"/>
          <w:szCs w:val="30"/>
          <w:cs/>
        </w:rPr>
        <w:t>บริษัทย่อย</w:t>
      </w:r>
      <w:r w:rsidR="00F03C9A" w:rsidRPr="00742518">
        <w:rPr>
          <w:rFonts w:asciiTheme="majorBidi" w:eastAsia="Times New Roman" w:hAnsiTheme="majorBidi" w:cstheme="majorBidi"/>
          <w:sz w:val="30"/>
          <w:szCs w:val="30"/>
          <w:cs/>
        </w:rPr>
        <w:t xml:space="preserve">ดังกล่าวได้ชำระค่าหุ้นตามสัดส่วนการถือหุ้นร้อยละ </w:t>
      </w:r>
      <w:r w:rsidR="00415B4C" w:rsidRPr="00742518">
        <w:rPr>
          <w:rFonts w:asciiTheme="majorBidi" w:eastAsia="Times New Roman" w:hAnsiTheme="majorBidi" w:cstheme="majorBidi"/>
          <w:sz w:val="30"/>
          <w:szCs w:val="30"/>
        </w:rPr>
        <w:t>51</w:t>
      </w:r>
      <w:r w:rsidR="00F03C9A" w:rsidRPr="00742518">
        <w:rPr>
          <w:rFonts w:asciiTheme="majorBidi" w:eastAsia="Times New Roman" w:hAnsiTheme="majorBidi" w:cstheme="majorBidi"/>
          <w:sz w:val="30"/>
          <w:szCs w:val="30"/>
        </w:rPr>
        <w:t>.</w:t>
      </w:r>
      <w:r w:rsidR="00415B4C" w:rsidRPr="00742518">
        <w:rPr>
          <w:rFonts w:asciiTheme="majorBidi" w:eastAsia="Times New Roman" w:hAnsiTheme="majorBidi" w:cstheme="majorBidi"/>
          <w:sz w:val="30"/>
          <w:szCs w:val="30"/>
        </w:rPr>
        <w:t>00</w:t>
      </w:r>
      <w:r w:rsidR="00F03C9A" w:rsidRPr="0074251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F03C9A" w:rsidRPr="00742518">
        <w:rPr>
          <w:rFonts w:asciiTheme="majorBidi" w:eastAsia="Times New Roman" w:hAnsiTheme="majorBidi" w:cstheme="majorBidi"/>
          <w:sz w:val="30"/>
          <w:szCs w:val="30"/>
          <w:cs/>
        </w:rPr>
        <w:t xml:space="preserve">เป็นจำนวน </w:t>
      </w:r>
      <w:r w:rsidR="008241DA" w:rsidRPr="00742518">
        <w:rPr>
          <w:rFonts w:asciiTheme="majorBidi" w:eastAsia="Times New Roman" w:hAnsiTheme="majorBidi" w:cstheme="majorBidi"/>
          <w:sz w:val="30"/>
          <w:szCs w:val="30"/>
        </w:rPr>
        <w:t>91</w:t>
      </w:r>
      <w:r w:rsidR="0027591E" w:rsidRPr="00742518">
        <w:rPr>
          <w:rFonts w:asciiTheme="majorBidi" w:eastAsia="Times New Roman" w:hAnsiTheme="majorBidi" w:cstheme="majorBidi"/>
          <w:sz w:val="30"/>
          <w:szCs w:val="30"/>
          <w:cs/>
        </w:rPr>
        <w:t>.</w:t>
      </w:r>
      <w:r w:rsidR="008241DA" w:rsidRPr="00742518">
        <w:rPr>
          <w:rFonts w:asciiTheme="majorBidi" w:eastAsia="Times New Roman" w:hAnsiTheme="majorBidi" w:cstheme="majorBidi"/>
          <w:sz w:val="30"/>
          <w:szCs w:val="30"/>
        </w:rPr>
        <w:t>19</w:t>
      </w:r>
      <w:r w:rsidR="00F03C9A" w:rsidRPr="0074251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F03C9A" w:rsidRPr="00742518">
        <w:rPr>
          <w:rFonts w:asciiTheme="majorBidi" w:eastAsia="Times New Roman" w:hAnsiTheme="majorBidi" w:cstheme="majorBidi"/>
          <w:sz w:val="30"/>
          <w:szCs w:val="30"/>
          <w:cs/>
        </w:rPr>
        <w:t>ล้านบาท</w:t>
      </w:r>
    </w:p>
    <w:tbl>
      <w:tblPr>
        <w:tblW w:w="15479" w:type="dxa"/>
        <w:tblInd w:w="-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48"/>
        <w:gridCol w:w="1620"/>
        <w:gridCol w:w="719"/>
        <w:gridCol w:w="183"/>
        <w:gridCol w:w="627"/>
        <w:gridCol w:w="180"/>
        <w:gridCol w:w="720"/>
        <w:gridCol w:w="180"/>
        <w:gridCol w:w="812"/>
        <w:gridCol w:w="180"/>
        <w:gridCol w:w="720"/>
        <w:gridCol w:w="180"/>
        <w:gridCol w:w="720"/>
        <w:gridCol w:w="180"/>
        <w:gridCol w:w="717"/>
        <w:gridCol w:w="183"/>
        <w:gridCol w:w="718"/>
        <w:gridCol w:w="182"/>
        <w:gridCol w:w="720"/>
        <w:gridCol w:w="180"/>
        <w:gridCol w:w="630"/>
        <w:gridCol w:w="180"/>
        <w:gridCol w:w="809"/>
        <w:gridCol w:w="181"/>
        <w:gridCol w:w="810"/>
      </w:tblGrid>
      <w:tr w:rsidR="00585E92" w:rsidRPr="00505780" w14:paraId="0012B98E" w14:textId="77777777" w:rsidTr="00585E92">
        <w:trPr>
          <w:cantSplit/>
          <w:trHeight w:val="20"/>
          <w:tblHeader/>
        </w:trPr>
        <w:tc>
          <w:tcPr>
            <w:tcW w:w="3148" w:type="dxa"/>
            <w:vAlign w:val="bottom"/>
          </w:tcPr>
          <w:p w14:paraId="5C9B746D" w14:textId="77777777" w:rsidR="00585E92" w:rsidRPr="00505780" w:rsidRDefault="00585E92" w:rsidP="00585E92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52CE5622" w14:textId="77777777" w:rsidR="00585E92" w:rsidRPr="00505780" w:rsidRDefault="00585E92" w:rsidP="00585E92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529" w:type="dxa"/>
            <w:gridSpan w:val="3"/>
          </w:tcPr>
          <w:p w14:paraId="1FE4A3E1" w14:textId="77777777" w:rsidR="00585E92" w:rsidRPr="00505780" w:rsidRDefault="00585E92" w:rsidP="00585E92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0" w:type="dxa"/>
          </w:tcPr>
          <w:p w14:paraId="216FA417" w14:textId="77777777" w:rsidR="00585E92" w:rsidRPr="00505780" w:rsidRDefault="00585E92" w:rsidP="00585E92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712" w:type="dxa"/>
            <w:gridSpan w:val="3"/>
          </w:tcPr>
          <w:p w14:paraId="52F6C66B" w14:textId="4E09A221" w:rsidR="00585E92" w:rsidRPr="00505780" w:rsidRDefault="00585E92" w:rsidP="00585E9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  <w:r w:rsidRPr="00505780">
              <w:rPr>
                <w:rFonts w:ascii="Angsana New" w:hAnsi="Angsana New" w:hint="cs"/>
                <w:b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026DC53" w14:textId="77777777" w:rsidR="00585E92" w:rsidRPr="00505780" w:rsidRDefault="00585E92" w:rsidP="00585E92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5130" w:type="dxa"/>
            <w:gridSpan w:val="11"/>
          </w:tcPr>
          <w:p w14:paraId="4A2F57FF" w14:textId="643D9FBC" w:rsidR="00585E92" w:rsidRPr="00505780" w:rsidRDefault="00585E92" w:rsidP="00585E92">
            <w:pPr>
              <w:pStyle w:val="acctmergecolhdg"/>
              <w:spacing w:line="240" w:lineRule="auto"/>
              <w:ind w:left="-85" w:right="-66"/>
              <w:rPr>
                <w:rFonts w:ascii="Angsana New" w:hAnsi="Angsana New" w:cs="Angsana New"/>
                <w:sz w:val="24"/>
                <w:szCs w:val="24"/>
                <w:cs/>
                <w:lang w:eastAsia="en-GB" w:bidi="th-TH"/>
              </w:rPr>
            </w:pPr>
            <w:r w:rsidRPr="00505780">
              <w:rPr>
                <w:rFonts w:ascii="Angsana New" w:hAnsi="Angsana New" w:cs="Angsana New" w:hint="cs"/>
                <w:bCs/>
                <w:sz w:val="24"/>
                <w:szCs w:val="24"/>
                <w:cs/>
                <w:lang w:eastAsia="en-GB" w:bidi="th-TH"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154FA1F6" w14:textId="77777777" w:rsidR="00585E92" w:rsidRPr="00505780" w:rsidRDefault="00585E92" w:rsidP="00585E92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B05296B" w14:textId="77777777" w:rsidR="00585E92" w:rsidRPr="00505780" w:rsidRDefault="00585E92" w:rsidP="00585E92">
            <w:pPr>
              <w:pStyle w:val="acctmergecolhdg"/>
              <w:spacing w:line="240" w:lineRule="auto"/>
              <w:ind w:left="-85" w:right="-66"/>
              <w:rPr>
                <w:rFonts w:ascii="Angsana New" w:hAnsi="Angsana New" w:cs="Angsana New"/>
                <w:sz w:val="24"/>
                <w:szCs w:val="24"/>
                <w:cs/>
                <w:lang w:eastAsia="en-GB" w:bidi="th-TH"/>
              </w:rPr>
            </w:pPr>
          </w:p>
        </w:tc>
      </w:tr>
      <w:tr w:rsidR="00585E92" w:rsidRPr="00505780" w14:paraId="38DD9267" w14:textId="77777777" w:rsidTr="00585E92">
        <w:trPr>
          <w:cantSplit/>
          <w:trHeight w:val="20"/>
          <w:tblHeader/>
        </w:trPr>
        <w:tc>
          <w:tcPr>
            <w:tcW w:w="3148" w:type="dxa"/>
            <w:vAlign w:val="bottom"/>
          </w:tcPr>
          <w:p w14:paraId="219A597E" w14:textId="77777777" w:rsidR="00585E92" w:rsidRPr="00505780" w:rsidRDefault="00585E92" w:rsidP="00585E92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3967FB69" w14:textId="77777777" w:rsidR="00585E92" w:rsidRPr="00505780" w:rsidRDefault="00585E92" w:rsidP="00585E92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  <w:p w14:paraId="6524AD4E" w14:textId="77777777" w:rsidR="00585E92" w:rsidRPr="00505780" w:rsidRDefault="00585E92" w:rsidP="00585E92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ลักษณะธุรกิจ</w:t>
            </w:r>
          </w:p>
        </w:tc>
        <w:tc>
          <w:tcPr>
            <w:tcW w:w="1529" w:type="dxa"/>
            <w:gridSpan w:val="3"/>
            <w:hideMark/>
          </w:tcPr>
          <w:p w14:paraId="2A3A8D49" w14:textId="77777777" w:rsidR="00585E92" w:rsidRPr="00505780" w:rsidRDefault="00585E92" w:rsidP="00585E92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สัดส่วน</w:t>
            </w:r>
          </w:p>
          <w:p w14:paraId="234AF473" w14:textId="77777777" w:rsidR="00585E92" w:rsidRPr="00505780" w:rsidRDefault="00585E92" w:rsidP="00585E92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ความเป็นเจ้าของ</w:t>
            </w:r>
          </w:p>
        </w:tc>
        <w:tc>
          <w:tcPr>
            <w:tcW w:w="180" w:type="dxa"/>
          </w:tcPr>
          <w:p w14:paraId="0D90ABD5" w14:textId="77777777" w:rsidR="00585E92" w:rsidRPr="00505780" w:rsidRDefault="00585E92" w:rsidP="00585E92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712" w:type="dxa"/>
            <w:gridSpan w:val="3"/>
            <w:hideMark/>
          </w:tcPr>
          <w:p w14:paraId="021CCBDF" w14:textId="77777777" w:rsidR="00585E92" w:rsidRPr="00505780" w:rsidRDefault="00585E92" w:rsidP="00585E9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มูลค่าตาม</w:t>
            </w:r>
          </w:p>
          <w:p w14:paraId="25C5D40C" w14:textId="77777777" w:rsidR="00585E92" w:rsidRPr="00505780" w:rsidRDefault="00585E92" w:rsidP="00585E92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3164A661" w14:textId="77777777" w:rsidR="00585E92" w:rsidRPr="00505780" w:rsidRDefault="00585E92" w:rsidP="00585E92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gridSpan w:val="3"/>
            <w:vAlign w:val="bottom"/>
            <w:hideMark/>
          </w:tcPr>
          <w:p w14:paraId="7D4FB5CB" w14:textId="77777777" w:rsidR="00585E92" w:rsidRPr="00505780" w:rsidRDefault="00585E92" w:rsidP="00585E92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ราคาทุน</w:t>
            </w:r>
          </w:p>
        </w:tc>
        <w:tc>
          <w:tcPr>
            <w:tcW w:w="180" w:type="dxa"/>
          </w:tcPr>
          <w:p w14:paraId="75FE35C9" w14:textId="77777777" w:rsidR="00585E92" w:rsidRPr="00505780" w:rsidRDefault="00585E92" w:rsidP="00585E9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618" w:type="dxa"/>
            <w:gridSpan w:val="3"/>
            <w:vAlign w:val="bottom"/>
            <w:hideMark/>
          </w:tcPr>
          <w:p w14:paraId="346268C4" w14:textId="77777777" w:rsidR="00585E92" w:rsidRPr="00505780" w:rsidRDefault="00585E92" w:rsidP="00585E92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eastAsia="en-GB" w:bidi="th-TH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การด้อยค่า</w:t>
            </w:r>
          </w:p>
        </w:tc>
        <w:tc>
          <w:tcPr>
            <w:tcW w:w="182" w:type="dxa"/>
          </w:tcPr>
          <w:p w14:paraId="3E59EDB6" w14:textId="77777777" w:rsidR="00585E92" w:rsidRPr="00505780" w:rsidRDefault="00585E92" w:rsidP="00585E92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530" w:type="dxa"/>
            <w:gridSpan w:val="3"/>
            <w:vAlign w:val="bottom"/>
            <w:hideMark/>
          </w:tcPr>
          <w:p w14:paraId="1B013609" w14:textId="77777777" w:rsidR="00585E92" w:rsidRPr="00505780" w:rsidRDefault="00585E92" w:rsidP="00585E92">
            <w:pPr>
              <w:pStyle w:val="acctmergecolhdg"/>
              <w:spacing w:line="240" w:lineRule="auto"/>
              <w:ind w:left="-85" w:right="-66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ราคาทุน-สุทธิ</w:t>
            </w:r>
          </w:p>
        </w:tc>
        <w:tc>
          <w:tcPr>
            <w:tcW w:w="180" w:type="dxa"/>
          </w:tcPr>
          <w:p w14:paraId="1882C5B9" w14:textId="77777777" w:rsidR="00585E92" w:rsidRPr="00505780" w:rsidRDefault="00585E92" w:rsidP="00585E92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14:paraId="6BE80480" w14:textId="77777777" w:rsidR="00585E92" w:rsidRPr="00505780" w:rsidRDefault="00585E92" w:rsidP="00585E92">
            <w:pPr>
              <w:pStyle w:val="acctmergecolhdg"/>
              <w:spacing w:line="240" w:lineRule="auto"/>
              <w:ind w:left="-85" w:right="-66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มูลค่ายุติธรรมสำหรับ</w:t>
            </w:r>
          </w:p>
          <w:p w14:paraId="3F01887A" w14:textId="77777777" w:rsidR="00585E92" w:rsidRPr="00505780" w:rsidRDefault="00585E92" w:rsidP="00585E9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หลักทรัพย์จดทะเบียนฯ</w:t>
            </w:r>
          </w:p>
        </w:tc>
      </w:tr>
      <w:tr w:rsidR="00C128C6" w:rsidRPr="00505780" w14:paraId="76DBDC06" w14:textId="77777777" w:rsidTr="00585E92">
        <w:trPr>
          <w:cantSplit/>
          <w:trHeight w:val="20"/>
          <w:tblHeader/>
        </w:trPr>
        <w:tc>
          <w:tcPr>
            <w:tcW w:w="3148" w:type="dxa"/>
          </w:tcPr>
          <w:p w14:paraId="566CD9A3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</w:tcPr>
          <w:p w14:paraId="28E63528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9" w:type="dxa"/>
            <w:vAlign w:val="center"/>
          </w:tcPr>
          <w:p w14:paraId="57CD7B3D" w14:textId="52E8F54B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31</w:t>
            </w:r>
          </w:p>
        </w:tc>
        <w:tc>
          <w:tcPr>
            <w:tcW w:w="183" w:type="dxa"/>
            <w:vAlign w:val="center"/>
          </w:tcPr>
          <w:p w14:paraId="00FDABCE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vAlign w:val="center"/>
          </w:tcPr>
          <w:p w14:paraId="1EB4ACBE" w14:textId="0AC632F6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180" w:type="dxa"/>
          </w:tcPr>
          <w:p w14:paraId="1453C3A1" w14:textId="77777777" w:rsidR="00C128C6" w:rsidRPr="00505780" w:rsidRDefault="00C128C6" w:rsidP="00C128C6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6C84A4DB" w14:textId="4DD3FF4B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31</w:t>
            </w:r>
          </w:p>
        </w:tc>
        <w:tc>
          <w:tcPr>
            <w:tcW w:w="180" w:type="dxa"/>
            <w:vAlign w:val="center"/>
          </w:tcPr>
          <w:p w14:paraId="37B551F1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vAlign w:val="center"/>
          </w:tcPr>
          <w:p w14:paraId="42156DD5" w14:textId="58F5B164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180" w:type="dxa"/>
          </w:tcPr>
          <w:p w14:paraId="4B2351B4" w14:textId="77777777" w:rsidR="00C128C6" w:rsidRPr="00505780" w:rsidRDefault="00C128C6" w:rsidP="00C128C6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2502519D" w14:textId="685CF5C4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31</w:t>
            </w:r>
          </w:p>
        </w:tc>
        <w:tc>
          <w:tcPr>
            <w:tcW w:w="180" w:type="dxa"/>
            <w:vAlign w:val="center"/>
          </w:tcPr>
          <w:p w14:paraId="6501CB1A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10D980D6" w14:textId="514D5D1C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180" w:type="dxa"/>
          </w:tcPr>
          <w:p w14:paraId="033043CC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7" w:type="dxa"/>
            <w:vAlign w:val="center"/>
          </w:tcPr>
          <w:p w14:paraId="6DA5A978" w14:textId="758BEA0D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31</w:t>
            </w:r>
          </w:p>
        </w:tc>
        <w:tc>
          <w:tcPr>
            <w:tcW w:w="183" w:type="dxa"/>
            <w:vAlign w:val="center"/>
          </w:tcPr>
          <w:p w14:paraId="076361ED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center"/>
          </w:tcPr>
          <w:p w14:paraId="0AB078EC" w14:textId="139EE5CB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182" w:type="dxa"/>
          </w:tcPr>
          <w:p w14:paraId="2F1BB593" w14:textId="77777777" w:rsidR="00C128C6" w:rsidRPr="00505780" w:rsidRDefault="00C128C6" w:rsidP="00C128C6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551198F3" w14:textId="2EF9A980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31</w:t>
            </w:r>
          </w:p>
        </w:tc>
        <w:tc>
          <w:tcPr>
            <w:tcW w:w="180" w:type="dxa"/>
            <w:vAlign w:val="center"/>
          </w:tcPr>
          <w:p w14:paraId="1F25863C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center"/>
          </w:tcPr>
          <w:p w14:paraId="7D9B6B1C" w14:textId="3AE86925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180" w:type="dxa"/>
          </w:tcPr>
          <w:p w14:paraId="4E68FDAB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09" w:type="dxa"/>
            <w:vAlign w:val="center"/>
          </w:tcPr>
          <w:p w14:paraId="2CD86390" w14:textId="49ECFB79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31</w:t>
            </w:r>
          </w:p>
        </w:tc>
        <w:tc>
          <w:tcPr>
            <w:tcW w:w="181" w:type="dxa"/>
            <w:vAlign w:val="center"/>
          </w:tcPr>
          <w:p w14:paraId="04704802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vAlign w:val="center"/>
          </w:tcPr>
          <w:p w14:paraId="62872D25" w14:textId="23783883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30</w:t>
            </w:r>
          </w:p>
        </w:tc>
      </w:tr>
      <w:tr w:rsidR="00C128C6" w:rsidRPr="00505780" w14:paraId="17EA3B5C" w14:textId="77777777" w:rsidTr="00585E92">
        <w:trPr>
          <w:cantSplit/>
          <w:trHeight w:val="20"/>
          <w:tblHeader/>
        </w:trPr>
        <w:tc>
          <w:tcPr>
            <w:tcW w:w="3148" w:type="dxa"/>
          </w:tcPr>
          <w:p w14:paraId="516240CA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</w:tcPr>
          <w:p w14:paraId="415C588E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9" w:type="dxa"/>
            <w:vAlign w:val="center"/>
          </w:tcPr>
          <w:p w14:paraId="2BB4955C" w14:textId="3F83AAB0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83" w:type="dxa"/>
            <w:vAlign w:val="center"/>
          </w:tcPr>
          <w:p w14:paraId="49D2BDAB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vAlign w:val="center"/>
          </w:tcPr>
          <w:p w14:paraId="34C31B65" w14:textId="79E54FE9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180" w:type="dxa"/>
          </w:tcPr>
          <w:p w14:paraId="3BFEB61A" w14:textId="77777777" w:rsidR="00C128C6" w:rsidRPr="00505780" w:rsidRDefault="00C128C6" w:rsidP="00C128C6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359CD711" w14:textId="64A33EAA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80" w:type="dxa"/>
            <w:vAlign w:val="center"/>
          </w:tcPr>
          <w:p w14:paraId="5CF375ED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vAlign w:val="center"/>
          </w:tcPr>
          <w:p w14:paraId="02FFDB45" w14:textId="65A7EAD4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180" w:type="dxa"/>
          </w:tcPr>
          <w:p w14:paraId="2C8B9533" w14:textId="77777777" w:rsidR="00C128C6" w:rsidRPr="00505780" w:rsidRDefault="00C128C6" w:rsidP="00C128C6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01E782AD" w14:textId="1FF9CD25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80" w:type="dxa"/>
            <w:vAlign w:val="center"/>
          </w:tcPr>
          <w:p w14:paraId="298CD35B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1A951FDB" w14:textId="4D3FD35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180" w:type="dxa"/>
          </w:tcPr>
          <w:p w14:paraId="65F3DE36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7" w:type="dxa"/>
            <w:vAlign w:val="center"/>
          </w:tcPr>
          <w:p w14:paraId="57A0ACA9" w14:textId="51E253F8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83" w:type="dxa"/>
            <w:vAlign w:val="center"/>
          </w:tcPr>
          <w:p w14:paraId="4A0CB094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center"/>
          </w:tcPr>
          <w:p w14:paraId="63DEE7CB" w14:textId="72BC25E9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182" w:type="dxa"/>
          </w:tcPr>
          <w:p w14:paraId="796F4244" w14:textId="77777777" w:rsidR="00C128C6" w:rsidRPr="00505780" w:rsidRDefault="00C128C6" w:rsidP="00C128C6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3C4E1DA5" w14:textId="01167B86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80" w:type="dxa"/>
            <w:vAlign w:val="center"/>
          </w:tcPr>
          <w:p w14:paraId="1BD40EFF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center"/>
          </w:tcPr>
          <w:p w14:paraId="31500E20" w14:textId="568D774E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180" w:type="dxa"/>
          </w:tcPr>
          <w:p w14:paraId="673AB205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09" w:type="dxa"/>
            <w:vAlign w:val="center"/>
          </w:tcPr>
          <w:p w14:paraId="51CC6632" w14:textId="561CAE1D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81" w:type="dxa"/>
            <w:vAlign w:val="center"/>
          </w:tcPr>
          <w:p w14:paraId="29797A16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vAlign w:val="center"/>
          </w:tcPr>
          <w:p w14:paraId="344D6360" w14:textId="2550750A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</w:tr>
      <w:tr w:rsidR="00C128C6" w:rsidRPr="00505780" w14:paraId="464229B9" w14:textId="77777777" w:rsidTr="00585E92">
        <w:trPr>
          <w:cantSplit/>
          <w:trHeight w:val="20"/>
          <w:tblHeader/>
        </w:trPr>
        <w:tc>
          <w:tcPr>
            <w:tcW w:w="3148" w:type="dxa"/>
          </w:tcPr>
          <w:p w14:paraId="27464A58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</w:tcPr>
          <w:p w14:paraId="4E9ECC0A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9" w:type="dxa"/>
            <w:vAlign w:val="center"/>
            <w:hideMark/>
          </w:tcPr>
          <w:p w14:paraId="3A8523C3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6</w:t>
            </w:r>
          </w:p>
        </w:tc>
        <w:tc>
          <w:tcPr>
            <w:tcW w:w="183" w:type="dxa"/>
            <w:vAlign w:val="center"/>
          </w:tcPr>
          <w:p w14:paraId="20B9B8AC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vAlign w:val="center"/>
            <w:hideMark/>
          </w:tcPr>
          <w:p w14:paraId="0FEE673E" w14:textId="6D3C3C7C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6</w:t>
            </w:r>
          </w:p>
        </w:tc>
        <w:tc>
          <w:tcPr>
            <w:tcW w:w="180" w:type="dxa"/>
          </w:tcPr>
          <w:p w14:paraId="47FB774F" w14:textId="77777777" w:rsidR="00C128C6" w:rsidRPr="00505780" w:rsidRDefault="00C128C6" w:rsidP="00C128C6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  <w:hideMark/>
          </w:tcPr>
          <w:p w14:paraId="151CFDF9" w14:textId="7BAE7DDA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1447FEFE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vAlign w:val="center"/>
            <w:hideMark/>
          </w:tcPr>
          <w:p w14:paraId="290E1F55" w14:textId="730DE26B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6</w:t>
            </w:r>
          </w:p>
        </w:tc>
        <w:tc>
          <w:tcPr>
            <w:tcW w:w="180" w:type="dxa"/>
          </w:tcPr>
          <w:p w14:paraId="1DD4B72E" w14:textId="77777777" w:rsidR="00C128C6" w:rsidRPr="00505780" w:rsidRDefault="00C128C6" w:rsidP="00C128C6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  <w:hideMark/>
          </w:tcPr>
          <w:p w14:paraId="04841524" w14:textId="7FA4D75D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5A2BA6BF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  <w:hideMark/>
          </w:tcPr>
          <w:p w14:paraId="57A8CEB8" w14:textId="492CEBC1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6</w:t>
            </w:r>
          </w:p>
        </w:tc>
        <w:tc>
          <w:tcPr>
            <w:tcW w:w="180" w:type="dxa"/>
          </w:tcPr>
          <w:p w14:paraId="020F40D0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7" w:type="dxa"/>
            <w:vAlign w:val="center"/>
            <w:hideMark/>
          </w:tcPr>
          <w:p w14:paraId="1E36287B" w14:textId="2E27FEEE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6</w:t>
            </w:r>
          </w:p>
        </w:tc>
        <w:tc>
          <w:tcPr>
            <w:tcW w:w="183" w:type="dxa"/>
            <w:vAlign w:val="center"/>
          </w:tcPr>
          <w:p w14:paraId="1EBBC404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center"/>
            <w:hideMark/>
          </w:tcPr>
          <w:p w14:paraId="245B82F4" w14:textId="70C790FC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6</w:t>
            </w:r>
          </w:p>
        </w:tc>
        <w:tc>
          <w:tcPr>
            <w:tcW w:w="182" w:type="dxa"/>
          </w:tcPr>
          <w:p w14:paraId="65BB98A4" w14:textId="77777777" w:rsidR="00C128C6" w:rsidRPr="00505780" w:rsidRDefault="00C128C6" w:rsidP="00C128C6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  <w:hideMark/>
          </w:tcPr>
          <w:p w14:paraId="68DBA8C9" w14:textId="47448286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4DE725B9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center"/>
            <w:hideMark/>
          </w:tcPr>
          <w:p w14:paraId="379F09F7" w14:textId="631AA65D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6</w:t>
            </w:r>
          </w:p>
        </w:tc>
        <w:tc>
          <w:tcPr>
            <w:tcW w:w="180" w:type="dxa"/>
          </w:tcPr>
          <w:p w14:paraId="6B4E27D0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09" w:type="dxa"/>
            <w:vAlign w:val="center"/>
            <w:hideMark/>
          </w:tcPr>
          <w:p w14:paraId="305A43A9" w14:textId="0B2147C6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6</w:t>
            </w:r>
          </w:p>
        </w:tc>
        <w:tc>
          <w:tcPr>
            <w:tcW w:w="181" w:type="dxa"/>
            <w:vAlign w:val="center"/>
          </w:tcPr>
          <w:p w14:paraId="11E26FDB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vAlign w:val="center"/>
            <w:hideMark/>
          </w:tcPr>
          <w:p w14:paraId="36E9E6A5" w14:textId="0D265270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6</w:t>
            </w:r>
          </w:p>
        </w:tc>
      </w:tr>
      <w:tr w:rsidR="00C128C6" w:rsidRPr="00505780" w14:paraId="6974EFCF" w14:textId="77777777" w:rsidTr="00585E92">
        <w:trPr>
          <w:cantSplit/>
          <w:trHeight w:val="20"/>
          <w:tblHeader/>
        </w:trPr>
        <w:tc>
          <w:tcPr>
            <w:tcW w:w="3148" w:type="dxa"/>
          </w:tcPr>
          <w:p w14:paraId="7347799E" w14:textId="77777777" w:rsidR="00C128C6" w:rsidRPr="00505780" w:rsidRDefault="00C128C6" w:rsidP="00C128C6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</w:tcPr>
          <w:p w14:paraId="18119351" w14:textId="77777777" w:rsidR="00C128C6" w:rsidRPr="00505780" w:rsidRDefault="00C128C6" w:rsidP="00C128C6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529" w:type="dxa"/>
            <w:gridSpan w:val="3"/>
            <w:hideMark/>
          </w:tcPr>
          <w:p w14:paraId="338567F7" w14:textId="77777777" w:rsidR="00C128C6" w:rsidRPr="00505780" w:rsidRDefault="00C128C6" w:rsidP="00C128C6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505780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GB" w:eastAsia="en-GB"/>
              </w:rPr>
              <w:t>(ร้อยละ)</w:t>
            </w:r>
          </w:p>
        </w:tc>
        <w:tc>
          <w:tcPr>
            <w:tcW w:w="180" w:type="dxa"/>
          </w:tcPr>
          <w:p w14:paraId="1FF23949" w14:textId="77777777" w:rsidR="00C128C6" w:rsidRPr="00505780" w:rsidRDefault="00C128C6" w:rsidP="00C128C6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9002" w:type="dxa"/>
            <w:gridSpan w:val="19"/>
            <w:hideMark/>
          </w:tcPr>
          <w:p w14:paraId="2A8C7518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i/>
                <w:iCs/>
                <w:sz w:val="24"/>
                <w:szCs w:val="24"/>
                <w:cs/>
                <w:lang w:eastAsia="en-GB" w:bidi="th-TH"/>
              </w:rPr>
              <w:t>(ล้านบาท)</w:t>
            </w:r>
          </w:p>
        </w:tc>
      </w:tr>
      <w:tr w:rsidR="00C128C6" w:rsidRPr="00505780" w14:paraId="6E898331" w14:textId="77777777" w:rsidTr="00585E92">
        <w:trPr>
          <w:cantSplit/>
          <w:trHeight w:val="20"/>
        </w:trPr>
        <w:tc>
          <w:tcPr>
            <w:tcW w:w="3148" w:type="dxa"/>
            <w:hideMark/>
          </w:tcPr>
          <w:p w14:paraId="4620CD16" w14:textId="77777777" w:rsidR="00C128C6" w:rsidRPr="00505780" w:rsidRDefault="00C128C6" w:rsidP="00C128C6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5057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บริษัทร่วม</w:t>
            </w:r>
          </w:p>
        </w:tc>
        <w:tc>
          <w:tcPr>
            <w:tcW w:w="1620" w:type="dxa"/>
          </w:tcPr>
          <w:p w14:paraId="7368AC9D" w14:textId="77777777" w:rsidR="00C128C6" w:rsidRPr="00505780" w:rsidRDefault="00C128C6" w:rsidP="00C128C6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1CC39F25" w14:textId="77777777" w:rsidR="00C128C6" w:rsidRPr="00505780" w:rsidRDefault="00C128C6" w:rsidP="00C128C6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17BD22D0" w14:textId="77777777" w:rsidR="00C128C6" w:rsidRPr="00505780" w:rsidRDefault="00C128C6" w:rsidP="00C128C6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4DED4D45" w14:textId="77777777" w:rsidR="00C128C6" w:rsidRPr="00505780" w:rsidRDefault="00C128C6" w:rsidP="00C128C6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23BA2364" w14:textId="77777777" w:rsidR="00C128C6" w:rsidRPr="00505780" w:rsidRDefault="00C128C6" w:rsidP="00C128C6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36EC6635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2619BF8B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44D60B7E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6283AC00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706A63EC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3C885277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54D07147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5B9686A9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7" w:type="dxa"/>
          </w:tcPr>
          <w:p w14:paraId="38B8E161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3" w:type="dxa"/>
          </w:tcPr>
          <w:p w14:paraId="27AB13DE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6925E604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2" w:type="dxa"/>
          </w:tcPr>
          <w:p w14:paraId="6DF61465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14796AF1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110869F5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0AD59DA5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400D7AEA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09" w:type="dxa"/>
          </w:tcPr>
          <w:p w14:paraId="603130C8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</w:tcPr>
          <w:p w14:paraId="5A295753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7F07EFDA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  <w:tr w:rsidR="00C128C6" w:rsidRPr="00505780" w14:paraId="30EDFD30" w14:textId="77777777" w:rsidTr="00585E92">
        <w:trPr>
          <w:cantSplit/>
          <w:trHeight w:val="20"/>
        </w:trPr>
        <w:tc>
          <w:tcPr>
            <w:tcW w:w="3148" w:type="dxa"/>
            <w:hideMark/>
          </w:tcPr>
          <w:p w14:paraId="2C7AD887" w14:textId="77777777" w:rsidR="00C128C6" w:rsidRPr="00505780" w:rsidRDefault="00C128C6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ทรัสต์เพื่อการลงทุนในอสังหาริมทรัพย์</w:t>
            </w:r>
          </w:p>
          <w:p w14:paraId="7FD171E7" w14:textId="77777777" w:rsidR="00C128C6" w:rsidRPr="00505780" w:rsidRDefault="00C128C6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และสิทธิการเช่าอสังหาริมทรัพย์เพื่อ</w:t>
            </w:r>
          </w:p>
          <w:p w14:paraId="210BBA55" w14:textId="77777777" w:rsidR="00C128C6" w:rsidRPr="00505780" w:rsidRDefault="00C128C6" w:rsidP="00C128C6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อุตสาหกรรม เฟรเซอร์ส พร็อพเพอร์ตี้</w:t>
            </w:r>
            <w:r>
              <w:rPr>
                <w:rFonts w:ascii="Angsana New" w:hAnsi="Angsana New"/>
                <w:sz w:val="24"/>
                <w:szCs w:val="24"/>
              </w:rPr>
              <w:t xml:space="preserve"> *</w:t>
            </w:r>
          </w:p>
        </w:tc>
        <w:tc>
          <w:tcPr>
            <w:tcW w:w="1620" w:type="dxa"/>
            <w:hideMark/>
          </w:tcPr>
          <w:p w14:paraId="59F81BD4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br/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ลงทุนในอสังหาริมทรัพย์</w:t>
            </w:r>
          </w:p>
        </w:tc>
        <w:tc>
          <w:tcPr>
            <w:tcW w:w="719" w:type="dxa"/>
          </w:tcPr>
          <w:p w14:paraId="34827257" w14:textId="77777777" w:rsidR="00C128C6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5FCA573C" w14:textId="77777777" w:rsidR="005C04DE" w:rsidRDefault="005C04DE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2B3EE173" w14:textId="4B06469F" w:rsidR="005C04DE" w:rsidRPr="00505780" w:rsidRDefault="005C04DE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26.62</w:t>
            </w:r>
          </w:p>
        </w:tc>
        <w:tc>
          <w:tcPr>
            <w:tcW w:w="183" w:type="dxa"/>
          </w:tcPr>
          <w:p w14:paraId="265BD384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hideMark/>
          </w:tcPr>
          <w:p w14:paraId="39306E1C" w14:textId="77777777" w:rsidR="00C128C6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11FCF14E" w14:textId="77777777" w:rsidR="00C128C6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2BCE4785" w14:textId="2FC1FB9A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26.62</w:t>
            </w:r>
          </w:p>
        </w:tc>
        <w:tc>
          <w:tcPr>
            <w:tcW w:w="180" w:type="dxa"/>
          </w:tcPr>
          <w:p w14:paraId="239A879E" w14:textId="77777777" w:rsidR="00C128C6" w:rsidRPr="00505780" w:rsidRDefault="00C128C6" w:rsidP="00C128C6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3AC9B2CB" w14:textId="77777777" w:rsidR="00C128C6" w:rsidRDefault="00C128C6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417086BD" w14:textId="77777777" w:rsidR="003A5AF8" w:rsidRDefault="003A5AF8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79391C3A" w14:textId="652A36D1" w:rsidR="003A5AF8" w:rsidRPr="006F4DE5" w:rsidRDefault="003A5AF8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5,39</w:t>
            </w:r>
            <w:r w:rsidR="00C115E7">
              <w:rPr>
                <w:rFonts w:ascii="Angsana New" w:hAnsi="Angsana New"/>
                <w:sz w:val="24"/>
                <w:szCs w:val="24"/>
                <w:lang w:eastAsia="en-GB"/>
              </w:rPr>
              <w:t>0</w:t>
            </w:r>
          </w:p>
        </w:tc>
        <w:tc>
          <w:tcPr>
            <w:tcW w:w="180" w:type="dxa"/>
          </w:tcPr>
          <w:p w14:paraId="1EFCDB67" w14:textId="77777777" w:rsidR="00C128C6" w:rsidRPr="00505780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hideMark/>
          </w:tcPr>
          <w:p w14:paraId="3DDF3FE3" w14:textId="77777777" w:rsidR="00C128C6" w:rsidRDefault="00C128C6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38A2AAD3" w14:textId="77777777" w:rsidR="00C128C6" w:rsidRDefault="00C128C6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6579BB7C" w14:textId="538045CE" w:rsidR="00C128C6" w:rsidRPr="00505780" w:rsidRDefault="00C128C6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4,882</w:t>
            </w:r>
          </w:p>
        </w:tc>
        <w:tc>
          <w:tcPr>
            <w:tcW w:w="180" w:type="dxa"/>
          </w:tcPr>
          <w:p w14:paraId="0A1A5F50" w14:textId="77777777" w:rsidR="00C128C6" w:rsidRPr="00505780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5D0437E4" w14:textId="77777777" w:rsidR="00C128C6" w:rsidRDefault="00C128C6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2380B783" w14:textId="77777777" w:rsidR="003A5AF8" w:rsidRDefault="003A5AF8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66CD5CE2" w14:textId="24F8F2CF" w:rsidR="003A5AF8" w:rsidRPr="00505780" w:rsidRDefault="00254283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1,922</w:t>
            </w:r>
          </w:p>
        </w:tc>
        <w:tc>
          <w:tcPr>
            <w:tcW w:w="180" w:type="dxa"/>
          </w:tcPr>
          <w:p w14:paraId="6F714608" w14:textId="77777777" w:rsidR="00C128C6" w:rsidRPr="00505780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hideMark/>
          </w:tcPr>
          <w:p w14:paraId="75D01392" w14:textId="77777777" w:rsidR="00C128C6" w:rsidRDefault="00C128C6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4A8BB07D" w14:textId="77777777" w:rsidR="00C128C6" w:rsidRDefault="00C128C6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67988B61" w14:textId="6BFE8D57" w:rsidR="00C128C6" w:rsidRPr="00505780" w:rsidRDefault="00C128C6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1,815</w:t>
            </w:r>
          </w:p>
        </w:tc>
        <w:tc>
          <w:tcPr>
            <w:tcW w:w="180" w:type="dxa"/>
          </w:tcPr>
          <w:p w14:paraId="6227E66C" w14:textId="77777777" w:rsidR="00C128C6" w:rsidRPr="00505780" w:rsidRDefault="00C128C6" w:rsidP="00C128C6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33FE3DAF" w14:textId="77777777" w:rsidR="00C128C6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B40BD47" w14:textId="77777777" w:rsidR="003A5AF8" w:rsidRDefault="003A5AF8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F5A71C0" w14:textId="0DAA2CB4" w:rsidR="003A5AF8" w:rsidRPr="00505780" w:rsidRDefault="003A5AF8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7BCAB86D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hideMark/>
          </w:tcPr>
          <w:p w14:paraId="2B121A2C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7082C51A" w14:textId="77777777" w:rsidR="00C128C6" w:rsidRPr="00505780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5C8F3A93" w14:textId="77777777" w:rsidR="00C128C6" w:rsidRDefault="00C128C6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585C75EE" w14:textId="77777777" w:rsidR="003A5AF8" w:rsidRDefault="003A5AF8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2D691397" w14:textId="36B98893" w:rsidR="003A5AF8" w:rsidRPr="00505780" w:rsidRDefault="00254283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1,922</w:t>
            </w:r>
          </w:p>
        </w:tc>
        <w:tc>
          <w:tcPr>
            <w:tcW w:w="180" w:type="dxa"/>
          </w:tcPr>
          <w:p w14:paraId="332145AC" w14:textId="77777777" w:rsidR="00C128C6" w:rsidRPr="00505780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hideMark/>
          </w:tcPr>
          <w:p w14:paraId="55804396" w14:textId="77777777" w:rsidR="00C128C6" w:rsidRDefault="00C128C6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34ADC5A2" w14:textId="77777777" w:rsidR="00C128C6" w:rsidRDefault="00C128C6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1E7AABB5" w14:textId="0983A029" w:rsidR="00C128C6" w:rsidRPr="00505780" w:rsidRDefault="00C128C6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1,815</w:t>
            </w:r>
          </w:p>
        </w:tc>
        <w:tc>
          <w:tcPr>
            <w:tcW w:w="180" w:type="dxa"/>
          </w:tcPr>
          <w:p w14:paraId="6319F886" w14:textId="77777777" w:rsidR="00C128C6" w:rsidRPr="00505780" w:rsidRDefault="00C128C6" w:rsidP="00C128C6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543ACA44" w14:textId="77777777" w:rsidR="00C128C6" w:rsidRDefault="00C128C6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1C9A69EE" w14:textId="77777777" w:rsidR="003A5AF8" w:rsidRDefault="003A5AF8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0A985FDD" w14:textId="4617710E" w:rsidR="003A5AF8" w:rsidRPr="00505780" w:rsidRDefault="00E843E0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9,352</w:t>
            </w:r>
          </w:p>
        </w:tc>
        <w:tc>
          <w:tcPr>
            <w:tcW w:w="181" w:type="dxa"/>
          </w:tcPr>
          <w:p w14:paraId="12A258BC" w14:textId="77777777" w:rsidR="00C128C6" w:rsidRPr="00505780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hideMark/>
          </w:tcPr>
          <w:p w14:paraId="07DAA61E" w14:textId="77777777" w:rsidR="00C128C6" w:rsidRDefault="00C128C6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6A237702" w14:textId="77777777" w:rsidR="00C128C6" w:rsidRDefault="00C128C6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7932E7A7" w14:textId="6D9964B6" w:rsidR="00C128C6" w:rsidRPr="00505780" w:rsidRDefault="00C128C6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8,399</w:t>
            </w:r>
          </w:p>
        </w:tc>
      </w:tr>
      <w:tr w:rsidR="00C128C6" w:rsidRPr="00505780" w14:paraId="45D7844F" w14:textId="77777777" w:rsidTr="00585E92">
        <w:trPr>
          <w:cantSplit/>
          <w:trHeight w:val="20"/>
        </w:trPr>
        <w:tc>
          <w:tcPr>
            <w:tcW w:w="3148" w:type="dxa"/>
          </w:tcPr>
          <w:p w14:paraId="3516D64E" w14:textId="77777777" w:rsidR="00C128C6" w:rsidRPr="00505780" w:rsidRDefault="00C128C6" w:rsidP="00C128C6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ทีอาร์เอ แลนด์ ดีเวลลอปเม้นต์ จำกัด</w:t>
            </w:r>
          </w:p>
        </w:tc>
        <w:tc>
          <w:tcPr>
            <w:tcW w:w="1620" w:type="dxa"/>
          </w:tcPr>
          <w:p w14:paraId="48284D32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19" w:type="dxa"/>
          </w:tcPr>
          <w:p w14:paraId="51BF27E1" w14:textId="03026BF7" w:rsidR="00C128C6" w:rsidRPr="00505780" w:rsidRDefault="005C04DE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50.00</w:t>
            </w:r>
          </w:p>
        </w:tc>
        <w:tc>
          <w:tcPr>
            <w:tcW w:w="183" w:type="dxa"/>
          </w:tcPr>
          <w:p w14:paraId="2D69CA11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4E79B429" w14:textId="46AFC071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50.00</w:t>
            </w:r>
          </w:p>
        </w:tc>
        <w:tc>
          <w:tcPr>
            <w:tcW w:w="180" w:type="dxa"/>
          </w:tcPr>
          <w:p w14:paraId="2E015566" w14:textId="77777777" w:rsidR="00C128C6" w:rsidRPr="00505780" w:rsidRDefault="00C128C6" w:rsidP="00C128C6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0435EEFE" w14:textId="2AF08E3F" w:rsidR="00C128C6" w:rsidRPr="00505780" w:rsidRDefault="003A5AF8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4,8</w:t>
            </w:r>
            <w:r w:rsidR="00030295">
              <w:rPr>
                <w:rFonts w:ascii="Angsana New" w:hAnsi="Angsana New"/>
                <w:sz w:val="24"/>
                <w:szCs w:val="24"/>
                <w:lang w:eastAsia="en-GB"/>
              </w:rPr>
              <w:t>90</w:t>
            </w:r>
          </w:p>
        </w:tc>
        <w:tc>
          <w:tcPr>
            <w:tcW w:w="180" w:type="dxa"/>
          </w:tcPr>
          <w:p w14:paraId="241E3DF2" w14:textId="77777777" w:rsidR="00C128C6" w:rsidRPr="00505780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373B452E" w14:textId="363BF54B" w:rsidR="00C128C6" w:rsidRPr="00505780" w:rsidRDefault="00C128C6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4,890</w:t>
            </w:r>
          </w:p>
        </w:tc>
        <w:tc>
          <w:tcPr>
            <w:tcW w:w="180" w:type="dxa"/>
          </w:tcPr>
          <w:p w14:paraId="77D9CE7F" w14:textId="77777777" w:rsidR="00C128C6" w:rsidRPr="00505780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79D3E7B4" w14:textId="5189DE5E" w:rsidR="00C128C6" w:rsidRPr="00505780" w:rsidRDefault="00254283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4,911</w:t>
            </w:r>
          </w:p>
        </w:tc>
        <w:tc>
          <w:tcPr>
            <w:tcW w:w="180" w:type="dxa"/>
          </w:tcPr>
          <w:p w14:paraId="516CD11C" w14:textId="77777777" w:rsidR="00C128C6" w:rsidRPr="00505780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569F0E97" w14:textId="39801877" w:rsidR="00C128C6" w:rsidRPr="00505780" w:rsidRDefault="00C128C6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4,911</w:t>
            </w:r>
          </w:p>
        </w:tc>
        <w:tc>
          <w:tcPr>
            <w:tcW w:w="180" w:type="dxa"/>
          </w:tcPr>
          <w:p w14:paraId="2EFF9484" w14:textId="77777777" w:rsidR="00C128C6" w:rsidRPr="00505780" w:rsidRDefault="00C128C6" w:rsidP="00C128C6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1DF167BE" w14:textId="5481BC0C" w:rsidR="00C128C6" w:rsidRPr="00505780" w:rsidRDefault="003A5AF8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5125AB0E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2D20196B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437BF5D6" w14:textId="77777777" w:rsidR="00C128C6" w:rsidRPr="00505780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0592F607" w14:textId="4FB1F3B7" w:rsidR="00C128C6" w:rsidRPr="00505780" w:rsidRDefault="00254283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4,911</w:t>
            </w:r>
          </w:p>
        </w:tc>
        <w:tc>
          <w:tcPr>
            <w:tcW w:w="180" w:type="dxa"/>
          </w:tcPr>
          <w:p w14:paraId="71F51181" w14:textId="77777777" w:rsidR="00C128C6" w:rsidRPr="00505780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61AD6D15" w14:textId="441CF36E" w:rsidR="00C128C6" w:rsidRPr="00505780" w:rsidRDefault="00C128C6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4,911</w:t>
            </w:r>
          </w:p>
        </w:tc>
        <w:tc>
          <w:tcPr>
            <w:tcW w:w="180" w:type="dxa"/>
          </w:tcPr>
          <w:p w14:paraId="553EBC22" w14:textId="77777777" w:rsidR="00C128C6" w:rsidRPr="00505780" w:rsidRDefault="00C128C6" w:rsidP="00C128C6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62C447B4" w14:textId="6ADE93B8" w:rsidR="00C128C6" w:rsidRPr="00505780" w:rsidRDefault="003A5AF8" w:rsidP="00C128C6">
            <w:pPr>
              <w:pStyle w:val="acctfourfigures"/>
              <w:tabs>
                <w:tab w:val="clear" w:pos="765"/>
                <w:tab w:val="decimal" w:pos="10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1EFFBF0D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4511676" w14:textId="58069421" w:rsidR="00C128C6" w:rsidRPr="00505780" w:rsidRDefault="00C128C6" w:rsidP="00C128C6">
            <w:pPr>
              <w:pStyle w:val="acctfourfigures"/>
              <w:tabs>
                <w:tab w:val="clear" w:pos="765"/>
                <w:tab w:val="decimal" w:pos="10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C128C6" w:rsidRPr="00505780" w14:paraId="741DF5B8" w14:textId="77777777" w:rsidTr="00585E92">
        <w:trPr>
          <w:cantSplit/>
          <w:trHeight w:val="20"/>
        </w:trPr>
        <w:tc>
          <w:tcPr>
            <w:tcW w:w="3148" w:type="dxa"/>
          </w:tcPr>
          <w:p w14:paraId="77FBA390" w14:textId="77777777" w:rsidR="00C128C6" w:rsidRPr="00505780" w:rsidRDefault="00C128C6" w:rsidP="00C128C6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นอร์ท สาธร โฮเต็ล จำกัด **</w:t>
            </w:r>
          </w:p>
        </w:tc>
        <w:tc>
          <w:tcPr>
            <w:tcW w:w="1620" w:type="dxa"/>
          </w:tcPr>
          <w:p w14:paraId="0BBEB57D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719" w:type="dxa"/>
          </w:tcPr>
          <w:p w14:paraId="31840F88" w14:textId="4B8F366F" w:rsidR="00C128C6" w:rsidRPr="00505780" w:rsidRDefault="005C04DE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20.00</w:t>
            </w:r>
          </w:p>
        </w:tc>
        <w:tc>
          <w:tcPr>
            <w:tcW w:w="183" w:type="dxa"/>
          </w:tcPr>
          <w:p w14:paraId="3254A375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740F8B2E" w14:textId="6206BDA5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20.00</w:t>
            </w:r>
          </w:p>
        </w:tc>
        <w:tc>
          <w:tcPr>
            <w:tcW w:w="180" w:type="dxa"/>
          </w:tcPr>
          <w:p w14:paraId="135B4F16" w14:textId="77777777" w:rsidR="00C128C6" w:rsidRPr="00505780" w:rsidRDefault="00C128C6" w:rsidP="00C128C6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30F5BDB5" w14:textId="7C79B61C" w:rsidR="00C128C6" w:rsidRPr="00505780" w:rsidRDefault="003A5AF8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="00BD3F8D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5E7BA3DD" w14:textId="77777777" w:rsidR="00C128C6" w:rsidRPr="00505780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484A50B1" w14:textId="2B2BCA49" w:rsidR="00C128C6" w:rsidRPr="00505780" w:rsidRDefault="00C128C6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76</w:t>
            </w:r>
          </w:p>
        </w:tc>
        <w:tc>
          <w:tcPr>
            <w:tcW w:w="180" w:type="dxa"/>
          </w:tcPr>
          <w:p w14:paraId="6606765B" w14:textId="77777777" w:rsidR="00C128C6" w:rsidRPr="00505780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0F77C05" w14:textId="312493BE" w:rsidR="00C128C6" w:rsidRPr="00505780" w:rsidRDefault="00254283" w:rsidP="00C128C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15D8210" w14:textId="77777777" w:rsidR="00C128C6" w:rsidRPr="00505780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0B538D23" w14:textId="23238795" w:rsidR="00C128C6" w:rsidRPr="00505780" w:rsidRDefault="00C128C6" w:rsidP="00C128C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F5A2BB8" w14:textId="77777777" w:rsidR="00C128C6" w:rsidRPr="00505780" w:rsidRDefault="00C128C6" w:rsidP="00C128C6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614BE791" w14:textId="1017FD37" w:rsidR="00C128C6" w:rsidRPr="00505780" w:rsidRDefault="003A5AF8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37FF8895" w14:textId="77777777" w:rsidR="00C128C6" w:rsidRPr="00505780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61278CFA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45582C49" w14:textId="77777777" w:rsidR="00C128C6" w:rsidRPr="00505780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62A7C1B6" w14:textId="78DF914A" w:rsidR="00C128C6" w:rsidRPr="00505780" w:rsidRDefault="00254283" w:rsidP="00C128C6">
            <w:pPr>
              <w:pStyle w:val="acctfourfigures"/>
              <w:tabs>
                <w:tab w:val="clear" w:pos="765"/>
                <w:tab w:val="decimal" w:pos="-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8BF511C" w14:textId="77777777" w:rsidR="00C128C6" w:rsidRPr="00505780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3E9791E3" w14:textId="78F1BADB" w:rsidR="00C128C6" w:rsidRPr="00505780" w:rsidRDefault="00C128C6" w:rsidP="00C128C6">
            <w:pPr>
              <w:pStyle w:val="acctfourfigures"/>
              <w:tabs>
                <w:tab w:val="clear" w:pos="765"/>
                <w:tab w:val="decimal" w:pos="-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7C48ED3" w14:textId="77777777" w:rsidR="00C128C6" w:rsidRPr="00505780" w:rsidRDefault="00C128C6" w:rsidP="00C128C6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2AA81AEE" w14:textId="77D5E5E3" w:rsidR="00C128C6" w:rsidRPr="00505780" w:rsidRDefault="003A5AF8" w:rsidP="00C128C6">
            <w:pPr>
              <w:pStyle w:val="acctfourfigures"/>
              <w:tabs>
                <w:tab w:val="clear" w:pos="765"/>
                <w:tab w:val="decimal" w:pos="10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0E1DF3FB" w14:textId="77777777" w:rsidR="00C128C6" w:rsidRPr="00505780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2E259DA8" w14:textId="79D1A292" w:rsidR="00C128C6" w:rsidRPr="00505780" w:rsidRDefault="00C128C6" w:rsidP="00C128C6">
            <w:pPr>
              <w:pStyle w:val="acctfourfigures"/>
              <w:tabs>
                <w:tab w:val="clear" w:pos="765"/>
                <w:tab w:val="decimal" w:pos="10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C128C6" w:rsidRPr="00505780" w14:paraId="3F1479C0" w14:textId="77777777" w:rsidTr="00585E92">
        <w:trPr>
          <w:cantSplit/>
          <w:trHeight w:val="20"/>
        </w:trPr>
        <w:tc>
          <w:tcPr>
            <w:tcW w:w="3148" w:type="dxa"/>
          </w:tcPr>
          <w:p w14:paraId="3C687CD2" w14:textId="77777777" w:rsidR="00C128C6" w:rsidRPr="00505780" w:rsidRDefault="00C128C6" w:rsidP="00C128C6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ทรัสต์เพื่อการลงทุนในสิทธิการเช่า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อสังหาริมทรัพย์โกลเด้นเวนเจอร์</w:t>
            </w:r>
            <w:r w:rsidRPr="00505780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**</w:t>
            </w:r>
          </w:p>
        </w:tc>
        <w:tc>
          <w:tcPr>
            <w:tcW w:w="1620" w:type="dxa"/>
          </w:tcPr>
          <w:p w14:paraId="0F894A33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ลงทุนในสิทธิการเช่า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อสังหาริมทรัพย์และ</w:t>
            </w:r>
          </w:p>
        </w:tc>
        <w:tc>
          <w:tcPr>
            <w:tcW w:w="719" w:type="dxa"/>
          </w:tcPr>
          <w:p w14:paraId="3DA2CADE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294D844F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1DD9A67D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41D4D071" w14:textId="77777777" w:rsidR="00C128C6" w:rsidRPr="00505780" w:rsidRDefault="00C128C6" w:rsidP="00C128C6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1C4D6063" w14:textId="77777777" w:rsidR="00C128C6" w:rsidRPr="00505780" w:rsidRDefault="00C128C6" w:rsidP="00C128C6">
            <w:pPr>
              <w:pStyle w:val="acctfourfigures"/>
              <w:tabs>
                <w:tab w:val="decimal" w:pos="555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5F776791" w14:textId="77777777" w:rsidR="00C128C6" w:rsidRPr="00505780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02CD08F6" w14:textId="77777777" w:rsidR="00C128C6" w:rsidRPr="00505780" w:rsidRDefault="00C128C6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0EDD6C55" w14:textId="77777777" w:rsidR="00C128C6" w:rsidRPr="00505780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5F91BDBD" w14:textId="77777777" w:rsidR="00C128C6" w:rsidRPr="00505780" w:rsidRDefault="00C128C6" w:rsidP="00C128C6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7528E9BA" w14:textId="77777777" w:rsidR="00C128C6" w:rsidRPr="00505780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D9B7E41" w14:textId="77777777" w:rsidR="00C128C6" w:rsidRPr="00505780" w:rsidRDefault="00C128C6" w:rsidP="00C128C6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11475CDB" w14:textId="77777777" w:rsidR="00C128C6" w:rsidRPr="00505780" w:rsidRDefault="00C128C6" w:rsidP="00C128C6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79C1FDD8" w14:textId="77777777" w:rsidR="00C128C6" w:rsidRPr="00505780" w:rsidRDefault="00C128C6" w:rsidP="00C128C6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223441D4" w14:textId="77777777" w:rsidR="00C128C6" w:rsidRPr="00505780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49CE2D51" w14:textId="77777777" w:rsidR="00C128C6" w:rsidRPr="00505780" w:rsidRDefault="00C128C6" w:rsidP="00C128C6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2" w:type="dxa"/>
          </w:tcPr>
          <w:p w14:paraId="05AD6B53" w14:textId="77777777" w:rsidR="00C128C6" w:rsidRPr="00505780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68FAFC08" w14:textId="77777777" w:rsidR="00C128C6" w:rsidRPr="00505780" w:rsidRDefault="00C128C6" w:rsidP="00C128C6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7FA3B78A" w14:textId="77777777" w:rsidR="00C128C6" w:rsidRPr="00505780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46C513E8" w14:textId="77777777" w:rsidR="00C128C6" w:rsidRPr="00505780" w:rsidRDefault="00C128C6" w:rsidP="00C128C6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11997EFB" w14:textId="77777777" w:rsidR="00C128C6" w:rsidRPr="00505780" w:rsidRDefault="00C128C6" w:rsidP="00C128C6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48A9128A" w14:textId="77777777" w:rsidR="00C128C6" w:rsidRPr="00505780" w:rsidRDefault="00C128C6" w:rsidP="00C128C6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1" w:type="dxa"/>
          </w:tcPr>
          <w:p w14:paraId="19390A2F" w14:textId="77777777" w:rsidR="00C128C6" w:rsidRPr="00505780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3C485C94" w14:textId="77777777" w:rsidR="00C128C6" w:rsidRPr="00505780" w:rsidRDefault="00C128C6" w:rsidP="00C128C6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</w:tr>
      <w:tr w:rsidR="00C128C6" w:rsidRPr="00505780" w14:paraId="6C884D7B" w14:textId="77777777" w:rsidTr="00585E92">
        <w:trPr>
          <w:cantSplit/>
          <w:trHeight w:val="20"/>
        </w:trPr>
        <w:tc>
          <w:tcPr>
            <w:tcW w:w="3148" w:type="dxa"/>
          </w:tcPr>
          <w:p w14:paraId="0F8F8861" w14:textId="77777777" w:rsidR="00C128C6" w:rsidRPr="00505780" w:rsidRDefault="00C128C6" w:rsidP="00C128C6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106FAB9C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อุปกรณ์ที่เกี่ยวข้อง</w:t>
            </w:r>
          </w:p>
        </w:tc>
        <w:tc>
          <w:tcPr>
            <w:tcW w:w="719" w:type="dxa"/>
          </w:tcPr>
          <w:p w14:paraId="42EF0980" w14:textId="3D762D3D" w:rsidR="00C128C6" w:rsidRPr="00505780" w:rsidRDefault="005C04DE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24.</w:t>
            </w:r>
            <w:r w:rsidR="00DC39C2" w:rsidRPr="00DC39C2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02</w:t>
            </w:r>
          </w:p>
        </w:tc>
        <w:tc>
          <w:tcPr>
            <w:tcW w:w="183" w:type="dxa"/>
          </w:tcPr>
          <w:p w14:paraId="674C3DD4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72ECCF0C" w14:textId="0128A2CE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23.63</w:t>
            </w:r>
          </w:p>
        </w:tc>
        <w:tc>
          <w:tcPr>
            <w:tcW w:w="180" w:type="dxa"/>
          </w:tcPr>
          <w:p w14:paraId="01CFE1D2" w14:textId="77777777" w:rsidR="00C128C6" w:rsidRPr="00505780" w:rsidRDefault="00C128C6" w:rsidP="00C128C6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1F16DC7B" w14:textId="0018F218" w:rsidR="00C128C6" w:rsidRPr="00505780" w:rsidRDefault="003A5AF8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1,05</w:t>
            </w:r>
            <w:r w:rsidR="00030295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4B150E16" w14:textId="77777777" w:rsidR="00C128C6" w:rsidRPr="00505780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vAlign w:val="bottom"/>
          </w:tcPr>
          <w:p w14:paraId="01CA43B4" w14:textId="679275DF" w:rsidR="00C128C6" w:rsidRPr="00505780" w:rsidRDefault="00C128C6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1,052</w:t>
            </w:r>
          </w:p>
        </w:tc>
        <w:tc>
          <w:tcPr>
            <w:tcW w:w="180" w:type="dxa"/>
          </w:tcPr>
          <w:p w14:paraId="4793FE79" w14:textId="77777777" w:rsidR="00C128C6" w:rsidRPr="00505780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139636A3" w14:textId="6344A076" w:rsidR="00C128C6" w:rsidRPr="00505780" w:rsidRDefault="00254283" w:rsidP="00C128C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4BACB0F" w14:textId="77777777" w:rsidR="00C128C6" w:rsidRPr="00505780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0D0CA8A3" w14:textId="3834E1EB" w:rsidR="00C128C6" w:rsidRPr="00505780" w:rsidRDefault="00C128C6" w:rsidP="00C128C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9AE32CE" w14:textId="77777777" w:rsidR="00C128C6" w:rsidRPr="00505780" w:rsidRDefault="00C128C6" w:rsidP="00C128C6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6ADFEE83" w14:textId="0359ED31" w:rsidR="00C128C6" w:rsidRPr="00505780" w:rsidRDefault="003A5AF8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2BCE0416" w14:textId="77777777" w:rsidR="00C128C6" w:rsidRPr="00505780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197F9A6F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4F545104" w14:textId="77777777" w:rsidR="00C128C6" w:rsidRPr="00505780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70B4E53C" w14:textId="33D5AD9C" w:rsidR="00C128C6" w:rsidRPr="00505780" w:rsidRDefault="00254283" w:rsidP="00C128C6">
            <w:pPr>
              <w:pStyle w:val="acctfourfigures"/>
              <w:tabs>
                <w:tab w:val="clear" w:pos="765"/>
                <w:tab w:val="decimal" w:pos="-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6CB2661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1A8C538C" w14:textId="760C8E63" w:rsidR="00C128C6" w:rsidRPr="00505780" w:rsidRDefault="00C128C6" w:rsidP="00C128C6">
            <w:pPr>
              <w:pStyle w:val="acctfourfigures"/>
              <w:tabs>
                <w:tab w:val="clear" w:pos="765"/>
                <w:tab w:val="decimal" w:pos="-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46DE273" w14:textId="77777777" w:rsidR="00C128C6" w:rsidRPr="00505780" w:rsidRDefault="00C128C6" w:rsidP="00C128C6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56951F48" w14:textId="73A6D0A3" w:rsidR="00C128C6" w:rsidRPr="00505780" w:rsidRDefault="00E843E0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</w:t>
            </w:r>
            <w:r w:rsidR="004A63E4">
              <w:rPr>
                <w:rFonts w:ascii="Angsana New" w:hAnsi="Angsana New"/>
                <w:sz w:val="24"/>
                <w:szCs w:val="24"/>
              </w:rPr>
              <w:t>16</w:t>
            </w:r>
          </w:p>
        </w:tc>
        <w:tc>
          <w:tcPr>
            <w:tcW w:w="181" w:type="dxa"/>
          </w:tcPr>
          <w:p w14:paraId="31DDEE44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A0A69C4" w14:textId="6CCFE5E4" w:rsidR="00C128C6" w:rsidRPr="00505780" w:rsidRDefault="00C128C6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1,155</w:t>
            </w:r>
          </w:p>
        </w:tc>
      </w:tr>
      <w:tr w:rsidR="00C128C6" w:rsidRPr="00505780" w14:paraId="347BFCD1" w14:textId="77777777" w:rsidTr="00585E92">
        <w:trPr>
          <w:cantSplit/>
          <w:trHeight w:val="20"/>
        </w:trPr>
        <w:tc>
          <w:tcPr>
            <w:tcW w:w="3148" w:type="dxa"/>
          </w:tcPr>
          <w:p w14:paraId="44115A40" w14:textId="77777777" w:rsidR="00C128C6" w:rsidRPr="00505780" w:rsidRDefault="00C128C6" w:rsidP="00C128C6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</w:tcPr>
          <w:p w14:paraId="68C018BF" w14:textId="77777777" w:rsidR="00C128C6" w:rsidRPr="00505780" w:rsidRDefault="00C128C6" w:rsidP="00C128C6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1DCC0006" w14:textId="77777777" w:rsidR="00C128C6" w:rsidRPr="00505780" w:rsidRDefault="00C128C6" w:rsidP="00C128C6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3629A712" w14:textId="77777777" w:rsidR="00C128C6" w:rsidRPr="00505780" w:rsidRDefault="00C128C6" w:rsidP="00C128C6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76FB1C8D" w14:textId="77777777" w:rsidR="00C128C6" w:rsidRPr="00505780" w:rsidRDefault="00C128C6" w:rsidP="00C128C6">
            <w:pPr>
              <w:tabs>
                <w:tab w:val="clear" w:pos="454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1A834436" w14:textId="77777777" w:rsidR="00C128C6" w:rsidRPr="00505780" w:rsidRDefault="00C128C6" w:rsidP="00C128C6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DC902D" w14:textId="5CAEDBE6" w:rsidR="00C128C6" w:rsidRPr="006F4DE5" w:rsidRDefault="003A5AF8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11,4</w:t>
            </w:r>
            <w:r w:rsidR="00C115E7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="00BD3F8D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0" w:type="dxa"/>
          </w:tcPr>
          <w:p w14:paraId="0093EFE9" w14:textId="77777777" w:rsidR="00C128C6" w:rsidRPr="00505780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675DCA" w14:textId="19A36924" w:rsidR="00C128C6" w:rsidRPr="006F4DE5" w:rsidRDefault="00C128C6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10,900</w:t>
            </w:r>
          </w:p>
        </w:tc>
        <w:tc>
          <w:tcPr>
            <w:tcW w:w="180" w:type="dxa"/>
          </w:tcPr>
          <w:p w14:paraId="0685E54E" w14:textId="77777777" w:rsidR="00C128C6" w:rsidRPr="00505780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BA94E3" w14:textId="4E489930" w:rsidR="00C128C6" w:rsidRPr="006F4DE5" w:rsidRDefault="00254283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6,833</w:t>
            </w:r>
          </w:p>
        </w:tc>
        <w:tc>
          <w:tcPr>
            <w:tcW w:w="180" w:type="dxa"/>
          </w:tcPr>
          <w:p w14:paraId="65EEA11A" w14:textId="77777777" w:rsidR="00C128C6" w:rsidRPr="00505780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A75E15" w14:textId="28960096" w:rsidR="00C128C6" w:rsidRPr="006F4DE5" w:rsidRDefault="00C128C6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6,726</w:t>
            </w:r>
          </w:p>
        </w:tc>
        <w:tc>
          <w:tcPr>
            <w:tcW w:w="180" w:type="dxa"/>
          </w:tcPr>
          <w:p w14:paraId="45D0F3DE" w14:textId="77777777" w:rsidR="00C128C6" w:rsidRPr="00505780" w:rsidRDefault="00C128C6" w:rsidP="00C128C6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2853E0" w14:textId="2BED2BD9" w:rsidR="00C128C6" w:rsidRPr="00505780" w:rsidRDefault="003A5AF8" w:rsidP="00C128C6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83" w:type="dxa"/>
          </w:tcPr>
          <w:p w14:paraId="3226BC7A" w14:textId="77777777" w:rsidR="00C128C6" w:rsidRPr="00505780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1950CA" w14:textId="77777777" w:rsidR="00C128C6" w:rsidRPr="00505780" w:rsidRDefault="00C128C6" w:rsidP="00C128C6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b/>
                <w:bCs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82" w:type="dxa"/>
          </w:tcPr>
          <w:p w14:paraId="4D3D1F43" w14:textId="77777777" w:rsidR="00C128C6" w:rsidRPr="00505780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E52AED" w14:textId="620114CF" w:rsidR="00C128C6" w:rsidRPr="000F2320" w:rsidRDefault="00254283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6,833</w:t>
            </w:r>
          </w:p>
        </w:tc>
        <w:tc>
          <w:tcPr>
            <w:tcW w:w="180" w:type="dxa"/>
          </w:tcPr>
          <w:p w14:paraId="3EAC9AEB" w14:textId="77777777" w:rsidR="00C128C6" w:rsidRPr="00505780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BFF485" w14:textId="786CAFFE" w:rsidR="00C128C6" w:rsidRPr="000F2320" w:rsidRDefault="00C128C6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6,726</w:t>
            </w:r>
          </w:p>
        </w:tc>
        <w:tc>
          <w:tcPr>
            <w:tcW w:w="180" w:type="dxa"/>
          </w:tcPr>
          <w:p w14:paraId="251499A4" w14:textId="77777777" w:rsidR="00C128C6" w:rsidRPr="00505780" w:rsidRDefault="00C128C6" w:rsidP="00C128C6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14:paraId="2256DDDB" w14:textId="77777777" w:rsidR="00C128C6" w:rsidRPr="00505780" w:rsidRDefault="00C128C6" w:rsidP="00C128C6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1" w:type="dxa"/>
          </w:tcPr>
          <w:p w14:paraId="7989D3A7" w14:textId="77777777" w:rsidR="00C128C6" w:rsidRPr="00505780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789973E" w14:textId="77777777" w:rsidR="00C128C6" w:rsidRPr="00505780" w:rsidRDefault="00C128C6" w:rsidP="00C128C6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</w:tr>
      <w:tr w:rsidR="00C128C6" w:rsidRPr="00C6263E" w14:paraId="3AD659C4" w14:textId="77777777" w:rsidTr="00585E92">
        <w:trPr>
          <w:cantSplit/>
          <w:trHeight w:val="20"/>
        </w:trPr>
        <w:tc>
          <w:tcPr>
            <w:tcW w:w="3148" w:type="dxa"/>
          </w:tcPr>
          <w:p w14:paraId="139EA8DB" w14:textId="77777777" w:rsidR="00C128C6" w:rsidRPr="00C6263E" w:rsidRDefault="00C128C6" w:rsidP="00C128C6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620" w:type="dxa"/>
          </w:tcPr>
          <w:p w14:paraId="48C0A59C" w14:textId="77777777" w:rsidR="00C128C6" w:rsidRPr="00C6263E" w:rsidRDefault="00C128C6" w:rsidP="00C128C6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719" w:type="dxa"/>
          </w:tcPr>
          <w:p w14:paraId="4E119A14" w14:textId="77777777" w:rsidR="00C128C6" w:rsidRPr="00C6263E" w:rsidRDefault="00C128C6" w:rsidP="00C128C6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83" w:type="dxa"/>
          </w:tcPr>
          <w:p w14:paraId="1450C749" w14:textId="77777777" w:rsidR="00C128C6" w:rsidRPr="00C6263E" w:rsidRDefault="00C128C6" w:rsidP="00C128C6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627" w:type="dxa"/>
          </w:tcPr>
          <w:p w14:paraId="79FA0313" w14:textId="77777777" w:rsidR="00C128C6" w:rsidRPr="00C6263E" w:rsidRDefault="00C128C6" w:rsidP="00C128C6">
            <w:pPr>
              <w:tabs>
                <w:tab w:val="clear" w:pos="454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80" w:type="dxa"/>
          </w:tcPr>
          <w:p w14:paraId="0754DBA7" w14:textId="77777777" w:rsidR="00C128C6" w:rsidRPr="00C6263E" w:rsidRDefault="00C128C6" w:rsidP="00C128C6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5D7B50EF" w14:textId="77777777" w:rsidR="00C128C6" w:rsidRPr="00C6263E" w:rsidRDefault="00C128C6" w:rsidP="00C128C6">
            <w:pPr>
              <w:pStyle w:val="acctfourfigures"/>
              <w:tabs>
                <w:tab w:val="decimal" w:pos="555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5EDCD4A9" w14:textId="77777777" w:rsidR="00C128C6" w:rsidRPr="00C6263E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right w:val="nil"/>
            </w:tcBorders>
          </w:tcPr>
          <w:p w14:paraId="58D7508D" w14:textId="77777777" w:rsidR="00C128C6" w:rsidRPr="00C6263E" w:rsidRDefault="00C128C6" w:rsidP="00C128C6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573A2669" w14:textId="77777777" w:rsidR="00C128C6" w:rsidRPr="00C6263E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6CE06747" w14:textId="77777777" w:rsidR="00C128C6" w:rsidRPr="00C6263E" w:rsidRDefault="00C128C6" w:rsidP="00C128C6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77E70686" w14:textId="77777777" w:rsidR="00C128C6" w:rsidRPr="00C6263E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74F24D12" w14:textId="77777777" w:rsidR="00C128C6" w:rsidRPr="00C6263E" w:rsidRDefault="00C128C6" w:rsidP="00C128C6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0E839843" w14:textId="77777777" w:rsidR="00C128C6" w:rsidRPr="00C6263E" w:rsidRDefault="00C128C6" w:rsidP="00C128C6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right w:val="nil"/>
            </w:tcBorders>
          </w:tcPr>
          <w:p w14:paraId="69750B65" w14:textId="77777777" w:rsidR="00C128C6" w:rsidRPr="00C6263E" w:rsidRDefault="00C128C6" w:rsidP="00C128C6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eastAsia="en-GB" w:bidi="th-TH"/>
              </w:rPr>
            </w:pPr>
          </w:p>
        </w:tc>
        <w:tc>
          <w:tcPr>
            <w:tcW w:w="183" w:type="dxa"/>
          </w:tcPr>
          <w:p w14:paraId="4A42FF5A" w14:textId="77777777" w:rsidR="00C128C6" w:rsidRPr="00C6263E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right w:val="nil"/>
            </w:tcBorders>
          </w:tcPr>
          <w:p w14:paraId="074AFB7C" w14:textId="77777777" w:rsidR="00C128C6" w:rsidRPr="00C6263E" w:rsidRDefault="00C128C6" w:rsidP="00C128C6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eastAsia="en-GB" w:bidi="th-TH"/>
              </w:rPr>
            </w:pPr>
          </w:p>
        </w:tc>
        <w:tc>
          <w:tcPr>
            <w:tcW w:w="182" w:type="dxa"/>
          </w:tcPr>
          <w:p w14:paraId="629E8B14" w14:textId="77777777" w:rsidR="00C128C6" w:rsidRPr="00C6263E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774A5F98" w14:textId="77777777" w:rsidR="00C128C6" w:rsidRPr="00C6263E" w:rsidRDefault="00C128C6" w:rsidP="00C128C6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7B42488B" w14:textId="77777777" w:rsidR="00C128C6" w:rsidRPr="00C6263E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</w:tcPr>
          <w:p w14:paraId="38E6064A" w14:textId="77777777" w:rsidR="00C128C6" w:rsidRPr="00C6263E" w:rsidRDefault="00C128C6" w:rsidP="00C128C6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6B8C2038" w14:textId="77777777" w:rsidR="00C128C6" w:rsidRPr="00C6263E" w:rsidRDefault="00C128C6" w:rsidP="00C128C6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eastAsia="en-GB" w:bidi="th-TH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14:paraId="79BCEE4A" w14:textId="77777777" w:rsidR="00C128C6" w:rsidRPr="00C6263E" w:rsidRDefault="00C128C6" w:rsidP="00C128C6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1" w:type="dxa"/>
          </w:tcPr>
          <w:p w14:paraId="600E8717" w14:textId="77777777" w:rsidR="00C128C6" w:rsidRPr="00C6263E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8616116" w14:textId="77777777" w:rsidR="00C128C6" w:rsidRPr="00C6263E" w:rsidRDefault="00C128C6" w:rsidP="00C128C6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C128C6" w:rsidRPr="00505780" w14:paraId="67A8061A" w14:textId="77777777" w:rsidTr="00585E92">
        <w:trPr>
          <w:cantSplit/>
          <w:trHeight w:val="20"/>
        </w:trPr>
        <w:tc>
          <w:tcPr>
            <w:tcW w:w="3148" w:type="dxa"/>
            <w:hideMark/>
          </w:tcPr>
          <w:p w14:paraId="4C3E86B3" w14:textId="77777777" w:rsidR="00C128C6" w:rsidRPr="00505780" w:rsidRDefault="00C128C6" w:rsidP="00C128C6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การร่วมค้า</w:t>
            </w:r>
          </w:p>
        </w:tc>
        <w:tc>
          <w:tcPr>
            <w:tcW w:w="1620" w:type="dxa"/>
          </w:tcPr>
          <w:p w14:paraId="15C25A58" w14:textId="77777777" w:rsidR="00C128C6" w:rsidRPr="00505780" w:rsidRDefault="00C128C6" w:rsidP="00C128C6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719" w:type="dxa"/>
          </w:tcPr>
          <w:p w14:paraId="0638E5F3" w14:textId="77777777" w:rsidR="00C128C6" w:rsidRPr="00505780" w:rsidRDefault="00C128C6" w:rsidP="00C128C6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4FDA4084" w14:textId="77777777" w:rsidR="00C128C6" w:rsidRPr="00505780" w:rsidRDefault="00C128C6" w:rsidP="00C128C6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02E9EC5C" w14:textId="77777777" w:rsidR="00C128C6" w:rsidRPr="00505780" w:rsidRDefault="00C128C6" w:rsidP="00C128C6">
            <w:pPr>
              <w:tabs>
                <w:tab w:val="clear" w:pos="454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631D482E" w14:textId="77777777" w:rsidR="00C128C6" w:rsidRPr="00505780" w:rsidRDefault="00C128C6" w:rsidP="00C128C6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756706D8" w14:textId="77777777" w:rsidR="00C128C6" w:rsidRPr="00505780" w:rsidRDefault="00C128C6" w:rsidP="00C128C6">
            <w:pPr>
              <w:pStyle w:val="acctfourfigures"/>
              <w:tabs>
                <w:tab w:val="decimal" w:pos="555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0C7E8029" w14:textId="77777777" w:rsidR="00C128C6" w:rsidRPr="00505780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left w:val="nil"/>
              <w:bottom w:val="nil"/>
              <w:right w:val="nil"/>
            </w:tcBorders>
          </w:tcPr>
          <w:p w14:paraId="6C0769C0" w14:textId="77777777" w:rsidR="00C128C6" w:rsidRPr="00505780" w:rsidRDefault="00C128C6" w:rsidP="00C128C6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7370E82D" w14:textId="77777777" w:rsidR="00C128C6" w:rsidRPr="00505780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4D88093F" w14:textId="77777777" w:rsidR="00C128C6" w:rsidRPr="00505780" w:rsidRDefault="00C128C6" w:rsidP="00C128C6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76D79C50" w14:textId="77777777" w:rsidR="00C128C6" w:rsidRPr="00505780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48948E84" w14:textId="77777777" w:rsidR="00C128C6" w:rsidRPr="00505780" w:rsidRDefault="00C128C6" w:rsidP="00C128C6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062C35B3" w14:textId="77777777" w:rsidR="00C128C6" w:rsidRPr="00505780" w:rsidRDefault="00C128C6" w:rsidP="00C128C6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6914BC09" w14:textId="77777777" w:rsidR="00C128C6" w:rsidRPr="00505780" w:rsidRDefault="00C128C6" w:rsidP="00C128C6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5B7EA552" w14:textId="77777777" w:rsidR="00C128C6" w:rsidRPr="00505780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249924E4" w14:textId="77777777" w:rsidR="00C128C6" w:rsidRPr="00505780" w:rsidRDefault="00C128C6" w:rsidP="00C128C6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2" w:type="dxa"/>
          </w:tcPr>
          <w:p w14:paraId="2228FA19" w14:textId="77777777" w:rsidR="00C128C6" w:rsidRPr="00505780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190F5E90" w14:textId="77777777" w:rsidR="00C128C6" w:rsidRPr="00505780" w:rsidRDefault="00C128C6" w:rsidP="00C128C6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7DAB66BE" w14:textId="77777777" w:rsidR="00C128C6" w:rsidRPr="00505780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</w:tcPr>
          <w:p w14:paraId="33917C36" w14:textId="77777777" w:rsidR="00C128C6" w:rsidRPr="00505780" w:rsidRDefault="00C128C6" w:rsidP="00C128C6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6F5700C0" w14:textId="77777777" w:rsidR="00C128C6" w:rsidRPr="00505780" w:rsidRDefault="00C128C6" w:rsidP="00C128C6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77C4BD7B" w14:textId="77777777" w:rsidR="00C128C6" w:rsidRPr="00505780" w:rsidRDefault="00C128C6" w:rsidP="00C128C6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1" w:type="dxa"/>
          </w:tcPr>
          <w:p w14:paraId="51A62213" w14:textId="77777777" w:rsidR="00C128C6" w:rsidRPr="00505780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6D761F9F" w14:textId="77777777" w:rsidR="00C128C6" w:rsidRPr="00505780" w:rsidRDefault="00C128C6" w:rsidP="00C128C6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</w:tr>
      <w:tr w:rsidR="00C128C6" w:rsidRPr="00505780" w14:paraId="452EB88E" w14:textId="77777777" w:rsidTr="00585E92">
        <w:trPr>
          <w:cantSplit/>
          <w:trHeight w:val="20"/>
        </w:trPr>
        <w:tc>
          <w:tcPr>
            <w:tcW w:w="3148" w:type="dxa"/>
            <w:hideMark/>
          </w:tcPr>
          <w:p w14:paraId="33FF10A7" w14:textId="77777777" w:rsidR="00C128C6" w:rsidRPr="00505780" w:rsidRDefault="00C128C6" w:rsidP="00C128C6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บริษัท เฟรเซอร์ส พร็อพเพอร์ตี้ เด็มโก้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เพาเวอร์ 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</w:rPr>
              <w:t>6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จำกัด ***</w:t>
            </w:r>
          </w:p>
        </w:tc>
        <w:tc>
          <w:tcPr>
            <w:tcW w:w="1620" w:type="dxa"/>
            <w:hideMark/>
          </w:tcPr>
          <w:p w14:paraId="5B2E9E26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719" w:type="dxa"/>
          </w:tcPr>
          <w:p w14:paraId="6DB172ED" w14:textId="77777777" w:rsidR="00C128C6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03197C77" w14:textId="2E68A8F5" w:rsidR="00BC07BE" w:rsidRPr="00505780" w:rsidRDefault="00BC07BE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51.00</w:t>
            </w:r>
          </w:p>
        </w:tc>
        <w:tc>
          <w:tcPr>
            <w:tcW w:w="183" w:type="dxa"/>
          </w:tcPr>
          <w:p w14:paraId="03C8996E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hideMark/>
          </w:tcPr>
          <w:p w14:paraId="36C3FA20" w14:textId="77777777" w:rsidR="00C128C6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41B2CD48" w14:textId="175F7A34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51.00</w:t>
            </w:r>
          </w:p>
        </w:tc>
        <w:tc>
          <w:tcPr>
            <w:tcW w:w="180" w:type="dxa"/>
          </w:tcPr>
          <w:p w14:paraId="037A1619" w14:textId="77777777" w:rsidR="00C128C6" w:rsidRPr="00505780" w:rsidRDefault="00C128C6" w:rsidP="00C128C6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60A00BFD" w14:textId="77777777" w:rsidR="00C128C6" w:rsidRDefault="00C128C6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2646A4F6" w14:textId="0E2D7B1E" w:rsidR="008D234E" w:rsidRPr="00505780" w:rsidRDefault="00BD34D2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7F334043" w14:textId="77777777" w:rsidR="00C128C6" w:rsidRPr="00505780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hideMark/>
          </w:tcPr>
          <w:p w14:paraId="3FE0222F" w14:textId="77777777" w:rsidR="00C128C6" w:rsidRDefault="00C128C6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6C3554CE" w14:textId="148C4C41" w:rsidR="00C128C6" w:rsidRPr="00505780" w:rsidRDefault="00C128C6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55035673" w14:textId="77777777" w:rsidR="00C128C6" w:rsidRPr="00505780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75C5A65D" w14:textId="77777777" w:rsidR="00C128C6" w:rsidRDefault="00C128C6" w:rsidP="00C128C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DDF13F7" w14:textId="3A8C3CCA" w:rsidR="008D234E" w:rsidRPr="00505780" w:rsidRDefault="008D234E" w:rsidP="00C128C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20DC2C6" w14:textId="77777777" w:rsidR="00C128C6" w:rsidRPr="00505780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hideMark/>
          </w:tcPr>
          <w:p w14:paraId="4BC950A0" w14:textId="77777777" w:rsidR="00C128C6" w:rsidRDefault="00C128C6" w:rsidP="00C128C6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4F5E9D0" w14:textId="0526F919" w:rsidR="00C128C6" w:rsidRPr="00505780" w:rsidRDefault="00C128C6" w:rsidP="00C128C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917C022" w14:textId="77777777" w:rsidR="00C128C6" w:rsidRPr="00505780" w:rsidRDefault="00C128C6" w:rsidP="00C128C6">
            <w:pPr>
              <w:pStyle w:val="acctfourfigures"/>
              <w:tabs>
                <w:tab w:val="clear" w:pos="765"/>
                <w:tab w:val="decimal" w:pos="190"/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6C24F3BF" w14:textId="77777777" w:rsidR="00C128C6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746CF56" w14:textId="60A7CAB7" w:rsidR="008D234E" w:rsidRPr="00505780" w:rsidRDefault="008D234E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028CDEDA" w14:textId="77777777" w:rsidR="00C128C6" w:rsidRPr="00505780" w:rsidRDefault="00C128C6" w:rsidP="00C128C6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hideMark/>
          </w:tcPr>
          <w:p w14:paraId="714E050B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59246B83" w14:textId="77777777" w:rsidR="00C128C6" w:rsidRPr="00505780" w:rsidRDefault="00C128C6" w:rsidP="00C128C6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4063C8E4" w14:textId="77777777" w:rsidR="00C128C6" w:rsidRDefault="00C128C6" w:rsidP="00C128C6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53D5C60" w14:textId="4F1E9C55" w:rsidR="008D234E" w:rsidRPr="00505780" w:rsidRDefault="008D234E" w:rsidP="00C128C6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E0DBC44" w14:textId="77777777" w:rsidR="00C128C6" w:rsidRPr="00505780" w:rsidRDefault="00C128C6" w:rsidP="00C128C6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hideMark/>
          </w:tcPr>
          <w:p w14:paraId="6FFC8465" w14:textId="6A0D8E3D" w:rsidR="00C128C6" w:rsidRPr="00505780" w:rsidRDefault="00C128C6" w:rsidP="00C128C6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C3A43"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6C3A43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5701518" w14:textId="77777777" w:rsidR="00C128C6" w:rsidRPr="00505780" w:rsidRDefault="00C128C6" w:rsidP="00C128C6">
            <w:pPr>
              <w:pStyle w:val="acctfourfigures"/>
              <w:tabs>
                <w:tab w:val="clear" w:pos="765"/>
                <w:tab w:val="decimal" w:pos="190"/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0F5CF432" w14:textId="77777777" w:rsidR="00C128C6" w:rsidRDefault="00C128C6" w:rsidP="00C128C6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3018A2B" w14:textId="7C10CC45" w:rsidR="008D234E" w:rsidRPr="00505780" w:rsidRDefault="008D234E" w:rsidP="00C128C6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7D1E7B3E" w14:textId="77777777" w:rsidR="00C128C6" w:rsidRPr="00505780" w:rsidRDefault="00C128C6" w:rsidP="00C128C6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hideMark/>
          </w:tcPr>
          <w:p w14:paraId="3F7D0C12" w14:textId="77777777" w:rsidR="00C128C6" w:rsidRDefault="00C128C6" w:rsidP="00C128C6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56B01BF" w14:textId="3B44E648" w:rsidR="00C128C6" w:rsidRPr="00505780" w:rsidRDefault="00C128C6" w:rsidP="00C128C6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C128C6" w:rsidRPr="00505780" w14:paraId="7C0C1201" w14:textId="77777777" w:rsidTr="00585E92">
        <w:trPr>
          <w:cantSplit/>
          <w:trHeight w:val="20"/>
        </w:trPr>
        <w:tc>
          <w:tcPr>
            <w:tcW w:w="3148" w:type="dxa"/>
          </w:tcPr>
          <w:p w14:paraId="2C6AF3F5" w14:textId="77777777" w:rsidR="00C128C6" w:rsidRPr="00505780" w:rsidRDefault="00C128C6" w:rsidP="00C128C6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บริษัท เฟรเซอร์ส พร็อพเพอร์ตี้ เด็มโก้</w:t>
            </w:r>
            <w:r>
              <w:rPr>
                <w:rFonts w:ascii="Angsana New" w:hAnsi="Angsana New"/>
                <w:spacing w:val="-8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เพาเวอร์ </w:t>
            </w:r>
            <w:r w:rsidRPr="00505780">
              <w:rPr>
                <w:rFonts w:ascii="Angsana New" w:hAnsi="Angsana New" w:hint="cs"/>
                <w:spacing w:val="-8"/>
                <w:sz w:val="24"/>
                <w:szCs w:val="24"/>
              </w:rPr>
              <w:t>11</w:t>
            </w:r>
            <w:r w:rsidRPr="00505780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 จำกัด ***</w:t>
            </w:r>
          </w:p>
        </w:tc>
        <w:tc>
          <w:tcPr>
            <w:tcW w:w="1620" w:type="dxa"/>
          </w:tcPr>
          <w:p w14:paraId="1E1DC5B6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719" w:type="dxa"/>
          </w:tcPr>
          <w:p w14:paraId="63410DF5" w14:textId="77777777" w:rsidR="00C128C6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264761D4" w14:textId="6A95D551" w:rsidR="00BC07BE" w:rsidRPr="00505780" w:rsidRDefault="00BC07BE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51.00</w:t>
            </w:r>
          </w:p>
        </w:tc>
        <w:tc>
          <w:tcPr>
            <w:tcW w:w="183" w:type="dxa"/>
          </w:tcPr>
          <w:p w14:paraId="1B80B69E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58CDDD61" w14:textId="77777777" w:rsidR="00C128C6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33EA9282" w14:textId="6CB2C361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51.00</w:t>
            </w:r>
          </w:p>
        </w:tc>
        <w:tc>
          <w:tcPr>
            <w:tcW w:w="180" w:type="dxa"/>
          </w:tcPr>
          <w:p w14:paraId="4903472A" w14:textId="77777777" w:rsidR="00C128C6" w:rsidRPr="00505780" w:rsidRDefault="00C128C6" w:rsidP="00C128C6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4402E701" w14:textId="77777777" w:rsidR="00C128C6" w:rsidRDefault="00C128C6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7F9ACB19" w14:textId="01D8DD42" w:rsidR="008D234E" w:rsidRPr="00505780" w:rsidRDefault="00BD34D2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706E6E3F" w14:textId="77777777" w:rsidR="00C128C6" w:rsidRPr="00505780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31F05524" w14:textId="77777777" w:rsidR="00C128C6" w:rsidRDefault="00C128C6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578863F1" w14:textId="6BFF0A43" w:rsidR="00C128C6" w:rsidRPr="00505780" w:rsidRDefault="00C128C6" w:rsidP="00C1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266EF489" w14:textId="77777777" w:rsidR="00C128C6" w:rsidRPr="00505780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4144324" w14:textId="77777777" w:rsidR="00C128C6" w:rsidRDefault="00C128C6" w:rsidP="00C128C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C17786D" w14:textId="38608030" w:rsidR="008D234E" w:rsidRPr="00505780" w:rsidRDefault="008D234E" w:rsidP="00C128C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B73B42D" w14:textId="77777777" w:rsidR="00C128C6" w:rsidRPr="00505780" w:rsidRDefault="00C128C6" w:rsidP="00C128C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798489F9" w14:textId="77777777" w:rsidR="00C128C6" w:rsidRDefault="00C128C6" w:rsidP="00C128C6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0D42699" w14:textId="6CAE009A" w:rsidR="00C128C6" w:rsidRPr="00505780" w:rsidRDefault="00C128C6" w:rsidP="00C128C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5D985FD" w14:textId="77777777" w:rsidR="00C128C6" w:rsidRPr="00505780" w:rsidRDefault="00C128C6" w:rsidP="00C128C6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6E4014F9" w14:textId="77777777" w:rsidR="00C128C6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BE66531" w14:textId="2B719303" w:rsidR="008D234E" w:rsidRPr="00505780" w:rsidRDefault="008D234E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00C4FCF2" w14:textId="77777777" w:rsidR="00C128C6" w:rsidRPr="00505780" w:rsidRDefault="00C128C6" w:rsidP="00C128C6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20287202" w14:textId="77777777" w:rsidR="00C128C6" w:rsidRPr="00505780" w:rsidRDefault="00C128C6" w:rsidP="00C128C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4AAA8301" w14:textId="77777777" w:rsidR="00C128C6" w:rsidRPr="00505780" w:rsidRDefault="00C128C6" w:rsidP="00C128C6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D0331F8" w14:textId="77777777" w:rsidR="00C128C6" w:rsidRDefault="00C128C6" w:rsidP="00C128C6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A709F43" w14:textId="5EA0E6BC" w:rsidR="008D234E" w:rsidRPr="00505780" w:rsidRDefault="008D234E" w:rsidP="00C128C6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D9A79B3" w14:textId="77777777" w:rsidR="00C128C6" w:rsidRPr="00505780" w:rsidRDefault="00C128C6" w:rsidP="00C128C6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4A3B8FE2" w14:textId="713AF303" w:rsidR="00C128C6" w:rsidRPr="00505780" w:rsidRDefault="00C128C6" w:rsidP="00C128C6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C3A43"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6C3A43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A0BB25B" w14:textId="77777777" w:rsidR="00C128C6" w:rsidRPr="00505780" w:rsidRDefault="00C128C6" w:rsidP="00C128C6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6DC0AA61" w14:textId="77777777" w:rsidR="00C128C6" w:rsidRDefault="00C128C6" w:rsidP="00C128C6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A3BA446" w14:textId="13553E55" w:rsidR="008D234E" w:rsidRPr="00505780" w:rsidRDefault="008D234E" w:rsidP="00C128C6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7D19DE61" w14:textId="77777777" w:rsidR="00C128C6" w:rsidRPr="00505780" w:rsidRDefault="00C128C6" w:rsidP="00C128C6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742A0918" w14:textId="77777777" w:rsidR="00C128C6" w:rsidRDefault="00C128C6" w:rsidP="00C128C6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4751DFB" w14:textId="0BABC7D2" w:rsidR="00C128C6" w:rsidRPr="00505780" w:rsidRDefault="00C128C6" w:rsidP="00C128C6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991F9B" w:rsidRPr="00505780" w14:paraId="50B451CE" w14:textId="77777777" w:rsidTr="00585E92">
        <w:trPr>
          <w:cantSplit/>
          <w:trHeight w:val="20"/>
        </w:trPr>
        <w:tc>
          <w:tcPr>
            <w:tcW w:w="3148" w:type="dxa"/>
          </w:tcPr>
          <w:p w14:paraId="761B98CF" w14:textId="77777777" w:rsidR="00991F9B" w:rsidRPr="00505780" w:rsidRDefault="00991F9B" w:rsidP="00991F9B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เฟรเซอร์ส พร็อพเพอร์ตี้ บีเอฟทีแซด </w:t>
            </w: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จำกัด ***</w:t>
            </w:r>
          </w:p>
        </w:tc>
        <w:tc>
          <w:tcPr>
            <w:tcW w:w="1620" w:type="dxa"/>
          </w:tcPr>
          <w:p w14:paraId="1BC2457F" w14:textId="77777777" w:rsidR="00991F9B" w:rsidRPr="00505780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19" w:type="dxa"/>
          </w:tcPr>
          <w:p w14:paraId="66BCED66" w14:textId="77777777" w:rsidR="00991F9B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634E2666" w14:textId="1B5AC352" w:rsidR="00BC07BE" w:rsidRPr="00505780" w:rsidRDefault="00BC07BE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59.99</w:t>
            </w:r>
          </w:p>
        </w:tc>
        <w:tc>
          <w:tcPr>
            <w:tcW w:w="183" w:type="dxa"/>
          </w:tcPr>
          <w:p w14:paraId="48240CD7" w14:textId="77777777" w:rsidR="00991F9B" w:rsidRPr="00505780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37997BDE" w14:textId="77777777" w:rsidR="00991F9B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2A0D82A0" w14:textId="1631D030" w:rsidR="00991F9B" w:rsidRPr="00505780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59.99</w:t>
            </w:r>
          </w:p>
        </w:tc>
        <w:tc>
          <w:tcPr>
            <w:tcW w:w="180" w:type="dxa"/>
          </w:tcPr>
          <w:p w14:paraId="63590AE4" w14:textId="77777777" w:rsidR="00991F9B" w:rsidRPr="00505780" w:rsidRDefault="00991F9B" w:rsidP="00991F9B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3F3B8B99" w14:textId="77777777" w:rsidR="00991F9B" w:rsidRDefault="00991F9B" w:rsidP="00991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2B11E94B" w14:textId="0E4C2AE0" w:rsidR="008D234E" w:rsidRPr="00505780" w:rsidRDefault="00BD34D2" w:rsidP="00991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55</w:t>
            </w:r>
            <w:r w:rsidR="00F965A3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692FA11C" w14:textId="77777777" w:rsidR="00991F9B" w:rsidRPr="00505780" w:rsidRDefault="00991F9B" w:rsidP="00991F9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46C2D740" w14:textId="77777777" w:rsidR="00991F9B" w:rsidRDefault="00991F9B" w:rsidP="00991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63449838" w14:textId="3BC89F1F" w:rsidR="00991F9B" w:rsidRPr="00505780" w:rsidRDefault="00991F9B" w:rsidP="00991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553</w:t>
            </w:r>
          </w:p>
        </w:tc>
        <w:tc>
          <w:tcPr>
            <w:tcW w:w="180" w:type="dxa"/>
          </w:tcPr>
          <w:p w14:paraId="59908F82" w14:textId="77777777" w:rsidR="00991F9B" w:rsidRPr="00505780" w:rsidRDefault="00991F9B" w:rsidP="00991F9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6DE9CD17" w14:textId="77777777" w:rsidR="00991F9B" w:rsidRPr="008D234E" w:rsidRDefault="00991F9B" w:rsidP="00991F9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8DA445C" w14:textId="113436A7" w:rsidR="008D234E" w:rsidRPr="008D234E" w:rsidRDefault="008D234E" w:rsidP="00991F9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87D4342" w14:textId="77777777" w:rsidR="00991F9B" w:rsidRPr="00505780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6889F98A" w14:textId="77777777" w:rsidR="00991F9B" w:rsidRPr="00505780" w:rsidRDefault="00991F9B" w:rsidP="00991F9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03716AD" w14:textId="77777777" w:rsidR="00991F9B" w:rsidRPr="00505780" w:rsidRDefault="00991F9B" w:rsidP="00991F9B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09CFD0D8" w14:textId="77777777" w:rsidR="00991F9B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4E3E1E1" w14:textId="048BB056" w:rsidR="008D234E" w:rsidRPr="00505780" w:rsidRDefault="008D234E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355D2A03" w14:textId="77777777" w:rsidR="00991F9B" w:rsidRPr="00505780" w:rsidRDefault="00991F9B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5221948C" w14:textId="77777777" w:rsidR="00991F9B" w:rsidRPr="00505780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6D4CA86E" w14:textId="77777777" w:rsidR="00991F9B" w:rsidRPr="00505780" w:rsidRDefault="00991F9B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43B469B6" w14:textId="77777777" w:rsidR="00991F9B" w:rsidRDefault="00991F9B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0E6818B" w14:textId="7B483345" w:rsidR="008D234E" w:rsidRPr="00505780" w:rsidRDefault="008D234E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6047575" w14:textId="77777777" w:rsidR="00991F9B" w:rsidRPr="00505780" w:rsidRDefault="00991F9B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441AD9AD" w14:textId="77777777" w:rsidR="00991F9B" w:rsidRPr="00505780" w:rsidRDefault="00991F9B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51DA953" w14:textId="77777777" w:rsidR="00991F9B" w:rsidRPr="00505780" w:rsidRDefault="00991F9B" w:rsidP="00991F9B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18ABD2BC" w14:textId="77777777" w:rsidR="00991F9B" w:rsidRDefault="00991F9B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464022A" w14:textId="12C02953" w:rsidR="008D234E" w:rsidRPr="00505780" w:rsidRDefault="008D234E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0BB3CB05" w14:textId="77777777" w:rsidR="00991F9B" w:rsidRPr="00505780" w:rsidRDefault="00991F9B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B80366B" w14:textId="77777777" w:rsidR="00991F9B" w:rsidRPr="00505780" w:rsidRDefault="00991F9B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991F9B" w:rsidRPr="00505780" w14:paraId="342987A6" w14:textId="77777777" w:rsidTr="00585E92">
        <w:trPr>
          <w:cantSplit/>
          <w:trHeight w:val="20"/>
        </w:trPr>
        <w:tc>
          <w:tcPr>
            <w:tcW w:w="3148" w:type="dxa"/>
          </w:tcPr>
          <w:p w14:paraId="219EEC25" w14:textId="77777777" w:rsidR="00991F9B" w:rsidRPr="00505780" w:rsidRDefault="00991F9B" w:rsidP="00991F9B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lastRenderedPageBreak/>
              <w:t>การร่วมค้า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 xml:space="preserve"> (ต่อ)</w:t>
            </w:r>
          </w:p>
        </w:tc>
        <w:tc>
          <w:tcPr>
            <w:tcW w:w="1620" w:type="dxa"/>
          </w:tcPr>
          <w:p w14:paraId="68D61DFB" w14:textId="77777777" w:rsidR="00991F9B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</w:tcPr>
          <w:p w14:paraId="0524A338" w14:textId="77777777" w:rsidR="00991F9B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69965928" w14:textId="77777777" w:rsidR="00991F9B" w:rsidRPr="00505780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47E74E1D" w14:textId="77777777" w:rsidR="00991F9B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FAC8EAC" w14:textId="77777777" w:rsidR="00991F9B" w:rsidRPr="00505780" w:rsidRDefault="00991F9B" w:rsidP="00991F9B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69EA11AE" w14:textId="77777777" w:rsidR="00991F9B" w:rsidRDefault="00991F9B" w:rsidP="00991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3B53F10" w14:textId="77777777" w:rsidR="00991F9B" w:rsidRPr="00505780" w:rsidRDefault="00991F9B" w:rsidP="00991F9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6B413681" w14:textId="77777777" w:rsidR="00991F9B" w:rsidRDefault="00991F9B" w:rsidP="00991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FD4F012" w14:textId="77777777" w:rsidR="00991F9B" w:rsidRPr="00505780" w:rsidRDefault="00991F9B" w:rsidP="00991F9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670AAA18" w14:textId="77777777" w:rsidR="00991F9B" w:rsidRDefault="00991F9B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F2C4678" w14:textId="77777777" w:rsidR="00991F9B" w:rsidRPr="00505780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09824B7" w14:textId="77777777" w:rsidR="00991F9B" w:rsidRDefault="00991F9B" w:rsidP="00991F9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7C54004" w14:textId="77777777" w:rsidR="00991F9B" w:rsidRPr="00505780" w:rsidRDefault="00991F9B" w:rsidP="00991F9B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1535DADC" w14:textId="77777777" w:rsidR="00991F9B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4E19DD19" w14:textId="77777777" w:rsidR="00991F9B" w:rsidRPr="00505780" w:rsidRDefault="00991F9B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5143E43E" w14:textId="77777777" w:rsidR="00991F9B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34980866" w14:textId="77777777" w:rsidR="00991F9B" w:rsidRPr="00505780" w:rsidRDefault="00991F9B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4786FDC8" w14:textId="77777777" w:rsidR="00991F9B" w:rsidRPr="006C3A43" w:rsidRDefault="00991F9B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0C2BB7F" w14:textId="77777777" w:rsidR="00991F9B" w:rsidRPr="00505780" w:rsidRDefault="00991F9B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699FC8CE" w14:textId="77777777" w:rsidR="00991F9B" w:rsidRDefault="00991F9B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1E78697" w14:textId="77777777" w:rsidR="00991F9B" w:rsidRPr="00505780" w:rsidRDefault="00991F9B" w:rsidP="00991F9B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1A231D15" w14:textId="77777777" w:rsidR="00991F9B" w:rsidRDefault="00991F9B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501F7A61" w14:textId="77777777" w:rsidR="00991F9B" w:rsidRPr="00505780" w:rsidRDefault="00991F9B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2A6CD94" w14:textId="77777777" w:rsidR="00991F9B" w:rsidRDefault="00991F9B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991F9B" w:rsidRPr="00505780" w14:paraId="3368B2E3" w14:textId="77777777" w:rsidTr="00585E92">
        <w:trPr>
          <w:cantSplit/>
          <w:trHeight w:val="20"/>
        </w:trPr>
        <w:tc>
          <w:tcPr>
            <w:tcW w:w="3148" w:type="dxa"/>
          </w:tcPr>
          <w:p w14:paraId="3845BFD3" w14:textId="77777777" w:rsidR="00991F9B" w:rsidRPr="00505780" w:rsidRDefault="00991F9B" w:rsidP="00991F9B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จัสโค (ประเทศไทย) จำกัด</w:t>
            </w:r>
          </w:p>
        </w:tc>
        <w:tc>
          <w:tcPr>
            <w:tcW w:w="1620" w:type="dxa"/>
          </w:tcPr>
          <w:p w14:paraId="66DCD74B" w14:textId="77777777" w:rsidR="00991F9B" w:rsidRPr="00505780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pacing w:val="-4"/>
                <w:sz w:val="24"/>
                <w:szCs w:val="24"/>
              </w:rPr>
              <w:t>Co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-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</w:rPr>
              <w:t>office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/ 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</w:rPr>
              <w:t>working space</w:t>
            </w:r>
          </w:p>
        </w:tc>
        <w:tc>
          <w:tcPr>
            <w:tcW w:w="719" w:type="dxa"/>
          </w:tcPr>
          <w:p w14:paraId="40E3BEED" w14:textId="279BD464" w:rsidR="00991F9B" w:rsidRPr="00505780" w:rsidRDefault="005F45D4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83" w:type="dxa"/>
          </w:tcPr>
          <w:p w14:paraId="7C2069B4" w14:textId="77777777" w:rsidR="00991F9B" w:rsidRPr="00505780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028415E8" w14:textId="10FD84F7" w:rsidR="00991F9B" w:rsidRPr="00505780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51.00</w:t>
            </w:r>
          </w:p>
        </w:tc>
        <w:tc>
          <w:tcPr>
            <w:tcW w:w="180" w:type="dxa"/>
          </w:tcPr>
          <w:p w14:paraId="20490DF8" w14:textId="77777777" w:rsidR="00991F9B" w:rsidRPr="00505780" w:rsidRDefault="00991F9B" w:rsidP="00991F9B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2DA9AEC6" w14:textId="57F900F2" w:rsidR="00991F9B" w:rsidRPr="00505780" w:rsidRDefault="00BD34D2" w:rsidP="00BD34D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1A2BDF1" w14:textId="77777777" w:rsidR="00991F9B" w:rsidRPr="00505780" w:rsidRDefault="00991F9B" w:rsidP="00991F9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3B5DA27D" w14:textId="71867011" w:rsidR="00991F9B" w:rsidRPr="00505780" w:rsidRDefault="00991F9B" w:rsidP="00991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135</w:t>
            </w:r>
          </w:p>
        </w:tc>
        <w:tc>
          <w:tcPr>
            <w:tcW w:w="180" w:type="dxa"/>
          </w:tcPr>
          <w:p w14:paraId="122F6A62" w14:textId="77777777" w:rsidR="00991F9B" w:rsidRPr="00505780" w:rsidRDefault="00991F9B" w:rsidP="00991F9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4010E454" w14:textId="232B6802" w:rsidR="00991F9B" w:rsidRPr="00505780" w:rsidRDefault="00DA0414" w:rsidP="00DA041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314433B" w14:textId="77777777" w:rsidR="00991F9B" w:rsidRPr="00505780" w:rsidRDefault="00991F9B" w:rsidP="00991F9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1B640AAC" w14:textId="527B917A" w:rsidR="00991F9B" w:rsidRPr="00505780" w:rsidRDefault="00991F9B" w:rsidP="00991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262</w:t>
            </w:r>
          </w:p>
        </w:tc>
        <w:tc>
          <w:tcPr>
            <w:tcW w:w="180" w:type="dxa"/>
          </w:tcPr>
          <w:p w14:paraId="67FA32F6" w14:textId="77777777" w:rsidR="00991F9B" w:rsidRPr="00505780" w:rsidRDefault="00991F9B" w:rsidP="00991F9B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  <w:vAlign w:val="bottom"/>
          </w:tcPr>
          <w:p w14:paraId="0481F657" w14:textId="2DF5938D" w:rsidR="00991F9B" w:rsidRPr="00505780" w:rsidRDefault="00BC07BE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08D41B76" w14:textId="77777777" w:rsidR="00991F9B" w:rsidRPr="00505780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vAlign w:val="bottom"/>
          </w:tcPr>
          <w:p w14:paraId="4C2E25A7" w14:textId="77777777" w:rsidR="00991F9B" w:rsidRPr="00505780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16762D1" w14:textId="77777777" w:rsidR="00991F9B" w:rsidRPr="00505780" w:rsidRDefault="00991F9B" w:rsidP="00991F9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1646BC07" w14:textId="72E730DD" w:rsidR="00991F9B" w:rsidRPr="00505780" w:rsidRDefault="00BB0E44" w:rsidP="00BB0E44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2A812B0" w14:textId="77777777" w:rsidR="00991F9B" w:rsidRPr="00505780" w:rsidRDefault="00991F9B" w:rsidP="00991F9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74E1C1FA" w14:textId="6CCB2627" w:rsidR="00991F9B" w:rsidRPr="00505780" w:rsidRDefault="00991F9B" w:rsidP="00991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262</w:t>
            </w:r>
          </w:p>
        </w:tc>
        <w:tc>
          <w:tcPr>
            <w:tcW w:w="180" w:type="dxa"/>
            <w:vAlign w:val="bottom"/>
          </w:tcPr>
          <w:p w14:paraId="13DB7E12" w14:textId="77777777" w:rsidR="00991F9B" w:rsidRPr="00505780" w:rsidRDefault="00991F9B" w:rsidP="00991F9B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  <w:vAlign w:val="bottom"/>
          </w:tcPr>
          <w:p w14:paraId="668041E4" w14:textId="77777777" w:rsidR="00991F9B" w:rsidRPr="00505780" w:rsidRDefault="00991F9B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16CC15C" w14:textId="77777777" w:rsidR="00991F9B" w:rsidRPr="00505780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442D817" w14:textId="77777777" w:rsidR="00991F9B" w:rsidRPr="00505780" w:rsidRDefault="00991F9B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991F9B" w:rsidRPr="00505780" w14:paraId="1CECECAA" w14:textId="77777777" w:rsidTr="00585E92">
        <w:trPr>
          <w:cantSplit/>
          <w:trHeight w:val="20"/>
        </w:trPr>
        <w:tc>
          <w:tcPr>
            <w:tcW w:w="3148" w:type="dxa"/>
          </w:tcPr>
          <w:p w14:paraId="29E5CA8B" w14:textId="77777777" w:rsidR="00991F9B" w:rsidRPr="00505780" w:rsidRDefault="00991F9B" w:rsidP="00991F9B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บางปะกง โลจิสติกส์ พาร์ค จำกัด **</w:t>
            </w:r>
            <w:r w:rsidRPr="00505780">
              <w:rPr>
                <w:rFonts w:ascii="Angsana New" w:hAnsi="Angsana New" w:hint="cs"/>
                <w:sz w:val="24"/>
                <w:szCs w:val="24"/>
              </w:rPr>
              <w:t>*</w:t>
            </w:r>
          </w:p>
        </w:tc>
        <w:tc>
          <w:tcPr>
            <w:tcW w:w="1620" w:type="dxa"/>
          </w:tcPr>
          <w:p w14:paraId="6F97F43C" w14:textId="77777777" w:rsidR="00991F9B" w:rsidRPr="00505780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19" w:type="dxa"/>
          </w:tcPr>
          <w:p w14:paraId="0D4DC17A" w14:textId="263D8385" w:rsidR="00991F9B" w:rsidRDefault="00BC07BE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51.00</w:t>
            </w:r>
          </w:p>
        </w:tc>
        <w:tc>
          <w:tcPr>
            <w:tcW w:w="183" w:type="dxa"/>
          </w:tcPr>
          <w:p w14:paraId="7B04211C" w14:textId="77777777" w:rsidR="00991F9B" w:rsidRPr="00505780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68772D6D" w14:textId="0685D31F" w:rsidR="00991F9B" w:rsidRPr="00505780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51.00</w:t>
            </w:r>
          </w:p>
        </w:tc>
        <w:tc>
          <w:tcPr>
            <w:tcW w:w="180" w:type="dxa"/>
          </w:tcPr>
          <w:p w14:paraId="3F168AFC" w14:textId="77777777" w:rsidR="00991F9B" w:rsidRPr="00505780" w:rsidRDefault="00991F9B" w:rsidP="00991F9B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5EDEBDF6" w14:textId="0B4AB510" w:rsidR="00991F9B" w:rsidRDefault="00F965A3" w:rsidP="00991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DA097D"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180" w:type="dxa"/>
          </w:tcPr>
          <w:p w14:paraId="222A6D19" w14:textId="77777777" w:rsidR="00991F9B" w:rsidRPr="00505780" w:rsidRDefault="00991F9B" w:rsidP="00991F9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50A80CAE" w14:textId="22DD1E98" w:rsidR="00991F9B" w:rsidRPr="00505780" w:rsidRDefault="00991F9B" w:rsidP="00991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341</w:t>
            </w:r>
          </w:p>
        </w:tc>
        <w:tc>
          <w:tcPr>
            <w:tcW w:w="180" w:type="dxa"/>
          </w:tcPr>
          <w:p w14:paraId="59FB5CAE" w14:textId="77777777" w:rsidR="00991F9B" w:rsidRPr="00505780" w:rsidRDefault="00991F9B" w:rsidP="00991F9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1B1F6784" w14:textId="1E4E1D31" w:rsidR="00991F9B" w:rsidRDefault="00DA0414" w:rsidP="00991F9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ED2E070" w14:textId="77777777" w:rsidR="00991F9B" w:rsidRPr="00505780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AF8E5FB" w14:textId="7B20D031" w:rsidR="00991F9B" w:rsidRPr="00505780" w:rsidRDefault="00991F9B" w:rsidP="00991F9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99B97FD" w14:textId="77777777" w:rsidR="00991F9B" w:rsidRPr="00505780" w:rsidRDefault="00991F9B" w:rsidP="00991F9B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41229B87" w14:textId="0E187E7E" w:rsidR="00991F9B" w:rsidRDefault="00BC07BE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67B562FB" w14:textId="77777777" w:rsidR="00991F9B" w:rsidRPr="00505780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34A32854" w14:textId="77777777" w:rsidR="00991F9B" w:rsidRPr="00505780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724EDCA1" w14:textId="77777777" w:rsidR="00991F9B" w:rsidRPr="00505780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672FC94" w14:textId="089CAAEC" w:rsidR="00991F9B" w:rsidRPr="00505780" w:rsidRDefault="00BB0E44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450AFC8" w14:textId="77777777" w:rsidR="00991F9B" w:rsidRPr="00505780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7674425A" w14:textId="7D8E008F" w:rsidR="00991F9B" w:rsidRPr="00505780" w:rsidRDefault="00991F9B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5226776" w14:textId="77777777" w:rsidR="00991F9B" w:rsidRPr="00505780" w:rsidRDefault="00991F9B" w:rsidP="00991F9B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73E801F1" w14:textId="77777777" w:rsidR="00991F9B" w:rsidRPr="00505780" w:rsidRDefault="00991F9B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</w:tcPr>
          <w:p w14:paraId="269F5FDB" w14:textId="77777777" w:rsidR="00991F9B" w:rsidRPr="00505780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B2D1E36" w14:textId="77777777" w:rsidR="00991F9B" w:rsidRPr="00505780" w:rsidRDefault="00991F9B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991F9B" w:rsidRPr="00505780" w14:paraId="4EECB85D" w14:textId="77777777" w:rsidTr="00585E92">
        <w:trPr>
          <w:cantSplit/>
          <w:trHeight w:val="20"/>
        </w:trPr>
        <w:tc>
          <w:tcPr>
            <w:tcW w:w="3148" w:type="dxa"/>
          </w:tcPr>
          <w:p w14:paraId="483FF094" w14:textId="6488882B" w:rsidR="00991F9B" w:rsidRPr="00505780" w:rsidRDefault="00991F9B" w:rsidP="00991F9B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บริษัท พีบีเอ โรบอทิคส์ (ประเทศไทย) จำกัด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****</w:t>
            </w:r>
          </w:p>
        </w:tc>
        <w:tc>
          <w:tcPr>
            <w:tcW w:w="1620" w:type="dxa"/>
          </w:tcPr>
          <w:p w14:paraId="57FD27CB" w14:textId="77777777" w:rsidR="00991F9B" w:rsidRPr="00505780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บริการระบบปฏิบัติการ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อัตโนมัติ</w:t>
            </w:r>
          </w:p>
        </w:tc>
        <w:tc>
          <w:tcPr>
            <w:tcW w:w="719" w:type="dxa"/>
          </w:tcPr>
          <w:p w14:paraId="0041181F" w14:textId="77777777" w:rsidR="00991F9B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426B4ED8" w14:textId="5FA2B84A" w:rsidR="00BC07BE" w:rsidRPr="00505780" w:rsidRDefault="00BC07BE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51.00</w:t>
            </w:r>
          </w:p>
        </w:tc>
        <w:tc>
          <w:tcPr>
            <w:tcW w:w="183" w:type="dxa"/>
          </w:tcPr>
          <w:p w14:paraId="29BC8E76" w14:textId="77777777" w:rsidR="00991F9B" w:rsidRPr="00505780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5F2E6700" w14:textId="77777777" w:rsidR="00991F9B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41B1FE1D" w14:textId="123249F0" w:rsidR="00991F9B" w:rsidRPr="00505780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51.00</w:t>
            </w:r>
          </w:p>
        </w:tc>
        <w:tc>
          <w:tcPr>
            <w:tcW w:w="180" w:type="dxa"/>
          </w:tcPr>
          <w:p w14:paraId="646E6FAE" w14:textId="77777777" w:rsidR="00991F9B" w:rsidRPr="00505780" w:rsidRDefault="00991F9B" w:rsidP="00991F9B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6393475A" w14:textId="77777777" w:rsidR="00991F9B" w:rsidRDefault="00991F9B" w:rsidP="00991F9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727F4EE" w14:textId="242527D5" w:rsidR="00F965A3" w:rsidRPr="00505780" w:rsidRDefault="00F965A3" w:rsidP="00991F9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2EC3E07" w14:textId="77777777" w:rsidR="00991F9B" w:rsidRPr="00505780" w:rsidRDefault="00991F9B" w:rsidP="00991F9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3FCED176" w14:textId="77777777" w:rsidR="00991F9B" w:rsidRDefault="00991F9B" w:rsidP="00991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4C147E37" w14:textId="7C466AB0" w:rsidR="00991F9B" w:rsidRPr="00505780" w:rsidRDefault="00991F9B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93ADE7E" w14:textId="77777777" w:rsidR="00991F9B" w:rsidRPr="00505780" w:rsidRDefault="00991F9B" w:rsidP="00991F9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09B8A02D" w14:textId="77777777" w:rsidR="00991F9B" w:rsidRDefault="00991F9B" w:rsidP="00991F9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4F879C6" w14:textId="0AE5A130" w:rsidR="00DA0414" w:rsidRPr="00505780" w:rsidRDefault="00DA0414" w:rsidP="00991F9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B6472AE" w14:textId="77777777" w:rsidR="00991F9B" w:rsidRPr="00505780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A0E3FFB" w14:textId="77777777" w:rsidR="00991F9B" w:rsidRDefault="00991F9B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7903735" w14:textId="5FB947AA" w:rsidR="00991F9B" w:rsidRPr="00505780" w:rsidRDefault="00991F9B" w:rsidP="00991F9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2A2B65B" w14:textId="77777777" w:rsidR="00991F9B" w:rsidRPr="00505780" w:rsidRDefault="00991F9B" w:rsidP="00991F9B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50109F59" w14:textId="77777777" w:rsidR="00991F9B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206F0AE" w14:textId="28BE095A" w:rsidR="00BC07BE" w:rsidRPr="00505780" w:rsidRDefault="00BC07BE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1F4C0F7E" w14:textId="77777777" w:rsidR="00991F9B" w:rsidRPr="00505780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43FB04CD" w14:textId="77777777" w:rsidR="00991F9B" w:rsidRPr="00505780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0FF416E0" w14:textId="77777777" w:rsidR="00991F9B" w:rsidRPr="00505780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647E5BF7" w14:textId="77777777" w:rsidR="00991F9B" w:rsidRDefault="00991F9B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D8FFB85" w14:textId="5E9AF33D" w:rsidR="00BB0E44" w:rsidRPr="00505780" w:rsidRDefault="00BB0E44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7B117FA" w14:textId="77777777" w:rsidR="00991F9B" w:rsidRPr="00505780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7F8E8715" w14:textId="77777777" w:rsidR="00991F9B" w:rsidRDefault="00991F9B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FF192A1" w14:textId="19E11F60" w:rsidR="00991F9B" w:rsidRPr="00505780" w:rsidRDefault="00991F9B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1932F42" w14:textId="77777777" w:rsidR="00991F9B" w:rsidRPr="00505780" w:rsidRDefault="00991F9B" w:rsidP="00991F9B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3688F216" w14:textId="77777777" w:rsidR="00991F9B" w:rsidRDefault="00991F9B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EBBFA41" w14:textId="77777777" w:rsidR="00991F9B" w:rsidRPr="00505780" w:rsidRDefault="00991F9B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4C7C554C" w14:textId="77777777" w:rsidR="00991F9B" w:rsidRPr="00505780" w:rsidRDefault="00991F9B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8E11B9A" w14:textId="77777777" w:rsidR="00991F9B" w:rsidRPr="00505780" w:rsidRDefault="00991F9B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991F9B" w:rsidRPr="00505780" w14:paraId="5FD44162" w14:textId="77777777" w:rsidTr="00585E92">
        <w:trPr>
          <w:cantSplit/>
          <w:trHeight w:val="20"/>
        </w:trPr>
        <w:tc>
          <w:tcPr>
            <w:tcW w:w="3148" w:type="dxa"/>
          </w:tcPr>
          <w:p w14:paraId="6A69A452" w14:textId="77777777" w:rsidR="00991F9B" w:rsidRPr="00505780" w:rsidRDefault="00991F9B" w:rsidP="00991F9B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เกษมทรัพย์ภักดี จำกัด **</w:t>
            </w:r>
          </w:p>
        </w:tc>
        <w:tc>
          <w:tcPr>
            <w:tcW w:w="1620" w:type="dxa"/>
          </w:tcPr>
          <w:p w14:paraId="71D1C423" w14:textId="77777777" w:rsidR="00991F9B" w:rsidRPr="00505780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  <w:p w14:paraId="175E7791" w14:textId="77777777" w:rsidR="00991F9B" w:rsidRPr="00A34EF2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เพื่อให้เช่าและเพื่อขาย</w:t>
            </w:r>
          </w:p>
        </w:tc>
        <w:tc>
          <w:tcPr>
            <w:tcW w:w="719" w:type="dxa"/>
          </w:tcPr>
          <w:p w14:paraId="021AC71D" w14:textId="77777777" w:rsidR="00991F9B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0B3FE8A8" w14:textId="43529001" w:rsidR="00BC07BE" w:rsidRPr="00505780" w:rsidRDefault="00BC07BE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49.00</w:t>
            </w:r>
          </w:p>
        </w:tc>
        <w:tc>
          <w:tcPr>
            <w:tcW w:w="183" w:type="dxa"/>
          </w:tcPr>
          <w:p w14:paraId="2DCD26B6" w14:textId="77777777" w:rsidR="00991F9B" w:rsidRPr="00505780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163C7540" w14:textId="77777777" w:rsidR="00991F9B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2F356792" w14:textId="286AD997" w:rsidR="00991F9B" w:rsidRPr="00505780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49.00</w:t>
            </w:r>
          </w:p>
        </w:tc>
        <w:tc>
          <w:tcPr>
            <w:tcW w:w="180" w:type="dxa"/>
          </w:tcPr>
          <w:p w14:paraId="2ED31146" w14:textId="77777777" w:rsidR="00991F9B" w:rsidRPr="00505780" w:rsidRDefault="00991F9B" w:rsidP="00991F9B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020FC543" w14:textId="77777777" w:rsidR="00991F9B" w:rsidRDefault="00991F9B" w:rsidP="00991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2ECFA79A" w14:textId="5B6AEE9E" w:rsidR="00F965A3" w:rsidRPr="00505780" w:rsidRDefault="00F965A3" w:rsidP="00991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1,016</w:t>
            </w:r>
          </w:p>
        </w:tc>
        <w:tc>
          <w:tcPr>
            <w:tcW w:w="180" w:type="dxa"/>
          </w:tcPr>
          <w:p w14:paraId="6F5D9962" w14:textId="77777777" w:rsidR="00991F9B" w:rsidRPr="00505780" w:rsidRDefault="00991F9B" w:rsidP="00991F9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76A9CB22" w14:textId="77777777" w:rsidR="00991F9B" w:rsidRDefault="00991F9B" w:rsidP="00991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3D4836F7" w14:textId="6AE2C232" w:rsidR="00991F9B" w:rsidRPr="00505780" w:rsidRDefault="00991F9B" w:rsidP="00991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1,015</w:t>
            </w:r>
          </w:p>
        </w:tc>
        <w:tc>
          <w:tcPr>
            <w:tcW w:w="180" w:type="dxa"/>
          </w:tcPr>
          <w:p w14:paraId="167180F8" w14:textId="77777777" w:rsidR="00991F9B" w:rsidRPr="00505780" w:rsidRDefault="00991F9B" w:rsidP="00991F9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1A8C9E21" w14:textId="77777777" w:rsidR="00991F9B" w:rsidRDefault="00991F9B" w:rsidP="00991F9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CE524A2" w14:textId="1F9B264A" w:rsidR="00DA0414" w:rsidRPr="00505780" w:rsidRDefault="00DA0414" w:rsidP="00991F9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DBB440E" w14:textId="77777777" w:rsidR="00991F9B" w:rsidRPr="00505780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4E95260" w14:textId="77777777" w:rsidR="00991F9B" w:rsidRDefault="00991F9B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729646E" w14:textId="5609EC0A" w:rsidR="00991F9B" w:rsidRPr="00505780" w:rsidRDefault="00991F9B" w:rsidP="00991F9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9FEC4A0" w14:textId="77777777" w:rsidR="00991F9B" w:rsidRPr="00505780" w:rsidRDefault="00991F9B" w:rsidP="00991F9B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5ABE660E" w14:textId="77777777" w:rsidR="00991F9B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98F4CB0" w14:textId="555E177A" w:rsidR="00BC07BE" w:rsidRPr="00505780" w:rsidRDefault="00BC07BE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197DDD46" w14:textId="77777777" w:rsidR="00991F9B" w:rsidRPr="00505780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0C9E7809" w14:textId="77777777" w:rsidR="00991F9B" w:rsidRDefault="00991F9B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66FAE30" w14:textId="77777777" w:rsidR="00991F9B" w:rsidRPr="00505780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757A34C3" w14:textId="77777777" w:rsidR="00991F9B" w:rsidRPr="00505780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2F88E5C7" w14:textId="77777777" w:rsidR="00991F9B" w:rsidRDefault="00991F9B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C0D24F3" w14:textId="31E3CCA6" w:rsidR="00BB0E44" w:rsidRPr="00505780" w:rsidRDefault="00BB0E44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F4F8813" w14:textId="77777777" w:rsidR="00991F9B" w:rsidRPr="00505780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228B8455" w14:textId="77777777" w:rsidR="00991F9B" w:rsidRDefault="00991F9B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39C7C54" w14:textId="5D606C72" w:rsidR="00991F9B" w:rsidRPr="00505780" w:rsidRDefault="00991F9B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55A4FD9" w14:textId="77777777" w:rsidR="00991F9B" w:rsidRPr="00505780" w:rsidRDefault="00991F9B" w:rsidP="00991F9B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14B60D8E" w14:textId="77777777" w:rsidR="00991F9B" w:rsidRDefault="00991F9B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732AC45" w14:textId="77777777" w:rsidR="00991F9B" w:rsidRPr="00505780" w:rsidRDefault="00991F9B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5E07A8EF" w14:textId="77777777" w:rsidR="00991F9B" w:rsidRPr="00505780" w:rsidRDefault="00991F9B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6E8B8CE" w14:textId="77777777" w:rsidR="00991F9B" w:rsidRDefault="00991F9B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906AAD4" w14:textId="77777777" w:rsidR="00991F9B" w:rsidRPr="00505780" w:rsidRDefault="00991F9B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991F9B" w:rsidRPr="00505780" w14:paraId="2E3E9163" w14:textId="77777777" w:rsidTr="005F1873">
        <w:trPr>
          <w:cantSplit/>
          <w:trHeight w:val="20"/>
        </w:trPr>
        <w:tc>
          <w:tcPr>
            <w:tcW w:w="3148" w:type="dxa"/>
          </w:tcPr>
          <w:p w14:paraId="6CDD398B" w14:textId="77777777" w:rsidR="00991F9B" w:rsidRPr="00505780" w:rsidRDefault="00991F9B" w:rsidP="00991F9B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บ้านแม่พิมพ์ จำกัด **</w:t>
            </w:r>
          </w:p>
        </w:tc>
        <w:tc>
          <w:tcPr>
            <w:tcW w:w="1620" w:type="dxa"/>
          </w:tcPr>
          <w:p w14:paraId="7DF58DBE" w14:textId="77777777" w:rsidR="00991F9B" w:rsidRPr="00505780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19" w:type="dxa"/>
          </w:tcPr>
          <w:p w14:paraId="00B10776" w14:textId="67D9EA12" w:rsidR="00991F9B" w:rsidRPr="00505780" w:rsidRDefault="00BC07BE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65.00</w:t>
            </w:r>
          </w:p>
        </w:tc>
        <w:tc>
          <w:tcPr>
            <w:tcW w:w="183" w:type="dxa"/>
          </w:tcPr>
          <w:p w14:paraId="2277F8CF" w14:textId="77777777" w:rsidR="00991F9B" w:rsidRPr="00505780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6F90E6DA" w14:textId="3CBF59B0" w:rsidR="00991F9B" w:rsidRPr="00505780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65.00</w:t>
            </w:r>
          </w:p>
        </w:tc>
        <w:tc>
          <w:tcPr>
            <w:tcW w:w="180" w:type="dxa"/>
          </w:tcPr>
          <w:p w14:paraId="24F533BE" w14:textId="77777777" w:rsidR="00991F9B" w:rsidRPr="00505780" w:rsidRDefault="00991F9B" w:rsidP="00991F9B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6DCEC987" w14:textId="768687D1" w:rsidR="00991F9B" w:rsidRPr="00505780" w:rsidRDefault="00F965A3" w:rsidP="00991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182</w:t>
            </w:r>
          </w:p>
        </w:tc>
        <w:tc>
          <w:tcPr>
            <w:tcW w:w="180" w:type="dxa"/>
          </w:tcPr>
          <w:p w14:paraId="31162127" w14:textId="77777777" w:rsidR="00991F9B" w:rsidRPr="00505780" w:rsidRDefault="00991F9B" w:rsidP="00991F9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3902983B" w14:textId="0FA77E59" w:rsidR="00991F9B" w:rsidRPr="00505780" w:rsidRDefault="00991F9B" w:rsidP="00991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182</w:t>
            </w:r>
          </w:p>
        </w:tc>
        <w:tc>
          <w:tcPr>
            <w:tcW w:w="180" w:type="dxa"/>
          </w:tcPr>
          <w:p w14:paraId="3396D8B7" w14:textId="77777777" w:rsidR="00991F9B" w:rsidRPr="00505780" w:rsidRDefault="00991F9B" w:rsidP="00991F9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D04B0AF" w14:textId="1E18B79B" w:rsidR="00991F9B" w:rsidRPr="00505780" w:rsidRDefault="00DA0414" w:rsidP="00991F9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7FAF8FF" w14:textId="77777777" w:rsidR="00991F9B" w:rsidRPr="00505780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22F3D27" w14:textId="0646AC7C" w:rsidR="00991F9B" w:rsidRPr="00505780" w:rsidRDefault="00991F9B" w:rsidP="00991F9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949FE60" w14:textId="77777777" w:rsidR="00991F9B" w:rsidRPr="00505780" w:rsidRDefault="00991F9B" w:rsidP="00991F9B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46B0706E" w14:textId="15B78ED8" w:rsidR="00991F9B" w:rsidRPr="00505780" w:rsidRDefault="00BC07BE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79D617B4" w14:textId="77777777" w:rsidR="00991F9B" w:rsidRPr="00505780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25585C3D" w14:textId="77777777" w:rsidR="00991F9B" w:rsidRPr="00505780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49D74FC6" w14:textId="77777777" w:rsidR="00991F9B" w:rsidRPr="00505780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41C40EF" w14:textId="0B2ECF7B" w:rsidR="00991F9B" w:rsidRPr="00505780" w:rsidRDefault="00BB0E44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AF40125" w14:textId="77777777" w:rsidR="00991F9B" w:rsidRPr="00505780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6DDCA6A1" w14:textId="7D343383" w:rsidR="00991F9B" w:rsidRPr="00505780" w:rsidRDefault="00991F9B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4F1658D" w14:textId="77777777" w:rsidR="00991F9B" w:rsidRPr="00505780" w:rsidRDefault="00991F9B" w:rsidP="00991F9B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7BD19DD2" w14:textId="77777777" w:rsidR="00991F9B" w:rsidRPr="00505780" w:rsidRDefault="00991F9B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33A08C0F" w14:textId="77777777" w:rsidR="00991F9B" w:rsidRPr="00505780" w:rsidRDefault="00991F9B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3129DE36" w14:textId="77777777" w:rsidR="00991F9B" w:rsidRPr="00505780" w:rsidRDefault="00991F9B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991F9B" w:rsidRPr="00505780" w14:paraId="6816F4FA" w14:textId="77777777" w:rsidTr="005F1873">
        <w:trPr>
          <w:cantSplit/>
          <w:trHeight w:val="20"/>
        </w:trPr>
        <w:tc>
          <w:tcPr>
            <w:tcW w:w="3148" w:type="dxa"/>
          </w:tcPr>
          <w:p w14:paraId="315C5FA7" w14:textId="77777777" w:rsidR="00991F9B" w:rsidRPr="00505780" w:rsidRDefault="00991F9B" w:rsidP="00991F9B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</w:tcPr>
          <w:p w14:paraId="3FCE5798" w14:textId="77777777" w:rsidR="00991F9B" w:rsidRPr="00505780" w:rsidRDefault="00991F9B" w:rsidP="00991F9B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1899E355" w14:textId="77777777" w:rsidR="00991F9B" w:rsidRPr="00505780" w:rsidRDefault="00991F9B" w:rsidP="00991F9B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62B2ECE6" w14:textId="77777777" w:rsidR="00991F9B" w:rsidRPr="00505780" w:rsidRDefault="00991F9B" w:rsidP="00991F9B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0537162A" w14:textId="77777777" w:rsidR="00991F9B" w:rsidRPr="00505780" w:rsidRDefault="00991F9B" w:rsidP="00991F9B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2D59FE3C" w14:textId="77777777" w:rsidR="00991F9B" w:rsidRPr="00505780" w:rsidRDefault="00991F9B" w:rsidP="00991F9B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7B0761" w14:textId="26500EEF" w:rsidR="00991F9B" w:rsidRPr="00FE274A" w:rsidRDefault="00F965A3" w:rsidP="00991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2,096</w:t>
            </w:r>
          </w:p>
        </w:tc>
        <w:tc>
          <w:tcPr>
            <w:tcW w:w="180" w:type="dxa"/>
          </w:tcPr>
          <w:p w14:paraId="3AD70E4C" w14:textId="77777777" w:rsidR="00991F9B" w:rsidRPr="00216EC6" w:rsidRDefault="00991F9B" w:rsidP="00991F9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4C4F66" w14:textId="44CFB1C3" w:rsidR="00991F9B" w:rsidRPr="00FE274A" w:rsidRDefault="00991F9B" w:rsidP="00991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2,233</w:t>
            </w:r>
          </w:p>
        </w:tc>
        <w:tc>
          <w:tcPr>
            <w:tcW w:w="180" w:type="dxa"/>
          </w:tcPr>
          <w:p w14:paraId="758EFB6E" w14:textId="77777777" w:rsidR="00991F9B" w:rsidRPr="00216EC6" w:rsidRDefault="00991F9B" w:rsidP="00991F9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50A313" w14:textId="35487D2A" w:rsidR="00991F9B" w:rsidRPr="00216EC6" w:rsidRDefault="00DA0414" w:rsidP="00DA041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58CC9F8" w14:textId="77777777" w:rsidR="00991F9B" w:rsidRPr="00216EC6" w:rsidRDefault="00991F9B" w:rsidP="00991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52D2688" w14:textId="09EBEBBE" w:rsidR="00991F9B" w:rsidRPr="00216EC6" w:rsidRDefault="00991F9B" w:rsidP="00991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262</w:t>
            </w:r>
          </w:p>
        </w:tc>
        <w:tc>
          <w:tcPr>
            <w:tcW w:w="180" w:type="dxa"/>
          </w:tcPr>
          <w:p w14:paraId="202BF791" w14:textId="77777777" w:rsidR="00991F9B" w:rsidRPr="00216EC6" w:rsidRDefault="00991F9B" w:rsidP="00991F9B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C52614" w14:textId="3DEFC10C" w:rsidR="00991F9B" w:rsidRPr="00216EC6" w:rsidRDefault="00BC07BE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83" w:type="dxa"/>
          </w:tcPr>
          <w:p w14:paraId="1352B425" w14:textId="77777777" w:rsidR="00991F9B" w:rsidRPr="00216EC6" w:rsidRDefault="00991F9B" w:rsidP="00991F9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D5B1FA" w14:textId="77777777" w:rsidR="00991F9B" w:rsidRPr="00216EC6" w:rsidRDefault="00991F9B" w:rsidP="00991F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16EC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2F19A90D" w14:textId="77777777" w:rsidR="00991F9B" w:rsidRPr="00216EC6" w:rsidRDefault="00991F9B" w:rsidP="00991F9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771A6A" w14:textId="1DDA46A0" w:rsidR="00991F9B" w:rsidRPr="0033337B" w:rsidRDefault="00BB0E44" w:rsidP="00BB0E44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23CFAF3" w14:textId="77777777" w:rsidR="00991F9B" w:rsidRPr="0033337B" w:rsidRDefault="00991F9B" w:rsidP="00991F9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73F6B9" w14:textId="3121B5D8" w:rsidR="00991F9B" w:rsidRPr="0040523D" w:rsidRDefault="00991F9B" w:rsidP="00991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262</w:t>
            </w:r>
          </w:p>
        </w:tc>
        <w:tc>
          <w:tcPr>
            <w:tcW w:w="180" w:type="dxa"/>
          </w:tcPr>
          <w:p w14:paraId="33CCE4C2" w14:textId="77777777" w:rsidR="00991F9B" w:rsidRPr="00216EC6" w:rsidRDefault="00991F9B" w:rsidP="00991F9B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14:paraId="5670C03D" w14:textId="77777777" w:rsidR="00991F9B" w:rsidRPr="00216EC6" w:rsidRDefault="00991F9B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3E8BD53A" w14:textId="77777777" w:rsidR="00991F9B" w:rsidRPr="00216EC6" w:rsidRDefault="00991F9B" w:rsidP="00991F9B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57FEF95" w14:textId="77777777" w:rsidR="00991F9B" w:rsidRPr="00216EC6" w:rsidRDefault="00991F9B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991F9B" w:rsidRPr="00505780" w14:paraId="0C9A18DE" w14:textId="77777777" w:rsidTr="005F1873">
        <w:trPr>
          <w:cantSplit/>
          <w:trHeight w:val="20"/>
        </w:trPr>
        <w:tc>
          <w:tcPr>
            <w:tcW w:w="3148" w:type="dxa"/>
            <w:hideMark/>
          </w:tcPr>
          <w:p w14:paraId="53C11075" w14:textId="77777777" w:rsidR="00991F9B" w:rsidRPr="00505780" w:rsidRDefault="00991F9B" w:rsidP="00991F9B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620" w:type="dxa"/>
          </w:tcPr>
          <w:p w14:paraId="30A13916" w14:textId="77777777" w:rsidR="00991F9B" w:rsidRPr="00505780" w:rsidRDefault="00991F9B" w:rsidP="00991F9B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12F94621" w14:textId="77777777" w:rsidR="00991F9B" w:rsidRPr="00505780" w:rsidRDefault="00991F9B" w:rsidP="00991F9B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00042992" w14:textId="77777777" w:rsidR="00991F9B" w:rsidRPr="00505780" w:rsidRDefault="00991F9B" w:rsidP="00991F9B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3ABB87C0" w14:textId="77777777" w:rsidR="00991F9B" w:rsidRPr="00505780" w:rsidRDefault="00991F9B" w:rsidP="00991F9B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4753B60E" w14:textId="77777777" w:rsidR="00991F9B" w:rsidRPr="00505780" w:rsidRDefault="00991F9B" w:rsidP="00991F9B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7C0E99" w14:textId="1C73A54B" w:rsidR="00991F9B" w:rsidRPr="00FE274A" w:rsidRDefault="00F965A3" w:rsidP="00D4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13,50</w:t>
            </w:r>
            <w:r w:rsidR="005B7B14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3F4909C7" w14:textId="77777777" w:rsidR="00991F9B" w:rsidRPr="00216EC6" w:rsidRDefault="00991F9B" w:rsidP="00D45065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008FD6B" w14:textId="2136E647" w:rsidR="00991F9B" w:rsidRPr="00FE274A" w:rsidRDefault="00991F9B" w:rsidP="00D4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13,133</w:t>
            </w:r>
          </w:p>
        </w:tc>
        <w:tc>
          <w:tcPr>
            <w:tcW w:w="180" w:type="dxa"/>
          </w:tcPr>
          <w:p w14:paraId="23EEE1D1" w14:textId="77777777" w:rsidR="00991F9B" w:rsidRPr="00216EC6" w:rsidRDefault="00991F9B" w:rsidP="00D45065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59D0CA" w14:textId="276452C3" w:rsidR="00991F9B" w:rsidRPr="00216EC6" w:rsidRDefault="002F4259" w:rsidP="00D4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6,833</w:t>
            </w:r>
          </w:p>
        </w:tc>
        <w:tc>
          <w:tcPr>
            <w:tcW w:w="180" w:type="dxa"/>
          </w:tcPr>
          <w:p w14:paraId="76ABA242" w14:textId="77777777" w:rsidR="00991F9B" w:rsidRPr="00216EC6" w:rsidRDefault="00991F9B" w:rsidP="00D4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17CA5C1" w14:textId="607A2921" w:rsidR="00991F9B" w:rsidRPr="00216EC6" w:rsidRDefault="00991F9B" w:rsidP="00D4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6,988</w:t>
            </w:r>
          </w:p>
        </w:tc>
        <w:tc>
          <w:tcPr>
            <w:tcW w:w="180" w:type="dxa"/>
          </w:tcPr>
          <w:p w14:paraId="15EFA69F" w14:textId="77777777" w:rsidR="00991F9B" w:rsidRPr="00216EC6" w:rsidRDefault="00991F9B" w:rsidP="00D45065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D7DC82" w14:textId="31CDB543" w:rsidR="00991F9B" w:rsidRPr="00216EC6" w:rsidRDefault="00BC07BE" w:rsidP="00D4506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83" w:type="dxa"/>
          </w:tcPr>
          <w:p w14:paraId="65332A49" w14:textId="77777777" w:rsidR="00991F9B" w:rsidRPr="00216EC6" w:rsidRDefault="00991F9B" w:rsidP="00D45065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6EA2229" w14:textId="77777777" w:rsidR="00991F9B" w:rsidRPr="00216EC6" w:rsidRDefault="00991F9B" w:rsidP="00D4506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  <w:r w:rsidRPr="00216EC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0F2D7177" w14:textId="77777777" w:rsidR="00991F9B" w:rsidRPr="00216EC6" w:rsidRDefault="00991F9B" w:rsidP="00D45065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668B5D" w14:textId="6AA7414D" w:rsidR="00991F9B" w:rsidRPr="0033337B" w:rsidRDefault="00E115C0" w:rsidP="00D4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6,833</w:t>
            </w:r>
          </w:p>
        </w:tc>
        <w:tc>
          <w:tcPr>
            <w:tcW w:w="180" w:type="dxa"/>
          </w:tcPr>
          <w:p w14:paraId="41FD6446" w14:textId="77777777" w:rsidR="00991F9B" w:rsidRPr="0033337B" w:rsidRDefault="00991F9B" w:rsidP="00D4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0FCA414" w14:textId="2FCED5D1" w:rsidR="00991F9B" w:rsidRPr="0033337B" w:rsidRDefault="00991F9B" w:rsidP="00D4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6,988</w:t>
            </w:r>
          </w:p>
        </w:tc>
        <w:tc>
          <w:tcPr>
            <w:tcW w:w="180" w:type="dxa"/>
          </w:tcPr>
          <w:p w14:paraId="672F5427" w14:textId="77777777" w:rsidR="00991F9B" w:rsidRPr="00216EC6" w:rsidRDefault="00991F9B" w:rsidP="00991F9B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14:paraId="1DBC418C" w14:textId="77777777" w:rsidR="00991F9B" w:rsidRPr="00216EC6" w:rsidRDefault="00991F9B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1" w:type="dxa"/>
          </w:tcPr>
          <w:p w14:paraId="5A2B687B" w14:textId="77777777" w:rsidR="00991F9B" w:rsidRPr="00216EC6" w:rsidRDefault="00991F9B" w:rsidP="00991F9B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E54219B" w14:textId="77777777" w:rsidR="00991F9B" w:rsidRPr="00216EC6" w:rsidRDefault="00991F9B" w:rsidP="00991F9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</w:tr>
    </w:tbl>
    <w:p w14:paraId="2EB6A7A3" w14:textId="1EF79ED9" w:rsidR="00F567D0" w:rsidRPr="00C128C6" w:rsidRDefault="00F567D0" w:rsidP="00C128C6">
      <w:pPr>
        <w:spacing w:line="240" w:lineRule="auto"/>
        <w:rPr>
          <w:rFonts w:asciiTheme="majorBidi" w:hAnsiTheme="majorBidi" w:cstheme="majorBidi"/>
        </w:rPr>
      </w:pPr>
    </w:p>
    <w:tbl>
      <w:tblPr>
        <w:tblW w:w="153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5390"/>
      </w:tblGrid>
      <w:tr w:rsidR="00C128C6" w:rsidRPr="00505780" w14:paraId="67EA9D03" w14:textId="77777777" w:rsidTr="00C128C6">
        <w:tc>
          <w:tcPr>
            <w:tcW w:w="15390" w:type="dxa"/>
            <w:shd w:val="clear" w:color="auto" w:fill="auto"/>
            <w:tcMar>
              <w:left w:w="115" w:type="dxa"/>
              <w:right w:w="115" w:type="dxa"/>
            </w:tcMar>
          </w:tcPr>
          <w:p w14:paraId="532FB2C9" w14:textId="77777777" w:rsidR="00C128C6" w:rsidRPr="00505780" w:rsidRDefault="00C128C6" w:rsidP="00A74170">
            <w:pPr>
              <w:pStyle w:val="acctfourfigures"/>
              <w:tabs>
                <w:tab w:val="clear" w:pos="765"/>
                <w:tab w:val="decimal" w:pos="390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        </w:t>
            </w: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 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*</w:t>
            </w: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ถือหุ้นผ่านทาง </w:t>
            </w: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Frasers Property Thailand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International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) </w:t>
            </w: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Pte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. </w:t>
            </w: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Ltd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และ บริษัท เฟรเซอร์ส พร็อพเพอร์ตี้ (ประเทศไทย) จำกัด (มหาชน)</w:t>
            </w:r>
          </w:p>
        </w:tc>
      </w:tr>
      <w:tr w:rsidR="00C128C6" w:rsidRPr="00505780" w14:paraId="5BFA9423" w14:textId="77777777" w:rsidTr="00C128C6">
        <w:tc>
          <w:tcPr>
            <w:tcW w:w="15390" w:type="dxa"/>
            <w:shd w:val="clear" w:color="auto" w:fill="auto"/>
            <w:tcMar>
              <w:left w:w="115" w:type="dxa"/>
              <w:right w:w="115" w:type="dxa"/>
            </w:tcMar>
          </w:tcPr>
          <w:p w14:paraId="2E966DAF" w14:textId="77777777" w:rsidR="00C128C6" w:rsidRPr="00505780" w:rsidRDefault="00C128C6" w:rsidP="00A74170">
            <w:pPr>
              <w:pStyle w:val="acctfourfigures"/>
              <w:tabs>
                <w:tab w:val="clear" w:pos="765"/>
                <w:tab w:val="decimal" w:pos="335"/>
              </w:tabs>
              <w:spacing w:line="30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   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** ถือหุ้นผ่านทาง บริษัท แผ่นดินทอง พร็อพเพอร์ตี้ ดีเวลลอปเม้นท์ จำกัด (มหาชน)</w:t>
            </w:r>
          </w:p>
        </w:tc>
      </w:tr>
      <w:tr w:rsidR="00C128C6" w:rsidRPr="00505780" w14:paraId="42E82987" w14:textId="77777777" w:rsidTr="00C128C6">
        <w:tc>
          <w:tcPr>
            <w:tcW w:w="15390" w:type="dxa"/>
            <w:shd w:val="clear" w:color="auto" w:fill="auto"/>
            <w:tcMar>
              <w:left w:w="115" w:type="dxa"/>
              <w:right w:w="115" w:type="dxa"/>
            </w:tcMar>
          </w:tcPr>
          <w:p w14:paraId="3711DA15" w14:textId="77777777" w:rsidR="00C128C6" w:rsidRPr="00505780" w:rsidRDefault="00C128C6" w:rsidP="00A74170">
            <w:pPr>
              <w:pStyle w:val="acctfourfigures"/>
              <w:tabs>
                <w:tab w:val="clear" w:pos="765"/>
                <w:tab w:val="decimal" w:pos="335"/>
              </w:tabs>
              <w:spacing w:line="30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</w:t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***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ถือหุ้นผ่านทาง บริษัท เฟรเซอร์ส พร็อพเพอร์ตี้ อินดัสเทรียล (ประเทศไทย) จำกัด </w:t>
            </w:r>
          </w:p>
        </w:tc>
      </w:tr>
      <w:tr w:rsidR="009453F7" w:rsidRPr="00505780" w14:paraId="620923AE" w14:textId="77777777" w:rsidTr="00C128C6">
        <w:tc>
          <w:tcPr>
            <w:tcW w:w="15390" w:type="dxa"/>
            <w:shd w:val="clear" w:color="auto" w:fill="auto"/>
            <w:tcMar>
              <w:left w:w="115" w:type="dxa"/>
              <w:right w:w="115" w:type="dxa"/>
            </w:tcMar>
          </w:tcPr>
          <w:p w14:paraId="0A73F24C" w14:textId="77777777" w:rsidR="009453F7" w:rsidRDefault="009453F7" w:rsidP="009453F7">
            <w:pPr>
              <w:pStyle w:val="acctfourfigures"/>
              <w:tabs>
                <w:tab w:val="clear" w:pos="765"/>
                <w:tab w:val="left" w:pos="630"/>
                <w:tab w:val="decimal" w:pos="2430"/>
              </w:tabs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 *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*** ถือหุ้นผ่านทางบริษัท ออโตเมชั่น แอสเซ็ท จำกัด</w:t>
            </w:r>
          </w:p>
          <w:p w14:paraId="5F8DE7F9" w14:textId="36C4CD1C" w:rsidR="009453F7" w:rsidRPr="00505780" w:rsidRDefault="009453F7" w:rsidP="009453F7">
            <w:pPr>
              <w:pStyle w:val="acctfourfigures"/>
              <w:tabs>
                <w:tab w:val="clear" w:pos="765"/>
                <w:tab w:val="left" w:pos="630"/>
                <w:tab w:val="decimal" w:pos="2430"/>
              </w:tabs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</w:tr>
      <w:tr w:rsidR="009453F7" w:rsidRPr="00505780" w14:paraId="1832CC8E" w14:textId="77777777" w:rsidTr="00C128C6">
        <w:tc>
          <w:tcPr>
            <w:tcW w:w="15390" w:type="dxa"/>
            <w:shd w:val="clear" w:color="auto" w:fill="auto"/>
            <w:tcMar>
              <w:left w:w="115" w:type="dxa"/>
              <w:right w:w="115" w:type="dxa"/>
            </w:tcMar>
          </w:tcPr>
          <w:p w14:paraId="13AABD74" w14:textId="1D230BCD" w:rsidR="009453F7" w:rsidRPr="00505780" w:rsidRDefault="009453F7" w:rsidP="009453F7">
            <w:pPr>
              <w:pStyle w:val="acctfourfigures"/>
              <w:tabs>
                <w:tab w:val="clear" w:pos="765"/>
                <w:tab w:val="left" w:pos="630"/>
                <w:tab w:val="decimal" w:pos="2430"/>
              </w:tabs>
              <w:spacing w:line="300" w:lineRule="exact"/>
              <w:ind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 </w:t>
            </w:r>
          </w:p>
        </w:tc>
      </w:tr>
    </w:tbl>
    <w:p w14:paraId="7B26AC0C" w14:textId="166D926C" w:rsidR="00C128C6" w:rsidRDefault="00C128C6" w:rsidP="00C12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  <w:r w:rsidRPr="004F7FAB">
        <w:rPr>
          <w:rFonts w:ascii="Angsana New" w:hAnsi="Angsana New"/>
          <w:sz w:val="24"/>
          <w:szCs w:val="24"/>
          <w:cs/>
        </w:rPr>
        <w:t>บริษัทร่วมและการร่วมค้าทั้งหมดดำเนินธุรกิจในประเทศไทย</w:t>
      </w:r>
    </w:p>
    <w:p w14:paraId="3368B68B" w14:textId="77777777" w:rsidR="00C128C6" w:rsidRPr="006263D0" w:rsidRDefault="00C128C6" w:rsidP="001B0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5EB98A6E" w14:textId="7458BF00" w:rsidR="00A54D80" w:rsidRPr="006263D0" w:rsidRDefault="00A54D80" w:rsidP="009E2F97">
      <w:pPr>
        <w:spacing w:line="240" w:lineRule="auto"/>
        <w:rPr>
          <w:rFonts w:asciiTheme="majorBidi" w:hAnsiTheme="majorBidi" w:cstheme="majorBidi"/>
          <w:sz w:val="10"/>
          <w:szCs w:val="10"/>
        </w:rPr>
        <w:sectPr w:rsidR="00A54D80" w:rsidRPr="006263D0" w:rsidSect="005B5CD7">
          <w:headerReference w:type="default" r:id="rId10"/>
          <w:pgSz w:w="16839" w:h="11907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5DDF914A" w14:textId="77777777" w:rsidR="006A1B23" w:rsidRPr="006263D0" w:rsidRDefault="006A1B23" w:rsidP="002D6682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30"/>
          <w:szCs w:val="30"/>
        </w:rPr>
      </w:pPr>
      <w:r w:rsidRPr="006263D0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เงินลงทุนในบริษัทย่อย</w:t>
      </w:r>
    </w:p>
    <w:p w14:paraId="64D59C39" w14:textId="77777777" w:rsidR="0089555F" w:rsidRPr="006263D0" w:rsidRDefault="0089555F" w:rsidP="004D66E1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1080"/>
        <w:gridCol w:w="270"/>
        <w:gridCol w:w="1458"/>
        <w:gridCol w:w="270"/>
        <w:gridCol w:w="1440"/>
      </w:tblGrid>
      <w:tr w:rsidR="00BB1E34" w:rsidRPr="006263D0" w14:paraId="09FA050A" w14:textId="77777777" w:rsidTr="004D2D60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71676" w14:textId="01B61A30" w:rsidR="00BB1E34" w:rsidRPr="00C56CA0" w:rsidRDefault="00C56CA0" w:rsidP="004D66E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รายการเคลื่อนไหวที่มีสาระสำคัญ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85B250" w14:textId="77777777" w:rsidR="00BB1E34" w:rsidRPr="006263D0" w:rsidRDefault="00BB1E34" w:rsidP="004D66E1">
            <w:pPr>
              <w:pStyle w:val="block"/>
              <w:spacing w:after="0" w:line="240" w:lineRule="auto"/>
              <w:ind w:left="0" w:right="-4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16943C" w14:textId="77777777" w:rsidR="00BB1E34" w:rsidRPr="006263D0" w:rsidRDefault="00BB1E34" w:rsidP="004D66E1">
            <w:pPr>
              <w:pStyle w:val="block"/>
              <w:spacing w:after="0" w:line="240" w:lineRule="auto"/>
              <w:ind w:left="0" w:right="-4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18E39" w14:textId="77777777" w:rsidR="00BB1E34" w:rsidRPr="006263D0" w:rsidRDefault="00BB1E34" w:rsidP="004D66E1">
            <w:pPr>
              <w:pStyle w:val="block"/>
              <w:spacing w:after="0" w:line="240" w:lineRule="auto"/>
              <w:ind w:left="0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37A3" w:rsidRPr="006263D0" w14:paraId="0E558021" w14:textId="77777777" w:rsidTr="004D2D60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00C6D" w14:textId="396ACE22" w:rsidR="000537A3" w:rsidRPr="006263D0" w:rsidRDefault="000537A3" w:rsidP="004D66E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6263D0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สำหรับงวดสามเดือนสิ้นสุดวันที่ </w:t>
            </w:r>
            <w:r w:rsidRPr="006263D0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31</w:t>
            </w:r>
            <w:r w:rsidRPr="006263D0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09897D" w14:textId="5907CE99" w:rsidR="000537A3" w:rsidRPr="006263D0" w:rsidRDefault="000537A3" w:rsidP="004D66E1">
            <w:pPr>
              <w:pStyle w:val="block"/>
              <w:spacing w:after="0" w:line="240" w:lineRule="auto"/>
              <w:ind w:left="0" w:right="-45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EC5CB9" w14:textId="77777777" w:rsidR="000537A3" w:rsidRPr="006263D0" w:rsidRDefault="000537A3" w:rsidP="004D66E1">
            <w:pPr>
              <w:pStyle w:val="block"/>
              <w:spacing w:after="0" w:line="240" w:lineRule="auto"/>
              <w:ind w:left="0" w:right="-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DF6A8" w14:textId="3D294000" w:rsidR="000537A3" w:rsidRPr="006263D0" w:rsidRDefault="000537A3" w:rsidP="004D66E1">
            <w:pPr>
              <w:pStyle w:val="block"/>
              <w:spacing w:after="0" w:line="240" w:lineRule="auto"/>
              <w:ind w:left="0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256</w:t>
            </w:r>
            <w:r w:rsidR="00D73235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C4F85" w14:textId="77777777" w:rsidR="000537A3" w:rsidRPr="006263D0" w:rsidRDefault="000537A3" w:rsidP="004D66E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3558B" w14:textId="0F3B6F98" w:rsidR="000537A3" w:rsidRPr="006263D0" w:rsidRDefault="000537A3" w:rsidP="004D66E1">
            <w:pPr>
              <w:pStyle w:val="block"/>
              <w:spacing w:after="0" w:line="240" w:lineRule="auto"/>
              <w:ind w:left="0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256</w:t>
            </w:r>
            <w:r w:rsidR="00D73235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5</w:t>
            </w:r>
          </w:p>
        </w:tc>
      </w:tr>
      <w:tr w:rsidR="000537A3" w:rsidRPr="006263D0" w14:paraId="52EF4D91" w14:textId="77777777" w:rsidTr="004D2D60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1222C" w14:textId="77777777" w:rsidR="000537A3" w:rsidRPr="006263D0" w:rsidRDefault="000537A3" w:rsidP="004D66E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289D97" w14:textId="77777777" w:rsidR="000537A3" w:rsidRPr="006263D0" w:rsidRDefault="000537A3" w:rsidP="004D66E1">
            <w:pPr>
              <w:pStyle w:val="block"/>
              <w:spacing w:after="0" w:line="240" w:lineRule="auto"/>
              <w:ind w:left="0" w:right="-45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329F20" w14:textId="77777777" w:rsidR="000537A3" w:rsidRPr="006263D0" w:rsidRDefault="000537A3" w:rsidP="004D66E1">
            <w:pPr>
              <w:pStyle w:val="block"/>
              <w:spacing w:after="0" w:line="240" w:lineRule="auto"/>
              <w:ind w:left="0" w:right="-45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  <w:lang w:bidi="th-TH"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F319E" w14:textId="77777777" w:rsidR="000537A3" w:rsidRPr="006263D0" w:rsidRDefault="000537A3" w:rsidP="004D66E1">
            <w:pPr>
              <w:pStyle w:val="block"/>
              <w:spacing w:after="0" w:line="240" w:lineRule="auto"/>
              <w:ind w:left="0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D73235" w:rsidRPr="006263D0" w14:paraId="4BF7F201" w14:textId="77777777" w:rsidTr="004D2D60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B52C8" w14:textId="159D7552" w:rsidR="00D73235" w:rsidRPr="006263D0" w:rsidRDefault="00D73235" w:rsidP="00D73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263D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F39827" w14:textId="77777777" w:rsidR="00D73235" w:rsidRPr="006263D0" w:rsidRDefault="00D73235" w:rsidP="00D7323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20CD50" w14:textId="77777777" w:rsidR="00D73235" w:rsidRPr="006263D0" w:rsidRDefault="00D73235" w:rsidP="00D73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131EE" w14:textId="4409827D" w:rsidR="00D73235" w:rsidRPr="006263D0" w:rsidRDefault="00237F83" w:rsidP="00D73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42,822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55652" w14:textId="77777777" w:rsidR="00D73235" w:rsidRPr="006263D0" w:rsidRDefault="00D73235" w:rsidP="00D73235">
            <w:pPr>
              <w:pStyle w:val="block"/>
              <w:tabs>
                <w:tab w:val="decimal" w:pos="1001"/>
              </w:tabs>
              <w:spacing w:after="0" w:line="240" w:lineRule="auto"/>
              <w:ind w:left="0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D5FFB" w14:textId="7092DE32" w:rsidR="00D73235" w:rsidRPr="006263D0" w:rsidRDefault="00D73235" w:rsidP="00D73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44,259</w:t>
            </w:r>
          </w:p>
        </w:tc>
      </w:tr>
      <w:tr w:rsidR="00D73235" w:rsidRPr="006263D0" w14:paraId="296C311E" w14:textId="77777777" w:rsidTr="004D2D60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BF7B2" w14:textId="39C030FC" w:rsidR="00D73235" w:rsidRPr="006263D0" w:rsidRDefault="00D73235" w:rsidP="00D73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2A0749" w14:textId="4D809603" w:rsidR="00D73235" w:rsidRPr="006263D0" w:rsidRDefault="00D73235" w:rsidP="00D7323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664807" w14:textId="77777777" w:rsidR="00D73235" w:rsidRPr="006263D0" w:rsidRDefault="00D73235" w:rsidP="00D7323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5EA1D" w14:textId="3BDFCE93" w:rsidR="00D73235" w:rsidRPr="006263D0" w:rsidRDefault="00237F83" w:rsidP="00237F83">
            <w:pPr>
              <w:pStyle w:val="acctfourfigures"/>
              <w:tabs>
                <w:tab w:val="clear" w:pos="765"/>
                <w:tab w:val="decimal" w:pos="26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355DF" w14:textId="77777777" w:rsidR="00D73235" w:rsidRPr="006263D0" w:rsidRDefault="00D73235" w:rsidP="00D73235">
            <w:pPr>
              <w:pStyle w:val="block"/>
              <w:tabs>
                <w:tab w:val="decimal" w:pos="1001"/>
              </w:tabs>
              <w:spacing w:after="0" w:line="240" w:lineRule="auto"/>
              <w:ind w:left="0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1FEE4" w14:textId="7031D369" w:rsidR="00D73235" w:rsidRPr="006263D0" w:rsidRDefault="00D73235" w:rsidP="00D73235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</w:tr>
      <w:tr w:rsidR="00D73235" w:rsidRPr="006263D0" w14:paraId="725BF314" w14:textId="77777777" w:rsidTr="004D2D60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00DD2" w14:textId="08707FAE" w:rsidR="00D73235" w:rsidRPr="006263D0" w:rsidRDefault="00D73235" w:rsidP="00D73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DEFF4B" w14:textId="77777777" w:rsidR="00D73235" w:rsidRPr="006263D0" w:rsidRDefault="00D73235" w:rsidP="00D7323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F49718" w14:textId="77777777" w:rsidR="00D73235" w:rsidRPr="006263D0" w:rsidRDefault="00D73235" w:rsidP="00D7323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554C0F" w14:textId="3597841B" w:rsidR="00D73235" w:rsidRPr="006263D0" w:rsidRDefault="00237F83" w:rsidP="00D73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42,822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3BB35" w14:textId="77777777" w:rsidR="00D73235" w:rsidRPr="006263D0" w:rsidRDefault="00D73235" w:rsidP="00D73235">
            <w:pPr>
              <w:pStyle w:val="block"/>
              <w:tabs>
                <w:tab w:val="decimal" w:pos="1001"/>
              </w:tabs>
              <w:spacing w:after="0" w:line="240" w:lineRule="auto"/>
              <w:ind w:left="0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41BF7D" w14:textId="0560BEC5" w:rsidR="00D73235" w:rsidRPr="006263D0" w:rsidRDefault="00D73235" w:rsidP="00D73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44,416</w:t>
            </w:r>
          </w:p>
        </w:tc>
      </w:tr>
    </w:tbl>
    <w:p w14:paraId="4AA5FF21" w14:textId="77777777" w:rsidR="002126EE" w:rsidRPr="006263D0" w:rsidRDefault="002126EE" w:rsidP="004D6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"/>
        <w:jc w:val="thaiDistribute"/>
        <w:rPr>
          <w:rFonts w:asciiTheme="majorBidi" w:hAnsiTheme="majorBidi" w:cstheme="majorBidi"/>
          <w:sz w:val="30"/>
          <w:szCs w:val="30"/>
        </w:rPr>
      </w:pPr>
    </w:p>
    <w:p w14:paraId="6BA2B4C7" w14:textId="4F7C30AB" w:rsidR="00410E9A" w:rsidRPr="006263D0" w:rsidRDefault="00410E9A" w:rsidP="004D6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"/>
        <w:jc w:val="thaiDistribute"/>
        <w:rPr>
          <w:rFonts w:asciiTheme="majorBidi" w:hAnsiTheme="majorBidi" w:cstheme="majorBidi"/>
          <w:sz w:val="30"/>
          <w:szCs w:val="30"/>
        </w:rPr>
      </w:pPr>
      <w:r w:rsidRPr="006263D0">
        <w:rPr>
          <w:rFonts w:asciiTheme="majorBidi" w:hAnsiTheme="majorBidi" w:cstheme="majorBidi"/>
          <w:sz w:val="30"/>
          <w:szCs w:val="30"/>
          <w:cs/>
        </w:rPr>
        <w:t>รายการ</w:t>
      </w:r>
      <w:r w:rsidR="0048272D" w:rsidRPr="006263D0">
        <w:rPr>
          <w:rFonts w:asciiTheme="majorBidi" w:hAnsiTheme="majorBidi" w:cstheme="majorBidi"/>
          <w:sz w:val="30"/>
          <w:szCs w:val="30"/>
          <w:cs/>
        </w:rPr>
        <w:t>เ</w:t>
      </w:r>
      <w:r w:rsidRPr="006263D0">
        <w:rPr>
          <w:rFonts w:asciiTheme="majorBidi" w:hAnsiTheme="majorBidi" w:cstheme="majorBidi"/>
          <w:sz w:val="30"/>
          <w:szCs w:val="30"/>
          <w:cs/>
        </w:rPr>
        <w:t>พิ่มทุนของบริษัทย่อยในระหว่างง</w:t>
      </w:r>
      <w:r w:rsidR="000537A3" w:rsidRPr="006263D0">
        <w:rPr>
          <w:rFonts w:asciiTheme="majorBidi" w:hAnsiTheme="majorBidi" w:cstheme="majorBidi"/>
          <w:sz w:val="30"/>
          <w:szCs w:val="30"/>
          <w:cs/>
        </w:rPr>
        <w:t>วดสาม</w:t>
      </w:r>
      <w:r w:rsidRPr="006263D0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A558D5" w:rsidRPr="006263D0">
        <w:rPr>
          <w:rFonts w:asciiTheme="majorBidi" w:hAnsiTheme="majorBidi" w:cstheme="majorBidi"/>
          <w:sz w:val="30"/>
          <w:szCs w:val="30"/>
        </w:rPr>
        <w:t xml:space="preserve"> </w:t>
      </w:r>
      <w:r w:rsidR="000537A3" w:rsidRPr="006263D0">
        <w:rPr>
          <w:rFonts w:asciiTheme="majorBidi" w:hAnsiTheme="majorBidi" w:cstheme="majorBidi"/>
          <w:sz w:val="30"/>
          <w:szCs w:val="30"/>
        </w:rPr>
        <w:t xml:space="preserve">31 </w:t>
      </w:r>
      <w:r w:rsidR="000537A3" w:rsidRPr="006263D0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0070B8" w:rsidRPr="006263D0">
        <w:rPr>
          <w:rFonts w:asciiTheme="majorBidi" w:hAnsiTheme="majorBidi" w:cstheme="majorBidi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z w:val="30"/>
          <w:szCs w:val="30"/>
          <w:cs/>
        </w:rPr>
        <w:t>มีดังนี้</w:t>
      </w:r>
      <w:r w:rsidRPr="006263D0">
        <w:rPr>
          <w:rFonts w:asciiTheme="majorBidi" w:hAnsiTheme="majorBidi" w:cstheme="majorBidi"/>
          <w:sz w:val="30"/>
          <w:szCs w:val="30"/>
        </w:rPr>
        <w:t xml:space="preserve"> </w:t>
      </w:r>
    </w:p>
    <w:p w14:paraId="5BFE1C0B" w14:textId="77777777" w:rsidR="00922AB0" w:rsidRPr="006263D0" w:rsidRDefault="00922AB0" w:rsidP="004D6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4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54"/>
        <w:gridCol w:w="1440"/>
        <w:gridCol w:w="270"/>
        <w:gridCol w:w="1440"/>
      </w:tblGrid>
      <w:tr w:rsidR="00410E9A" w:rsidRPr="006263D0" w14:paraId="6BB6C048" w14:textId="77777777" w:rsidTr="004D2D60">
        <w:tc>
          <w:tcPr>
            <w:tcW w:w="6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6C59C" w14:textId="77180475" w:rsidR="00410E9A" w:rsidRPr="00C56CA0" w:rsidRDefault="00C56CA0" w:rsidP="004D66E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รายการเคลื่อนไหวที่มีสาระสำคัญ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7D5ED" w14:textId="77777777" w:rsidR="00410E9A" w:rsidRPr="006263D0" w:rsidRDefault="00410E9A" w:rsidP="004D66E1">
            <w:pPr>
              <w:pStyle w:val="block"/>
              <w:spacing w:after="0" w:line="240" w:lineRule="auto"/>
              <w:ind w:left="0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235" w:rsidRPr="006263D0" w14:paraId="1813AD83" w14:textId="77777777" w:rsidTr="004D2D60">
        <w:tc>
          <w:tcPr>
            <w:tcW w:w="6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B8C88" w14:textId="035EC6EA" w:rsidR="00D73235" w:rsidRPr="006263D0" w:rsidRDefault="00D73235" w:rsidP="00D73235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6263D0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สำหรับงวดสามเดือนสิ้นสุดวันที่ </w:t>
            </w:r>
            <w:r w:rsidRPr="006263D0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31</w:t>
            </w:r>
            <w:r w:rsidRPr="006263D0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B1958" w14:textId="0294895F" w:rsidR="00D73235" w:rsidRPr="006263D0" w:rsidRDefault="00D73235" w:rsidP="00D73235">
            <w:pPr>
              <w:pStyle w:val="block"/>
              <w:spacing w:after="0" w:line="240" w:lineRule="auto"/>
              <w:ind w:left="0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819F1" w14:textId="77777777" w:rsidR="00D73235" w:rsidRPr="006263D0" w:rsidRDefault="00D73235" w:rsidP="00D73235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7E546" w14:textId="57883E9F" w:rsidR="00D73235" w:rsidRPr="006263D0" w:rsidRDefault="00D73235" w:rsidP="00D73235">
            <w:pPr>
              <w:pStyle w:val="block"/>
              <w:spacing w:after="0" w:line="240" w:lineRule="auto"/>
              <w:ind w:left="0" w:right="-4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63D0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5</w:t>
            </w:r>
          </w:p>
        </w:tc>
      </w:tr>
      <w:tr w:rsidR="00D73235" w:rsidRPr="006263D0" w14:paraId="050B81BA" w14:textId="77777777" w:rsidTr="004D2D60">
        <w:tc>
          <w:tcPr>
            <w:tcW w:w="6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43077" w14:textId="77777777" w:rsidR="00D73235" w:rsidRPr="006263D0" w:rsidRDefault="00D73235" w:rsidP="00D73235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40FB6" w14:textId="77777777" w:rsidR="00D73235" w:rsidRPr="006263D0" w:rsidRDefault="00D73235" w:rsidP="00D73235">
            <w:pPr>
              <w:pStyle w:val="block"/>
              <w:spacing w:after="0" w:line="240" w:lineRule="auto"/>
              <w:ind w:left="0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D73235" w:rsidRPr="006263D0" w14:paraId="14A4D158" w14:textId="77777777" w:rsidTr="004D2D60">
        <w:tc>
          <w:tcPr>
            <w:tcW w:w="6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C706C" w14:textId="77777777" w:rsidR="00D73235" w:rsidRPr="006263D0" w:rsidRDefault="00D73235" w:rsidP="00D73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เฟรเซอร์ส พร็อพเพอร์ตี้ เทคโนโลยี (ประเทศไทย) จำกัด</w:t>
            </w:r>
            <w:r w:rsidRPr="006263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1AD63" w14:textId="14FB1DC4" w:rsidR="00D73235" w:rsidRPr="006263D0" w:rsidRDefault="003C3E0C" w:rsidP="00237F83">
            <w:pPr>
              <w:pStyle w:val="acctfourfigures"/>
              <w:tabs>
                <w:tab w:val="clear" w:pos="765"/>
                <w:tab w:val="decimal" w:pos="26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573C0" w14:textId="77777777" w:rsidR="00D73235" w:rsidRPr="006263D0" w:rsidRDefault="00D73235" w:rsidP="00D73235">
            <w:pPr>
              <w:pStyle w:val="block"/>
              <w:tabs>
                <w:tab w:val="decimal" w:pos="1003"/>
              </w:tabs>
              <w:spacing w:after="0" w:line="240" w:lineRule="auto"/>
              <w:ind w:left="0" w:right="-104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65CD9" w14:textId="60091D88" w:rsidR="00D73235" w:rsidRPr="006263D0" w:rsidRDefault="00D73235" w:rsidP="00D73235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</w:tr>
      <w:tr w:rsidR="00D73235" w:rsidRPr="006263D0" w14:paraId="0EB0FA8E" w14:textId="77777777" w:rsidTr="004D2D60">
        <w:tc>
          <w:tcPr>
            <w:tcW w:w="6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33BE6" w14:textId="2C98F9A2" w:rsidR="00D73235" w:rsidRPr="006263D0" w:rsidRDefault="00D73235" w:rsidP="00D73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Frasers Property Thailand (International) Pte.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D8CFE" w14:textId="00B1946A" w:rsidR="00D73235" w:rsidRPr="006263D0" w:rsidRDefault="003C3E0C" w:rsidP="00237F83">
            <w:pPr>
              <w:pStyle w:val="acctfourfigures"/>
              <w:tabs>
                <w:tab w:val="clear" w:pos="765"/>
                <w:tab w:val="decimal" w:pos="26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6CD14" w14:textId="77777777" w:rsidR="00D73235" w:rsidRPr="006263D0" w:rsidRDefault="00D73235" w:rsidP="00D73235">
            <w:pPr>
              <w:pStyle w:val="block"/>
              <w:tabs>
                <w:tab w:val="decimal" w:pos="1003"/>
              </w:tabs>
              <w:spacing w:after="0" w:line="240" w:lineRule="auto"/>
              <w:ind w:left="0" w:right="-104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66C2F" w14:textId="2E667DEA" w:rsidR="00D73235" w:rsidRPr="006263D0" w:rsidRDefault="00D73235" w:rsidP="00D73235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D73235" w:rsidRPr="006263D0" w14:paraId="77F0DDC0" w14:textId="77777777" w:rsidTr="004D2D60">
        <w:tc>
          <w:tcPr>
            <w:tcW w:w="6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83BE0" w14:textId="77777777" w:rsidR="00D73235" w:rsidRPr="006263D0" w:rsidRDefault="00D73235" w:rsidP="00D73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FDBF50" w14:textId="3797606E" w:rsidR="00D73235" w:rsidRPr="006263D0" w:rsidRDefault="003C3E0C" w:rsidP="00237F83">
            <w:pPr>
              <w:pStyle w:val="acctfourfigures"/>
              <w:tabs>
                <w:tab w:val="clear" w:pos="765"/>
                <w:tab w:val="decimal" w:pos="26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15015" w14:textId="77777777" w:rsidR="00D73235" w:rsidRPr="006263D0" w:rsidRDefault="00D73235" w:rsidP="00D73235">
            <w:pPr>
              <w:pStyle w:val="block"/>
              <w:tabs>
                <w:tab w:val="decimal" w:pos="1003"/>
              </w:tabs>
              <w:spacing w:after="0" w:line="240" w:lineRule="auto"/>
              <w:ind w:left="0" w:right="-10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89FE62" w14:textId="73B681A4" w:rsidR="00D73235" w:rsidRPr="006263D0" w:rsidRDefault="00D73235" w:rsidP="00D73235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</w:t>
            </w:r>
          </w:p>
        </w:tc>
      </w:tr>
    </w:tbl>
    <w:p w14:paraId="4AF761A7" w14:textId="77777777" w:rsidR="000537A3" w:rsidRPr="006263D0" w:rsidRDefault="000537A3" w:rsidP="004D66E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x-none" w:eastAsia="x-none"/>
        </w:rPr>
      </w:pPr>
    </w:p>
    <w:p w14:paraId="70FD7EC2" w14:textId="77777777" w:rsidR="005B6C21" w:rsidRDefault="005B6C21" w:rsidP="005B6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89404E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>
        <w:rPr>
          <w:rFonts w:ascii="Angsana New" w:hAnsi="Angsana New" w:hint="cs"/>
          <w:i/>
          <w:iCs/>
          <w:sz w:val="30"/>
          <w:szCs w:val="30"/>
          <w:cs/>
        </w:rPr>
        <w:t>เพิ่มทุน</w:t>
      </w:r>
    </w:p>
    <w:p w14:paraId="47F4DED3" w14:textId="77777777" w:rsidR="005B6C21" w:rsidRDefault="005B6C21" w:rsidP="005B6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815125B" w14:textId="77777777" w:rsidR="005B6C21" w:rsidRDefault="005B6C21" w:rsidP="005B6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7 </w:t>
      </w:r>
      <w:r w:rsidRPr="0096001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960012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960012">
        <w:rPr>
          <w:rFonts w:ascii="Angsana New" w:hAnsi="Angsana New"/>
          <w:sz w:val="30"/>
          <w:szCs w:val="30"/>
        </w:rPr>
        <w:t xml:space="preserve"> </w:t>
      </w:r>
      <w:r w:rsidRPr="00960012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 xml:space="preserve">ได้เพิ่มทุนในบริษัท </w:t>
      </w:r>
      <w:r w:rsidRPr="009E2F97">
        <w:rPr>
          <w:rFonts w:ascii="Angsana New" w:hAnsi="Angsana New" w:hint="cs"/>
          <w:sz w:val="30"/>
          <w:szCs w:val="30"/>
          <w:cs/>
        </w:rPr>
        <w:t>เฟรเซอร์ส พร็อพเพอร์ตี้ เทคโนโลยี (ประเทศไทย) จำกัด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ซึ่งเป็นบริษัทย่อย ตามสัดส่วนการถือหุ้นร้อยละ </w:t>
      </w:r>
      <w:r>
        <w:rPr>
          <w:rFonts w:ascii="Angsana New" w:hAnsi="Angsana New"/>
          <w:sz w:val="30"/>
          <w:szCs w:val="30"/>
        </w:rPr>
        <w:t xml:space="preserve">99.99 </w:t>
      </w:r>
      <w:r>
        <w:rPr>
          <w:rFonts w:ascii="Angsana New" w:hAnsi="Angsana New" w:hint="cs"/>
          <w:sz w:val="30"/>
          <w:szCs w:val="30"/>
          <w:cs/>
        </w:rPr>
        <w:t xml:space="preserve">เป็นจำนวนเงินทั้งสิ้น </w:t>
      </w:r>
      <w:r>
        <w:rPr>
          <w:rFonts w:ascii="Angsana New" w:hAnsi="Angsana New"/>
          <w:sz w:val="30"/>
          <w:szCs w:val="30"/>
        </w:rPr>
        <w:t>91</w:t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7B6DEE65" w14:textId="77777777" w:rsidR="005B6C21" w:rsidRDefault="005B6C21" w:rsidP="005B6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35F8184" w14:textId="77777777" w:rsidR="005B6C21" w:rsidRDefault="005B6C21" w:rsidP="005B6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6 </w:t>
      </w:r>
      <w:r w:rsidRPr="0096001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960012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960012">
        <w:rPr>
          <w:rFonts w:ascii="Angsana New" w:hAnsi="Angsana New"/>
          <w:sz w:val="30"/>
          <w:szCs w:val="30"/>
        </w:rPr>
        <w:t xml:space="preserve"> </w:t>
      </w:r>
      <w:r w:rsidRPr="00960012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ได้เพิ่มทุนใน</w:t>
      </w:r>
      <w:r w:rsidRPr="00960012">
        <w:t xml:space="preserve"> </w:t>
      </w:r>
      <w:r w:rsidRPr="00960012">
        <w:rPr>
          <w:rFonts w:ascii="Angsana New" w:hAnsi="Angsana New"/>
          <w:sz w:val="30"/>
          <w:szCs w:val="30"/>
        </w:rPr>
        <w:t xml:space="preserve">Frasers Property Thailand (International) Pte. Ltd. </w:t>
      </w:r>
      <w:r>
        <w:rPr>
          <w:rFonts w:ascii="Angsana New" w:hAnsi="Angsana New" w:hint="cs"/>
          <w:sz w:val="30"/>
          <w:szCs w:val="30"/>
          <w:cs/>
        </w:rPr>
        <w:t xml:space="preserve">ซึ่งเป็นบริษัทย่อย ตามสัดส่วนการถือหุ้นร้อยละ </w:t>
      </w:r>
      <w:r>
        <w:rPr>
          <w:rFonts w:ascii="Angsana New" w:hAnsi="Angsana New"/>
          <w:sz w:val="30"/>
          <w:szCs w:val="30"/>
        </w:rPr>
        <w:t xml:space="preserve">100.00 </w:t>
      </w:r>
      <w:r>
        <w:rPr>
          <w:rFonts w:ascii="Angsana New" w:hAnsi="Angsana New" w:hint="cs"/>
          <w:sz w:val="30"/>
          <w:szCs w:val="30"/>
          <w:cs/>
        </w:rPr>
        <w:t xml:space="preserve">เป็นจำนวนเงินทั้งสิ้น </w:t>
      </w:r>
      <w:r>
        <w:rPr>
          <w:rFonts w:ascii="Angsana New" w:hAnsi="Angsana New"/>
          <w:sz w:val="30"/>
          <w:szCs w:val="30"/>
        </w:rPr>
        <w:t>66</w:t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0BEB9A88" w14:textId="2276CB4D" w:rsidR="004E5337" w:rsidRPr="006263D0" w:rsidRDefault="004E5337" w:rsidP="00AE1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4E5337" w:rsidRPr="006263D0" w:rsidSect="005B5CD7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cols w:space="720"/>
        </w:sectPr>
      </w:pPr>
    </w:p>
    <w:tbl>
      <w:tblPr>
        <w:tblW w:w="144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20"/>
        <w:gridCol w:w="1350"/>
        <w:gridCol w:w="720"/>
        <w:gridCol w:w="720"/>
        <w:gridCol w:w="720"/>
        <w:gridCol w:w="720"/>
        <w:gridCol w:w="720"/>
        <w:gridCol w:w="270"/>
        <w:gridCol w:w="720"/>
        <w:gridCol w:w="270"/>
        <w:gridCol w:w="720"/>
        <w:gridCol w:w="270"/>
        <w:gridCol w:w="666"/>
        <w:gridCol w:w="270"/>
        <w:gridCol w:w="774"/>
        <w:gridCol w:w="270"/>
        <w:gridCol w:w="756"/>
        <w:gridCol w:w="270"/>
        <w:gridCol w:w="720"/>
        <w:gridCol w:w="270"/>
        <w:gridCol w:w="684"/>
      </w:tblGrid>
      <w:tr w:rsidR="00194DE4" w:rsidRPr="006375B5" w14:paraId="3C545CCC" w14:textId="77777777" w:rsidTr="00194DE4">
        <w:trPr>
          <w:tblHeader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483C02E8" w14:textId="77777777" w:rsidR="00194DE4" w:rsidRPr="006375B5" w:rsidRDefault="00194DE4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tcMar>
              <w:left w:w="115" w:type="dxa"/>
              <w:right w:w="115" w:type="dxa"/>
            </w:tcMar>
          </w:tcPr>
          <w:p w14:paraId="4148526D" w14:textId="77777777" w:rsidR="00194DE4" w:rsidRPr="006375B5" w:rsidRDefault="00194DE4" w:rsidP="00A7417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30" w:type="dxa"/>
            <w:gridSpan w:val="19"/>
            <w:shd w:val="clear" w:color="auto" w:fill="auto"/>
            <w:tcMar>
              <w:left w:w="115" w:type="dxa"/>
              <w:right w:w="115" w:type="dxa"/>
            </w:tcMar>
          </w:tcPr>
          <w:p w14:paraId="1DEA3087" w14:textId="77777777" w:rsidR="00194DE4" w:rsidRPr="006375B5" w:rsidRDefault="00194DE4" w:rsidP="00A7417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375B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22A06" w:rsidRPr="006375B5" w14:paraId="145B6E0A" w14:textId="77777777" w:rsidTr="00873086">
        <w:trPr>
          <w:tblHeader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0B78C8F7" w14:textId="77777777" w:rsidR="00F22A06" w:rsidRPr="006375B5" w:rsidDel="00B7417D" w:rsidRDefault="00F22A06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tcMar>
              <w:left w:w="115" w:type="dxa"/>
              <w:right w:w="115" w:type="dxa"/>
            </w:tcMar>
          </w:tcPr>
          <w:p w14:paraId="33C270D1" w14:textId="77777777" w:rsidR="00F22A06" w:rsidRPr="006375B5" w:rsidRDefault="00F22A06" w:rsidP="00A7417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5E9A2CB" w14:textId="77777777" w:rsidR="00F22A06" w:rsidRPr="006375B5" w:rsidRDefault="00F22A06" w:rsidP="00A7417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F171F49" w14:textId="77777777" w:rsidR="00F22A06" w:rsidRPr="006375B5" w:rsidRDefault="00F22A06" w:rsidP="00A7417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5180FAF" w14:textId="77777777" w:rsidR="00F22A06" w:rsidRPr="006375B5" w:rsidRDefault="00F22A06" w:rsidP="00A7417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71E7016" w14:textId="77777777" w:rsidR="00F22A06" w:rsidRPr="006375B5" w:rsidRDefault="00F22A06" w:rsidP="00A7417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5BEC8B8" w14:textId="77777777" w:rsidR="00F22A06" w:rsidRPr="006375B5" w:rsidRDefault="00F22A06" w:rsidP="00A7417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32714B0" w14:textId="77777777" w:rsidR="00F22A06" w:rsidRPr="006375B5" w:rsidRDefault="00F22A06" w:rsidP="00A7417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D514F3F" w14:textId="77777777" w:rsidR="00F22A06" w:rsidRPr="006375B5" w:rsidRDefault="00F22A06" w:rsidP="00A7417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359FD47" w14:textId="77777777" w:rsidR="00F22A06" w:rsidRPr="006375B5" w:rsidRDefault="00F22A06" w:rsidP="00A7417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E565B04" w14:textId="77777777" w:rsidR="00F22A06" w:rsidRPr="006375B5" w:rsidRDefault="00F22A06" w:rsidP="00A7417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66" w:type="dxa"/>
            <w:shd w:val="clear" w:color="auto" w:fill="auto"/>
            <w:tcMar>
              <w:left w:w="115" w:type="dxa"/>
              <w:right w:w="115" w:type="dxa"/>
            </w:tcMar>
          </w:tcPr>
          <w:p w14:paraId="51EE9A91" w14:textId="77777777" w:rsidR="00F22A06" w:rsidRPr="006375B5" w:rsidRDefault="00F22A06" w:rsidP="00A7417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9AC9F17" w14:textId="77777777" w:rsidR="00F22A06" w:rsidRPr="006375B5" w:rsidRDefault="00F22A06" w:rsidP="00A7417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74" w:type="dxa"/>
            <w:shd w:val="clear" w:color="auto" w:fill="auto"/>
            <w:tcMar>
              <w:left w:w="115" w:type="dxa"/>
              <w:right w:w="115" w:type="dxa"/>
            </w:tcMar>
          </w:tcPr>
          <w:p w14:paraId="7E601D34" w14:textId="77777777" w:rsidR="00F22A06" w:rsidRPr="006375B5" w:rsidRDefault="00F22A06" w:rsidP="00A7417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84D4AA7" w14:textId="77777777" w:rsidR="00F22A06" w:rsidRPr="006375B5" w:rsidRDefault="00F22A06" w:rsidP="00A7417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shd w:val="clear" w:color="auto" w:fill="auto"/>
            <w:tcMar>
              <w:left w:w="115" w:type="dxa"/>
              <w:right w:w="115" w:type="dxa"/>
            </w:tcMar>
          </w:tcPr>
          <w:p w14:paraId="5835BEC2" w14:textId="77777777" w:rsidR="00F22A06" w:rsidRPr="006375B5" w:rsidRDefault="00F22A06" w:rsidP="00A7417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0E40D5E" w14:textId="77777777" w:rsidR="00F22A06" w:rsidRPr="006375B5" w:rsidRDefault="00F22A06" w:rsidP="00A7417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74" w:type="dxa"/>
            <w:gridSpan w:val="3"/>
            <w:shd w:val="clear" w:color="auto" w:fill="auto"/>
          </w:tcPr>
          <w:p w14:paraId="3B505862" w14:textId="48E5EFC8" w:rsidR="00F22A06" w:rsidRPr="006375B5" w:rsidRDefault="00F22A06" w:rsidP="00F22A0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เงินปันผลรับ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สำหรับ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งวด</w:t>
            </w:r>
          </w:p>
        </w:tc>
      </w:tr>
      <w:tr w:rsidR="00194DE4" w:rsidRPr="006375B5" w14:paraId="1AC8B677" w14:textId="77777777" w:rsidTr="00194DE4">
        <w:trPr>
          <w:tblHeader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12991F39" w14:textId="77777777" w:rsidR="00194DE4" w:rsidRPr="006375B5" w:rsidDel="00B7417D" w:rsidRDefault="00194DE4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tcMar>
              <w:left w:w="115" w:type="dxa"/>
              <w:right w:w="115" w:type="dxa"/>
            </w:tcMar>
          </w:tcPr>
          <w:p w14:paraId="174F79EB" w14:textId="77777777" w:rsidR="00194DE4" w:rsidRPr="006375B5" w:rsidRDefault="00194DE4" w:rsidP="00A7417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4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A038E61" w14:textId="77777777" w:rsidR="00194DE4" w:rsidRPr="006375B5" w:rsidRDefault="00194DE4" w:rsidP="00A7417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4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57A15D9" w14:textId="77777777" w:rsidR="00194DE4" w:rsidRPr="006375B5" w:rsidRDefault="00194DE4" w:rsidP="00A7417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171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47A51447" w14:textId="77777777" w:rsidR="00194DE4" w:rsidRPr="006375B5" w:rsidRDefault="00194DE4" w:rsidP="00A7417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307B798" w14:textId="77777777" w:rsidR="00194DE4" w:rsidRPr="006375B5" w:rsidRDefault="00194DE4" w:rsidP="00A7417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6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7A1B06DA" w14:textId="77777777" w:rsidR="00194DE4" w:rsidRPr="006375B5" w:rsidRDefault="00194DE4" w:rsidP="00A7417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9E2C1B8" w14:textId="77777777" w:rsidR="00194DE4" w:rsidRPr="006375B5" w:rsidRDefault="00194DE4" w:rsidP="00A7417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0B2E98AC" w14:textId="77777777" w:rsidR="00194DE4" w:rsidRPr="006375B5" w:rsidRDefault="00194DE4" w:rsidP="00A7417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ราคาทุน-สุทธิ</w:t>
            </w:r>
          </w:p>
        </w:tc>
        <w:tc>
          <w:tcPr>
            <w:tcW w:w="270" w:type="dxa"/>
            <w:shd w:val="clear" w:color="auto" w:fill="auto"/>
          </w:tcPr>
          <w:p w14:paraId="15A3B675" w14:textId="77777777" w:rsidR="00194DE4" w:rsidRPr="006375B5" w:rsidRDefault="00194DE4" w:rsidP="00A7417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74" w:type="dxa"/>
            <w:gridSpan w:val="3"/>
            <w:shd w:val="clear" w:color="auto" w:fill="auto"/>
          </w:tcPr>
          <w:p w14:paraId="449B7448" w14:textId="6EBC78AC" w:rsidR="00194DE4" w:rsidRPr="006375B5" w:rsidRDefault="00F22A06" w:rsidP="00A7417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สามเดือนสิ้นสุดวันที่</w:t>
            </w:r>
          </w:p>
        </w:tc>
      </w:tr>
      <w:tr w:rsidR="00194DE4" w:rsidRPr="006375B5" w:rsidDel="00AB0B77" w14:paraId="14A23823" w14:textId="77777777" w:rsidTr="00194DE4">
        <w:trPr>
          <w:tblHeader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26896955" w14:textId="77777777" w:rsidR="00194DE4" w:rsidRPr="006375B5" w:rsidDel="00B7417D" w:rsidRDefault="00194DE4" w:rsidP="008469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tcMar>
              <w:left w:w="115" w:type="dxa"/>
              <w:right w:w="115" w:type="dxa"/>
            </w:tcMar>
          </w:tcPr>
          <w:p w14:paraId="009AA9D0" w14:textId="77777777" w:rsidR="00194DE4" w:rsidRPr="006375B5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E73EC7A" w14:textId="3D934406" w:rsidR="00194DE4" w:rsidRPr="000E564C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043D133" w14:textId="696993D6" w:rsidR="00194DE4" w:rsidRPr="000E564C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4BD52F1" w14:textId="05ECDA4E" w:rsidR="00194DE4" w:rsidRPr="000E564C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E23B0FC" w14:textId="6A7FA731" w:rsidR="00194DE4" w:rsidRPr="000E564C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A4975B6" w14:textId="562528A8" w:rsidR="00194DE4" w:rsidRPr="000E564C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F358981" w14:textId="77777777" w:rsidR="00194DE4" w:rsidRPr="006375B5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3E8F128" w14:textId="1979952C" w:rsidR="00194DE4" w:rsidRPr="000E564C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A785676" w14:textId="77777777" w:rsidR="00194DE4" w:rsidRPr="006375B5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599B8EC" w14:textId="507665BF" w:rsidR="00194DE4" w:rsidRPr="000E564C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557F738" w14:textId="77777777" w:rsidR="00194DE4" w:rsidRPr="006375B5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66" w:type="dxa"/>
            <w:shd w:val="clear" w:color="auto" w:fill="auto"/>
            <w:tcMar>
              <w:left w:w="115" w:type="dxa"/>
              <w:right w:w="115" w:type="dxa"/>
            </w:tcMar>
          </w:tcPr>
          <w:p w14:paraId="7AB4161A" w14:textId="692A39F5" w:rsidR="00194DE4" w:rsidRPr="000E564C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9C0DFD3" w14:textId="77777777" w:rsidR="00194DE4" w:rsidRPr="006375B5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74" w:type="dxa"/>
            <w:shd w:val="clear" w:color="auto" w:fill="auto"/>
            <w:tcMar>
              <w:left w:w="115" w:type="dxa"/>
              <w:right w:w="115" w:type="dxa"/>
            </w:tcMar>
          </w:tcPr>
          <w:p w14:paraId="27578F93" w14:textId="4BAAFE9C" w:rsidR="00194DE4" w:rsidRPr="000E564C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2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52BBFC9" w14:textId="77777777" w:rsidR="00194DE4" w:rsidRPr="006375B5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shd w:val="clear" w:color="auto" w:fill="auto"/>
            <w:tcMar>
              <w:left w:w="115" w:type="dxa"/>
              <w:right w:w="115" w:type="dxa"/>
            </w:tcMar>
          </w:tcPr>
          <w:p w14:paraId="5A696380" w14:textId="79F67E43" w:rsidR="00194DE4" w:rsidRPr="000E564C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181B0B68" w14:textId="77777777" w:rsidR="00194DE4" w:rsidRPr="006375B5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0914974" w14:textId="267EDDD0" w:rsidR="00194DE4" w:rsidRPr="000E564C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0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40BBDB94" w14:textId="77777777" w:rsidR="00194DE4" w:rsidRPr="006375B5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84" w:type="dxa"/>
            <w:shd w:val="clear" w:color="auto" w:fill="auto"/>
          </w:tcPr>
          <w:p w14:paraId="01E3A0F3" w14:textId="0C2B162C" w:rsidR="00194DE4" w:rsidRPr="000E564C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285265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</w:tr>
      <w:tr w:rsidR="00194DE4" w:rsidRPr="006375B5" w:rsidDel="00AB0B77" w14:paraId="7CBF485A" w14:textId="77777777" w:rsidTr="00194DE4">
        <w:trPr>
          <w:tblHeader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166E7E4F" w14:textId="77777777" w:rsidR="00194DE4" w:rsidRPr="006375B5" w:rsidDel="00B7417D" w:rsidRDefault="00194DE4" w:rsidP="008469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tcMar>
              <w:left w:w="115" w:type="dxa"/>
              <w:right w:w="115" w:type="dxa"/>
            </w:tcMar>
          </w:tcPr>
          <w:p w14:paraId="27F06229" w14:textId="77777777" w:rsidR="00194DE4" w:rsidRPr="006375B5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14AFEF7" w14:textId="03B58B9F" w:rsidR="00194DE4" w:rsidRPr="000E564C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5242525" w14:textId="66E37D9F" w:rsidR="00194DE4" w:rsidRPr="000E564C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6B1C6FE" w14:textId="3E3E003B" w:rsidR="00194DE4" w:rsidRPr="000E564C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D2BF437" w14:textId="6B9BB3D1" w:rsidR="00194DE4" w:rsidRPr="000E564C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A4491DC" w14:textId="363DFDF0" w:rsidR="00194DE4" w:rsidRPr="000E564C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39C8161" w14:textId="77777777" w:rsidR="00194DE4" w:rsidRPr="006375B5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61C6BFC" w14:textId="050AE5F2" w:rsidR="00194DE4" w:rsidRPr="000E564C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B67853B" w14:textId="77777777" w:rsidR="00194DE4" w:rsidRPr="006375B5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D6EE460" w14:textId="13FE6996" w:rsidR="00194DE4" w:rsidRPr="000E564C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23C1CB4" w14:textId="77777777" w:rsidR="00194DE4" w:rsidRPr="006375B5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66" w:type="dxa"/>
            <w:shd w:val="clear" w:color="auto" w:fill="auto"/>
            <w:tcMar>
              <w:left w:w="115" w:type="dxa"/>
              <w:right w:w="115" w:type="dxa"/>
            </w:tcMar>
          </w:tcPr>
          <w:p w14:paraId="6725F988" w14:textId="22256374" w:rsidR="00194DE4" w:rsidRPr="000E564C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6E2D5EF" w14:textId="77777777" w:rsidR="00194DE4" w:rsidRPr="006375B5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74" w:type="dxa"/>
            <w:shd w:val="clear" w:color="auto" w:fill="auto"/>
            <w:tcMar>
              <w:left w:w="115" w:type="dxa"/>
              <w:right w:w="115" w:type="dxa"/>
            </w:tcMar>
          </w:tcPr>
          <w:p w14:paraId="37361182" w14:textId="0056B725" w:rsidR="00194DE4" w:rsidRPr="000E564C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2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04A8058" w14:textId="77777777" w:rsidR="00194DE4" w:rsidRPr="006375B5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shd w:val="clear" w:color="auto" w:fill="auto"/>
            <w:tcMar>
              <w:left w:w="115" w:type="dxa"/>
              <w:right w:w="115" w:type="dxa"/>
            </w:tcMar>
          </w:tcPr>
          <w:p w14:paraId="352A7AD3" w14:textId="19BCC203" w:rsidR="00194DE4" w:rsidRPr="000E564C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39B6B5BD" w14:textId="77777777" w:rsidR="00194DE4" w:rsidRPr="006375B5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166D945" w14:textId="44C86331" w:rsidR="00194DE4" w:rsidRPr="000E564C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0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51A9FC17" w14:textId="77777777" w:rsidR="00194DE4" w:rsidRPr="006375B5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84" w:type="dxa"/>
            <w:shd w:val="clear" w:color="auto" w:fill="auto"/>
          </w:tcPr>
          <w:p w14:paraId="0138D7E6" w14:textId="0FD6F966" w:rsidR="00194DE4" w:rsidRPr="000E564C" w:rsidRDefault="00285265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</w:tr>
      <w:tr w:rsidR="00194DE4" w:rsidRPr="006375B5" w:rsidDel="00AB0B77" w14:paraId="7F86CAAA" w14:textId="77777777" w:rsidTr="00194DE4">
        <w:trPr>
          <w:tblHeader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210CB193" w14:textId="77777777" w:rsidR="00194DE4" w:rsidRPr="006375B5" w:rsidDel="00B7417D" w:rsidRDefault="00194DE4" w:rsidP="008469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tcMar>
              <w:left w:w="115" w:type="dxa"/>
              <w:right w:w="115" w:type="dxa"/>
            </w:tcMar>
          </w:tcPr>
          <w:p w14:paraId="7F050CAC" w14:textId="77777777" w:rsidR="00194DE4" w:rsidRPr="006375B5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F1252B0" w14:textId="77777777" w:rsidR="00194DE4" w:rsidRPr="006375B5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CFAF7CA" w14:textId="0AC7813C" w:rsidR="00194DE4" w:rsidRPr="006375B5" w:rsidDel="00AB0B77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300CFA8" w14:textId="0B877B1F" w:rsidR="00194DE4" w:rsidRPr="006375B5" w:rsidDel="00AB0B77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12B409D" w14:textId="5BDFCD64" w:rsidR="00194DE4" w:rsidRPr="006375B5" w:rsidDel="00AB0B77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35AA60B" w14:textId="77777777" w:rsidR="00194DE4" w:rsidRPr="006375B5" w:rsidDel="00AB0B77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7A0DA20" w14:textId="77777777" w:rsidR="00194DE4" w:rsidRPr="006375B5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0DCC734" w14:textId="0843366C" w:rsidR="00194DE4" w:rsidRPr="006375B5" w:rsidDel="00AB0B77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0D2FDF8" w14:textId="77777777" w:rsidR="00194DE4" w:rsidRPr="006375B5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965D20A" w14:textId="36EEC98A" w:rsidR="00194DE4" w:rsidRPr="006375B5" w:rsidDel="00AB0B77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2376CED" w14:textId="77777777" w:rsidR="00194DE4" w:rsidRPr="006375B5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66" w:type="dxa"/>
            <w:shd w:val="clear" w:color="auto" w:fill="auto"/>
            <w:tcMar>
              <w:left w:w="115" w:type="dxa"/>
              <w:right w:w="115" w:type="dxa"/>
            </w:tcMar>
          </w:tcPr>
          <w:p w14:paraId="435A88C7" w14:textId="5267E858" w:rsidR="00194DE4" w:rsidRPr="006375B5" w:rsidDel="00AB0B77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33E1B7B" w14:textId="77777777" w:rsidR="00194DE4" w:rsidRPr="006375B5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74" w:type="dxa"/>
            <w:shd w:val="clear" w:color="auto" w:fill="auto"/>
            <w:tcMar>
              <w:left w:w="115" w:type="dxa"/>
              <w:right w:w="115" w:type="dxa"/>
            </w:tcMar>
          </w:tcPr>
          <w:p w14:paraId="00B0E15B" w14:textId="334EBFF2" w:rsidR="00194DE4" w:rsidRPr="006375B5" w:rsidDel="00AB0B77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CC1FEDC" w14:textId="77777777" w:rsidR="00194DE4" w:rsidRPr="006375B5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shd w:val="clear" w:color="auto" w:fill="auto"/>
            <w:tcMar>
              <w:left w:w="115" w:type="dxa"/>
              <w:right w:w="115" w:type="dxa"/>
            </w:tcMar>
          </w:tcPr>
          <w:p w14:paraId="595AFB22" w14:textId="322F08E9" w:rsidR="00194DE4" w:rsidRPr="006375B5" w:rsidDel="00AB0B77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2611D69" w14:textId="77777777" w:rsidR="00194DE4" w:rsidRPr="006375B5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2B1FD0B" w14:textId="2B974ADA" w:rsidR="00194DE4" w:rsidRPr="006375B5" w:rsidDel="00AB0B77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0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14555CD" w14:textId="77777777" w:rsidR="00194DE4" w:rsidRPr="006375B5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84" w:type="dxa"/>
            <w:shd w:val="clear" w:color="auto" w:fill="auto"/>
          </w:tcPr>
          <w:p w14:paraId="0BF98C44" w14:textId="0C06D567" w:rsidR="00194DE4" w:rsidRPr="006375B5" w:rsidDel="00AB0B77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="00285265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</w:p>
        </w:tc>
      </w:tr>
      <w:tr w:rsidR="00194DE4" w:rsidRPr="006375B5" w14:paraId="7BF4010A" w14:textId="77777777" w:rsidTr="00194DE4">
        <w:trPr>
          <w:tblHeader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7119E446" w14:textId="77777777" w:rsidR="00194DE4" w:rsidRPr="006375B5" w:rsidDel="00B7417D" w:rsidRDefault="00194DE4" w:rsidP="008469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tcMar>
              <w:left w:w="115" w:type="dxa"/>
              <w:right w:w="115" w:type="dxa"/>
            </w:tcMar>
          </w:tcPr>
          <w:p w14:paraId="09574FD6" w14:textId="77777777" w:rsidR="00194DE4" w:rsidRPr="006375B5" w:rsidRDefault="00194DE4" w:rsidP="0084690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DEF3190" w14:textId="77777777" w:rsidR="00194DE4" w:rsidRPr="006375B5" w:rsidRDefault="00194DE4" w:rsidP="0084690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9090" w:type="dxa"/>
            <w:gridSpan w:val="17"/>
            <w:shd w:val="clear" w:color="auto" w:fill="auto"/>
            <w:tcMar>
              <w:left w:w="115" w:type="dxa"/>
              <w:right w:w="115" w:type="dxa"/>
            </w:tcMar>
          </w:tcPr>
          <w:p w14:paraId="3C4D48F0" w14:textId="77777777" w:rsidR="00194DE4" w:rsidRPr="006375B5" w:rsidRDefault="00194DE4" w:rsidP="0084690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375B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194DE4" w:rsidRPr="006375B5" w14:paraId="5E1DF4AB" w14:textId="77777777" w:rsidTr="00194DE4">
        <w:trPr>
          <w:trHeight w:val="73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5AD8E560" w14:textId="73D890BB" w:rsidR="00194DE4" w:rsidRPr="006375B5" w:rsidRDefault="00194DE4" w:rsidP="00162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-11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tcMar>
              <w:left w:w="115" w:type="dxa"/>
              <w:right w:w="115" w:type="dxa"/>
            </w:tcMar>
          </w:tcPr>
          <w:p w14:paraId="4DE480BF" w14:textId="77777777" w:rsidR="00194DE4" w:rsidRPr="006375B5" w:rsidRDefault="00194DE4" w:rsidP="00162E5B">
            <w:pPr>
              <w:pStyle w:val="acctfourfigures"/>
              <w:tabs>
                <w:tab w:val="clear" w:pos="765"/>
              </w:tabs>
              <w:spacing w:line="320" w:lineRule="exac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B94DCC8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8E6EBAE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DEC31F9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9460D67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F7CEA48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6349908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ADFAFAF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2639601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17E7E82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CC7E20B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66" w:type="dxa"/>
            <w:shd w:val="clear" w:color="auto" w:fill="auto"/>
            <w:tcMar>
              <w:left w:w="115" w:type="dxa"/>
              <w:right w:w="115" w:type="dxa"/>
            </w:tcMar>
          </w:tcPr>
          <w:p w14:paraId="4B37AF44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24B9F0B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74" w:type="dxa"/>
            <w:shd w:val="clear" w:color="auto" w:fill="auto"/>
            <w:tcMar>
              <w:left w:w="115" w:type="dxa"/>
              <w:right w:w="115" w:type="dxa"/>
            </w:tcMar>
          </w:tcPr>
          <w:p w14:paraId="1A212C96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5B823D4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shd w:val="clear" w:color="auto" w:fill="auto"/>
            <w:tcMar>
              <w:left w:w="115" w:type="dxa"/>
              <w:right w:w="115" w:type="dxa"/>
            </w:tcMar>
          </w:tcPr>
          <w:p w14:paraId="04432B60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FE3AD8F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C861CD0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0C5DE9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84" w:type="dxa"/>
            <w:shd w:val="clear" w:color="auto" w:fill="auto"/>
          </w:tcPr>
          <w:p w14:paraId="357B8159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194DE4" w:rsidRPr="006375B5" w14:paraId="2E91074F" w14:textId="77777777" w:rsidTr="00194DE4">
        <w:trPr>
          <w:trHeight w:val="73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3E402CF2" w14:textId="77777777" w:rsidR="00194DE4" w:rsidRPr="006375B5" w:rsidRDefault="00194DE4" w:rsidP="00162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บริษัท อีโค อินดัสเทรียล</w:t>
            </w:r>
          </w:p>
        </w:tc>
        <w:tc>
          <w:tcPr>
            <w:tcW w:w="1350" w:type="dxa"/>
            <w:shd w:val="clear" w:color="auto" w:fill="auto"/>
            <w:tcMar>
              <w:left w:w="115" w:type="dxa"/>
              <w:right w:w="115" w:type="dxa"/>
            </w:tcMar>
          </w:tcPr>
          <w:p w14:paraId="3F091E2D" w14:textId="77777777" w:rsidR="00194DE4" w:rsidRPr="006375B5" w:rsidRDefault="00194DE4" w:rsidP="00162E5B">
            <w:pPr>
              <w:pStyle w:val="acctfourfigures"/>
              <w:tabs>
                <w:tab w:val="clear" w:pos="765"/>
              </w:tabs>
              <w:spacing w:line="320" w:lineRule="exact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พัฒนา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236A9F5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6230055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7D09F1B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974D409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1F70F3F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E10C3A5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42E7007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48C8359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D97E020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67DE997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66" w:type="dxa"/>
            <w:shd w:val="clear" w:color="auto" w:fill="auto"/>
            <w:tcMar>
              <w:left w:w="115" w:type="dxa"/>
              <w:right w:w="115" w:type="dxa"/>
            </w:tcMar>
          </w:tcPr>
          <w:p w14:paraId="17772804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146D2FB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74" w:type="dxa"/>
            <w:shd w:val="clear" w:color="auto" w:fill="auto"/>
            <w:tcMar>
              <w:left w:w="115" w:type="dxa"/>
              <w:right w:w="115" w:type="dxa"/>
            </w:tcMar>
          </w:tcPr>
          <w:p w14:paraId="2518C37F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210B095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shd w:val="clear" w:color="auto" w:fill="auto"/>
            <w:tcMar>
              <w:left w:w="115" w:type="dxa"/>
              <w:right w:w="115" w:type="dxa"/>
            </w:tcMar>
          </w:tcPr>
          <w:p w14:paraId="15532EFB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3E0769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DAF11C5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049AF78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84" w:type="dxa"/>
            <w:shd w:val="clear" w:color="auto" w:fill="auto"/>
          </w:tcPr>
          <w:p w14:paraId="55DD8701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194DE4" w:rsidRPr="006375B5" w14:paraId="12C7E5AB" w14:textId="77777777" w:rsidTr="00194DE4"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0CD2224A" w14:textId="77777777" w:rsidR="00194DE4" w:rsidRPr="006375B5" w:rsidRDefault="00194DE4" w:rsidP="00162E5B">
            <w:pPr>
              <w:pStyle w:val="acctfourfigures"/>
              <w:tabs>
                <w:tab w:val="clear" w:pos="765"/>
              </w:tabs>
              <w:spacing w:line="320" w:lineRule="exact"/>
              <w:ind w:left="153" w:right="-119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เซอร์วิส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>เซส จำกัด</w:t>
            </w:r>
          </w:p>
        </w:tc>
        <w:tc>
          <w:tcPr>
            <w:tcW w:w="1350" w:type="dxa"/>
            <w:shd w:val="clear" w:color="auto" w:fill="auto"/>
            <w:tcMar>
              <w:left w:w="115" w:type="dxa"/>
              <w:right w:w="115" w:type="dxa"/>
            </w:tcMar>
          </w:tcPr>
          <w:p w14:paraId="747A3A62" w14:textId="77777777" w:rsidR="00194DE4" w:rsidRPr="006375B5" w:rsidRDefault="00194DE4" w:rsidP="00162E5B">
            <w:pPr>
              <w:pStyle w:val="acctfourfigures"/>
              <w:tabs>
                <w:tab w:val="clear" w:pos="765"/>
              </w:tabs>
              <w:spacing w:line="320" w:lineRule="exact"/>
              <w:ind w:left="67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814A0F8" w14:textId="2AB6065C" w:rsidR="00194DE4" w:rsidRPr="006375B5" w:rsidRDefault="008C2615" w:rsidP="00162E5B">
            <w:pPr>
              <w:pStyle w:val="acctfourfigures"/>
              <w:tabs>
                <w:tab w:val="clear" w:pos="765"/>
                <w:tab w:val="decimal" w:pos="210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A6FED03" w14:textId="69AE1177" w:rsidR="00194DE4" w:rsidRPr="006375B5" w:rsidRDefault="00DC39C2" w:rsidP="00162E5B">
            <w:pPr>
              <w:pStyle w:val="acctfourfigures"/>
              <w:tabs>
                <w:tab w:val="clear" w:pos="765"/>
                <w:tab w:val="decimal" w:pos="350"/>
              </w:tabs>
              <w:spacing w:line="320" w:lineRule="exact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C39C2">
              <w:rPr>
                <w:rFonts w:ascii="Angsana New" w:hAnsi="Angsana New" w:hint="cs"/>
                <w:sz w:val="24"/>
                <w:szCs w:val="24"/>
                <w:lang w:val="en-US" w:bidi="th-TH"/>
              </w:rPr>
              <w:t>99</w:t>
            </w:r>
            <w:r w:rsidR="00194DE4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.</w:t>
            </w:r>
            <w:r w:rsidRPr="00DC39C2">
              <w:rPr>
                <w:rFonts w:ascii="Angsana New" w:hAnsi="Angsana New" w:hint="cs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2E4584B" w14:textId="6BE21C43" w:rsidR="00194DE4" w:rsidRPr="006375B5" w:rsidRDefault="008C2615" w:rsidP="00162E5B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13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D1C04AC" w14:textId="00CC42D7" w:rsidR="00194DE4" w:rsidRPr="006375B5" w:rsidRDefault="00DC39C2" w:rsidP="00162E5B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9C2">
              <w:rPr>
                <w:rFonts w:ascii="Angsana New" w:hAnsi="Angsana New" w:hint="cs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6EC02A4" w14:textId="6966DED0" w:rsidR="00194DE4" w:rsidRPr="006375B5" w:rsidRDefault="00285265" w:rsidP="00162E5B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13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72E2459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0352AD9" w14:textId="4DDE146B" w:rsidR="00194DE4" w:rsidRPr="006375B5" w:rsidRDefault="00DC39C2" w:rsidP="00162E5B">
            <w:pPr>
              <w:pStyle w:val="acctfourfigures"/>
              <w:tabs>
                <w:tab w:val="clear" w:pos="765"/>
                <w:tab w:val="decimal" w:pos="447"/>
              </w:tabs>
              <w:spacing w:line="320" w:lineRule="exact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9C2">
              <w:rPr>
                <w:rFonts w:ascii="Angsana New" w:hAnsi="Angsana New" w:hint="cs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2B9895F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2D7C060" w14:textId="3178A9FC" w:rsidR="00194DE4" w:rsidRPr="006375B5" w:rsidRDefault="00285265" w:rsidP="00162E5B">
            <w:pPr>
              <w:pStyle w:val="acctfourfigures"/>
              <w:tabs>
                <w:tab w:val="clear" w:pos="765"/>
                <w:tab w:val="decimal" w:pos="330"/>
              </w:tabs>
              <w:spacing w:line="320" w:lineRule="exact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9FC1A4A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66" w:type="dxa"/>
            <w:shd w:val="clear" w:color="auto" w:fill="auto"/>
            <w:tcMar>
              <w:left w:w="115" w:type="dxa"/>
              <w:right w:w="115" w:type="dxa"/>
            </w:tcMar>
          </w:tcPr>
          <w:p w14:paraId="37897F32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150"/>
              </w:tabs>
              <w:spacing w:line="320" w:lineRule="exact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0E173BC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74" w:type="dxa"/>
            <w:shd w:val="clear" w:color="auto" w:fill="auto"/>
            <w:tcMar>
              <w:left w:w="115" w:type="dxa"/>
              <w:right w:w="115" w:type="dxa"/>
            </w:tcMar>
          </w:tcPr>
          <w:p w14:paraId="5421D394" w14:textId="3FE2392B" w:rsidR="00194DE4" w:rsidRPr="006375B5" w:rsidRDefault="00285265" w:rsidP="00162E5B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13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0BEBE44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shd w:val="clear" w:color="auto" w:fill="auto"/>
            <w:tcMar>
              <w:left w:w="115" w:type="dxa"/>
              <w:right w:w="115" w:type="dxa"/>
            </w:tcMar>
          </w:tcPr>
          <w:p w14:paraId="209606F4" w14:textId="63552278" w:rsidR="00194DE4" w:rsidRPr="006375B5" w:rsidRDefault="00194DE4" w:rsidP="00162E5B">
            <w:pPr>
              <w:pStyle w:val="acctfourfigures"/>
              <w:tabs>
                <w:tab w:val="clear" w:pos="765"/>
                <w:tab w:val="decimal" w:pos="517"/>
              </w:tabs>
              <w:spacing w:line="320" w:lineRule="exact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369586B9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15E3702" w14:textId="7E8A401F" w:rsidR="00194DE4" w:rsidRPr="006375B5" w:rsidRDefault="00285265" w:rsidP="00285265">
            <w:pPr>
              <w:pStyle w:val="acctfourfigures"/>
              <w:tabs>
                <w:tab w:val="clear" w:pos="765"/>
                <w:tab w:val="decimal" w:pos="340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710C5D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84" w:type="dxa"/>
            <w:shd w:val="clear" w:color="auto" w:fill="auto"/>
          </w:tcPr>
          <w:p w14:paraId="29F40DF3" w14:textId="174EEEC8" w:rsidR="00194DE4" w:rsidRPr="006375B5" w:rsidRDefault="00285265" w:rsidP="00285265">
            <w:pPr>
              <w:pStyle w:val="acctfourfigures"/>
              <w:tabs>
                <w:tab w:val="clear" w:pos="765"/>
                <w:tab w:val="decimal" w:pos="210"/>
              </w:tabs>
              <w:spacing w:line="320" w:lineRule="exact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194DE4" w:rsidRPr="006375B5" w14:paraId="18B19956" w14:textId="77777777" w:rsidTr="00194DE4"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19C2820D" w14:textId="0F9D1BD7" w:rsidR="00194DE4" w:rsidRPr="006375B5" w:rsidRDefault="00194DE4" w:rsidP="00162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เฟรเซอร์ส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9A6FE3" w:rsidRPr="006375B5">
              <w:rPr>
                <w:rFonts w:ascii="Angsana New" w:hAnsi="Angsana New" w:hint="cs"/>
                <w:sz w:val="24"/>
                <w:szCs w:val="24"/>
                <w:cs/>
              </w:rPr>
              <w:t>พร็อพเพอร์ตี้</w:t>
            </w:r>
          </w:p>
        </w:tc>
        <w:tc>
          <w:tcPr>
            <w:tcW w:w="1350" w:type="dxa"/>
            <w:shd w:val="clear" w:color="auto" w:fill="auto"/>
            <w:tcMar>
              <w:left w:w="115" w:type="dxa"/>
              <w:right w:w="115" w:type="dxa"/>
            </w:tcMar>
          </w:tcPr>
          <w:p w14:paraId="5603F7A6" w14:textId="272E13D9" w:rsidR="00194DE4" w:rsidRPr="006375B5" w:rsidRDefault="009A6FE3" w:rsidP="00162E5B">
            <w:pPr>
              <w:pStyle w:val="acctfourfigures"/>
              <w:tabs>
                <w:tab w:val="clear" w:pos="765"/>
              </w:tabs>
              <w:spacing w:line="320" w:lineRule="exact"/>
              <w:ind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พัฒนา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489B3B2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210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1BF8436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350"/>
              </w:tabs>
              <w:spacing w:line="320" w:lineRule="exact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B3FEF92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534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ED699B8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9D3EE0D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2604A21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308B2EC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447"/>
              </w:tabs>
              <w:spacing w:line="320" w:lineRule="exact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FC4E6E4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FDAACE4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221"/>
                <w:tab w:val="decimal" w:pos="330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3278E9B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66" w:type="dxa"/>
            <w:shd w:val="clear" w:color="auto" w:fill="auto"/>
            <w:tcMar>
              <w:left w:w="115" w:type="dxa"/>
              <w:right w:w="115" w:type="dxa"/>
            </w:tcMar>
          </w:tcPr>
          <w:p w14:paraId="0F9699D1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150"/>
                <w:tab w:val="decimal" w:pos="380"/>
              </w:tabs>
              <w:spacing w:line="320" w:lineRule="exact"/>
              <w:ind w:left="-121" w:right="-10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F97A1AC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74" w:type="dxa"/>
            <w:shd w:val="clear" w:color="auto" w:fill="auto"/>
            <w:tcMar>
              <w:left w:w="115" w:type="dxa"/>
              <w:right w:w="115" w:type="dxa"/>
            </w:tcMar>
          </w:tcPr>
          <w:p w14:paraId="1722068C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F61F224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shd w:val="clear" w:color="auto" w:fill="auto"/>
            <w:tcMar>
              <w:left w:w="115" w:type="dxa"/>
              <w:right w:w="115" w:type="dxa"/>
            </w:tcMar>
          </w:tcPr>
          <w:p w14:paraId="3B931B48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517"/>
              </w:tabs>
              <w:spacing w:line="320" w:lineRule="exact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58A6895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9DAE448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380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D749B49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84" w:type="dxa"/>
            <w:shd w:val="clear" w:color="auto" w:fill="auto"/>
          </w:tcPr>
          <w:p w14:paraId="5D76268B" w14:textId="77777777" w:rsidR="00194DE4" w:rsidRPr="006375B5" w:rsidRDefault="00194DE4" w:rsidP="00162E5B">
            <w:pPr>
              <w:pStyle w:val="acctfourfigures"/>
              <w:tabs>
                <w:tab w:val="clear" w:pos="765"/>
                <w:tab w:val="decimal" w:pos="974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9A6FE3" w:rsidRPr="006375B5" w14:paraId="03A9F98D" w14:textId="77777777" w:rsidTr="00194DE4"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79B1A18F" w14:textId="047E9990" w:rsidR="009A6FE3" w:rsidRPr="006375B5" w:rsidRDefault="009A6FE3" w:rsidP="009A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20" w:lineRule="exact"/>
              <w:ind w:left="153"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อินดัสเทรียล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375B5">
              <w:rPr>
                <w:rFonts w:ascii="Angsana New" w:hAnsi="Angsana New"/>
                <w:sz w:val="24"/>
                <w:szCs w:val="24"/>
              </w:rPr>
              <w:t>(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350" w:type="dxa"/>
            <w:shd w:val="clear" w:color="auto" w:fill="auto"/>
            <w:tcMar>
              <w:left w:w="115" w:type="dxa"/>
              <w:right w:w="115" w:type="dxa"/>
            </w:tcMar>
          </w:tcPr>
          <w:p w14:paraId="2E8FD114" w14:textId="228DC100" w:rsidR="009A6FE3" w:rsidRPr="006375B5" w:rsidRDefault="009A6FE3" w:rsidP="009A6FE3">
            <w:pPr>
              <w:pStyle w:val="acctfourfigures"/>
              <w:tabs>
                <w:tab w:val="clear" w:pos="765"/>
              </w:tabs>
              <w:spacing w:line="320" w:lineRule="exact"/>
              <w:ind w:left="67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E54B5EB" w14:textId="323B68AB" w:rsidR="009A6FE3" w:rsidRPr="006375B5" w:rsidRDefault="009A6FE3" w:rsidP="009A6FE3">
            <w:pPr>
              <w:pStyle w:val="acctfourfigures"/>
              <w:tabs>
                <w:tab w:val="clear" w:pos="765"/>
                <w:tab w:val="decimal" w:pos="210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2D3E769" w14:textId="10AA2245" w:rsidR="009A6FE3" w:rsidRPr="006375B5" w:rsidRDefault="00DC39C2" w:rsidP="009A6FE3">
            <w:pPr>
              <w:pStyle w:val="acctfourfigures"/>
              <w:tabs>
                <w:tab w:val="clear" w:pos="765"/>
                <w:tab w:val="decimal" w:pos="350"/>
              </w:tabs>
              <w:spacing w:line="320" w:lineRule="exact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C39C2">
              <w:rPr>
                <w:rFonts w:ascii="Angsana New" w:hAnsi="Angsana New" w:hint="cs"/>
                <w:sz w:val="24"/>
                <w:szCs w:val="24"/>
                <w:lang w:val="en-US" w:bidi="th-TH"/>
              </w:rPr>
              <w:t>99</w:t>
            </w:r>
            <w:r w:rsidR="009A6FE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.</w:t>
            </w:r>
            <w:r w:rsidRPr="00DC39C2">
              <w:rPr>
                <w:rFonts w:ascii="Angsana New" w:hAnsi="Angsana New" w:hint="cs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661AEB1" w14:textId="0F2A3319" w:rsidR="009A6FE3" w:rsidRPr="006375B5" w:rsidRDefault="009A6FE3" w:rsidP="009A6FE3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11,500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C778668" w14:textId="60F70A0A" w:rsidR="009A6FE3" w:rsidRPr="006375B5" w:rsidRDefault="009A6FE3" w:rsidP="009A6FE3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11,500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06C0FEA" w14:textId="0049182C" w:rsidR="009A6FE3" w:rsidRPr="006375B5" w:rsidRDefault="009A6FE3" w:rsidP="009A6FE3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11,515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CAB261A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CE17FB9" w14:textId="0F31111A" w:rsidR="009A6FE3" w:rsidRPr="006375B5" w:rsidRDefault="009A6FE3" w:rsidP="009A6FE3">
            <w:pPr>
              <w:pStyle w:val="acctfourfigures"/>
              <w:tabs>
                <w:tab w:val="clear" w:pos="765"/>
                <w:tab w:val="decimal" w:pos="447"/>
              </w:tabs>
              <w:spacing w:line="320" w:lineRule="exact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11,515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1EDBE10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8A14E32" w14:textId="6869C000" w:rsidR="009A6FE3" w:rsidRPr="006375B5" w:rsidRDefault="009A6FE3" w:rsidP="009A6FE3">
            <w:pPr>
              <w:pStyle w:val="acctfourfigures"/>
              <w:tabs>
                <w:tab w:val="clear" w:pos="765"/>
                <w:tab w:val="decimal" w:pos="330"/>
              </w:tabs>
              <w:spacing w:line="320" w:lineRule="exact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F419A99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66" w:type="dxa"/>
            <w:shd w:val="clear" w:color="auto" w:fill="auto"/>
            <w:tcMar>
              <w:left w:w="115" w:type="dxa"/>
              <w:right w:w="115" w:type="dxa"/>
            </w:tcMar>
          </w:tcPr>
          <w:p w14:paraId="22D4AF88" w14:textId="3BF7B8FE" w:rsidR="009A6FE3" w:rsidRPr="006375B5" w:rsidRDefault="009A6FE3" w:rsidP="009A6FE3">
            <w:pPr>
              <w:pStyle w:val="acctfourfigures"/>
              <w:tabs>
                <w:tab w:val="clear" w:pos="765"/>
                <w:tab w:val="decimal" w:pos="150"/>
              </w:tabs>
              <w:spacing w:line="320" w:lineRule="exact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45EC6FA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74" w:type="dxa"/>
            <w:shd w:val="clear" w:color="auto" w:fill="auto"/>
            <w:tcMar>
              <w:left w:w="115" w:type="dxa"/>
              <w:right w:w="115" w:type="dxa"/>
            </w:tcMar>
          </w:tcPr>
          <w:p w14:paraId="5304451A" w14:textId="2980B108" w:rsidR="009A6FE3" w:rsidRPr="006375B5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11,515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5DBDFF1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shd w:val="clear" w:color="auto" w:fill="auto"/>
            <w:tcMar>
              <w:left w:w="115" w:type="dxa"/>
              <w:right w:w="115" w:type="dxa"/>
            </w:tcMar>
          </w:tcPr>
          <w:p w14:paraId="3F2B172A" w14:textId="491441B1" w:rsidR="009A6FE3" w:rsidRPr="006375B5" w:rsidRDefault="009A6FE3" w:rsidP="009A6FE3">
            <w:pPr>
              <w:pStyle w:val="acctfourfigures"/>
              <w:tabs>
                <w:tab w:val="clear" w:pos="765"/>
                <w:tab w:val="decimal" w:pos="517"/>
              </w:tabs>
              <w:spacing w:line="320" w:lineRule="exact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11,515</w:t>
            </w:r>
          </w:p>
        </w:tc>
        <w:tc>
          <w:tcPr>
            <w:tcW w:w="270" w:type="dxa"/>
            <w:shd w:val="clear" w:color="auto" w:fill="auto"/>
          </w:tcPr>
          <w:p w14:paraId="73246E56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7A9CF67" w14:textId="29290F93" w:rsidR="009A6FE3" w:rsidRPr="006375B5" w:rsidRDefault="009A6FE3" w:rsidP="009A6FE3">
            <w:pPr>
              <w:pStyle w:val="acctfourfigures"/>
              <w:tabs>
                <w:tab w:val="clear" w:pos="765"/>
                <w:tab w:val="decimal" w:pos="340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868D7E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84" w:type="dxa"/>
            <w:shd w:val="clear" w:color="auto" w:fill="auto"/>
          </w:tcPr>
          <w:p w14:paraId="4CEEE3E7" w14:textId="27473FF0" w:rsidR="009A6FE3" w:rsidRPr="006375B5" w:rsidRDefault="009A6FE3" w:rsidP="009A6FE3">
            <w:pPr>
              <w:pStyle w:val="acctfourfigures"/>
              <w:tabs>
                <w:tab w:val="clear" w:pos="765"/>
                <w:tab w:val="decimal" w:pos="210"/>
              </w:tabs>
              <w:spacing w:line="320" w:lineRule="exact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9A6FE3" w:rsidRPr="006375B5" w14:paraId="4E3854C0" w14:textId="77777777" w:rsidTr="00194DE4"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2220CF3E" w14:textId="77777777" w:rsidR="009A6FE3" w:rsidRPr="00DA6359" w:rsidRDefault="009A6FE3" w:rsidP="009A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2"/>
              <w:rPr>
                <w:rFonts w:ascii="Angsana New" w:hAnsi="Angsana New"/>
                <w:sz w:val="24"/>
                <w:szCs w:val="24"/>
              </w:rPr>
            </w:pPr>
            <w:r w:rsidRPr="00DA6359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เฟรเซอร์ส พร็อพเพอร์ตี้ </w:t>
            </w:r>
          </w:p>
          <w:p w14:paraId="5FBB3EB6" w14:textId="77777777" w:rsidR="009A6FE3" w:rsidRPr="006375B5" w:rsidRDefault="009A6FE3" w:rsidP="009A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2"/>
              <w:rPr>
                <w:rFonts w:ascii="Angsana New" w:hAnsi="Angsana New"/>
                <w:sz w:val="24"/>
                <w:szCs w:val="24"/>
              </w:rPr>
            </w:pPr>
            <w:r w:rsidRPr="006375B5">
              <w:rPr>
                <w:rFonts w:ascii="Angsana New" w:hAnsi="Angsana New"/>
                <w:spacing w:val="-8"/>
                <w:sz w:val="24"/>
                <w:szCs w:val="24"/>
              </w:rPr>
              <w:t xml:space="preserve">   </w:t>
            </w:r>
            <w:r w:rsidRPr="006375B5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อินดัสเทรียล</w:t>
            </w:r>
            <w:r w:rsidRPr="006375B5">
              <w:rPr>
                <w:rFonts w:ascii="Angsana New" w:hAnsi="Angsana New"/>
                <w:spacing w:val="-8"/>
                <w:sz w:val="24"/>
                <w:szCs w:val="24"/>
              </w:rPr>
              <w:t xml:space="preserve">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รีท แมนเนจเม้นท์</w:t>
            </w:r>
          </w:p>
        </w:tc>
        <w:tc>
          <w:tcPr>
            <w:tcW w:w="1350" w:type="dxa"/>
            <w:shd w:val="clear" w:color="auto" w:fill="auto"/>
            <w:tcMar>
              <w:left w:w="115" w:type="dxa"/>
              <w:right w:w="115" w:type="dxa"/>
            </w:tcMar>
          </w:tcPr>
          <w:p w14:paraId="2D61A702" w14:textId="77777777" w:rsidR="009A6FE3" w:rsidRPr="006375B5" w:rsidRDefault="009A6FE3" w:rsidP="009A6FE3">
            <w:pPr>
              <w:pStyle w:val="acctfourfigures"/>
              <w:tabs>
                <w:tab w:val="clear" w:pos="765"/>
              </w:tabs>
              <w:spacing w:line="320" w:lineRule="exact"/>
              <w:ind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650B7DE" w14:textId="77777777" w:rsidR="009A6FE3" w:rsidRPr="006375B5" w:rsidRDefault="009A6FE3" w:rsidP="009A6FE3">
            <w:pPr>
              <w:pStyle w:val="acctfourfigures"/>
              <w:tabs>
                <w:tab w:val="clear" w:pos="765"/>
              </w:tabs>
              <w:spacing w:line="320" w:lineRule="exact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บริหารจัดการ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5D84439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210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4BE25E3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50"/>
              </w:tabs>
              <w:spacing w:line="320" w:lineRule="exact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DC02D97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34"/>
              </w:tabs>
              <w:spacing w:line="320" w:lineRule="exac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0A1AF35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5CB4451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208BCE2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442DB7A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447"/>
              </w:tabs>
              <w:spacing w:line="320" w:lineRule="exact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3EACC0F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1A3354A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221"/>
                <w:tab w:val="decimal" w:pos="330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D40298F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66" w:type="dxa"/>
            <w:shd w:val="clear" w:color="auto" w:fill="auto"/>
            <w:tcMar>
              <w:left w:w="115" w:type="dxa"/>
              <w:right w:w="115" w:type="dxa"/>
            </w:tcMar>
          </w:tcPr>
          <w:p w14:paraId="718705F9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150"/>
              </w:tabs>
              <w:spacing w:line="320" w:lineRule="exact"/>
              <w:ind w:left="-121" w:right="-10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3FD160B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74" w:type="dxa"/>
            <w:shd w:val="clear" w:color="auto" w:fill="auto"/>
            <w:tcMar>
              <w:left w:w="115" w:type="dxa"/>
              <w:right w:w="115" w:type="dxa"/>
            </w:tcMar>
          </w:tcPr>
          <w:p w14:paraId="7F43961C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EE2A283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shd w:val="clear" w:color="auto" w:fill="auto"/>
            <w:tcMar>
              <w:left w:w="115" w:type="dxa"/>
              <w:right w:w="115" w:type="dxa"/>
            </w:tcMar>
          </w:tcPr>
          <w:p w14:paraId="37815C9F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17"/>
              </w:tabs>
              <w:spacing w:line="320" w:lineRule="exact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8CB2237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3EC8BBF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4B9EA4A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84" w:type="dxa"/>
            <w:shd w:val="clear" w:color="auto" w:fill="auto"/>
          </w:tcPr>
          <w:p w14:paraId="2B5DF2CC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974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9A6FE3" w:rsidRPr="006375B5" w14:paraId="22DC1A74" w14:textId="77777777" w:rsidTr="00194DE4">
        <w:trPr>
          <w:trHeight w:val="60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62181F04" w14:textId="77777777" w:rsidR="009A6FE3" w:rsidRPr="006375B5" w:rsidRDefault="009A6FE3" w:rsidP="009A6FE3">
            <w:pPr>
              <w:pStyle w:val="acctfourfigures"/>
              <w:tabs>
                <w:tab w:val="clear" w:pos="765"/>
              </w:tabs>
              <w:spacing w:line="320" w:lineRule="exact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375B5">
              <w:rPr>
                <w:rFonts w:ascii="Angsana New" w:hAnsi="Angsana New"/>
                <w:sz w:val="24"/>
                <w:szCs w:val="24"/>
              </w:rPr>
              <w:t>(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6375B5">
              <w:rPr>
                <w:rFonts w:ascii="Angsana New" w:hAnsi="Angsana New"/>
                <w:sz w:val="24"/>
                <w:szCs w:val="24"/>
              </w:rPr>
              <w:t>)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  <w:tcMar>
              <w:left w:w="115" w:type="dxa"/>
              <w:right w:w="115" w:type="dxa"/>
            </w:tcMar>
          </w:tcPr>
          <w:p w14:paraId="526AD16A" w14:textId="77777777" w:rsidR="009A6FE3" w:rsidRPr="006375B5" w:rsidRDefault="009A6FE3" w:rsidP="009A6FE3">
            <w:pPr>
              <w:pStyle w:val="acctfourfigures"/>
              <w:tabs>
                <w:tab w:val="clear" w:pos="765"/>
              </w:tabs>
              <w:spacing w:line="320" w:lineRule="exact"/>
              <w:ind w:left="67" w:right="-117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กองทรัสต์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CB9C92E" w14:textId="763872F6" w:rsidR="009A6FE3" w:rsidRPr="006375B5" w:rsidRDefault="009A6FE3" w:rsidP="009A6FE3">
            <w:pPr>
              <w:pStyle w:val="acctfourfigures"/>
              <w:tabs>
                <w:tab w:val="clear" w:pos="765"/>
                <w:tab w:val="decimal" w:pos="210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69.99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E67CC78" w14:textId="728889DC" w:rsidR="009A6FE3" w:rsidRPr="006375B5" w:rsidRDefault="00DC39C2" w:rsidP="009A6FE3">
            <w:pPr>
              <w:pStyle w:val="acctfourfigures"/>
              <w:tabs>
                <w:tab w:val="clear" w:pos="765"/>
                <w:tab w:val="decimal" w:pos="350"/>
              </w:tabs>
              <w:spacing w:line="320" w:lineRule="exact"/>
              <w:ind w:left="-111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9C2">
              <w:rPr>
                <w:rFonts w:ascii="Angsana New" w:hAnsi="Angsana New" w:hint="cs"/>
                <w:sz w:val="24"/>
                <w:szCs w:val="24"/>
                <w:lang w:val="en-US" w:bidi="th-TH"/>
              </w:rPr>
              <w:t>69</w:t>
            </w:r>
            <w:r w:rsidR="009A6FE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.</w:t>
            </w:r>
            <w:r w:rsidRPr="00DC39C2">
              <w:rPr>
                <w:rFonts w:ascii="Angsana New" w:hAnsi="Angsana New" w:hint="cs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F1BDA82" w14:textId="00C61B31" w:rsidR="009A6FE3" w:rsidRPr="006375B5" w:rsidRDefault="009A6FE3" w:rsidP="009A6FE3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A9A6892" w14:textId="27C55668" w:rsidR="009A6FE3" w:rsidRPr="006375B5" w:rsidRDefault="009A6FE3" w:rsidP="009A6FE3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0AA7D7B" w14:textId="0E485E85" w:rsidR="009A6FE3" w:rsidRPr="006375B5" w:rsidRDefault="009A6FE3" w:rsidP="009A6FE3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79CCCB8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566A48F" w14:textId="7D14F68F" w:rsidR="009A6FE3" w:rsidRPr="006375B5" w:rsidRDefault="009A6FE3" w:rsidP="009A6FE3">
            <w:pPr>
              <w:pStyle w:val="acctfourfigures"/>
              <w:tabs>
                <w:tab w:val="clear" w:pos="765"/>
                <w:tab w:val="decimal" w:pos="447"/>
              </w:tabs>
              <w:spacing w:line="320" w:lineRule="exact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DC3C323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A21F09B" w14:textId="03B01D3E" w:rsidR="009A6FE3" w:rsidRPr="006375B5" w:rsidRDefault="009A6FE3" w:rsidP="009A6FE3">
            <w:pPr>
              <w:pStyle w:val="acctfourfigures"/>
              <w:tabs>
                <w:tab w:val="clear" w:pos="765"/>
                <w:tab w:val="decimal" w:pos="330"/>
              </w:tabs>
              <w:spacing w:line="320" w:lineRule="exact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3182A73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66" w:type="dxa"/>
            <w:shd w:val="clear" w:color="auto" w:fill="auto"/>
            <w:tcMar>
              <w:left w:w="115" w:type="dxa"/>
              <w:right w:w="115" w:type="dxa"/>
            </w:tcMar>
          </w:tcPr>
          <w:p w14:paraId="712143D5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150"/>
              </w:tabs>
              <w:spacing w:line="320" w:lineRule="exact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4343C37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74" w:type="dxa"/>
            <w:shd w:val="clear" w:color="auto" w:fill="auto"/>
            <w:tcMar>
              <w:left w:w="115" w:type="dxa"/>
              <w:right w:w="115" w:type="dxa"/>
            </w:tcMar>
          </w:tcPr>
          <w:p w14:paraId="02F6CAF3" w14:textId="20F03571" w:rsidR="009A6FE3" w:rsidRPr="006375B5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0D46BE5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shd w:val="clear" w:color="auto" w:fill="auto"/>
            <w:tcMar>
              <w:left w:w="115" w:type="dxa"/>
              <w:right w:w="115" w:type="dxa"/>
            </w:tcMar>
          </w:tcPr>
          <w:p w14:paraId="003C2310" w14:textId="7C6E9CC9" w:rsidR="009A6FE3" w:rsidRPr="006375B5" w:rsidRDefault="009A6FE3" w:rsidP="009A6FE3">
            <w:pPr>
              <w:pStyle w:val="acctfourfigures"/>
              <w:tabs>
                <w:tab w:val="clear" w:pos="765"/>
                <w:tab w:val="decimal" w:pos="517"/>
              </w:tabs>
              <w:spacing w:line="320" w:lineRule="exact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E19D263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FA8F4EF" w14:textId="3BF42AD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40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C95C4C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84" w:type="dxa"/>
            <w:shd w:val="clear" w:color="auto" w:fill="auto"/>
          </w:tcPr>
          <w:p w14:paraId="1AE6C9E5" w14:textId="6292BE74" w:rsidR="009A6FE3" w:rsidRPr="006375B5" w:rsidRDefault="009A6FE3" w:rsidP="009A6FE3">
            <w:pPr>
              <w:pStyle w:val="acctfourfigures"/>
              <w:tabs>
                <w:tab w:val="clear" w:pos="765"/>
                <w:tab w:val="decimal" w:pos="210"/>
              </w:tabs>
              <w:spacing w:line="320" w:lineRule="exact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9A6FE3" w:rsidRPr="006375B5" w14:paraId="588DA620" w14:textId="77777777" w:rsidTr="00194DE4">
        <w:trPr>
          <w:trHeight w:val="60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62865E7F" w14:textId="77777777" w:rsidR="009A6FE3" w:rsidRPr="006375B5" w:rsidRDefault="009A6FE3" w:rsidP="009A6FE3">
            <w:pPr>
              <w:spacing w:line="320" w:lineRule="exact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บางกอกโลจิสติกส์ </w:t>
            </w:r>
          </w:p>
        </w:tc>
        <w:tc>
          <w:tcPr>
            <w:tcW w:w="1350" w:type="dxa"/>
            <w:shd w:val="clear" w:color="auto" w:fill="auto"/>
            <w:tcMar>
              <w:left w:w="115" w:type="dxa"/>
              <w:right w:w="115" w:type="dxa"/>
            </w:tcMar>
          </w:tcPr>
          <w:p w14:paraId="57E41B3B" w14:textId="77777777" w:rsidR="009A6FE3" w:rsidRPr="006375B5" w:rsidRDefault="009A6FE3" w:rsidP="009A6FE3">
            <w:pPr>
              <w:pStyle w:val="acctfourfigures"/>
              <w:tabs>
                <w:tab w:val="clear" w:pos="765"/>
              </w:tabs>
              <w:spacing w:line="320" w:lineRule="exact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พัฒนา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BF8B010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210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E873798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50"/>
              </w:tabs>
              <w:spacing w:line="320" w:lineRule="exact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46C9DA2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34"/>
              </w:tabs>
              <w:spacing w:line="320" w:lineRule="exac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5E81A68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113" w:right="-11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449D75A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FD79427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C5B6AC5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447"/>
              </w:tabs>
              <w:spacing w:line="320" w:lineRule="exact"/>
              <w:ind w:left="-146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A1BCFCB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7FFA2D9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221"/>
                <w:tab w:val="decimal" w:pos="330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5171B4D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66" w:type="dxa"/>
            <w:shd w:val="clear" w:color="auto" w:fill="auto"/>
            <w:tcMar>
              <w:left w:w="115" w:type="dxa"/>
              <w:right w:w="115" w:type="dxa"/>
            </w:tcMar>
          </w:tcPr>
          <w:p w14:paraId="227F22DB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150"/>
              </w:tabs>
              <w:spacing w:line="320" w:lineRule="exact"/>
              <w:ind w:left="-121" w:right="-105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268E2C9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74" w:type="dxa"/>
            <w:shd w:val="clear" w:color="auto" w:fill="auto"/>
            <w:tcMar>
              <w:left w:w="115" w:type="dxa"/>
              <w:right w:w="115" w:type="dxa"/>
            </w:tcMar>
          </w:tcPr>
          <w:p w14:paraId="0CD0E77B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54CFE7A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shd w:val="clear" w:color="auto" w:fill="auto"/>
            <w:tcMar>
              <w:left w:w="115" w:type="dxa"/>
              <w:right w:w="115" w:type="dxa"/>
            </w:tcMar>
          </w:tcPr>
          <w:p w14:paraId="35CB5FE9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17"/>
              </w:tabs>
              <w:spacing w:line="320" w:lineRule="exact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2B30C7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1FB38E7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40"/>
                <w:tab w:val="decimal" w:pos="380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DC2E45D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84" w:type="dxa"/>
            <w:shd w:val="clear" w:color="auto" w:fill="auto"/>
          </w:tcPr>
          <w:p w14:paraId="28BF9396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40"/>
                <w:tab w:val="decimal" w:pos="792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9A6FE3" w:rsidRPr="006375B5" w14:paraId="7F6BD69C" w14:textId="77777777" w:rsidTr="00194DE4">
        <w:trPr>
          <w:trHeight w:val="60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4D2B0226" w14:textId="77777777" w:rsidR="009A6FE3" w:rsidRPr="006375B5" w:rsidRDefault="009A6FE3" w:rsidP="009A6FE3">
            <w:pPr>
              <w:spacing w:line="320" w:lineRule="exact"/>
              <w:ind w:left="153"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พาร์ค จำกัด</w:t>
            </w:r>
          </w:p>
        </w:tc>
        <w:tc>
          <w:tcPr>
            <w:tcW w:w="1350" w:type="dxa"/>
            <w:shd w:val="clear" w:color="auto" w:fill="auto"/>
            <w:tcMar>
              <w:left w:w="115" w:type="dxa"/>
              <w:right w:w="115" w:type="dxa"/>
            </w:tcMar>
          </w:tcPr>
          <w:p w14:paraId="05FE548F" w14:textId="77777777" w:rsidR="009A6FE3" w:rsidRPr="006375B5" w:rsidRDefault="009A6FE3" w:rsidP="009A6FE3">
            <w:pPr>
              <w:pStyle w:val="acctfourfigures"/>
              <w:tabs>
                <w:tab w:val="clear" w:pos="765"/>
              </w:tabs>
              <w:spacing w:line="320" w:lineRule="exact"/>
              <w:ind w:left="67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BBB5CAB" w14:textId="756BA687" w:rsidR="009A6FE3" w:rsidRPr="006375B5" w:rsidRDefault="009A6FE3" w:rsidP="009A6FE3">
            <w:pPr>
              <w:pStyle w:val="acctfourfigures"/>
              <w:tabs>
                <w:tab w:val="clear" w:pos="765"/>
                <w:tab w:val="decimal" w:pos="210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75.00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DDED82C" w14:textId="36962121" w:rsidR="009A6FE3" w:rsidRPr="006375B5" w:rsidRDefault="00DC39C2" w:rsidP="009A6FE3">
            <w:pPr>
              <w:pStyle w:val="acctfourfigures"/>
              <w:tabs>
                <w:tab w:val="clear" w:pos="765"/>
                <w:tab w:val="decimal" w:pos="350"/>
              </w:tabs>
              <w:spacing w:line="320" w:lineRule="exact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C39C2">
              <w:rPr>
                <w:rFonts w:ascii="Angsana New" w:hAnsi="Angsana New" w:hint="cs"/>
                <w:sz w:val="24"/>
                <w:szCs w:val="24"/>
                <w:lang w:val="en-US" w:bidi="th-TH"/>
              </w:rPr>
              <w:t>75</w:t>
            </w:r>
            <w:r w:rsidR="009A6FE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.</w:t>
            </w:r>
            <w:r w:rsidRPr="00DC39C2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917F7D5" w14:textId="2444C808" w:rsidR="009A6FE3" w:rsidRPr="006375B5" w:rsidRDefault="009A6FE3" w:rsidP="009A6FE3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78B9D24" w14:textId="6E004C59" w:rsidR="009A6FE3" w:rsidRPr="006375B5" w:rsidRDefault="009A6FE3" w:rsidP="009A6FE3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113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218442C" w14:textId="04306F32" w:rsidR="009A6FE3" w:rsidRPr="006375B5" w:rsidRDefault="009A6FE3" w:rsidP="009A6FE3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225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7FC1A82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D91D4DA" w14:textId="3E8C0A39" w:rsidR="009A6FE3" w:rsidRPr="006375B5" w:rsidRDefault="009A6FE3" w:rsidP="009A6FE3">
            <w:pPr>
              <w:pStyle w:val="acctfourfigures"/>
              <w:tabs>
                <w:tab w:val="clear" w:pos="765"/>
                <w:tab w:val="decimal" w:pos="462"/>
              </w:tabs>
              <w:spacing w:line="320" w:lineRule="exact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225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E9F910D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A8C821A" w14:textId="455C466E" w:rsidR="009A6FE3" w:rsidRPr="006375B5" w:rsidRDefault="009A6FE3" w:rsidP="009A6FE3">
            <w:pPr>
              <w:pStyle w:val="acctfourfigures"/>
              <w:tabs>
                <w:tab w:val="clear" w:pos="765"/>
                <w:tab w:val="decimal" w:pos="330"/>
              </w:tabs>
              <w:spacing w:line="320" w:lineRule="exact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B680C50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66" w:type="dxa"/>
            <w:shd w:val="clear" w:color="auto" w:fill="auto"/>
            <w:tcMar>
              <w:left w:w="115" w:type="dxa"/>
              <w:right w:w="115" w:type="dxa"/>
            </w:tcMar>
          </w:tcPr>
          <w:p w14:paraId="61AD566A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150"/>
              </w:tabs>
              <w:spacing w:line="320" w:lineRule="exact"/>
              <w:ind w:left="-123" w:right="-11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1D91C5D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74" w:type="dxa"/>
            <w:shd w:val="clear" w:color="auto" w:fill="auto"/>
            <w:tcMar>
              <w:left w:w="115" w:type="dxa"/>
              <w:right w:w="115" w:type="dxa"/>
            </w:tcMar>
          </w:tcPr>
          <w:p w14:paraId="1121FF4B" w14:textId="11D0A6DD" w:rsidR="009A6FE3" w:rsidRPr="006375B5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225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04B9C1D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shd w:val="clear" w:color="auto" w:fill="auto"/>
            <w:tcMar>
              <w:left w:w="115" w:type="dxa"/>
              <w:right w:w="115" w:type="dxa"/>
            </w:tcMar>
          </w:tcPr>
          <w:p w14:paraId="4FB0E365" w14:textId="6D75ADA3" w:rsidR="009A6FE3" w:rsidRPr="006375B5" w:rsidRDefault="009A6FE3" w:rsidP="009A6FE3">
            <w:pPr>
              <w:pStyle w:val="acctfourfigures"/>
              <w:tabs>
                <w:tab w:val="clear" w:pos="765"/>
                <w:tab w:val="decimal" w:pos="517"/>
              </w:tabs>
              <w:spacing w:line="320" w:lineRule="exact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225</w:t>
            </w:r>
          </w:p>
        </w:tc>
        <w:tc>
          <w:tcPr>
            <w:tcW w:w="270" w:type="dxa"/>
            <w:shd w:val="clear" w:color="auto" w:fill="auto"/>
          </w:tcPr>
          <w:p w14:paraId="501071E2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1EDBCED" w14:textId="5799536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40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759110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84" w:type="dxa"/>
            <w:shd w:val="clear" w:color="auto" w:fill="auto"/>
          </w:tcPr>
          <w:p w14:paraId="114AD8CC" w14:textId="6C9A84E3" w:rsidR="009A6FE3" w:rsidRPr="006375B5" w:rsidRDefault="009A6FE3" w:rsidP="009A6FE3">
            <w:pPr>
              <w:pStyle w:val="acctfourfigures"/>
              <w:tabs>
                <w:tab w:val="clear" w:pos="765"/>
                <w:tab w:val="decimal" w:pos="210"/>
              </w:tabs>
              <w:spacing w:line="320" w:lineRule="exact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9A6FE3" w:rsidRPr="006375B5" w14:paraId="3190C84F" w14:textId="77777777" w:rsidTr="00194DE4">
        <w:trPr>
          <w:trHeight w:val="60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671509F8" w14:textId="77777777" w:rsidR="009A6FE3" w:rsidRPr="006375B5" w:rsidRDefault="009A6FE3" w:rsidP="009A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20" w:lineRule="exact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</w:rPr>
              <w:t>Frasers Property Thailand</w:t>
            </w:r>
          </w:p>
        </w:tc>
        <w:tc>
          <w:tcPr>
            <w:tcW w:w="13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2C4D21" w14:textId="77777777" w:rsidR="009A6FE3" w:rsidRPr="006375B5" w:rsidRDefault="009A6FE3" w:rsidP="009A6FE3">
            <w:pPr>
              <w:pStyle w:val="acctfourfigures"/>
              <w:tabs>
                <w:tab w:val="clear" w:pos="765"/>
              </w:tabs>
              <w:spacing w:line="320" w:lineRule="exact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42A6D68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AB3EB9F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left="-111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631F7C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76"/>
              </w:tabs>
              <w:spacing w:line="320" w:lineRule="exac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BBA107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51D603C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01BDB4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D78F69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447"/>
              </w:tabs>
              <w:spacing w:line="320" w:lineRule="exact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CA593FF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2B8A36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240"/>
                <w:tab w:val="decimal" w:pos="330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61F4BC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6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F6B633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150"/>
              </w:tabs>
              <w:spacing w:line="320" w:lineRule="exact"/>
              <w:ind w:left="-121" w:right="-10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7B89D90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7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8191C1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5C156ED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30BCAF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17"/>
              </w:tabs>
              <w:spacing w:line="320" w:lineRule="exact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C33F59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261EE89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162"/>
                <w:tab w:val="decimal" w:pos="340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08AFE6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4250D1E3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40"/>
                <w:tab w:val="decimal" w:pos="702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9A6FE3" w:rsidRPr="006375B5" w14:paraId="27967166" w14:textId="77777777" w:rsidTr="00194DE4">
        <w:trPr>
          <w:trHeight w:val="60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1A61462F" w14:textId="77777777" w:rsidR="009A6FE3" w:rsidRPr="006375B5" w:rsidRDefault="009A6FE3" w:rsidP="009A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20" w:lineRule="exact"/>
              <w:ind w:left="153" w:right="-112"/>
              <w:rPr>
                <w:rFonts w:ascii="Angsana New" w:hAnsi="Angsana New"/>
                <w:sz w:val="24"/>
                <w:szCs w:val="24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6375B5">
              <w:rPr>
                <w:rFonts w:ascii="Angsana New" w:hAnsi="Angsana New"/>
                <w:sz w:val="24"/>
                <w:szCs w:val="24"/>
              </w:rPr>
              <w:t>Hong Kong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6375B5">
              <w:rPr>
                <w:rFonts w:ascii="Angsana New" w:hAnsi="Angsana New"/>
                <w:sz w:val="24"/>
                <w:szCs w:val="24"/>
              </w:rPr>
              <w:t>Limited</w:t>
            </w:r>
          </w:p>
        </w:tc>
        <w:tc>
          <w:tcPr>
            <w:tcW w:w="13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CE377E" w14:textId="77777777" w:rsidR="009A6FE3" w:rsidRPr="006375B5" w:rsidRDefault="009A6FE3" w:rsidP="009A6FE3">
            <w:pPr>
              <w:pStyle w:val="acctfourfigures"/>
              <w:tabs>
                <w:tab w:val="clear" w:pos="765"/>
              </w:tabs>
              <w:spacing w:line="320" w:lineRule="exact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บริหารการลงทุน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0F5049E" w14:textId="38168B78" w:rsidR="009A6FE3" w:rsidRPr="006375B5" w:rsidRDefault="009A6FE3" w:rsidP="009A6FE3">
            <w:pPr>
              <w:pStyle w:val="acctfourfigures"/>
              <w:tabs>
                <w:tab w:val="clear" w:pos="765"/>
                <w:tab w:val="decimal" w:pos="240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2BEFFF5" w14:textId="317A79B6" w:rsidR="009A6FE3" w:rsidRPr="006375B5" w:rsidRDefault="00DC39C2" w:rsidP="009A6FE3">
            <w:pPr>
              <w:pStyle w:val="acctfourfigures"/>
              <w:tabs>
                <w:tab w:val="clear" w:pos="765"/>
                <w:tab w:val="decimal" w:pos="336"/>
              </w:tabs>
              <w:spacing w:line="320" w:lineRule="exact"/>
              <w:ind w:left="-111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9C2">
              <w:rPr>
                <w:rFonts w:ascii="Angsana New" w:hAnsi="Angsana New" w:hint="cs"/>
                <w:sz w:val="24"/>
                <w:szCs w:val="24"/>
                <w:lang w:val="en-US" w:bidi="th-TH"/>
              </w:rPr>
              <w:t>100</w:t>
            </w:r>
            <w:r w:rsidR="009A6FE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.</w:t>
            </w:r>
            <w:r w:rsidRPr="00DC39C2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46E3CAF" w14:textId="4920A43C" w:rsidR="009A6FE3" w:rsidRPr="006375B5" w:rsidRDefault="009A6FE3" w:rsidP="009A6FE3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575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1AE7E2" w14:textId="2580D285" w:rsidR="009A6FE3" w:rsidRPr="006375B5" w:rsidRDefault="009A6FE3" w:rsidP="009A6FE3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113" w:right="-11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575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73E8892" w14:textId="40EF2638" w:rsidR="009A6FE3" w:rsidRPr="006375B5" w:rsidRDefault="009A6FE3" w:rsidP="009A6FE3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575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509F6BF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4BCF94" w14:textId="14E6D118" w:rsidR="009A6FE3" w:rsidRPr="006375B5" w:rsidRDefault="009A6FE3" w:rsidP="009A6FE3">
            <w:pPr>
              <w:pStyle w:val="acctfourfigures"/>
              <w:tabs>
                <w:tab w:val="clear" w:pos="765"/>
                <w:tab w:val="decimal" w:pos="447"/>
              </w:tabs>
              <w:spacing w:line="320" w:lineRule="exact"/>
              <w:ind w:left="-146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575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9676AEF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7E2A91" w14:textId="0006B112" w:rsidR="009A6FE3" w:rsidRPr="006375B5" w:rsidRDefault="009A6FE3" w:rsidP="009A6FE3">
            <w:pPr>
              <w:pStyle w:val="acctfourfigures"/>
              <w:tabs>
                <w:tab w:val="clear" w:pos="765"/>
                <w:tab w:val="decimal" w:pos="330"/>
              </w:tabs>
              <w:spacing w:line="320" w:lineRule="exact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33CB0D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6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018B69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150"/>
              </w:tabs>
              <w:spacing w:line="320" w:lineRule="exact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4E253E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7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F79D28" w14:textId="169DF1AB" w:rsidR="009A6FE3" w:rsidRPr="006375B5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575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54D515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97F6064" w14:textId="6AE489E9" w:rsidR="009A6FE3" w:rsidRPr="006375B5" w:rsidRDefault="009A6FE3" w:rsidP="009A6FE3">
            <w:pPr>
              <w:pStyle w:val="acctfourfigures"/>
              <w:tabs>
                <w:tab w:val="clear" w:pos="765"/>
                <w:tab w:val="decimal" w:pos="517"/>
              </w:tabs>
              <w:spacing w:line="320" w:lineRule="exact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A1CD66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8517947" w14:textId="30217E1F" w:rsidR="009A6FE3" w:rsidRPr="006375B5" w:rsidRDefault="009A6FE3" w:rsidP="009A6FE3">
            <w:pPr>
              <w:pStyle w:val="acctfourfigures"/>
              <w:tabs>
                <w:tab w:val="clear" w:pos="765"/>
                <w:tab w:val="decimal" w:pos="340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A66D9C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03C7EB31" w14:textId="467F5926" w:rsidR="009A6FE3" w:rsidRPr="006375B5" w:rsidRDefault="009A6FE3" w:rsidP="009A6FE3">
            <w:pPr>
              <w:pStyle w:val="acctfourfigures"/>
              <w:tabs>
                <w:tab w:val="clear" w:pos="765"/>
                <w:tab w:val="decimal" w:pos="210"/>
              </w:tabs>
              <w:spacing w:line="320" w:lineRule="exact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C0508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9A6FE3" w:rsidRPr="006375B5" w14:paraId="00A2E50F" w14:textId="77777777" w:rsidTr="00194DE4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890B2E" w14:textId="77777777" w:rsidR="009A6FE3" w:rsidRPr="006375B5" w:rsidRDefault="009A6FE3" w:rsidP="009A6FE3">
            <w:pPr>
              <w:spacing w:line="320" w:lineRule="exact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</w:rPr>
              <w:t>Frasers Property Thailand</w:t>
            </w:r>
          </w:p>
        </w:tc>
        <w:tc>
          <w:tcPr>
            <w:tcW w:w="13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7EB53C" w14:textId="77777777" w:rsidR="009A6FE3" w:rsidRPr="006375B5" w:rsidRDefault="009A6FE3" w:rsidP="009A6FE3">
            <w:pPr>
              <w:pStyle w:val="acctfourfigures"/>
              <w:tabs>
                <w:tab w:val="clear" w:pos="765"/>
              </w:tabs>
              <w:spacing w:line="320" w:lineRule="exact"/>
              <w:ind w:right="-117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0F38FB9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210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ADD50D9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50"/>
              </w:tabs>
              <w:spacing w:line="320" w:lineRule="exact"/>
              <w:ind w:left="-111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7367DB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34"/>
              </w:tabs>
              <w:spacing w:line="320" w:lineRule="exact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64056D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113" w:right="-11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531060E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C230A9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8D19A9D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447"/>
              </w:tabs>
              <w:spacing w:line="320" w:lineRule="exact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253CFE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A1D2D0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240"/>
                <w:tab w:val="decimal" w:pos="330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A2136AD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6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3B5EC4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150"/>
              </w:tabs>
              <w:spacing w:line="320" w:lineRule="exact"/>
              <w:ind w:left="-121" w:right="-10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AF6FD4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7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461DDB3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982F305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B1DC3D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17"/>
              </w:tabs>
              <w:spacing w:line="320" w:lineRule="exact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5AC656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677913C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162"/>
                <w:tab w:val="decimal" w:pos="340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0B62EB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33DEAD16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40"/>
                <w:tab w:val="decimal" w:pos="702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9A6FE3" w:rsidRPr="006375B5" w14:paraId="4E606FCC" w14:textId="77777777" w:rsidTr="00194DE4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3A2F8B" w14:textId="77777777" w:rsidR="009A6FE3" w:rsidRPr="006375B5" w:rsidRDefault="009A6FE3" w:rsidP="009A6FE3">
            <w:pPr>
              <w:spacing w:line="320" w:lineRule="exact"/>
              <w:ind w:left="153" w:right="-112"/>
              <w:rPr>
                <w:rFonts w:ascii="Angsana New" w:hAnsi="Angsana New"/>
                <w:sz w:val="24"/>
                <w:szCs w:val="24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6375B5">
              <w:rPr>
                <w:rFonts w:ascii="Angsana New" w:hAnsi="Angsana New"/>
                <w:sz w:val="24"/>
                <w:szCs w:val="24"/>
              </w:rPr>
              <w:t>International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6375B5">
              <w:rPr>
                <w:rFonts w:ascii="Angsana New" w:hAnsi="Angsana New"/>
                <w:sz w:val="24"/>
                <w:szCs w:val="24"/>
              </w:rPr>
              <w:t>Pte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. </w:t>
            </w:r>
            <w:r w:rsidRPr="006375B5">
              <w:rPr>
                <w:rFonts w:ascii="Angsana New" w:hAnsi="Angsana New"/>
                <w:sz w:val="24"/>
                <w:szCs w:val="24"/>
              </w:rPr>
              <w:t>Ltd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>.</w:t>
            </w:r>
          </w:p>
        </w:tc>
        <w:tc>
          <w:tcPr>
            <w:tcW w:w="13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3E98BA" w14:textId="77777777" w:rsidR="009A6FE3" w:rsidRPr="006375B5" w:rsidRDefault="009A6FE3" w:rsidP="009A6FE3">
            <w:pPr>
              <w:pStyle w:val="acctfourfigures"/>
              <w:tabs>
                <w:tab w:val="clear" w:pos="765"/>
              </w:tabs>
              <w:spacing w:line="320" w:lineRule="exact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บริหารการลงทุน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A5B4D7" w14:textId="1137595B" w:rsidR="009A6FE3" w:rsidRPr="006375B5" w:rsidRDefault="009A6FE3" w:rsidP="009A6FE3">
            <w:pPr>
              <w:pStyle w:val="acctfourfigures"/>
              <w:tabs>
                <w:tab w:val="clear" w:pos="765"/>
                <w:tab w:val="decimal" w:pos="210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1761F0" w14:textId="7613ECBF" w:rsidR="009A6FE3" w:rsidRPr="006375B5" w:rsidRDefault="00DC39C2" w:rsidP="009A6FE3">
            <w:pPr>
              <w:pStyle w:val="acctfourfigures"/>
              <w:tabs>
                <w:tab w:val="clear" w:pos="765"/>
                <w:tab w:val="decimal" w:pos="350"/>
              </w:tabs>
              <w:spacing w:line="320" w:lineRule="exact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C39C2">
              <w:rPr>
                <w:rFonts w:ascii="Angsana New" w:hAnsi="Angsana New" w:hint="cs"/>
                <w:sz w:val="24"/>
                <w:szCs w:val="24"/>
                <w:lang w:val="en-US" w:bidi="th-TH"/>
              </w:rPr>
              <w:t>100</w:t>
            </w:r>
            <w:r w:rsidR="009A6FE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.</w:t>
            </w:r>
            <w:r w:rsidRPr="00DC39C2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15191D" w14:textId="574E88CD" w:rsidR="009A6FE3" w:rsidRPr="006375B5" w:rsidRDefault="009A6FE3" w:rsidP="009A6FE3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10,434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716113" w14:textId="0CBB12A6" w:rsidR="009A6FE3" w:rsidRPr="006375B5" w:rsidRDefault="009A6FE3" w:rsidP="009A6FE3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10,434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8A5F331" w14:textId="1E08F264" w:rsidR="009A6FE3" w:rsidRPr="006375B5" w:rsidRDefault="009A6FE3" w:rsidP="009A6FE3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10,434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6F57BF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861607" w14:textId="1CA69B24" w:rsidR="009A6FE3" w:rsidRPr="006375B5" w:rsidRDefault="009A6FE3" w:rsidP="009A6FE3">
            <w:pPr>
              <w:pStyle w:val="acctfourfigures"/>
              <w:tabs>
                <w:tab w:val="clear" w:pos="765"/>
                <w:tab w:val="decimal" w:pos="447"/>
              </w:tabs>
              <w:spacing w:line="320" w:lineRule="exact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10,434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07C3A4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E92DCA" w14:textId="1818C3EC" w:rsidR="009A6FE3" w:rsidRPr="006375B5" w:rsidRDefault="009A6FE3" w:rsidP="009A6FE3">
            <w:pPr>
              <w:pStyle w:val="acctfourfigures"/>
              <w:tabs>
                <w:tab w:val="clear" w:pos="765"/>
                <w:tab w:val="decimal" w:pos="330"/>
              </w:tabs>
              <w:spacing w:line="320" w:lineRule="exact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E8E7599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6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A4258E7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 xml:space="preserve"> 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598C88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7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71057D" w14:textId="68717DFD" w:rsidR="009A6FE3" w:rsidRPr="006375B5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10,434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EC5C36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49A4841" w14:textId="718D7B8D" w:rsidR="009A6FE3" w:rsidRPr="006375B5" w:rsidRDefault="009A6FE3" w:rsidP="009A6FE3">
            <w:pPr>
              <w:pStyle w:val="acctfourfigures"/>
              <w:tabs>
                <w:tab w:val="clear" w:pos="765"/>
                <w:tab w:val="decimal" w:pos="517"/>
              </w:tabs>
              <w:spacing w:line="320" w:lineRule="exact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10,434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D2A7C6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57B3FAE" w14:textId="5CFDF346" w:rsidR="009A6FE3" w:rsidRPr="006375B5" w:rsidRDefault="009A6FE3" w:rsidP="009A6FE3">
            <w:pPr>
              <w:pStyle w:val="acctfourfigures"/>
              <w:tabs>
                <w:tab w:val="clear" w:pos="765"/>
                <w:tab w:val="decimal" w:pos="340"/>
              </w:tabs>
              <w:spacing w:line="320" w:lineRule="exact"/>
              <w:ind w:left="-123" w:right="-11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46CD82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2B4698CB" w14:textId="74B20894" w:rsidR="009A6FE3" w:rsidRPr="006375B5" w:rsidRDefault="009A6FE3" w:rsidP="009A6FE3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9A6FE3" w:rsidRPr="006375B5" w14:paraId="2A20AEE5" w14:textId="77777777" w:rsidTr="00194DE4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7BB96DA" w14:textId="77777777" w:rsidR="009A6FE3" w:rsidRPr="006375B5" w:rsidRDefault="009A6FE3" w:rsidP="009A6FE3">
            <w:pPr>
              <w:spacing w:line="320" w:lineRule="exact"/>
              <w:ind w:left="153" w:right="-11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96D9D4" w14:textId="77777777" w:rsidR="009A6FE3" w:rsidRPr="006375B5" w:rsidRDefault="009A6FE3" w:rsidP="009A6FE3">
            <w:pPr>
              <w:pStyle w:val="acctfourfigures"/>
              <w:tabs>
                <w:tab w:val="clear" w:pos="765"/>
              </w:tabs>
              <w:spacing w:line="320" w:lineRule="exact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2F4912" w14:textId="77777777" w:rsidR="009A6FE3" w:rsidRDefault="009A6FE3" w:rsidP="009A6FE3">
            <w:pPr>
              <w:pStyle w:val="acctfourfigures"/>
              <w:tabs>
                <w:tab w:val="clear" w:pos="765"/>
                <w:tab w:val="decimal" w:pos="210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1131413" w14:textId="77777777" w:rsidR="009A6FE3" w:rsidRDefault="009A6FE3" w:rsidP="009A6FE3">
            <w:pPr>
              <w:pStyle w:val="acctfourfigures"/>
              <w:tabs>
                <w:tab w:val="clear" w:pos="765"/>
                <w:tab w:val="decimal" w:pos="350"/>
              </w:tabs>
              <w:spacing w:line="320" w:lineRule="exact"/>
              <w:ind w:left="-111" w:right="-11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F60342" w14:textId="77777777" w:rsidR="009A6FE3" w:rsidRDefault="009A6FE3" w:rsidP="009A6FE3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FE7B340" w14:textId="77777777" w:rsidR="009A6FE3" w:rsidRDefault="009A6FE3" w:rsidP="009A6FE3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D46189" w14:textId="77777777" w:rsidR="009A6FE3" w:rsidRDefault="009A6FE3" w:rsidP="009A6FE3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AEA2F4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2AE50D8" w14:textId="77777777" w:rsidR="009A6FE3" w:rsidRDefault="009A6FE3" w:rsidP="009A6FE3">
            <w:pPr>
              <w:pStyle w:val="acctfourfigures"/>
              <w:tabs>
                <w:tab w:val="clear" w:pos="765"/>
                <w:tab w:val="decimal" w:pos="447"/>
              </w:tabs>
              <w:spacing w:line="320" w:lineRule="exact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603F04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5E6068" w14:textId="77777777" w:rsidR="009A6FE3" w:rsidRDefault="009A6FE3" w:rsidP="009A6FE3">
            <w:pPr>
              <w:pStyle w:val="acctfourfigures"/>
              <w:tabs>
                <w:tab w:val="clear" w:pos="765"/>
                <w:tab w:val="decimal" w:pos="330"/>
              </w:tabs>
              <w:spacing w:line="320" w:lineRule="exact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A55B75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6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8B28400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37ECE71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7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C281BF" w14:textId="77777777" w:rsidR="009A6FE3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AF834CF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0EBA6C" w14:textId="77777777" w:rsidR="009A6FE3" w:rsidRDefault="009A6FE3" w:rsidP="009A6FE3">
            <w:pPr>
              <w:pStyle w:val="acctfourfigures"/>
              <w:tabs>
                <w:tab w:val="clear" w:pos="765"/>
                <w:tab w:val="decimal" w:pos="517"/>
              </w:tabs>
              <w:spacing w:line="320" w:lineRule="exact"/>
              <w:ind w:left="-123" w:right="-11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12972E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B3E804C" w14:textId="77777777" w:rsidR="009A6FE3" w:rsidRDefault="009A6FE3" w:rsidP="009A6FE3">
            <w:pPr>
              <w:pStyle w:val="acctfourfigures"/>
              <w:tabs>
                <w:tab w:val="clear" w:pos="765"/>
                <w:tab w:val="decimal" w:pos="340"/>
              </w:tabs>
              <w:spacing w:line="320" w:lineRule="exact"/>
              <w:ind w:left="-123" w:right="-11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CCD37A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67D9D080" w14:textId="77777777" w:rsidR="009A6FE3" w:rsidRDefault="009A6FE3" w:rsidP="009A6FE3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9A6FE3" w:rsidRPr="006375B5" w14:paraId="2C679E72" w14:textId="77777777" w:rsidTr="00194DE4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73B2780" w14:textId="77777777" w:rsidR="009A6FE3" w:rsidRPr="006375B5" w:rsidRDefault="009A6FE3" w:rsidP="009A6FE3">
            <w:pPr>
              <w:spacing w:line="320" w:lineRule="exact"/>
              <w:ind w:left="153" w:right="-11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67087B" w14:textId="77777777" w:rsidR="009A6FE3" w:rsidRPr="006375B5" w:rsidRDefault="009A6FE3" w:rsidP="009A6FE3">
            <w:pPr>
              <w:pStyle w:val="acctfourfigures"/>
              <w:tabs>
                <w:tab w:val="clear" w:pos="765"/>
              </w:tabs>
              <w:spacing w:line="320" w:lineRule="exact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2BD2C41" w14:textId="77777777" w:rsidR="009A6FE3" w:rsidRDefault="009A6FE3" w:rsidP="009A6FE3">
            <w:pPr>
              <w:pStyle w:val="acctfourfigures"/>
              <w:tabs>
                <w:tab w:val="clear" w:pos="765"/>
                <w:tab w:val="decimal" w:pos="210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577DBA" w14:textId="77777777" w:rsidR="009A6FE3" w:rsidRDefault="009A6FE3" w:rsidP="009A6FE3">
            <w:pPr>
              <w:pStyle w:val="acctfourfigures"/>
              <w:tabs>
                <w:tab w:val="clear" w:pos="765"/>
                <w:tab w:val="decimal" w:pos="350"/>
              </w:tabs>
              <w:spacing w:line="320" w:lineRule="exact"/>
              <w:ind w:left="-111" w:right="-11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7F0052" w14:textId="77777777" w:rsidR="009A6FE3" w:rsidRDefault="009A6FE3" w:rsidP="009A6FE3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3C02A9" w14:textId="77777777" w:rsidR="009A6FE3" w:rsidRDefault="009A6FE3" w:rsidP="009A6FE3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3EE211" w14:textId="77777777" w:rsidR="009A6FE3" w:rsidRDefault="009A6FE3" w:rsidP="009A6FE3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736365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B8DC86" w14:textId="77777777" w:rsidR="009A6FE3" w:rsidRDefault="009A6FE3" w:rsidP="009A6FE3">
            <w:pPr>
              <w:pStyle w:val="acctfourfigures"/>
              <w:tabs>
                <w:tab w:val="clear" w:pos="765"/>
                <w:tab w:val="decimal" w:pos="447"/>
              </w:tabs>
              <w:spacing w:line="320" w:lineRule="exact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7F101C7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DE2E4C" w14:textId="77777777" w:rsidR="009A6FE3" w:rsidRDefault="009A6FE3" w:rsidP="009A6FE3">
            <w:pPr>
              <w:pStyle w:val="acctfourfigures"/>
              <w:tabs>
                <w:tab w:val="clear" w:pos="765"/>
                <w:tab w:val="decimal" w:pos="330"/>
              </w:tabs>
              <w:spacing w:line="320" w:lineRule="exact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A2EEE1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6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B2FC57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875DD7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7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27B879" w14:textId="77777777" w:rsidR="009A6FE3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DDD0314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2CBD953" w14:textId="77777777" w:rsidR="009A6FE3" w:rsidRDefault="009A6FE3" w:rsidP="009A6FE3">
            <w:pPr>
              <w:pStyle w:val="acctfourfigures"/>
              <w:tabs>
                <w:tab w:val="clear" w:pos="765"/>
                <w:tab w:val="decimal" w:pos="517"/>
              </w:tabs>
              <w:spacing w:line="320" w:lineRule="exact"/>
              <w:ind w:left="-123" w:right="-11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5D34CC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FBF4250" w14:textId="77777777" w:rsidR="009A6FE3" w:rsidRDefault="009A6FE3" w:rsidP="009A6FE3">
            <w:pPr>
              <w:pStyle w:val="acctfourfigures"/>
              <w:tabs>
                <w:tab w:val="clear" w:pos="765"/>
                <w:tab w:val="decimal" w:pos="340"/>
              </w:tabs>
              <w:spacing w:line="320" w:lineRule="exact"/>
              <w:ind w:left="-123" w:right="-11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5FC67C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104E7192" w14:textId="77777777" w:rsidR="009A6FE3" w:rsidRDefault="009A6FE3" w:rsidP="009A6FE3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9A6FE3" w:rsidRPr="006375B5" w14:paraId="22B8B7BD" w14:textId="77777777" w:rsidTr="00194DE4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468DA2" w14:textId="77777777" w:rsidR="009A6FE3" w:rsidRPr="006375B5" w:rsidRDefault="009A6FE3" w:rsidP="009A6FE3">
            <w:pPr>
              <w:spacing w:line="320" w:lineRule="exact"/>
              <w:ind w:left="153" w:right="-11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DB449A8" w14:textId="77777777" w:rsidR="009A6FE3" w:rsidRPr="006375B5" w:rsidRDefault="009A6FE3" w:rsidP="009A6FE3">
            <w:pPr>
              <w:pStyle w:val="acctfourfigures"/>
              <w:tabs>
                <w:tab w:val="clear" w:pos="765"/>
              </w:tabs>
              <w:spacing w:line="320" w:lineRule="exact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87A88A7" w14:textId="77777777" w:rsidR="009A6FE3" w:rsidRDefault="009A6FE3" w:rsidP="009A6FE3">
            <w:pPr>
              <w:pStyle w:val="acctfourfigures"/>
              <w:tabs>
                <w:tab w:val="clear" w:pos="765"/>
                <w:tab w:val="decimal" w:pos="210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FD9213F" w14:textId="77777777" w:rsidR="009A6FE3" w:rsidRDefault="009A6FE3" w:rsidP="009A6FE3">
            <w:pPr>
              <w:pStyle w:val="acctfourfigures"/>
              <w:tabs>
                <w:tab w:val="clear" w:pos="765"/>
                <w:tab w:val="decimal" w:pos="350"/>
              </w:tabs>
              <w:spacing w:line="320" w:lineRule="exact"/>
              <w:ind w:left="-111" w:right="-11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DD38AA" w14:textId="77777777" w:rsidR="009A6FE3" w:rsidRDefault="009A6FE3" w:rsidP="009A6FE3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D3B63D" w14:textId="77777777" w:rsidR="009A6FE3" w:rsidRDefault="009A6FE3" w:rsidP="009A6FE3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1030BE4" w14:textId="77777777" w:rsidR="009A6FE3" w:rsidRDefault="009A6FE3" w:rsidP="009A6FE3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EBF97B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CE9A61" w14:textId="77777777" w:rsidR="009A6FE3" w:rsidRDefault="009A6FE3" w:rsidP="009A6FE3">
            <w:pPr>
              <w:pStyle w:val="acctfourfigures"/>
              <w:tabs>
                <w:tab w:val="clear" w:pos="765"/>
                <w:tab w:val="decimal" w:pos="447"/>
              </w:tabs>
              <w:spacing w:line="320" w:lineRule="exact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8056C02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0D4A5D" w14:textId="77777777" w:rsidR="009A6FE3" w:rsidRDefault="009A6FE3" w:rsidP="009A6FE3">
            <w:pPr>
              <w:pStyle w:val="acctfourfigures"/>
              <w:tabs>
                <w:tab w:val="clear" w:pos="765"/>
                <w:tab w:val="decimal" w:pos="330"/>
              </w:tabs>
              <w:spacing w:line="320" w:lineRule="exact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EAB01E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6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73630A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AB3F16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7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6A021A3" w14:textId="77777777" w:rsidR="009A6FE3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8371A66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FC66AA" w14:textId="77777777" w:rsidR="009A6FE3" w:rsidRDefault="009A6FE3" w:rsidP="009A6FE3">
            <w:pPr>
              <w:pStyle w:val="acctfourfigures"/>
              <w:tabs>
                <w:tab w:val="clear" w:pos="765"/>
                <w:tab w:val="decimal" w:pos="517"/>
              </w:tabs>
              <w:spacing w:line="320" w:lineRule="exact"/>
              <w:ind w:left="-123" w:right="-11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FB56A9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2384F23" w14:textId="77777777" w:rsidR="009A6FE3" w:rsidRDefault="009A6FE3" w:rsidP="009A6FE3">
            <w:pPr>
              <w:pStyle w:val="acctfourfigures"/>
              <w:tabs>
                <w:tab w:val="clear" w:pos="765"/>
                <w:tab w:val="decimal" w:pos="340"/>
              </w:tabs>
              <w:spacing w:line="320" w:lineRule="exact"/>
              <w:ind w:left="-123" w:right="-11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40BEF8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6FEAEDFB" w14:textId="77777777" w:rsidR="009A6FE3" w:rsidRDefault="009A6FE3" w:rsidP="009A6FE3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9A6FE3" w:rsidRPr="006375B5" w14:paraId="3DD5A93C" w14:textId="77777777" w:rsidTr="00194DE4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3BD54F6" w14:textId="77777777" w:rsidR="009A6FE3" w:rsidRDefault="009A6FE3" w:rsidP="009A6FE3">
            <w:pPr>
              <w:spacing w:line="320" w:lineRule="exact"/>
              <w:ind w:right="-11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7F3DD0A0" w14:textId="07D5E4F6" w:rsidR="009A6FE3" w:rsidRPr="006375B5" w:rsidRDefault="009A6FE3" w:rsidP="009A6FE3">
            <w:pPr>
              <w:spacing w:line="320" w:lineRule="exact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ย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ต่อ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7987A2" w14:textId="77777777" w:rsidR="009A6FE3" w:rsidRPr="006375B5" w:rsidRDefault="009A6FE3" w:rsidP="009A6FE3">
            <w:pPr>
              <w:pStyle w:val="acctfourfigures"/>
              <w:tabs>
                <w:tab w:val="clear" w:pos="765"/>
              </w:tabs>
              <w:spacing w:line="320" w:lineRule="exact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E550EEB" w14:textId="77777777" w:rsidR="009A6FE3" w:rsidRDefault="009A6FE3" w:rsidP="009A6FE3">
            <w:pPr>
              <w:pStyle w:val="acctfourfigures"/>
              <w:tabs>
                <w:tab w:val="clear" w:pos="765"/>
                <w:tab w:val="decimal" w:pos="210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2A28A3" w14:textId="77777777" w:rsidR="009A6FE3" w:rsidRDefault="009A6FE3" w:rsidP="009A6FE3">
            <w:pPr>
              <w:pStyle w:val="acctfourfigures"/>
              <w:tabs>
                <w:tab w:val="clear" w:pos="765"/>
                <w:tab w:val="decimal" w:pos="350"/>
              </w:tabs>
              <w:spacing w:line="320" w:lineRule="exact"/>
              <w:ind w:left="-111" w:right="-11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65BD55" w14:textId="77777777" w:rsidR="009A6FE3" w:rsidRDefault="009A6FE3" w:rsidP="009A6FE3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1D4C58" w14:textId="77777777" w:rsidR="009A6FE3" w:rsidRDefault="009A6FE3" w:rsidP="009A6FE3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D06A1B0" w14:textId="77777777" w:rsidR="009A6FE3" w:rsidRDefault="009A6FE3" w:rsidP="009A6FE3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75AEFD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C6CF6A" w14:textId="77777777" w:rsidR="009A6FE3" w:rsidRDefault="009A6FE3" w:rsidP="009A6FE3">
            <w:pPr>
              <w:pStyle w:val="acctfourfigures"/>
              <w:tabs>
                <w:tab w:val="clear" w:pos="765"/>
                <w:tab w:val="decimal" w:pos="447"/>
              </w:tabs>
              <w:spacing w:line="320" w:lineRule="exact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0FF57E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49B066" w14:textId="77777777" w:rsidR="009A6FE3" w:rsidRDefault="009A6FE3" w:rsidP="009A6FE3">
            <w:pPr>
              <w:pStyle w:val="acctfourfigures"/>
              <w:tabs>
                <w:tab w:val="clear" w:pos="765"/>
                <w:tab w:val="decimal" w:pos="330"/>
              </w:tabs>
              <w:spacing w:line="320" w:lineRule="exact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0119CA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6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4720F7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C8819E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7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52154B9" w14:textId="77777777" w:rsidR="009A6FE3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ABC449B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A0AA7A" w14:textId="77777777" w:rsidR="009A6FE3" w:rsidRDefault="009A6FE3" w:rsidP="009A6FE3">
            <w:pPr>
              <w:pStyle w:val="acctfourfigures"/>
              <w:tabs>
                <w:tab w:val="clear" w:pos="765"/>
                <w:tab w:val="decimal" w:pos="517"/>
              </w:tabs>
              <w:spacing w:line="320" w:lineRule="exact"/>
              <w:ind w:left="-123" w:right="-11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B8DEB2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043F402" w14:textId="77777777" w:rsidR="009A6FE3" w:rsidRDefault="009A6FE3" w:rsidP="009A6FE3">
            <w:pPr>
              <w:pStyle w:val="acctfourfigures"/>
              <w:tabs>
                <w:tab w:val="clear" w:pos="765"/>
                <w:tab w:val="decimal" w:pos="340"/>
              </w:tabs>
              <w:spacing w:line="320" w:lineRule="exact"/>
              <w:ind w:left="-123" w:right="-11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F4C40B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6E11D999" w14:textId="77777777" w:rsidR="009A6FE3" w:rsidRDefault="009A6FE3" w:rsidP="009A6FE3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9A6FE3" w:rsidRPr="006375B5" w14:paraId="25BC16E6" w14:textId="77777777" w:rsidTr="00194DE4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64ADCCF5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162"/>
                <w:tab w:val="decimal" w:pos="240"/>
                <w:tab w:val="decimal" w:pos="702"/>
              </w:tabs>
              <w:spacing w:line="320" w:lineRule="exact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บริษัท ซิสเต็ม แอสเซ็ทส์ จำกัด</w:t>
            </w:r>
          </w:p>
        </w:tc>
        <w:tc>
          <w:tcPr>
            <w:tcW w:w="13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9CC9C3" w14:textId="77777777" w:rsidR="009A6FE3" w:rsidRPr="006375B5" w:rsidRDefault="009A6FE3" w:rsidP="009A6F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พัฒนา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9C76444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210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5E4A2A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240"/>
              </w:tabs>
              <w:spacing w:line="320" w:lineRule="exac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4FEF59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A9DE4C0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490"/>
              </w:tabs>
              <w:spacing w:line="320" w:lineRule="exac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5D7529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6496CF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FA7935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400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08E9C1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FC6290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240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5DF2CC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6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3856B3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29"/>
              </w:tabs>
              <w:spacing w:line="320" w:lineRule="exact"/>
              <w:ind w:left="-121" w:right="-105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62DBA8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7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919292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DB0E360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0FA8ED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17"/>
              </w:tabs>
              <w:spacing w:line="320" w:lineRule="exact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D057C6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0C4324E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162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CA98FA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645B82F7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9A6FE3" w:rsidRPr="006375B5" w14:paraId="25359D5C" w14:textId="77777777" w:rsidTr="00194DE4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3BC72EE0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162"/>
                <w:tab w:val="decimal" w:pos="240"/>
                <w:tab w:val="decimal" w:pos="702"/>
              </w:tabs>
              <w:spacing w:line="320" w:lineRule="exact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5E1F7D" w14:textId="77777777" w:rsidR="009A6FE3" w:rsidRPr="006375B5" w:rsidRDefault="009A6FE3" w:rsidP="009A6F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67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F7B892" w14:textId="3D9FC428" w:rsidR="009A6FE3" w:rsidRPr="006375B5" w:rsidRDefault="009A6FE3" w:rsidP="009A6FE3">
            <w:pPr>
              <w:pStyle w:val="acctfourfigures"/>
              <w:tabs>
                <w:tab w:val="clear" w:pos="765"/>
                <w:tab w:val="decimal" w:pos="210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970A502" w14:textId="239A5A2D" w:rsidR="009A6FE3" w:rsidRPr="006375B5" w:rsidRDefault="00DC39C2" w:rsidP="009A6FE3">
            <w:pPr>
              <w:pStyle w:val="acctfourfigures"/>
              <w:tabs>
                <w:tab w:val="clear" w:pos="765"/>
                <w:tab w:val="decimal" w:pos="350"/>
              </w:tabs>
              <w:spacing w:line="320" w:lineRule="exact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C39C2">
              <w:rPr>
                <w:rFonts w:ascii="Angsana New" w:hAnsi="Angsana New" w:hint="cs"/>
                <w:sz w:val="24"/>
                <w:szCs w:val="24"/>
                <w:lang w:val="en-US" w:bidi="th-TH"/>
              </w:rPr>
              <w:t>100</w:t>
            </w:r>
            <w:r w:rsidR="009A6FE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.</w:t>
            </w:r>
            <w:r w:rsidRPr="00DC39C2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177341C" w14:textId="4760963A" w:rsidR="009A6FE3" w:rsidRPr="006375B5" w:rsidRDefault="009A6FE3" w:rsidP="009A6FE3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5171614" w14:textId="71586A82" w:rsidR="009A6FE3" w:rsidRPr="006375B5" w:rsidRDefault="009A6FE3" w:rsidP="009A6FE3">
            <w:pPr>
              <w:pStyle w:val="acctfourfigures"/>
              <w:tabs>
                <w:tab w:val="clear" w:pos="765"/>
                <w:tab w:val="decimal" w:pos="490"/>
              </w:tabs>
              <w:spacing w:line="320" w:lineRule="exac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B6B323" w14:textId="510612FA" w:rsidR="009A6FE3" w:rsidRPr="006375B5" w:rsidRDefault="009A6FE3" w:rsidP="009A6FE3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400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903368F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50D48E" w14:textId="6B2AE6E4" w:rsidR="009A6FE3" w:rsidRPr="006375B5" w:rsidRDefault="009A6FE3" w:rsidP="009A6FE3">
            <w:pPr>
              <w:pStyle w:val="acctfourfigures"/>
              <w:tabs>
                <w:tab w:val="clear" w:pos="765"/>
                <w:tab w:val="decimal" w:pos="400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400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F725CC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271F7A1" w14:textId="0920FB8C" w:rsidR="009A6FE3" w:rsidRPr="006375B5" w:rsidRDefault="009A6FE3" w:rsidP="009A6FE3">
            <w:pPr>
              <w:pStyle w:val="acctfourfigures"/>
              <w:tabs>
                <w:tab w:val="clear" w:pos="765"/>
                <w:tab w:val="decimal" w:pos="330"/>
              </w:tabs>
              <w:spacing w:line="320" w:lineRule="exact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93579FB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6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958F9E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B36D6C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7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79BDF3" w14:textId="6A752E54" w:rsidR="009A6FE3" w:rsidRPr="006375B5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400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78D478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7BB41E" w14:textId="573507E1" w:rsidR="009A6FE3" w:rsidRPr="006375B5" w:rsidRDefault="009A6FE3" w:rsidP="009A6FE3">
            <w:pPr>
              <w:pStyle w:val="acctfourfigures"/>
              <w:tabs>
                <w:tab w:val="clear" w:pos="765"/>
                <w:tab w:val="decimal" w:pos="517"/>
              </w:tabs>
              <w:spacing w:line="320" w:lineRule="exact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B9C966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6703A7A" w14:textId="156AA1CB" w:rsidR="009A6FE3" w:rsidRPr="006375B5" w:rsidRDefault="009A6FE3" w:rsidP="009A6FE3">
            <w:pPr>
              <w:pStyle w:val="acctfourfigures"/>
              <w:tabs>
                <w:tab w:val="clear" w:pos="765"/>
                <w:tab w:val="decimal" w:pos="340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802DCA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02698590" w14:textId="0A9DAB3D" w:rsidR="009A6FE3" w:rsidRPr="006375B5" w:rsidRDefault="009A6FE3" w:rsidP="009A6FE3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9A6FE3" w:rsidRPr="006375B5" w14:paraId="560C4E28" w14:textId="77777777" w:rsidTr="00194DE4">
        <w:trPr>
          <w:trHeight w:val="60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183E9B72" w14:textId="77777777" w:rsidR="009A6FE3" w:rsidRPr="006375B5" w:rsidRDefault="009A6FE3" w:rsidP="009A6FE3">
            <w:pPr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แผ่นดินทอง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พร็อพเพอร์ตี้</w:t>
            </w:r>
          </w:p>
        </w:tc>
        <w:tc>
          <w:tcPr>
            <w:tcW w:w="13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4DE2800" w14:textId="77777777" w:rsidR="009A6FE3" w:rsidRPr="006375B5" w:rsidRDefault="009A6FE3" w:rsidP="009A6F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พัฒนา 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4179162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312EA7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D76C2D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5DB3F7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CDFEB8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9B1B994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292958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241938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E843BF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240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7BDE63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6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0F5A4D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0809C0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7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6AD30E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2FA4C9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D1B804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8D5B2D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AEFB280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9FBA95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62C5B70D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40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9A6FE3" w:rsidRPr="006375B5" w14:paraId="317B97D7" w14:textId="77777777" w:rsidTr="00194DE4">
        <w:trPr>
          <w:trHeight w:val="60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311F259B" w14:textId="77777777" w:rsidR="009A6FE3" w:rsidRPr="006375B5" w:rsidRDefault="009A6FE3" w:rsidP="009A6FE3">
            <w:pPr>
              <w:spacing w:line="240" w:lineRule="auto"/>
              <w:ind w:right="-112"/>
              <w:rPr>
                <w:rFonts w:ascii="Angsana New" w:hAnsi="Angsana New"/>
                <w:sz w:val="24"/>
                <w:szCs w:val="24"/>
              </w:rPr>
            </w:pPr>
            <w:r w:rsidRPr="006375B5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ดีเวลลอปเม้นท์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มหาชน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F27351" w14:textId="77777777" w:rsidR="009A6FE3" w:rsidRPr="006375B5" w:rsidRDefault="009A6FE3" w:rsidP="009A6F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7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6FB3BB" w14:textId="0FEBAF20" w:rsidR="009A6FE3" w:rsidRPr="006375B5" w:rsidRDefault="009A6FE3" w:rsidP="009A6FE3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99.48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4EF529" w14:textId="71166ABE" w:rsidR="009A6FE3" w:rsidRPr="006375B5" w:rsidRDefault="00DC39C2" w:rsidP="009A6FE3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C39C2">
              <w:rPr>
                <w:rFonts w:ascii="Angsana New" w:hAnsi="Angsana New" w:hint="cs"/>
                <w:sz w:val="24"/>
                <w:szCs w:val="24"/>
                <w:lang w:val="en-US" w:bidi="th-TH"/>
              </w:rPr>
              <w:t>99</w:t>
            </w:r>
            <w:r w:rsidR="009A6FE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.</w:t>
            </w:r>
            <w:r w:rsidR="009A6FE3">
              <w:rPr>
                <w:rFonts w:ascii="Angsana New" w:hAnsi="Angsana New"/>
                <w:sz w:val="24"/>
                <w:szCs w:val="24"/>
                <w:lang w:bidi="th-TH"/>
              </w:rPr>
              <w:t>48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1FF2C5" w14:textId="2B695EDB" w:rsidR="009A6FE3" w:rsidRPr="006375B5" w:rsidRDefault="009A6FE3" w:rsidP="009A6FE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11,038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B15758" w14:textId="21FBE0BE" w:rsidR="009A6FE3" w:rsidRPr="006375B5" w:rsidRDefault="009A6FE3" w:rsidP="009A6FE3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11,038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709467" w14:textId="4100434E" w:rsidR="009A6FE3" w:rsidRPr="006375B5" w:rsidRDefault="009A6FE3" w:rsidP="009A6FE3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19,651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F9E732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273058" w14:textId="62A2812C" w:rsidR="009A6FE3" w:rsidRPr="006375B5" w:rsidRDefault="009A6FE3" w:rsidP="009A6FE3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19,651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768F3D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61E6F5" w14:textId="515ECFEC" w:rsidR="009A6FE3" w:rsidRPr="006375B5" w:rsidRDefault="009A6FE3" w:rsidP="009A6FE3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E63001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6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FCC5887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D6CF56E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7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105440" w14:textId="423D14CE" w:rsidR="009A6FE3" w:rsidRPr="006375B5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19,651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57D0C8A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956FC8D" w14:textId="3ED3CF3F" w:rsidR="009A6FE3" w:rsidRPr="006375B5" w:rsidRDefault="009A6FE3" w:rsidP="009A6FE3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19,651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236EB5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F5B0C84" w14:textId="36CDA8A9" w:rsidR="009A6FE3" w:rsidRPr="006375B5" w:rsidRDefault="009A6FE3" w:rsidP="009A6FE3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FBF9F9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37B18D04" w14:textId="1E4A4CC3" w:rsidR="009A6FE3" w:rsidRPr="006375B5" w:rsidRDefault="009A6FE3" w:rsidP="009A6FE3">
            <w:pPr>
              <w:pStyle w:val="acctfourfigures"/>
              <w:tabs>
                <w:tab w:val="clear" w:pos="765"/>
                <w:tab w:val="decimal" w:pos="210"/>
              </w:tabs>
              <w:spacing w:line="320" w:lineRule="exact"/>
              <w:ind w:left="-123" w:right="-11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9A6FE3" w:rsidRPr="006375B5" w14:paraId="0D500DC7" w14:textId="77777777" w:rsidTr="00194DE4">
        <w:trPr>
          <w:trHeight w:val="60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6D7CCE39" w14:textId="77777777" w:rsidR="009A6FE3" w:rsidRPr="006375B5" w:rsidRDefault="009A6FE3" w:rsidP="009A6FE3">
            <w:pPr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บริษัท เฟรเซอร์ส พร็อพเพอร์ตี้</w:t>
            </w:r>
          </w:p>
        </w:tc>
        <w:tc>
          <w:tcPr>
            <w:tcW w:w="13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00469B" w14:textId="77777777" w:rsidR="009A6FE3" w:rsidRPr="006375B5" w:rsidRDefault="009A6FE3" w:rsidP="009A6F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375B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ศูนย์กลางในการ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F87931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04E3121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2BFA139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98C048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1542F4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9B66F55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DA0597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5155968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F13C5AC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240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9317A0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6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FE1B30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65AD8B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7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BF94AD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FB768E5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3FEDEF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97D460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8BB2598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9DECF9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5B98BB23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40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</w:tr>
      <w:tr w:rsidR="009A6FE3" w:rsidRPr="006375B5" w14:paraId="6EFC762D" w14:textId="77777777" w:rsidTr="00194DE4">
        <w:trPr>
          <w:trHeight w:val="60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532D3986" w14:textId="77777777" w:rsidR="009A6FE3" w:rsidRPr="006375B5" w:rsidRDefault="009A6FE3" w:rsidP="009A6FE3">
            <w:pPr>
              <w:spacing w:line="240" w:lineRule="auto"/>
              <w:ind w:left="158" w:right="-112"/>
              <w:rPr>
                <w:rFonts w:ascii="Angsana New" w:hAnsi="Angsana New"/>
                <w:sz w:val="24"/>
                <w:szCs w:val="24"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 xml:space="preserve">ศูนย์บริหารเงิน </w:t>
            </w:r>
            <w:r w:rsidRPr="006375B5">
              <w:rPr>
                <w:rFonts w:ascii="Angsana New" w:hAnsi="Angsana New"/>
                <w:sz w:val="24"/>
                <w:szCs w:val="24"/>
              </w:rPr>
              <w:t>(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6375B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04A64B" w14:textId="77777777" w:rsidR="009A6FE3" w:rsidRPr="006375B5" w:rsidRDefault="009A6FE3" w:rsidP="009A6F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7" w:right="-11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375B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บริหารจัดการ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9A6F41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AAECB4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4771EE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EAAEAB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3BD607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E8E806A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BE15359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476C73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5186000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240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27D33E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6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9DFB2F0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E06A9F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7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67098A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E5BA50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297E54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E0529A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ECDC1FA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975A1A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27687FD2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40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</w:tr>
      <w:tr w:rsidR="009A6FE3" w:rsidRPr="006375B5" w14:paraId="668F0103" w14:textId="77777777" w:rsidTr="00194DE4">
        <w:trPr>
          <w:trHeight w:val="60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664E82D9" w14:textId="77777777" w:rsidR="009A6FE3" w:rsidRPr="006375B5" w:rsidRDefault="009A6FE3" w:rsidP="009A6FE3">
            <w:pPr>
              <w:spacing w:line="240" w:lineRule="auto"/>
              <w:ind w:left="158"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3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CFEAB40" w14:textId="77777777" w:rsidR="009A6FE3" w:rsidRPr="006375B5" w:rsidRDefault="009A6FE3" w:rsidP="009A6F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0" w:right="-11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375B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ด้านการเงิน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FBFCF4" w14:textId="75435BF6" w:rsidR="009A6FE3" w:rsidRPr="006375B5" w:rsidRDefault="009A6FE3" w:rsidP="009A6FE3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2408FC" w14:textId="18B4AB08" w:rsidR="009A6FE3" w:rsidRPr="006375B5" w:rsidRDefault="009A6FE3" w:rsidP="009A6FE3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F79A9F3" w14:textId="0468D081" w:rsidR="009A6FE3" w:rsidRPr="006375B5" w:rsidRDefault="009A6FE3" w:rsidP="009A6FE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979B999" w14:textId="5C54D2EA" w:rsidR="009A6FE3" w:rsidRPr="006375B5" w:rsidRDefault="009A6FE3" w:rsidP="009A6FE3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D2191F" w14:textId="4222EDC3" w:rsidR="009A6FE3" w:rsidRPr="006375B5" w:rsidRDefault="009A6FE3" w:rsidP="009A6FE3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01A7B5F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FBE5CB" w14:textId="7E805EB1" w:rsidR="009A6FE3" w:rsidRPr="006375B5" w:rsidRDefault="009A6FE3" w:rsidP="009A6FE3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AB875E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750D32" w14:textId="3D5B7510" w:rsidR="009A6FE3" w:rsidRPr="006375B5" w:rsidRDefault="009A6FE3" w:rsidP="009A6FE3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880E28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A93E9F4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82EBD1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49D70EA" w14:textId="3C53FD5A" w:rsidR="009A6FE3" w:rsidRPr="006375B5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7019F7F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450807D" w14:textId="63E5B6B1" w:rsidR="009A6FE3" w:rsidRPr="006375B5" w:rsidRDefault="009A6FE3" w:rsidP="009A6FE3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5DFB7A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53669" w14:textId="0ACC32EA" w:rsidR="009A6FE3" w:rsidRPr="006375B5" w:rsidRDefault="009A6FE3" w:rsidP="009A6FE3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8531BC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1E019" w14:textId="25899A48" w:rsidR="009A6FE3" w:rsidRPr="006375B5" w:rsidRDefault="009A6FE3" w:rsidP="009A6FE3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9A6FE3" w:rsidRPr="0034101D" w14:paraId="076A8DD2" w14:textId="77777777" w:rsidTr="00194DE4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1726B971" w14:textId="77777777" w:rsidR="009A6FE3" w:rsidRPr="006375B5" w:rsidRDefault="009A6FE3" w:rsidP="009A6FE3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tcMar>
              <w:left w:w="115" w:type="dxa"/>
              <w:right w:w="115" w:type="dxa"/>
            </w:tcMar>
          </w:tcPr>
          <w:p w14:paraId="43A4E65D" w14:textId="77777777" w:rsidR="009A6FE3" w:rsidRPr="006375B5" w:rsidRDefault="009A6FE3" w:rsidP="009A6FE3">
            <w:pPr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08F5738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611F162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96627FA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F186089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53C42E1" w14:textId="162EAFBE" w:rsidR="009A6FE3" w:rsidRPr="006375B5" w:rsidRDefault="009A6FE3" w:rsidP="009A6FE3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46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42,822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DEAD26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A54493" w14:textId="0E8D19B0" w:rsidR="009A6FE3" w:rsidRPr="006375B5" w:rsidRDefault="009A6FE3" w:rsidP="009A6FE3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42,822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F4496F7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605A39" w14:textId="78A6C8F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72040A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11CA7A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121" w:right="-105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9171CE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C7AA40" w14:textId="37CE10D4" w:rsidR="009A6FE3" w:rsidRPr="006375B5" w:rsidRDefault="009A6FE3" w:rsidP="009A6F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42,822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DB3EDB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0716B9" w14:textId="24EC13A0" w:rsidR="009A6FE3" w:rsidRPr="006375B5" w:rsidRDefault="009A6FE3" w:rsidP="009A6FE3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42,822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FF95C4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2162E1" w14:textId="56C9F47A" w:rsidR="009A6FE3" w:rsidRPr="006375B5" w:rsidRDefault="009A6FE3" w:rsidP="009A6FE3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DB5A68" w14:textId="77777777" w:rsidR="009A6FE3" w:rsidRPr="006375B5" w:rsidRDefault="009A6FE3" w:rsidP="009A6FE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282D9D" w14:textId="2E0B230D" w:rsidR="009A6FE3" w:rsidRPr="0034101D" w:rsidRDefault="009A6FE3" w:rsidP="009A6FE3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123" w:right="-117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4F4DE078" w14:textId="77777777" w:rsidR="00194DE4" w:rsidRDefault="00194DE4"/>
    <w:p w14:paraId="51E69B29" w14:textId="16DB43CF" w:rsidR="00846903" w:rsidRDefault="00846903"/>
    <w:p w14:paraId="0A9B81C6" w14:textId="133994A5" w:rsidR="00DC2BE5" w:rsidRPr="00495915" w:rsidRDefault="00800C65" w:rsidP="004C211C">
      <w:pPr>
        <w:pStyle w:val="acctfourfigures"/>
        <w:tabs>
          <w:tab w:val="clear" w:pos="765"/>
        </w:tabs>
        <w:spacing w:line="240" w:lineRule="auto"/>
        <w:ind w:left="540" w:right="-79"/>
        <w:rPr>
          <w:rFonts w:asciiTheme="majorBidi" w:eastAsia="Times New Roman" w:hAnsiTheme="majorBidi" w:cstheme="majorBidi"/>
          <w:sz w:val="28"/>
          <w:szCs w:val="28"/>
        </w:rPr>
      </w:pPr>
      <w:r w:rsidRPr="00495915">
        <w:rPr>
          <w:rFonts w:asciiTheme="majorBidi" w:eastAsia="Times New Roman" w:hAnsiTheme="majorBidi" w:cstheme="majorBidi"/>
          <w:sz w:val="28"/>
          <w:szCs w:val="28"/>
          <w:cs/>
        </w:rPr>
        <w:t xml:space="preserve">บริษัทย่อยทั้งหมดดำเนินธุรกิจในประเทศไทยยกเว้น </w:t>
      </w:r>
    </w:p>
    <w:p w14:paraId="38501BD9" w14:textId="77626718" w:rsidR="00800C65" w:rsidRPr="006263D0" w:rsidRDefault="00415B4C" w:rsidP="00A33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Theme="majorBidi" w:eastAsia="Times New Roman" w:hAnsiTheme="majorBidi" w:cstheme="majorBidi"/>
          <w:spacing w:val="-2"/>
          <w:sz w:val="28"/>
          <w:szCs w:val="28"/>
        </w:rPr>
      </w:pPr>
      <w:r w:rsidRPr="006263D0">
        <w:rPr>
          <w:rFonts w:asciiTheme="majorBidi" w:eastAsia="Times New Roman" w:hAnsiTheme="majorBidi" w:cstheme="majorBidi"/>
          <w:spacing w:val="-2"/>
          <w:sz w:val="28"/>
          <w:szCs w:val="28"/>
        </w:rPr>
        <w:t>1</w:t>
      </w:r>
      <w:r w:rsidR="00800C65" w:rsidRPr="006263D0"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t xml:space="preserve">. </w:t>
      </w:r>
      <w:r w:rsidR="00800C65" w:rsidRPr="006263D0">
        <w:rPr>
          <w:rFonts w:asciiTheme="majorBidi" w:eastAsia="Times New Roman" w:hAnsiTheme="majorBidi" w:cstheme="majorBidi"/>
          <w:spacing w:val="-2"/>
          <w:sz w:val="28"/>
          <w:szCs w:val="28"/>
        </w:rPr>
        <w:t xml:space="preserve">Frasers Property </w:t>
      </w:r>
      <w:proofErr w:type="gramStart"/>
      <w:r w:rsidR="00800C65" w:rsidRPr="006263D0">
        <w:rPr>
          <w:rFonts w:asciiTheme="majorBidi" w:eastAsia="Times New Roman" w:hAnsiTheme="majorBidi" w:cstheme="majorBidi"/>
          <w:spacing w:val="-2"/>
          <w:sz w:val="28"/>
          <w:szCs w:val="28"/>
        </w:rPr>
        <w:t>Thailand  (</w:t>
      </w:r>
      <w:proofErr w:type="gramEnd"/>
      <w:r w:rsidR="00800C65" w:rsidRPr="006263D0">
        <w:rPr>
          <w:rFonts w:asciiTheme="majorBidi" w:eastAsia="Times New Roman" w:hAnsiTheme="majorBidi" w:cstheme="majorBidi"/>
          <w:spacing w:val="-2"/>
          <w:sz w:val="28"/>
          <w:szCs w:val="28"/>
        </w:rPr>
        <w:t xml:space="preserve">Hong Kong) Limited </w:t>
      </w:r>
      <w:r w:rsidR="00800C65" w:rsidRPr="006263D0"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t xml:space="preserve">จดทะเบียนจัดตั้งและดำเนินธุรกิจในเขตบริหารพิเศษฮ่องกง </w:t>
      </w:r>
    </w:p>
    <w:p w14:paraId="744916AA" w14:textId="7F6D9626" w:rsidR="00800C65" w:rsidRPr="006263D0" w:rsidRDefault="00415B4C" w:rsidP="00A33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Theme="majorBidi" w:eastAsia="Times New Roman" w:hAnsiTheme="majorBidi" w:cstheme="majorBidi"/>
          <w:spacing w:val="-2"/>
          <w:sz w:val="28"/>
          <w:szCs w:val="28"/>
        </w:rPr>
      </w:pPr>
      <w:r w:rsidRPr="006263D0">
        <w:rPr>
          <w:rFonts w:asciiTheme="majorBidi" w:eastAsia="Times New Roman" w:hAnsiTheme="majorBidi" w:cstheme="majorBidi"/>
          <w:spacing w:val="-2"/>
          <w:sz w:val="28"/>
          <w:szCs w:val="28"/>
        </w:rPr>
        <w:t>2</w:t>
      </w:r>
      <w:r w:rsidR="00800C65" w:rsidRPr="006263D0"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t xml:space="preserve">. </w:t>
      </w:r>
      <w:r w:rsidR="00800C65" w:rsidRPr="006263D0">
        <w:rPr>
          <w:rFonts w:asciiTheme="majorBidi" w:eastAsia="Times New Roman" w:hAnsiTheme="majorBidi" w:cstheme="majorBidi"/>
          <w:spacing w:val="-2"/>
          <w:sz w:val="28"/>
          <w:szCs w:val="28"/>
        </w:rPr>
        <w:t>Frasers Property Thailand (International) Pte. Ltd.</w:t>
      </w:r>
      <w:r w:rsidR="00C06DF7" w:rsidRPr="006263D0">
        <w:rPr>
          <w:rFonts w:asciiTheme="majorBidi" w:eastAsia="Times New Roman" w:hAnsiTheme="majorBidi" w:cstheme="majorBidi"/>
          <w:spacing w:val="-2"/>
          <w:sz w:val="28"/>
          <w:szCs w:val="28"/>
        </w:rPr>
        <w:t xml:space="preserve"> </w:t>
      </w:r>
      <w:r w:rsidR="00800C65" w:rsidRPr="006263D0"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t xml:space="preserve">จดทะเบียนจัดตั้งและดำเนินธุรกิจในประเทศสิงคโปร์ </w:t>
      </w:r>
    </w:p>
    <w:p w14:paraId="667505A1" w14:textId="77777777" w:rsidR="001F6C58" w:rsidRPr="006263D0" w:rsidRDefault="001F6C58" w:rsidP="00BF2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Theme="majorBidi" w:eastAsia="Times New Roman" w:hAnsiTheme="majorBidi" w:cstheme="majorBidi"/>
          <w:spacing w:val="-2"/>
          <w:sz w:val="28"/>
          <w:szCs w:val="28"/>
        </w:rPr>
      </w:pPr>
    </w:p>
    <w:p w14:paraId="07AB28ED" w14:textId="5E831978" w:rsidR="001F6C58" w:rsidRPr="006263D0" w:rsidRDefault="001F6C58" w:rsidP="00BF2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sectPr w:rsidR="001F6C58" w:rsidRPr="006263D0" w:rsidSect="005B5CD7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648885B4" w14:textId="110BB926" w:rsidR="00E76E33" w:rsidRPr="006263D0" w:rsidRDefault="007A1A3D" w:rsidP="002D6682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30"/>
          <w:szCs w:val="30"/>
        </w:rPr>
      </w:pPr>
      <w:r w:rsidRPr="006263D0">
        <w:rPr>
          <w:rFonts w:asciiTheme="majorBidi" w:hAnsiTheme="majorBidi" w:cstheme="majorBidi"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647E384F" w14:textId="77777777" w:rsidR="00E76E33" w:rsidRPr="009E3FA5" w:rsidRDefault="00E76E33" w:rsidP="009E3FA5">
      <w:pPr>
        <w:pStyle w:val="BodyText"/>
        <w:rPr>
          <w:rFonts w:asciiTheme="majorBidi" w:hAnsiTheme="majorBidi" w:cstheme="majorBidi"/>
          <w:sz w:val="30"/>
          <w:szCs w:val="30"/>
        </w:rPr>
      </w:pPr>
    </w:p>
    <w:p w14:paraId="7E5A68E4" w14:textId="01FDCF56" w:rsidR="007A1A3D" w:rsidRPr="004F2180" w:rsidRDefault="00431191" w:rsidP="009E3F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F2180">
        <w:rPr>
          <w:rFonts w:asciiTheme="majorBidi" w:hAnsiTheme="majorBidi" w:cstheme="majorBidi"/>
          <w:sz w:val="30"/>
          <w:szCs w:val="30"/>
          <w:cs/>
        </w:rPr>
        <w:t>การซื้อ</w:t>
      </w:r>
      <w:r w:rsidR="001C6491" w:rsidRPr="004F2180">
        <w:rPr>
          <w:rFonts w:asciiTheme="majorBidi" w:hAnsiTheme="majorBidi" w:cstheme="majorBidi"/>
          <w:sz w:val="30"/>
          <w:szCs w:val="30"/>
          <w:cs/>
        </w:rPr>
        <w:t>และ</w:t>
      </w:r>
      <w:r w:rsidRPr="004F2180">
        <w:rPr>
          <w:rFonts w:asciiTheme="majorBidi" w:hAnsiTheme="majorBidi" w:cstheme="majorBidi"/>
          <w:sz w:val="30"/>
          <w:szCs w:val="30"/>
          <w:cs/>
        </w:rPr>
        <w:t>จำหน่ายอสังหาริมทรัพย์เพื่อการลงทุนระหว่างงวด</w:t>
      </w:r>
      <w:r w:rsidR="00006E27" w:rsidRPr="004F2180">
        <w:rPr>
          <w:rFonts w:asciiTheme="majorBidi" w:hAnsiTheme="majorBidi" w:cstheme="majorBidi"/>
          <w:sz w:val="30"/>
          <w:szCs w:val="30"/>
          <w:cs/>
        </w:rPr>
        <w:t>สาม</w:t>
      </w:r>
      <w:r w:rsidRPr="004F2180">
        <w:rPr>
          <w:rFonts w:asciiTheme="majorBidi" w:hAnsiTheme="majorBidi" w:cstheme="majorBidi"/>
          <w:sz w:val="30"/>
          <w:szCs w:val="30"/>
          <w:cs/>
        </w:rPr>
        <w:t>เดือนสิ้นสุ</w:t>
      </w:r>
      <w:r w:rsidR="00A1154D" w:rsidRPr="004F2180">
        <w:rPr>
          <w:rFonts w:asciiTheme="majorBidi" w:hAnsiTheme="majorBidi" w:cstheme="majorBidi"/>
          <w:sz w:val="30"/>
          <w:szCs w:val="30"/>
          <w:cs/>
        </w:rPr>
        <w:t>ด</w:t>
      </w:r>
      <w:r w:rsidRPr="004F2180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006E27" w:rsidRPr="004F2180">
        <w:rPr>
          <w:rFonts w:asciiTheme="majorBidi" w:hAnsiTheme="majorBidi" w:cstheme="majorBidi"/>
          <w:sz w:val="30"/>
          <w:szCs w:val="30"/>
        </w:rPr>
        <w:t xml:space="preserve">31 </w:t>
      </w:r>
      <w:r w:rsidR="00006E27" w:rsidRPr="004F218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4F218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B737B85" w14:textId="05D07515" w:rsidR="00006E27" w:rsidRPr="006263D0" w:rsidRDefault="00006E27" w:rsidP="009E2F97">
      <w:pPr>
        <w:pStyle w:val="block"/>
        <w:spacing w:after="0" w:line="240" w:lineRule="atLeast"/>
        <w:ind w:left="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163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464"/>
        <w:gridCol w:w="1017"/>
        <w:gridCol w:w="236"/>
        <w:gridCol w:w="1030"/>
        <w:gridCol w:w="236"/>
        <w:gridCol w:w="973"/>
        <w:gridCol w:w="271"/>
        <w:gridCol w:w="936"/>
      </w:tblGrid>
      <w:tr w:rsidR="00006E27" w:rsidRPr="006263D0" w14:paraId="1BD808B3" w14:textId="77777777" w:rsidTr="00006E27">
        <w:tc>
          <w:tcPr>
            <w:tcW w:w="4464" w:type="dxa"/>
            <w:vAlign w:val="bottom"/>
          </w:tcPr>
          <w:p w14:paraId="755ECAC0" w14:textId="77777777" w:rsidR="00006E27" w:rsidRPr="006263D0" w:rsidRDefault="00006E27" w:rsidP="00045A9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283" w:type="dxa"/>
            <w:gridSpan w:val="3"/>
            <w:vAlign w:val="bottom"/>
          </w:tcPr>
          <w:p w14:paraId="054FEBA3" w14:textId="77777777" w:rsidR="00006E27" w:rsidRPr="006263D0" w:rsidRDefault="00006E27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660F7007" w14:textId="77777777" w:rsidR="00006E27" w:rsidRPr="006263D0" w:rsidRDefault="00006E27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80" w:type="dxa"/>
            <w:gridSpan w:val="3"/>
            <w:vAlign w:val="bottom"/>
          </w:tcPr>
          <w:p w14:paraId="7949B600" w14:textId="77777777" w:rsidR="00006E27" w:rsidRPr="006263D0" w:rsidRDefault="00006E27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6E27" w:rsidRPr="006263D0" w14:paraId="1BDAE1CF" w14:textId="77777777" w:rsidTr="00006E27">
        <w:tc>
          <w:tcPr>
            <w:tcW w:w="4464" w:type="dxa"/>
            <w:vAlign w:val="bottom"/>
          </w:tcPr>
          <w:p w14:paraId="49D287AE" w14:textId="77777777" w:rsidR="00006E27" w:rsidRPr="006263D0" w:rsidRDefault="00006E27" w:rsidP="00045A9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7" w:type="dxa"/>
            <w:vAlign w:val="bottom"/>
          </w:tcPr>
          <w:p w14:paraId="5B4C886C" w14:textId="7D40AA91" w:rsidR="00006E27" w:rsidRPr="006263D0" w:rsidRDefault="00006E27" w:rsidP="00045A96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</w:t>
            </w:r>
            <w:r w:rsidR="00512673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vAlign w:val="bottom"/>
          </w:tcPr>
          <w:p w14:paraId="221A7040" w14:textId="77777777" w:rsidR="00006E27" w:rsidRPr="006263D0" w:rsidRDefault="00006E27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6B5118FF" w14:textId="07C6EB79" w:rsidR="00006E27" w:rsidRPr="006263D0" w:rsidRDefault="00006E27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1267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2138CEFF" w14:textId="77777777" w:rsidR="00006E27" w:rsidRPr="006263D0" w:rsidRDefault="00006E27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vAlign w:val="bottom"/>
          </w:tcPr>
          <w:p w14:paraId="1B69D6E5" w14:textId="57179B6A" w:rsidR="00006E27" w:rsidRPr="006263D0" w:rsidRDefault="00006E27" w:rsidP="00045A96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</w:t>
            </w:r>
            <w:r w:rsidR="00512673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1" w:type="dxa"/>
            <w:vAlign w:val="bottom"/>
          </w:tcPr>
          <w:p w14:paraId="4665C2E4" w14:textId="77777777" w:rsidR="00006E27" w:rsidRPr="006263D0" w:rsidRDefault="00006E27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48F28B68" w14:textId="2DDA1674" w:rsidR="00006E27" w:rsidRPr="006263D0" w:rsidRDefault="00006E27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1267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06E27" w:rsidRPr="006263D0" w14:paraId="12033B69" w14:textId="77777777" w:rsidTr="00006E27">
        <w:tc>
          <w:tcPr>
            <w:tcW w:w="4464" w:type="dxa"/>
            <w:vAlign w:val="bottom"/>
          </w:tcPr>
          <w:p w14:paraId="3715918D" w14:textId="77777777" w:rsidR="00006E27" w:rsidRPr="006263D0" w:rsidRDefault="00006E27" w:rsidP="00045A9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699" w:type="dxa"/>
            <w:gridSpan w:val="7"/>
            <w:vAlign w:val="bottom"/>
          </w:tcPr>
          <w:p w14:paraId="58F38A08" w14:textId="77777777" w:rsidR="00006E27" w:rsidRPr="006263D0" w:rsidRDefault="00006E27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12673" w:rsidRPr="006263D0" w14:paraId="7737269E" w14:textId="77777777" w:rsidTr="00006E27">
        <w:tc>
          <w:tcPr>
            <w:tcW w:w="4464" w:type="dxa"/>
            <w:vAlign w:val="bottom"/>
          </w:tcPr>
          <w:p w14:paraId="210AF134" w14:textId="72DBB81D" w:rsidR="00512673" w:rsidRPr="006263D0" w:rsidRDefault="00512673" w:rsidP="00512673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มูลค่าสุทธิทางบัญชี</w:t>
            </w:r>
            <w:r w:rsidRPr="006263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55904F99" w14:textId="10B929CA" w:rsidR="00512673" w:rsidRPr="006263D0" w:rsidRDefault="00512673" w:rsidP="00512673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7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4A7EFF" w14:textId="77777777" w:rsidR="00512673" w:rsidRPr="006263D0" w:rsidRDefault="00512673" w:rsidP="0051267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70F6AB04" w14:textId="2B8C8444" w:rsidR="00512673" w:rsidRPr="006263D0" w:rsidRDefault="00512673" w:rsidP="0051267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0BA300" w14:textId="77777777" w:rsidR="00512673" w:rsidRPr="006263D0" w:rsidRDefault="00512673" w:rsidP="0051267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53791C3A" w14:textId="4131F6DE" w:rsidR="00512673" w:rsidRPr="006263D0" w:rsidRDefault="00512673" w:rsidP="00512673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683CC61E" w14:textId="77777777" w:rsidR="00512673" w:rsidRPr="006263D0" w:rsidRDefault="00512673" w:rsidP="0051267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E89600F" w14:textId="6EAADA7B" w:rsidR="00512673" w:rsidRPr="006263D0" w:rsidRDefault="00512673" w:rsidP="00512673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D6553" w:rsidRPr="006263D0" w14:paraId="05B42BDD" w14:textId="77777777" w:rsidTr="00006E27">
        <w:tc>
          <w:tcPr>
            <w:tcW w:w="4464" w:type="dxa"/>
            <w:vAlign w:val="bottom"/>
          </w:tcPr>
          <w:p w14:paraId="40693E6A" w14:textId="723329B1" w:rsidR="00CD6553" w:rsidRPr="006263D0" w:rsidRDefault="00CD6553" w:rsidP="00CD6553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263D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208C4040" w14:textId="12B6C876" w:rsidR="00CD6553" w:rsidRPr="006263D0" w:rsidRDefault="00E1781A" w:rsidP="00CD6553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7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40,029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89A5A0" w14:textId="77777777" w:rsidR="00CD6553" w:rsidRPr="006263D0" w:rsidRDefault="00CD6553" w:rsidP="00CD655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1EA3C4D1" w14:textId="70069C43" w:rsidR="00CD6553" w:rsidRPr="006263D0" w:rsidRDefault="00CD6553" w:rsidP="00CD655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41,115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C249AA" w14:textId="77777777" w:rsidR="00CD6553" w:rsidRPr="006263D0" w:rsidRDefault="00CD6553" w:rsidP="00CD655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3790BA07" w14:textId="0593B24C" w:rsidR="00CD6553" w:rsidRPr="006263D0" w:rsidRDefault="00E1781A" w:rsidP="00CD6553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4,474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63D6C05" w14:textId="77777777" w:rsidR="00CD6553" w:rsidRPr="006263D0" w:rsidRDefault="00CD6553" w:rsidP="00CD655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D65CE9D" w14:textId="48A5B651" w:rsidR="00CD6553" w:rsidRPr="006263D0" w:rsidRDefault="00CD6553" w:rsidP="00CD6553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4,892</w:t>
            </w:r>
          </w:p>
        </w:tc>
      </w:tr>
      <w:tr w:rsidR="00CD6553" w:rsidRPr="006263D0" w14:paraId="724AACD1" w14:textId="77777777" w:rsidTr="00006E27">
        <w:trPr>
          <w:trHeight w:val="68"/>
        </w:trPr>
        <w:tc>
          <w:tcPr>
            <w:tcW w:w="4464" w:type="dxa"/>
            <w:vAlign w:val="bottom"/>
          </w:tcPr>
          <w:p w14:paraId="52ECA9B5" w14:textId="77777777" w:rsidR="00CD6553" w:rsidRPr="006263D0" w:rsidRDefault="00CD6553" w:rsidP="00CD6553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5545A718" w14:textId="040F6478" w:rsidR="00CD6553" w:rsidRPr="006263D0" w:rsidRDefault="00675FC8" w:rsidP="00CD6553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7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</w:t>
            </w:r>
            <w:r w:rsidR="007367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282619" w14:textId="77777777" w:rsidR="00CD6553" w:rsidRPr="006263D0" w:rsidRDefault="00CD6553" w:rsidP="00CD6553">
            <w:pPr>
              <w:pStyle w:val="acctfourfigures"/>
              <w:tabs>
                <w:tab w:val="clear" w:pos="765"/>
                <w:tab w:val="decimal" w:pos="504"/>
                <w:tab w:val="decimal" w:pos="797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5B4A79E0" w14:textId="2E3AB0B7" w:rsidR="00CD6553" w:rsidRPr="006263D0" w:rsidRDefault="00CD6553" w:rsidP="00CD655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327CB0" w14:textId="77777777" w:rsidR="00CD6553" w:rsidRPr="006263D0" w:rsidRDefault="00CD6553" w:rsidP="00CD655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52E63E82" w14:textId="13B1E7D8" w:rsidR="00CD6553" w:rsidRPr="006263D0" w:rsidRDefault="00905B70" w:rsidP="00CD6553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5F8E182" w14:textId="77777777" w:rsidR="00CD6553" w:rsidRPr="006263D0" w:rsidRDefault="00CD6553" w:rsidP="00CD655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7F021BA" w14:textId="457A6812" w:rsidR="00CD6553" w:rsidRPr="006263D0" w:rsidRDefault="00CD6553" w:rsidP="00CD6553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AC376A" w:rsidRPr="006263D0" w14:paraId="361F0A0E" w14:textId="77777777" w:rsidTr="00006E27">
        <w:tc>
          <w:tcPr>
            <w:tcW w:w="4464" w:type="dxa"/>
            <w:vAlign w:val="bottom"/>
          </w:tcPr>
          <w:p w14:paraId="2F5B0247" w14:textId="17D96689" w:rsidR="00AC376A" w:rsidRPr="006263D0" w:rsidRDefault="00AC376A" w:rsidP="00CD6553">
            <w:pPr>
              <w:tabs>
                <w:tab w:val="clear" w:pos="454"/>
                <w:tab w:val="left" w:pos="45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จำหน่ายระหว่างงวด - มูลค่</w:t>
            </w:r>
            <w:r w:rsidR="00E44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สุทธิทางบัญชี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51733A67" w14:textId="5DF36216" w:rsidR="00AC376A" w:rsidRPr="006263D0" w:rsidRDefault="00AC376A" w:rsidP="00AC376A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7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946EBD" w14:textId="77777777" w:rsidR="00AC376A" w:rsidRPr="006263D0" w:rsidRDefault="00AC376A" w:rsidP="00CD6553">
            <w:pPr>
              <w:pStyle w:val="acctfourfigures"/>
              <w:tabs>
                <w:tab w:val="clear" w:pos="765"/>
                <w:tab w:val="decimal" w:pos="687"/>
                <w:tab w:val="decimal" w:pos="79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75692305" w14:textId="1A49E901" w:rsidR="00AC376A" w:rsidRPr="006263D0" w:rsidRDefault="00AC376A" w:rsidP="00CD65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2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717944" w14:textId="77777777" w:rsidR="00AC376A" w:rsidRPr="006263D0" w:rsidRDefault="00AC376A" w:rsidP="00CD6553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654608AE" w14:textId="7E39D3A8" w:rsidR="00AC376A" w:rsidRPr="006263D0" w:rsidRDefault="00905B70" w:rsidP="00905B70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AC7F964" w14:textId="77777777" w:rsidR="00AC376A" w:rsidRPr="006263D0" w:rsidRDefault="00AC376A" w:rsidP="00CD6553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4B746AB" w14:textId="207C8C41" w:rsidR="00AC376A" w:rsidRPr="006263D0" w:rsidRDefault="00AC376A" w:rsidP="00CD6553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D6553" w:rsidRPr="006263D0" w14:paraId="5C1E1150" w14:textId="77777777" w:rsidTr="00006E27">
        <w:tc>
          <w:tcPr>
            <w:tcW w:w="4464" w:type="dxa"/>
            <w:vAlign w:val="bottom"/>
          </w:tcPr>
          <w:p w14:paraId="36CA88C3" w14:textId="2CA0DB4F" w:rsidR="00CD6553" w:rsidRPr="006263D0" w:rsidRDefault="00CD6553" w:rsidP="00CD6553">
            <w:pPr>
              <w:tabs>
                <w:tab w:val="clear" w:pos="454"/>
                <w:tab w:val="left" w:pos="45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12ED73A4" w14:textId="2DDCF600" w:rsidR="00CD6553" w:rsidRPr="006263D0" w:rsidRDefault="00675FC8" w:rsidP="00CD6553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7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7A030A" w14:textId="77777777" w:rsidR="00CD6553" w:rsidRPr="006263D0" w:rsidRDefault="00CD6553" w:rsidP="00CD6553">
            <w:pPr>
              <w:pStyle w:val="acctfourfigures"/>
              <w:tabs>
                <w:tab w:val="clear" w:pos="765"/>
                <w:tab w:val="decimal" w:pos="687"/>
                <w:tab w:val="decimal" w:pos="79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75D373C4" w14:textId="76A35FC6" w:rsidR="00CD6553" w:rsidRPr="006263D0" w:rsidRDefault="00CD6553" w:rsidP="00CD6553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2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0D1DF0" w14:textId="77777777" w:rsidR="00CD6553" w:rsidRPr="006263D0" w:rsidRDefault="00CD6553" w:rsidP="00CD6553">
            <w:pPr>
              <w:pStyle w:val="acctfourfigures"/>
              <w:tabs>
                <w:tab w:val="clear" w:pos="765"/>
                <w:tab w:val="decimal" w:pos="687"/>
                <w:tab w:val="decimal" w:pos="79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E426438" w14:textId="50CF32E7" w:rsidR="00CD6553" w:rsidRPr="006263D0" w:rsidRDefault="00905B70" w:rsidP="00CD6553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40B7EA0" w14:textId="77777777" w:rsidR="00CD6553" w:rsidRPr="006263D0" w:rsidRDefault="00CD6553" w:rsidP="00CD6553">
            <w:pPr>
              <w:pStyle w:val="acctfourfigures"/>
              <w:tabs>
                <w:tab w:val="clear" w:pos="765"/>
                <w:tab w:val="decimal" w:pos="687"/>
                <w:tab w:val="decimal" w:pos="79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805A881" w14:textId="0288FFF6" w:rsidR="00CD6553" w:rsidRPr="006263D0" w:rsidRDefault="00CD6553" w:rsidP="00CD6553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(24)</w:t>
            </w:r>
          </w:p>
        </w:tc>
      </w:tr>
      <w:tr w:rsidR="00CD6553" w:rsidRPr="006263D0" w14:paraId="3C652EB8" w14:textId="77777777" w:rsidTr="00006E27">
        <w:tc>
          <w:tcPr>
            <w:tcW w:w="4464" w:type="dxa"/>
            <w:vAlign w:val="bottom"/>
          </w:tcPr>
          <w:p w14:paraId="254ECA62" w14:textId="4981253C" w:rsidR="00CD6553" w:rsidRPr="006263D0" w:rsidRDefault="00CD6553" w:rsidP="00CD6553">
            <w:pPr>
              <w:tabs>
                <w:tab w:val="clear" w:pos="454"/>
                <w:tab w:val="left" w:pos="45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5AB6D915" w14:textId="77777777" w:rsidR="00CD6553" w:rsidRPr="006263D0" w:rsidRDefault="00CD6553" w:rsidP="00CD6553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7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3B2DF69" w14:textId="77777777" w:rsidR="00CD6553" w:rsidRPr="006263D0" w:rsidRDefault="00CD6553" w:rsidP="00CD6553">
            <w:pPr>
              <w:pStyle w:val="acctfourfigures"/>
              <w:tabs>
                <w:tab w:val="clear" w:pos="765"/>
                <w:tab w:val="decimal" w:pos="687"/>
                <w:tab w:val="decimal" w:pos="79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70317E62" w14:textId="77777777" w:rsidR="00CD6553" w:rsidRPr="006263D0" w:rsidRDefault="00CD6553" w:rsidP="00CD655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2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CA5B21" w14:textId="77777777" w:rsidR="00CD6553" w:rsidRPr="006263D0" w:rsidRDefault="00CD6553" w:rsidP="00CD6553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F16DFA0" w14:textId="77777777" w:rsidR="00CD6553" w:rsidRPr="006263D0" w:rsidRDefault="00CD6553" w:rsidP="00CD6553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1B8DC06A" w14:textId="77777777" w:rsidR="00CD6553" w:rsidRPr="006263D0" w:rsidRDefault="00CD6553" w:rsidP="00CD6553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81B5A55" w14:textId="77777777" w:rsidR="00CD6553" w:rsidRPr="006263D0" w:rsidRDefault="00CD6553" w:rsidP="00CD6553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D6553" w:rsidRPr="006263D0" w14:paraId="77102A4A" w14:textId="77777777" w:rsidTr="00006E27">
        <w:tc>
          <w:tcPr>
            <w:tcW w:w="4464" w:type="dxa"/>
            <w:vAlign w:val="bottom"/>
          </w:tcPr>
          <w:p w14:paraId="4DFACB40" w14:textId="55BE623F" w:rsidR="00CD6553" w:rsidRPr="006263D0" w:rsidRDefault="00CD6553" w:rsidP="00CD6553">
            <w:pPr>
              <w:tabs>
                <w:tab w:val="clear" w:pos="454"/>
                <w:tab w:val="left" w:pos="45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แปลงค่าหน่วยงานต่างประเทศ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29543AF5" w14:textId="76974765" w:rsidR="00CD6553" w:rsidRPr="006263D0" w:rsidRDefault="00675FC8" w:rsidP="00CD6553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7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668147" w14:textId="77777777" w:rsidR="00CD6553" w:rsidRPr="006263D0" w:rsidRDefault="00CD6553" w:rsidP="00CD6553">
            <w:pPr>
              <w:pStyle w:val="acctfourfigures"/>
              <w:tabs>
                <w:tab w:val="clear" w:pos="765"/>
                <w:tab w:val="decimal" w:pos="687"/>
                <w:tab w:val="decimal" w:pos="79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3A7A4414" w14:textId="6FFF45A6" w:rsidR="00CD6553" w:rsidRPr="006263D0" w:rsidRDefault="00CD6553" w:rsidP="00CD655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2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(547)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929172" w14:textId="77777777" w:rsidR="00CD6553" w:rsidRPr="006263D0" w:rsidRDefault="00CD6553" w:rsidP="00CD6553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34E2CEFB" w14:textId="37E09698" w:rsidR="00CD6553" w:rsidRPr="006263D0" w:rsidRDefault="00905B70" w:rsidP="00CD6553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C2B43BA" w14:textId="77777777" w:rsidR="00CD6553" w:rsidRPr="006263D0" w:rsidRDefault="00CD6553" w:rsidP="00CD6553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2D240E4" w14:textId="39C95DFF" w:rsidR="00CD6553" w:rsidRPr="006263D0" w:rsidRDefault="00CD6553" w:rsidP="00CD6553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D6553" w:rsidRPr="006263D0" w14:paraId="729BC536" w14:textId="77777777" w:rsidTr="00006E27">
        <w:tc>
          <w:tcPr>
            <w:tcW w:w="4464" w:type="dxa"/>
            <w:vAlign w:val="bottom"/>
          </w:tcPr>
          <w:p w14:paraId="4E5E23A5" w14:textId="77777777" w:rsidR="00CD6553" w:rsidRPr="006263D0" w:rsidRDefault="00CD6553" w:rsidP="00CD6553">
            <w:pPr>
              <w:ind w:left="-18" w:firstLine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521616" w14:textId="324C6FBD" w:rsidR="00CD6553" w:rsidRPr="006263D0" w:rsidRDefault="00675FC8" w:rsidP="00CD6553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7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40,46</w:t>
            </w:r>
            <w:r w:rsidR="000B41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26111A" w14:textId="77777777" w:rsidR="00CD6553" w:rsidRPr="006263D0" w:rsidRDefault="00CD6553" w:rsidP="00CD6553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6AD462" w14:textId="775E5B86" w:rsidR="00CD6553" w:rsidRPr="006263D0" w:rsidRDefault="00CD6553" w:rsidP="00CD655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40,942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628772" w14:textId="77777777" w:rsidR="00CD6553" w:rsidRPr="006263D0" w:rsidRDefault="00CD6553" w:rsidP="00CD6553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F30412" w14:textId="1F733CB3" w:rsidR="00CD6553" w:rsidRPr="006263D0" w:rsidRDefault="00905B70" w:rsidP="00CD6553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4,440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DEFF07F" w14:textId="77777777" w:rsidR="00CD6553" w:rsidRPr="006263D0" w:rsidRDefault="00CD6553" w:rsidP="00CD6553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E9F653" w14:textId="7E6CDC5E" w:rsidR="00CD6553" w:rsidRPr="006263D0" w:rsidRDefault="00CD6553" w:rsidP="00CD6553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4,872</w:t>
            </w:r>
          </w:p>
        </w:tc>
      </w:tr>
    </w:tbl>
    <w:p w14:paraId="29284FFE" w14:textId="674D5AE5" w:rsidR="00006E27" w:rsidRPr="006263D0" w:rsidRDefault="00006E27" w:rsidP="009E2F97">
      <w:pPr>
        <w:pStyle w:val="block"/>
        <w:spacing w:after="0" w:line="240" w:lineRule="atLeast"/>
        <w:ind w:left="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171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482"/>
        <w:gridCol w:w="994"/>
        <w:gridCol w:w="271"/>
        <w:gridCol w:w="1003"/>
        <w:gridCol w:w="271"/>
        <w:gridCol w:w="944"/>
        <w:gridCol w:w="271"/>
        <w:gridCol w:w="935"/>
      </w:tblGrid>
      <w:tr w:rsidR="00006E27" w:rsidRPr="006263D0" w14:paraId="6CB0980D" w14:textId="77777777" w:rsidTr="00006E27">
        <w:tc>
          <w:tcPr>
            <w:tcW w:w="4482" w:type="dxa"/>
            <w:vAlign w:val="bottom"/>
          </w:tcPr>
          <w:p w14:paraId="59DFC0A5" w14:textId="332D576B" w:rsidR="00006E27" w:rsidRPr="006263D0" w:rsidRDefault="00006E27" w:rsidP="00045A96">
            <w:pPr>
              <w:ind w:left="-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shd w:val="clear" w:color="auto" w:fill="auto"/>
            <w:vAlign w:val="bottom"/>
          </w:tcPr>
          <w:p w14:paraId="77EE5D38" w14:textId="77777777" w:rsidR="00006E27" w:rsidRPr="006263D0" w:rsidRDefault="00006E27" w:rsidP="00045A9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E7B2109" w14:textId="77777777" w:rsidR="00006E27" w:rsidRPr="006263D0" w:rsidRDefault="00006E27" w:rsidP="00045A9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50" w:type="dxa"/>
            <w:gridSpan w:val="3"/>
            <w:shd w:val="clear" w:color="auto" w:fill="auto"/>
            <w:vAlign w:val="bottom"/>
          </w:tcPr>
          <w:p w14:paraId="24AF1B21" w14:textId="77777777" w:rsidR="00006E27" w:rsidRPr="006263D0" w:rsidRDefault="00006E27" w:rsidP="00045A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2673" w:rsidRPr="006263D0" w14:paraId="24143999" w14:textId="77777777" w:rsidTr="00006E27">
        <w:tc>
          <w:tcPr>
            <w:tcW w:w="4482" w:type="dxa"/>
            <w:vAlign w:val="bottom"/>
          </w:tcPr>
          <w:p w14:paraId="4DC62D79" w14:textId="7ECAD38B" w:rsidR="00512673" w:rsidRPr="006263D0" w:rsidRDefault="00512673" w:rsidP="00512673">
            <w:pPr>
              <w:ind w:left="-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  <w:r w:rsidRPr="006263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สำหรับงวดสามเดือนสิ้นสุดวันที่ </w:t>
            </w:r>
            <w:r w:rsidRPr="006263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  <w:t>31</w:t>
            </w:r>
            <w:r w:rsidRPr="006263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 ธันวาคม</w:t>
            </w:r>
            <w:r w:rsidRPr="006263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 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6CB5372" w14:textId="49BA4988" w:rsidR="00512673" w:rsidRPr="006263D0" w:rsidRDefault="00512673" w:rsidP="00512673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512673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14D2A1D" w14:textId="77777777" w:rsidR="00512673" w:rsidRPr="006263D0" w:rsidRDefault="00512673" w:rsidP="0051267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08554B04" w14:textId="44CB7CD0" w:rsidR="00512673" w:rsidRPr="006263D0" w:rsidRDefault="00512673" w:rsidP="00512673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B2B9FEF" w14:textId="77777777" w:rsidR="00512673" w:rsidRPr="006263D0" w:rsidRDefault="00512673" w:rsidP="0051267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63A3841A" w14:textId="43FA9BAB" w:rsidR="00512673" w:rsidRPr="006263D0" w:rsidRDefault="00512673" w:rsidP="00512673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512673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30FCDBD" w14:textId="77777777" w:rsidR="00512673" w:rsidRPr="006263D0" w:rsidRDefault="00512673" w:rsidP="0051267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0547B8A" w14:textId="38DE2552" w:rsidR="00512673" w:rsidRPr="006263D0" w:rsidRDefault="00512673" w:rsidP="00512673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12673" w:rsidRPr="006263D0" w14:paraId="442ECD8F" w14:textId="77777777" w:rsidTr="00006E27">
        <w:tc>
          <w:tcPr>
            <w:tcW w:w="4482" w:type="dxa"/>
            <w:vAlign w:val="bottom"/>
          </w:tcPr>
          <w:p w14:paraId="36F25B9A" w14:textId="77777777" w:rsidR="00512673" w:rsidRPr="006263D0" w:rsidRDefault="00512673" w:rsidP="00512673">
            <w:pPr>
              <w:ind w:left="-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4689" w:type="dxa"/>
            <w:gridSpan w:val="7"/>
            <w:shd w:val="clear" w:color="auto" w:fill="auto"/>
            <w:vAlign w:val="bottom"/>
          </w:tcPr>
          <w:p w14:paraId="0AB1058E" w14:textId="77777777" w:rsidR="00512673" w:rsidRPr="006263D0" w:rsidRDefault="00512673" w:rsidP="0051267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12673" w:rsidRPr="006263D0" w14:paraId="769E495D" w14:textId="77777777" w:rsidTr="00006E27">
        <w:tc>
          <w:tcPr>
            <w:tcW w:w="4482" w:type="dxa"/>
            <w:vAlign w:val="bottom"/>
          </w:tcPr>
          <w:p w14:paraId="5290D0E6" w14:textId="77777777" w:rsidR="00512673" w:rsidRPr="006263D0" w:rsidRDefault="00512673" w:rsidP="00512673">
            <w:pPr>
              <w:pStyle w:val="acctfourfigures"/>
              <w:tabs>
                <w:tab w:val="clear" w:pos="765"/>
              </w:tabs>
              <w:spacing w:line="240" w:lineRule="atLeast"/>
              <w:ind w:left="-9" w:right="-1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  <w:r w:rsidRPr="006263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 w:bidi="th-TH"/>
              </w:rPr>
              <w:t>จำนวนเงินที่รับรู้ในกำไรหรือขาดทุนที่เกี่ยวกับ</w:t>
            </w:r>
            <w:r w:rsidRPr="006263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  <w:br/>
              <w:t xml:space="preserve">   </w:t>
            </w:r>
            <w:r w:rsidRPr="006263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 w:bidi="th-TH"/>
              </w:rPr>
              <w:t>อสังหาริมทรัพย์เพื่อการลงทุน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8AADB41" w14:textId="77777777" w:rsidR="00512673" w:rsidRPr="006263D0" w:rsidRDefault="00512673" w:rsidP="00512673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17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6DA9FBF7" w14:textId="77777777" w:rsidR="00512673" w:rsidRPr="006263D0" w:rsidRDefault="00512673" w:rsidP="0051267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2D342B24" w14:textId="77777777" w:rsidR="00512673" w:rsidRPr="006263D0" w:rsidRDefault="00512673" w:rsidP="0051267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4567DA05" w14:textId="77777777" w:rsidR="00512673" w:rsidRPr="006263D0" w:rsidRDefault="00512673" w:rsidP="0051267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3C23D8C5" w14:textId="77777777" w:rsidR="00512673" w:rsidRPr="006263D0" w:rsidRDefault="00512673" w:rsidP="0051267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463FC712" w14:textId="77777777" w:rsidR="00512673" w:rsidRPr="006263D0" w:rsidRDefault="00512673" w:rsidP="0051267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7C4DEA6" w14:textId="77777777" w:rsidR="00512673" w:rsidRPr="006263D0" w:rsidRDefault="00512673" w:rsidP="0051267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12673" w:rsidRPr="006263D0" w14:paraId="249D9F6F" w14:textId="77777777" w:rsidTr="00006E27">
        <w:tc>
          <w:tcPr>
            <w:tcW w:w="4482" w:type="dxa"/>
            <w:vAlign w:val="bottom"/>
          </w:tcPr>
          <w:p w14:paraId="3171646E" w14:textId="77777777" w:rsidR="00512673" w:rsidRPr="006263D0" w:rsidRDefault="00512673" w:rsidP="00512673">
            <w:pPr>
              <w:ind w:left="-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6269C50" w14:textId="66CB75A2" w:rsidR="00512673" w:rsidRPr="006263D0" w:rsidRDefault="00DC39C2" w:rsidP="00512673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17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39C2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734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247866C" w14:textId="77777777" w:rsidR="00512673" w:rsidRPr="006263D0" w:rsidRDefault="00512673" w:rsidP="0051267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3CFCC383" w14:textId="537CB835" w:rsidR="00512673" w:rsidRPr="006263D0" w:rsidRDefault="00512673" w:rsidP="0051267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7E5502E" w14:textId="77777777" w:rsidR="00512673" w:rsidRPr="006263D0" w:rsidRDefault="00512673" w:rsidP="0051267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4341DB83" w14:textId="0E426E75" w:rsidR="00512673" w:rsidRPr="006263D0" w:rsidRDefault="00DC39C2" w:rsidP="0051267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39C2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08F1285" w14:textId="77777777" w:rsidR="00512673" w:rsidRPr="006263D0" w:rsidRDefault="00512673" w:rsidP="0051267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BC661AB" w14:textId="7EAB68B0" w:rsidR="00512673" w:rsidRPr="006263D0" w:rsidRDefault="00512673" w:rsidP="00512673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</w:p>
        </w:tc>
      </w:tr>
      <w:tr w:rsidR="00512673" w:rsidRPr="006263D0" w14:paraId="133C0485" w14:textId="77777777" w:rsidTr="00006E27">
        <w:tc>
          <w:tcPr>
            <w:tcW w:w="4482" w:type="dxa"/>
            <w:vAlign w:val="bottom"/>
          </w:tcPr>
          <w:p w14:paraId="4DFA35A6" w14:textId="77777777" w:rsidR="00512673" w:rsidRPr="006263D0" w:rsidRDefault="00512673" w:rsidP="00512673">
            <w:pPr>
              <w:ind w:left="-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ค่าซ่อมแซมและค่าบำรุงรักษา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2E8F05B" w14:textId="5E5973C0" w:rsidR="00512673" w:rsidRPr="006263D0" w:rsidRDefault="00DC39C2" w:rsidP="00512673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17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39C2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D599EBD" w14:textId="77777777" w:rsidR="00512673" w:rsidRPr="006263D0" w:rsidRDefault="00512673" w:rsidP="0051267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422B7DAB" w14:textId="7048441B" w:rsidR="00512673" w:rsidRPr="006263D0" w:rsidRDefault="00512673" w:rsidP="0051267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980EE21" w14:textId="77777777" w:rsidR="00512673" w:rsidRPr="006263D0" w:rsidRDefault="00512673" w:rsidP="0051267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023C15C6" w14:textId="03452FD0" w:rsidR="00512673" w:rsidRPr="006263D0" w:rsidRDefault="00DC39C2" w:rsidP="0051267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39C2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61BFFBB" w14:textId="77777777" w:rsidR="00512673" w:rsidRPr="006263D0" w:rsidRDefault="00512673" w:rsidP="0051267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0B2E889F" w14:textId="69729972" w:rsidR="00512673" w:rsidRPr="006263D0" w:rsidRDefault="00512673" w:rsidP="00512673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512673" w:rsidRPr="006263D0" w14:paraId="2745BE4D" w14:textId="77777777" w:rsidTr="00006E27">
        <w:tc>
          <w:tcPr>
            <w:tcW w:w="4482" w:type="dxa"/>
            <w:vAlign w:val="bottom"/>
          </w:tcPr>
          <w:p w14:paraId="0086241C" w14:textId="13DC1BE4" w:rsidR="00512673" w:rsidRPr="006263D0" w:rsidRDefault="00512673" w:rsidP="00512673">
            <w:pPr>
              <w:ind w:left="-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ค่าเสื่อมราคาบันทึกเป็นส่วนหนึ่งใน</w:t>
            </w:r>
            <w:r w:rsidRPr="006263D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: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523E5B8" w14:textId="77777777" w:rsidR="00512673" w:rsidRPr="006263D0" w:rsidRDefault="00512673" w:rsidP="00512673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17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3D308961" w14:textId="77777777" w:rsidR="00512673" w:rsidRPr="006263D0" w:rsidRDefault="00512673" w:rsidP="0051267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0A1322CC" w14:textId="77777777" w:rsidR="00512673" w:rsidRPr="006263D0" w:rsidRDefault="00512673" w:rsidP="0051267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1B2AB218" w14:textId="77777777" w:rsidR="00512673" w:rsidRPr="006263D0" w:rsidRDefault="00512673" w:rsidP="0051267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4FFF0F38" w14:textId="77777777" w:rsidR="00512673" w:rsidRPr="006263D0" w:rsidRDefault="00512673" w:rsidP="0051267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06F7C2A5" w14:textId="77777777" w:rsidR="00512673" w:rsidRPr="006263D0" w:rsidRDefault="00512673" w:rsidP="0051267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9F2EB9C" w14:textId="77777777" w:rsidR="00512673" w:rsidRPr="006263D0" w:rsidRDefault="00512673" w:rsidP="00512673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12673" w:rsidRPr="006263D0" w14:paraId="67F3EDCE" w14:textId="77777777" w:rsidTr="00006E27">
        <w:trPr>
          <w:trHeight w:val="68"/>
        </w:trPr>
        <w:tc>
          <w:tcPr>
            <w:tcW w:w="4482" w:type="dxa"/>
            <w:vAlign w:val="bottom"/>
          </w:tcPr>
          <w:p w14:paraId="39A268C3" w14:textId="0AC77833" w:rsidR="00512673" w:rsidRPr="00DA6359" w:rsidRDefault="00DA6359" w:rsidP="00DA635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59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 </w:t>
            </w:r>
            <w:r w:rsidR="00512673" w:rsidRPr="00DA6359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ต้นทุนการให้เช่า และบริการที่เกี่ยวข้อง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699E40C" w14:textId="126F36A6" w:rsidR="00512673" w:rsidRPr="006263D0" w:rsidRDefault="009A6E3F" w:rsidP="00512673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17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8CE66B7" w14:textId="77777777" w:rsidR="00512673" w:rsidRPr="006263D0" w:rsidRDefault="00512673" w:rsidP="0051267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214769D3" w14:textId="32A276C2" w:rsidR="00512673" w:rsidRPr="006263D0" w:rsidRDefault="00512673" w:rsidP="0051267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BB39A7E" w14:textId="77777777" w:rsidR="00512673" w:rsidRPr="006263D0" w:rsidRDefault="00512673" w:rsidP="0051267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443AC19E" w14:textId="7743028A" w:rsidR="00512673" w:rsidRPr="006263D0" w:rsidRDefault="00DC39C2" w:rsidP="0051267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39C2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D22AF2E" w14:textId="77777777" w:rsidR="00512673" w:rsidRPr="006263D0" w:rsidRDefault="00512673" w:rsidP="0051267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6A736F3" w14:textId="76BAFC9D" w:rsidR="00512673" w:rsidRPr="006263D0" w:rsidRDefault="00512673" w:rsidP="00512673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</w:tr>
      <w:tr w:rsidR="00512673" w:rsidRPr="006263D0" w14:paraId="1430277E" w14:textId="77777777" w:rsidTr="00006E27">
        <w:trPr>
          <w:trHeight w:val="68"/>
        </w:trPr>
        <w:tc>
          <w:tcPr>
            <w:tcW w:w="4482" w:type="dxa"/>
            <w:vAlign w:val="bottom"/>
          </w:tcPr>
          <w:p w14:paraId="13F6D666" w14:textId="79955D49" w:rsidR="00512673" w:rsidRPr="00DA6359" w:rsidRDefault="00DA6359" w:rsidP="00DA635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59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 </w:t>
            </w:r>
            <w:r w:rsidR="00512673" w:rsidRPr="00DA6359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ค่าใช้จ่ายในการบริหาร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BC35E" w14:textId="0C398354" w:rsidR="00512673" w:rsidRPr="006263D0" w:rsidRDefault="009A6E3F" w:rsidP="00512673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17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FD2F5D2" w14:textId="77777777" w:rsidR="00512673" w:rsidRPr="006263D0" w:rsidRDefault="00512673" w:rsidP="0051267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D38C1" w14:textId="6CEECF47" w:rsidR="00512673" w:rsidRPr="006263D0" w:rsidRDefault="00512673" w:rsidP="0051267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0E7182F" w14:textId="77777777" w:rsidR="00512673" w:rsidRPr="006263D0" w:rsidRDefault="00512673" w:rsidP="0051267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79545" w14:textId="7FEE0164" w:rsidR="00512673" w:rsidRPr="006263D0" w:rsidRDefault="00DC39C2" w:rsidP="0051267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39C2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E465BDF" w14:textId="77777777" w:rsidR="00512673" w:rsidRPr="006263D0" w:rsidRDefault="00512673" w:rsidP="0051267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F51C1" w14:textId="2B832572" w:rsidR="00512673" w:rsidRPr="006263D0" w:rsidRDefault="00512673" w:rsidP="00512673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512673" w:rsidRPr="006263D0" w14:paraId="7506E113" w14:textId="77777777" w:rsidTr="00006E27">
        <w:trPr>
          <w:trHeight w:val="68"/>
        </w:trPr>
        <w:tc>
          <w:tcPr>
            <w:tcW w:w="4482" w:type="dxa"/>
            <w:vAlign w:val="bottom"/>
          </w:tcPr>
          <w:p w14:paraId="1667C01A" w14:textId="77777777" w:rsidR="00512673" w:rsidRPr="006263D0" w:rsidRDefault="00512673" w:rsidP="00512673">
            <w:pPr>
              <w:ind w:left="90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41692F" w14:textId="0B21F6FA" w:rsidR="00512673" w:rsidRPr="006263D0" w:rsidRDefault="009A6E3F" w:rsidP="00512673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17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241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96CEB57" w14:textId="77777777" w:rsidR="00512673" w:rsidRPr="006263D0" w:rsidRDefault="00512673" w:rsidP="0051267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8D5C72" w14:textId="3CBEE16A" w:rsidR="00512673" w:rsidRPr="006263D0" w:rsidRDefault="00512673" w:rsidP="0051267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4205436" w14:textId="77777777" w:rsidR="00512673" w:rsidRPr="006263D0" w:rsidRDefault="00512673" w:rsidP="0051267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4B6A72" w14:textId="03104B01" w:rsidR="00512673" w:rsidRPr="006263D0" w:rsidRDefault="00DC39C2" w:rsidP="0051267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39C2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33F4E31" w14:textId="77777777" w:rsidR="00512673" w:rsidRPr="006263D0" w:rsidRDefault="00512673" w:rsidP="0051267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A758CE" w14:textId="797AE02B" w:rsidR="00512673" w:rsidRPr="006263D0" w:rsidRDefault="00512673" w:rsidP="00512673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7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</w:t>
            </w:r>
          </w:p>
        </w:tc>
      </w:tr>
    </w:tbl>
    <w:p w14:paraId="1F5FD5C0" w14:textId="77777777" w:rsidR="00920D90" w:rsidRPr="006263D0" w:rsidRDefault="00920D90" w:rsidP="009E2F97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F8133B" w14:textId="77777777" w:rsidR="00B67466" w:rsidRPr="006263D0" w:rsidRDefault="00B67466" w:rsidP="00B6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 w:eastAsia="x-none"/>
        </w:rPr>
      </w:pPr>
      <w:bookmarkStart w:id="2" w:name="_Hlk71109085"/>
      <w:r w:rsidRPr="006263D0">
        <w:rPr>
          <w:rFonts w:asciiTheme="majorBidi" w:hAnsiTheme="majorBidi" w:cstheme="majorBidi"/>
          <w:sz w:val="30"/>
          <w:szCs w:val="30"/>
          <w:cs/>
          <w:lang w:val="en-GB" w:eastAsia="x-none"/>
        </w:rPr>
        <w:t>อสังหาริมทรัพย์เพื่อการลงทุนของกลุ่มกิจการประกอบด้วย อสังหาริมทรัพย์เพื่อการลงทุนเพื่ออุตสาหกรรมและอสังหาริมทรัพย์เพื่อการลงทุนเพื่อการพาณิชย์</w:t>
      </w:r>
    </w:p>
    <w:p w14:paraId="6506858A" w14:textId="77777777" w:rsidR="00B67466" w:rsidRPr="006263D0" w:rsidRDefault="00B67466" w:rsidP="00B6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 w:eastAsia="x-none"/>
        </w:rPr>
      </w:pPr>
    </w:p>
    <w:p w14:paraId="463DE76F" w14:textId="552F638D" w:rsidR="00B67466" w:rsidRPr="006263D0" w:rsidRDefault="00B67466" w:rsidP="00B6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 w:eastAsia="x-none" w:bidi="ar-SA"/>
        </w:rPr>
      </w:pPr>
      <w:r w:rsidRPr="006263D0">
        <w:rPr>
          <w:rFonts w:asciiTheme="majorBidi" w:hAnsiTheme="majorBidi" w:cstheme="majorBidi"/>
          <w:sz w:val="30"/>
          <w:szCs w:val="30"/>
          <w:cs/>
          <w:lang w:val="en-GB" w:eastAsia="x-none" w:bidi="ar-SA"/>
        </w:rPr>
        <w:lastRenderedPageBreak/>
        <w:t>อสังหาริมทรัพย์เพื่อการลงทุน</w:t>
      </w:r>
      <w:r w:rsidRPr="006263D0">
        <w:rPr>
          <w:rFonts w:asciiTheme="majorBidi" w:hAnsiTheme="majorBidi" w:cstheme="majorBidi"/>
          <w:sz w:val="30"/>
          <w:szCs w:val="30"/>
          <w:cs/>
          <w:lang w:val="en-GB" w:eastAsia="x-none"/>
        </w:rPr>
        <w:t>เพื่ออุตสาหกรรม</w:t>
      </w:r>
      <w:r w:rsidRPr="006263D0">
        <w:rPr>
          <w:rFonts w:asciiTheme="majorBidi" w:hAnsiTheme="majorBidi" w:cstheme="majorBidi"/>
          <w:sz w:val="30"/>
          <w:szCs w:val="30"/>
          <w:cs/>
          <w:lang w:val="en-GB" w:eastAsia="x-none" w:bidi="ar-SA"/>
        </w:rPr>
        <w:t>ประกอบด้วย</w:t>
      </w:r>
      <w:r w:rsidRPr="006263D0">
        <w:rPr>
          <w:rFonts w:asciiTheme="majorBidi" w:hAnsiTheme="majorBidi" w:cstheme="majorBidi"/>
          <w:sz w:val="30"/>
          <w:szCs w:val="30"/>
          <w:cs/>
          <w:lang w:val="en-GB" w:eastAsia="x-none"/>
        </w:rPr>
        <w:t xml:space="preserve"> </w:t>
      </w:r>
      <w:r w:rsidRPr="006263D0">
        <w:rPr>
          <w:rFonts w:asciiTheme="majorBidi" w:hAnsiTheme="majorBidi" w:cstheme="majorBidi"/>
          <w:sz w:val="30"/>
          <w:szCs w:val="30"/>
          <w:cs/>
          <w:lang w:val="en-GB" w:eastAsia="x-none" w:bidi="ar-SA"/>
        </w:rPr>
        <w:t>ที่ดินและส่วนปรับปรุงที่ดิน งานระหว่างก่อสร้า</w:t>
      </w:r>
      <w:r w:rsidRPr="006263D0">
        <w:rPr>
          <w:rFonts w:asciiTheme="majorBidi" w:hAnsiTheme="majorBidi" w:cstheme="majorBidi"/>
          <w:sz w:val="30"/>
          <w:szCs w:val="30"/>
          <w:cs/>
          <w:lang w:val="en-GB" w:eastAsia="x-none"/>
        </w:rPr>
        <w:t>ง</w:t>
      </w:r>
      <w:r w:rsidRPr="006263D0">
        <w:rPr>
          <w:rFonts w:asciiTheme="majorBidi" w:hAnsiTheme="majorBidi" w:cstheme="majorBidi"/>
          <w:sz w:val="30"/>
          <w:szCs w:val="30"/>
          <w:cs/>
          <w:lang w:val="en-GB" w:eastAsia="x-none" w:bidi="ar-SA"/>
        </w:rPr>
        <w:t>สินทรัพย์ส่วนกลาง อาคารโรงงานและคลังสินค้า</w:t>
      </w:r>
    </w:p>
    <w:p w14:paraId="160AEDDE" w14:textId="77777777" w:rsidR="00E84694" w:rsidRPr="006263D0" w:rsidRDefault="00E84694" w:rsidP="00B6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 w:eastAsia="x-none" w:bidi="ar-SA"/>
        </w:rPr>
      </w:pPr>
    </w:p>
    <w:p w14:paraId="07709248" w14:textId="05B656CD" w:rsidR="00B67466" w:rsidRPr="006263D0" w:rsidRDefault="00B67466" w:rsidP="00B6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63D0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อสังหาริมทรัพย์เพื่อการพาณิชย์ ประกอบด้วย อาคารสำนักงานที่ให้เช่าซึ่งส่วนหนึ่งเป็นสินทรัพย์ที่ตั้งอยู่บนที่ดินเช่าซึ่งบริษัทย่อยจ่ายค่าเช่าที่ดินจ่ายล่วงหน้า โดยกรรมสิทธิ์จะตกเป็นสิทธิ์ของเจ้าของที่ดินตามเงื่อนไขในที่ระบุไว้ในสัญญาเช่าที่แตกต่างกันในแต่ละสัญญา</w:t>
      </w:r>
    </w:p>
    <w:p w14:paraId="04A8779A" w14:textId="77777777" w:rsidR="00B67466" w:rsidRPr="006263D0" w:rsidRDefault="00B67466" w:rsidP="00B6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  <w:lang w:eastAsia="x-none"/>
        </w:rPr>
      </w:pPr>
    </w:p>
    <w:p w14:paraId="4E00FF33" w14:textId="77777777" w:rsidR="00B67466" w:rsidRPr="006263D0" w:rsidRDefault="00B67466" w:rsidP="00B6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6263D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สินทรัพย์ที่ใช้เป็นหลักประกัน</w:t>
      </w:r>
    </w:p>
    <w:p w14:paraId="174B2078" w14:textId="77777777" w:rsidR="00B67466" w:rsidRPr="006263D0" w:rsidRDefault="00B67466" w:rsidP="00B6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3829665F" w14:textId="4A47FFCC" w:rsidR="00B67466" w:rsidRPr="006263D0" w:rsidRDefault="00B67466" w:rsidP="00B6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63D0">
        <w:rPr>
          <w:rFonts w:asciiTheme="majorBidi" w:hAnsiTheme="majorBidi" w:cstheme="majorBidi"/>
          <w:sz w:val="30"/>
          <w:szCs w:val="30"/>
          <w:cs/>
        </w:rPr>
        <w:t>กลุ่มบริษัทได้นำอสังหาริมทรัพย์เพื่อการลงทุนเพื่ออุตสาหกรรมไปจดจำนองเพื่อใช้เป็นหลักประกันเงินกู้ยืม</w:t>
      </w:r>
      <w:r w:rsidR="00402DEF">
        <w:rPr>
          <w:rFonts w:asciiTheme="majorBidi" w:hAnsiTheme="majorBidi" w:cstheme="majorBidi"/>
          <w:sz w:val="30"/>
          <w:szCs w:val="30"/>
        </w:rPr>
        <w:br/>
      </w:r>
      <w:r w:rsidRPr="006263D0">
        <w:rPr>
          <w:rFonts w:asciiTheme="majorBidi" w:hAnsiTheme="majorBidi" w:cstheme="majorBidi"/>
          <w:sz w:val="30"/>
          <w:szCs w:val="30"/>
          <w:cs/>
        </w:rPr>
        <w:t>จากสถาบันการเงินเป็นจำนวนเงิน</w:t>
      </w:r>
      <w:r w:rsidR="00EB1DFC" w:rsidRPr="006263D0">
        <w:rPr>
          <w:rFonts w:asciiTheme="majorBidi" w:hAnsiTheme="majorBidi" w:cstheme="majorBidi"/>
          <w:sz w:val="30"/>
          <w:szCs w:val="30"/>
        </w:rPr>
        <w:t xml:space="preserve"> </w:t>
      </w:r>
      <w:r w:rsidR="00110E37">
        <w:rPr>
          <w:rFonts w:asciiTheme="majorBidi" w:hAnsiTheme="majorBidi" w:cstheme="majorBidi"/>
          <w:sz w:val="30"/>
          <w:szCs w:val="30"/>
        </w:rPr>
        <w:t xml:space="preserve">7,718.51 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6263D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415B4C" w:rsidRPr="006263D0">
        <w:rPr>
          <w:rFonts w:asciiTheme="majorBidi" w:hAnsiTheme="majorBidi" w:cstheme="majorBidi"/>
          <w:i/>
          <w:iCs/>
          <w:sz w:val="30"/>
          <w:szCs w:val="30"/>
        </w:rPr>
        <w:t>30</w:t>
      </w:r>
      <w:r w:rsidRPr="006263D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กันยายน </w:t>
      </w:r>
      <w:r w:rsidR="00415B4C" w:rsidRPr="006263D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6263E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6263D0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3E23C9" w:rsidRPr="006263D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739EE" w:rsidRPr="00E739EE">
        <w:rPr>
          <w:rFonts w:asciiTheme="majorBidi" w:hAnsiTheme="majorBidi" w:cstheme="majorBidi"/>
          <w:i/>
          <w:iCs/>
          <w:sz w:val="30"/>
          <w:szCs w:val="30"/>
        </w:rPr>
        <w:t xml:space="preserve">7,766.80 </w:t>
      </w:r>
      <w:r w:rsidR="003E23C9" w:rsidRPr="006263D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bookmarkEnd w:id="2"/>
    <w:p w14:paraId="3117411A" w14:textId="77777777" w:rsidR="00920D90" w:rsidRPr="00C6263E" w:rsidRDefault="00920D90" w:rsidP="00920D90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25BC4305" w14:textId="77777777" w:rsidR="009849DD" w:rsidRPr="006263D0" w:rsidRDefault="009849DD" w:rsidP="002D6682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30"/>
          <w:szCs w:val="30"/>
        </w:rPr>
      </w:pPr>
      <w:r w:rsidRPr="006263D0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Pr="006263D0">
        <w:rPr>
          <w:rFonts w:asciiTheme="majorBidi" w:hAnsiTheme="majorBidi" w:cstheme="majorBidi"/>
          <w:sz w:val="30"/>
          <w:szCs w:val="30"/>
        </w:rPr>
        <w:t xml:space="preserve"> </w:t>
      </w:r>
    </w:p>
    <w:p w14:paraId="4263CEA3" w14:textId="77777777" w:rsidR="000E682E" w:rsidRPr="006263D0" w:rsidRDefault="000E682E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DD7B373" w14:textId="758D1768" w:rsidR="00B67466" w:rsidRPr="006263D0" w:rsidRDefault="00B67466" w:rsidP="00B6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6263D0">
        <w:rPr>
          <w:rFonts w:asciiTheme="majorBidi" w:hAnsiTheme="majorBidi" w:cstheme="majorBidi"/>
          <w:sz w:val="30"/>
          <w:szCs w:val="30"/>
          <w:cs/>
        </w:rPr>
        <w:t>การซื้อ</w:t>
      </w:r>
      <w:r w:rsidR="001C6491" w:rsidRPr="006263D0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Pr="006263D0">
        <w:rPr>
          <w:rFonts w:asciiTheme="majorBidi" w:hAnsiTheme="majorBidi" w:cstheme="majorBidi"/>
          <w:sz w:val="30"/>
          <w:szCs w:val="30"/>
          <w:cs/>
        </w:rPr>
        <w:t>จำหน่ายที่ดิน อาคารและอุปกรณ์ระหว่างงวด</w:t>
      </w:r>
      <w:r w:rsidR="00DB221D" w:rsidRPr="006263D0">
        <w:rPr>
          <w:rFonts w:asciiTheme="majorBidi" w:hAnsiTheme="majorBidi" w:cstheme="majorBidi"/>
          <w:sz w:val="30"/>
          <w:szCs w:val="30"/>
          <w:cs/>
        </w:rPr>
        <w:t>สาม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415B4C" w:rsidRPr="006263D0">
        <w:rPr>
          <w:rFonts w:asciiTheme="majorBidi" w:hAnsiTheme="majorBidi" w:cstheme="majorBidi"/>
          <w:sz w:val="30"/>
          <w:szCs w:val="30"/>
        </w:rPr>
        <w:t>3</w:t>
      </w:r>
      <w:r w:rsidR="00DB221D" w:rsidRPr="006263D0">
        <w:rPr>
          <w:rFonts w:asciiTheme="majorBidi" w:hAnsiTheme="majorBidi" w:cstheme="majorBidi"/>
          <w:sz w:val="30"/>
          <w:szCs w:val="30"/>
        </w:rPr>
        <w:t xml:space="preserve">1 </w:t>
      </w:r>
      <w:r w:rsidR="00DB221D" w:rsidRPr="006263D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263D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70C3F9D" w14:textId="20BFD864" w:rsidR="00B67466" w:rsidRPr="006263D0" w:rsidRDefault="00B67466" w:rsidP="00B6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7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040"/>
        <w:gridCol w:w="275"/>
        <w:gridCol w:w="959"/>
        <w:gridCol w:w="240"/>
        <w:gridCol w:w="1137"/>
        <w:gridCol w:w="241"/>
        <w:gridCol w:w="1042"/>
        <w:gridCol w:w="240"/>
        <w:gridCol w:w="1043"/>
      </w:tblGrid>
      <w:tr w:rsidR="006A059C" w:rsidRPr="006263D0" w14:paraId="6D5A3707" w14:textId="77777777" w:rsidTr="00231E15">
        <w:trPr>
          <w:tblHeader/>
        </w:trPr>
        <w:tc>
          <w:tcPr>
            <w:tcW w:w="2192" w:type="pct"/>
          </w:tcPr>
          <w:p w14:paraId="35223E3D" w14:textId="77777777" w:rsidR="006A059C" w:rsidRPr="006263D0" w:rsidRDefault="006A059C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7DBA6F04" w14:textId="77777777" w:rsidR="006A059C" w:rsidRPr="006263D0" w:rsidRDefault="006A059C" w:rsidP="0004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7" w:type="pct"/>
            <w:gridSpan w:val="3"/>
          </w:tcPr>
          <w:p w14:paraId="7441E9E1" w14:textId="77777777" w:rsidR="006A059C" w:rsidRPr="006263D0" w:rsidRDefault="006A059C" w:rsidP="0004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1FB65FA4" w14:textId="77777777" w:rsidR="006A059C" w:rsidRPr="006263D0" w:rsidRDefault="006A059C" w:rsidP="0004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pct"/>
            <w:gridSpan w:val="3"/>
          </w:tcPr>
          <w:p w14:paraId="327FD6A5" w14:textId="77777777" w:rsidR="006A059C" w:rsidRPr="006263D0" w:rsidRDefault="006A059C" w:rsidP="0004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059C" w:rsidRPr="006263D0" w14:paraId="66D17479" w14:textId="77777777" w:rsidTr="00231E15">
        <w:trPr>
          <w:tblHeader/>
        </w:trPr>
        <w:tc>
          <w:tcPr>
            <w:tcW w:w="2192" w:type="pct"/>
          </w:tcPr>
          <w:p w14:paraId="38FE0580" w14:textId="77777777" w:rsidR="006A059C" w:rsidRPr="006263D0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0425C004" w14:textId="77777777" w:rsidR="006A059C" w:rsidRPr="006263D0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0" w:type="pct"/>
          </w:tcPr>
          <w:p w14:paraId="37441BFE" w14:textId="4973608F" w:rsidR="006A059C" w:rsidRPr="006263D0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1E1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0" w:type="pct"/>
          </w:tcPr>
          <w:p w14:paraId="4AF29E23" w14:textId="77777777" w:rsidR="006A059C" w:rsidRPr="006263D0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58A98DC3" w14:textId="085FADE2" w:rsidR="006A059C" w:rsidRPr="006263D0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1E1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1" w:type="pct"/>
          </w:tcPr>
          <w:p w14:paraId="7BB06500" w14:textId="77777777" w:rsidR="006A059C" w:rsidRPr="006263D0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391FB82C" w14:textId="2EBEB22E" w:rsidR="006A059C" w:rsidRPr="006263D0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1E1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0" w:type="pct"/>
          </w:tcPr>
          <w:p w14:paraId="10E93D8A" w14:textId="77777777" w:rsidR="006A059C" w:rsidRPr="006263D0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5EEA8A88" w14:textId="26B1E86B" w:rsidR="006A059C" w:rsidRPr="006263D0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1E1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A059C" w:rsidRPr="006263D0" w14:paraId="03EA94AD" w14:textId="77777777" w:rsidTr="00231E15">
        <w:trPr>
          <w:tblHeader/>
        </w:trPr>
        <w:tc>
          <w:tcPr>
            <w:tcW w:w="2192" w:type="pct"/>
          </w:tcPr>
          <w:p w14:paraId="0C6E2379" w14:textId="77777777" w:rsidR="006A059C" w:rsidRPr="006263D0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78538071" w14:textId="77777777" w:rsidR="006A059C" w:rsidRPr="006263D0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9" w:type="pct"/>
            <w:gridSpan w:val="7"/>
          </w:tcPr>
          <w:p w14:paraId="367364B0" w14:textId="77777777" w:rsidR="006A059C" w:rsidRPr="006263D0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31E15" w:rsidRPr="006263D0" w14:paraId="2207532D" w14:textId="77777777" w:rsidTr="00231E15">
        <w:trPr>
          <w:tblHeader/>
        </w:trPr>
        <w:tc>
          <w:tcPr>
            <w:tcW w:w="2192" w:type="pct"/>
          </w:tcPr>
          <w:p w14:paraId="59565111" w14:textId="31BFAFDB" w:rsidR="00231E15" w:rsidRPr="006263D0" w:rsidRDefault="00231E15" w:rsidP="00231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</w:t>
            </w:r>
          </w:p>
        </w:tc>
        <w:tc>
          <w:tcPr>
            <w:tcW w:w="149" w:type="pct"/>
          </w:tcPr>
          <w:p w14:paraId="5F70D70F" w14:textId="77777777" w:rsidR="00231E15" w:rsidRPr="006263D0" w:rsidRDefault="00231E15" w:rsidP="00231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06F74B25" w14:textId="2BA79EBC" w:rsidR="00231E15" w:rsidRPr="006263D0" w:rsidRDefault="00231E15" w:rsidP="00231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80A851C" w14:textId="77777777" w:rsidR="00231E15" w:rsidRPr="006263D0" w:rsidRDefault="00231E15" w:rsidP="00231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26A165A1" w14:textId="4C4D6260" w:rsidR="00231E15" w:rsidRPr="006263D0" w:rsidRDefault="00231E15" w:rsidP="00231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18C49EE4" w14:textId="77777777" w:rsidR="00231E15" w:rsidRPr="006263D0" w:rsidRDefault="00231E15" w:rsidP="00231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4A105CA8" w14:textId="6B52D888" w:rsidR="00231E15" w:rsidRPr="006263D0" w:rsidRDefault="00231E15" w:rsidP="00231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70BF6BF9" w14:textId="77777777" w:rsidR="00231E15" w:rsidRPr="006263D0" w:rsidRDefault="00231E15" w:rsidP="00231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7A9E3294" w14:textId="0ADC9BB0" w:rsidR="00231E15" w:rsidRPr="006263D0" w:rsidRDefault="00231E15" w:rsidP="00231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6553" w:rsidRPr="006263D0" w14:paraId="54A12AFE" w14:textId="77777777" w:rsidTr="00231E15">
        <w:trPr>
          <w:tblHeader/>
        </w:trPr>
        <w:tc>
          <w:tcPr>
            <w:tcW w:w="2192" w:type="pct"/>
          </w:tcPr>
          <w:p w14:paraId="362E0BFD" w14:textId="21CA376E" w:rsidR="00CD6553" w:rsidRPr="006263D0" w:rsidRDefault="00CD6553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263D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</w:p>
        </w:tc>
        <w:tc>
          <w:tcPr>
            <w:tcW w:w="149" w:type="pct"/>
          </w:tcPr>
          <w:p w14:paraId="1F8EC214" w14:textId="77777777" w:rsidR="00CD6553" w:rsidRPr="006263D0" w:rsidRDefault="00CD6553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42B83296" w14:textId="5E6F8CCE" w:rsidR="00CD6553" w:rsidRPr="006263D0" w:rsidRDefault="00CC7C15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3,741</w:t>
            </w:r>
          </w:p>
        </w:tc>
        <w:tc>
          <w:tcPr>
            <w:tcW w:w="130" w:type="pct"/>
          </w:tcPr>
          <w:p w14:paraId="2F797C9C" w14:textId="77777777" w:rsidR="00CD6553" w:rsidRPr="006263D0" w:rsidRDefault="00CD6553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62AE3786" w14:textId="3D789F95" w:rsidR="00CD6553" w:rsidRPr="006263D0" w:rsidRDefault="00CD6553" w:rsidP="00A61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4,421</w:t>
            </w:r>
          </w:p>
        </w:tc>
        <w:tc>
          <w:tcPr>
            <w:tcW w:w="131" w:type="pct"/>
          </w:tcPr>
          <w:p w14:paraId="5094FB20" w14:textId="77777777" w:rsidR="00CD6553" w:rsidRPr="006263D0" w:rsidRDefault="00CD6553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7E72E698" w14:textId="6D5A6AB9" w:rsidR="00CD6553" w:rsidRPr="006263D0" w:rsidRDefault="00CC7C15" w:rsidP="00A61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30" w:type="pct"/>
          </w:tcPr>
          <w:p w14:paraId="19054B9C" w14:textId="77777777" w:rsidR="00CD6553" w:rsidRPr="006263D0" w:rsidRDefault="00CD6553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7B3252D8" w14:textId="578EF8D6" w:rsidR="00CD6553" w:rsidRPr="006263D0" w:rsidRDefault="00CD6553" w:rsidP="00A61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</w:tr>
      <w:tr w:rsidR="00CD6553" w:rsidRPr="006263D0" w14:paraId="2E597B36" w14:textId="77777777" w:rsidTr="00231E15">
        <w:trPr>
          <w:tblHeader/>
        </w:trPr>
        <w:tc>
          <w:tcPr>
            <w:tcW w:w="2192" w:type="pct"/>
          </w:tcPr>
          <w:p w14:paraId="0E0E9F1F" w14:textId="77777777" w:rsidR="00CD6553" w:rsidRPr="006263D0" w:rsidRDefault="00CD6553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ซื้อเพิ่มระหว่างงวด </w:t>
            </w:r>
          </w:p>
        </w:tc>
        <w:tc>
          <w:tcPr>
            <w:tcW w:w="149" w:type="pct"/>
          </w:tcPr>
          <w:p w14:paraId="61FB1D76" w14:textId="77777777" w:rsidR="00CD6553" w:rsidRPr="006263D0" w:rsidRDefault="00CD6553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79A6105B" w14:textId="60E77C11" w:rsidR="00CD6553" w:rsidRPr="006263D0" w:rsidRDefault="009B139C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6135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72CE60C0" w14:textId="77777777" w:rsidR="00CD6553" w:rsidRPr="006263D0" w:rsidRDefault="00CD6553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7262A2F4" w14:textId="50449542" w:rsidR="00CD6553" w:rsidRPr="006263D0" w:rsidRDefault="00CD6553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31" w:type="pct"/>
          </w:tcPr>
          <w:p w14:paraId="4D12588F" w14:textId="77777777" w:rsidR="00CD6553" w:rsidRPr="006263D0" w:rsidRDefault="00CD6553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53DC51C5" w14:textId="3888C0B0" w:rsidR="00CD6553" w:rsidRPr="006263D0" w:rsidRDefault="00DC39C2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C39C2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4639DB04" w14:textId="77777777" w:rsidR="00CD6553" w:rsidRPr="006263D0" w:rsidRDefault="00CD6553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34940A3C" w14:textId="5F138E62" w:rsidR="00CD6553" w:rsidRPr="006263D0" w:rsidRDefault="00CD6553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D6553" w:rsidRPr="006263D0" w14:paraId="3A3B55EC" w14:textId="77777777" w:rsidTr="00231E15">
        <w:trPr>
          <w:tblHeader/>
        </w:trPr>
        <w:tc>
          <w:tcPr>
            <w:tcW w:w="2192" w:type="pct"/>
          </w:tcPr>
          <w:p w14:paraId="3FBCBC42" w14:textId="77777777" w:rsidR="00CD6553" w:rsidRPr="006263D0" w:rsidRDefault="00CD6553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จำหน่ายระหว่างงวด </w:t>
            </w:r>
            <w:r w:rsidRPr="006263D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49" w:type="pct"/>
          </w:tcPr>
          <w:p w14:paraId="468F0F49" w14:textId="77777777" w:rsidR="00CD6553" w:rsidRPr="006263D0" w:rsidRDefault="00CD6553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  <w:shd w:val="clear" w:color="auto" w:fill="auto"/>
          </w:tcPr>
          <w:p w14:paraId="794A3F27" w14:textId="771A4306" w:rsidR="00CD6553" w:rsidRPr="006263D0" w:rsidRDefault="009B139C" w:rsidP="009B1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065C0FE" w14:textId="77777777" w:rsidR="00CD6553" w:rsidRPr="006263D0" w:rsidRDefault="00CD6553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4AA993A2" w14:textId="1D061CE9" w:rsidR="00CD6553" w:rsidRPr="006263D0" w:rsidRDefault="00CD6553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(18)</w:t>
            </w:r>
          </w:p>
        </w:tc>
        <w:tc>
          <w:tcPr>
            <w:tcW w:w="131" w:type="pct"/>
          </w:tcPr>
          <w:p w14:paraId="66919301" w14:textId="77777777" w:rsidR="00CD6553" w:rsidRPr="006263D0" w:rsidRDefault="00CD6553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79C16F71" w14:textId="33B339BA" w:rsidR="00CD6553" w:rsidRPr="006263D0" w:rsidRDefault="006F2965" w:rsidP="00A61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0CDD3957" w14:textId="77777777" w:rsidR="00CD6553" w:rsidRPr="006263D0" w:rsidRDefault="00CD6553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1DED78AD" w14:textId="452658CA" w:rsidR="00CD6553" w:rsidRPr="006263D0" w:rsidRDefault="00CD6553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(15)</w:t>
            </w:r>
          </w:p>
        </w:tc>
      </w:tr>
      <w:tr w:rsidR="00CD6553" w:rsidRPr="006263D0" w14:paraId="055C48FD" w14:textId="77777777" w:rsidTr="00231E15">
        <w:trPr>
          <w:tblHeader/>
        </w:trPr>
        <w:tc>
          <w:tcPr>
            <w:tcW w:w="2192" w:type="pct"/>
          </w:tcPr>
          <w:p w14:paraId="7D7748FA" w14:textId="75F0B89B" w:rsidR="00CD6553" w:rsidRPr="006263D0" w:rsidRDefault="00CD6553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49" w:type="pct"/>
          </w:tcPr>
          <w:p w14:paraId="6437A6D0" w14:textId="77777777" w:rsidR="00CD6553" w:rsidRPr="006263D0" w:rsidRDefault="00CD6553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  <w:shd w:val="clear" w:color="auto" w:fill="auto"/>
          </w:tcPr>
          <w:p w14:paraId="46076D7A" w14:textId="3E069C39" w:rsidR="00CD6553" w:rsidRPr="006263D0" w:rsidRDefault="009B139C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</w:t>
            </w:r>
            <w:r w:rsidR="00A6135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25FFBB16" w14:textId="77777777" w:rsidR="00CD6553" w:rsidRPr="006263D0" w:rsidRDefault="00CD6553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5EB905B2" w14:textId="4023F816" w:rsidR="00CD6553" w:rsidRPr="006263D0" w:rsidRDefault="00CD6553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(63)</w:t>
            </w:r>
          </w:p>
        </w:tc>
        <w:tc>
          <w:tcPr>
            <w:tcW w:w="131" w:type="pct"/>
          </w:tcPr>
          <w:p w14:paraId="7B1C5B2C" w14:textId="77777777" w:rsidR="00CD6553" w:rsidRPr="006263D0" w:rsidRDefault="00CD6553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09E29B34" w14:textId="4B159E14" w:rsidR="00CD6553" w:rsidRPr="006263D0" w:rsidRDefault="006F2965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130" w:type="pct"/>
          </w:tcPr>
          <w:p w14:paraId="5568C2E0" w14:textId="77777777" w:rsidR="00CD6553" w:rsidRPr="006263D0" w:rsidRDefault="00CD6553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2F08F2ED" w14:textId="22AED468" w:rsidR="00CD6553" w:rsidRPr="006263D0" w:rsidRDefault="00CD6553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(12)</w:t>
            </w:r>
          </w:p>
        </w:tc>
      </w:tr>
      <w:tr w:rsidR="00CD6553" w:rsidRPr="006263D0" w14:paraId="37E6834E" w14:textId="77777777" w:rsidTr="00231E15">
        <w:trPr>
          <w:tblHeader/>
        </w:trPr>
        <w:tc>
          <w:tcPr>
            <w:tcW w:w="2192" w:type="pct"/>
          </w:tcPr>
          <w:p w14:paraId="4732CD1E" w14:textId="3331F2A8" w:rsidR="00CD6553" w:rsidRPr="006263D0" w:rsidRDefault="00CD6553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  <w:p w14:paraId="115C06BE" w14:textId="4A15C788" w:rsidR="00CD6553" w:rsidRPr="006263D0" w:rsidRDefault="00CD6553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แปลงค่าหน่วยงานต่างประเทศ</w:t>
            </w:r>
          </w:p>
        </w:tc>
        <w:tc>
          <w:tcPr>
            <w:tcW w:w="149" w:type="pct"/>
          </w:tcPr>
          <w:p w14:paraId="127B6FDB" w14:textId="77777777" w:rsidR="00CD6553" w:rsidRPr="006263D0" w:rsidRDefault="00CD6553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1B115259" w14:textId="77777777" w:rsidR="00CD6553" w:rsidRDefault="00CD6553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7EED51" w14:textId="49D44DE3" w:rsidR="009B139C" w:rsidRPr="006263D0" w:rsidRDefault="009B139C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30" w:type="pct"/>
          </w:tcPr>
          <w:p w14:paraId="3462FE37" w14:textId="77777777" w:rsidR="00CD6553" w:rsidRPr="006263D0" w:rsidRDefault="00CD6553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4628F9B5" w14:textId="77777777" w:rsidR="00CD6553" w:rsidRPr="006263D0" w:rsidRDefault="00CD6553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BF49E3" w14:textId="2D007ABC" w:rsidR="00CD6553" w:rsidRPr="006263D0" w:rsidRDefault="00CD6553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31" w:type="pct"/>
          </w:tcPr>
          <w:p w14:paraId="4982755C" w14:textId="77777777" w:rsidR="00CD6553" w:rsidRPr="006263D0" w:rsidRDefault="00CD6553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1828C3A5" w14:textId="77777777" w:rsidR="00CD6553" w:rsidRDefault="00CD6553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DD39D7" w14:textId="6EE645B0" w:rsidR="006F2965" w:rsidRPr="006263D0" w:rsidRDefault="006F2965" w:rsidP="00A61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E00CAC4" w14:textId="77777777" w:rsidR="00CD6553" w:rsidRPr="006263D0" w:rsidRDefault="00CD6553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23F84C40" w14:textId="77777777" w:rsidR="00CD6553" w:rsidRPr="006263D0" w:rsidRDefault="00CD6553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6F9CFE" w14:textId="0791F69D" w:rsidR="00CD6553" w:rsidRPr="006263D0" w:rsidRDefault="00CD6553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D6553" w:rsidRPr="006263D0" w14:paraId="17941F44" w14:textId="77777777" w:rsidTr="00231E15">
        <w:trPr>
          <w:tblHeader/>
        </w:trPr>
        <w:tc>
          <w:tcPr>
            <w:tcW w:w="2192" w:type="pct"/>
          </w:tcPr>
          <w:p w14:paraId="214828AC" w14:textId="77777777" w:rsidR="00CD6553" w:rsidRPr="006263D0" w:rsidRDefault="00CD6553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9" w:type="pct"/>
          </w:tcPr>
          <w:p w14:paraId="684D0016" w14:textId="77777777" w:rsidR="00CD6553" w:rsidRPr="006263D0" w:rsidRDefault="00CD6553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6D092F45" w14:textId="74EF8C36" w:rsidR="00CD6553" w:rsidRPr="006263D0" w:rsidRDefault="009B139C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3,692</w:t>
            </w:r>
          </w:p>
        </w:tc>
        <w:tc>
          <w:tcPr>
            <w:tcW w:w="130" w:type="pct"/>
          </w:tcPr>
          <w:p w14:paraId="14675DC2" w14:textId="77777777" w:rsidR="00CD6553" w:rsidRPr="006263D0" w:rsidRDefault="00CD6553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5C84A056" w14:textId="40C89C81" w:rsidR="00CD6553" w:rsidRPr="006263D0" w:rsidRDefault="00CD6553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4,374</w:t>
            </w:r>
          </w:p>
        </w:tc>
        <w:tc>
          <w:tcPr>
            <w:tcW w:w="131" w:type="pct"/>
          </w:tcPr>
          <w:p w14:paraId="6707DA4F" w14:textId="77777777" w:rsidR="00CD6553" w:rsidRPr="006263D0" w:rsidRDefault="00CD6553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334EE516" w14:textId="5EA54C1A" w:rsidR="00CD6553" w:rsidRPr="006263D0" w:rsidRDefault="006F2965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130" w:type="pct"/>
          </w:tcPr>
          <w:p w14:paraId="74B75568" w14:textId="77777777" w:rsidR="00CD6553" w:rsidRPr="006263D0" w:rsidRDefault="00CD6553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38545D82" w14:textId="17CFB7BC" w:rsidR="00CD6553" w:rsidRPr="006263D0" w:rsidRDefault="00CD6553" w:rsidP="00CD6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</w:tr>
    </w:tbl>
    <w:p w14:paraId="15967483" w14:textId="77777777" w:rsidR="005D24F7" w:rsidRDefault="005D24F7" w:rsidP="001A1E4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p w14:paraId="46345337" w14:textId="77777777" w:rsidR="005D24F7" w:rsidRDefault="005D24F7" w:rsidP="001A1E4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>
        <w:rPr>
          <w:rFonts w:asciiTheme="majorBidi" w:hAnsiTheme="majorBidi" w:cstheme="majorBidi"/>
          <w:i/>
          <w:iCs/>
          <w:spacing w:val="-2"/>
          <w:sz w:val="30"/>
          <w:szCs w:val="30"/>
        </w:rPr>
        <w:br w:type="page"/>
      </w:r>
    </w:p>
    <w:p w14:paraId="04942575" w14:textId="57F752E7" w:rsidR="00B67466" w:rsidRPr="007458F6" w:rsidRDefault="00B67466" w:rsidP="001A1E4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7458F6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lastRenderedPageBreak/>
        <w:t>สินทรัพย์ที่ใช้เป็นหลักประกัน</w:t>
      </w:r>
    </w:p>
    <w:p w14:paraId="426DB23A" w14:textId="77777777" w:rsidR="00B67466" w:rsidRPr="007458F6" w:rsidRDefault="00B67466" w:rsidP="00B6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55B21CE" w14:textId="16C18447" w:rsidR="00B67466" w:rsidRPr="006263D0" w:rsidRDefault="00B67466" w:rsidP="00B67466">
      <w:pPr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458F6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A44D21" w:rsidRPr="007458F6">
        <w:rPr>
          <w:rFonts w:asciiTheme="majorBidi" w:hAnsiTheme="majorBidi" w:cstheme="majorBidi"/>
          <w:sz w:val="30"/>
          <w:szCs w:val="30"/>
          <w:cs/>
        </w:rPr>
        <w:t>หลาย</w:t>
      </w:r>
      <w:r w:rsidRPr="007458F6">
        <w:rPr>
          <w:rFonts w:asciiTheme="majorBidi" w:hAnsiTheme="majorBidi" w:cstheme="majorBidi"/>
          <w:sz w:val="30"/>
          <w:szCs w:val="30"/>
          <w:cs/>
        </w:rPr>
        <w:t>แห่งของบริษัทได้นำที่ดินพร้อมสิ่งปลูกสร้างส่วนใหญ่ไปจดจำนองเพื่อใช้เป็นหลักประกันเงินกู้ยืมจากสถาบันการเงิน</w:t>
      </w:r>
      <w:r w:rsidRPr="002E053D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2E053D">
        <w:rPr>
          <w:rFonts w:asciiTheme="majorBidi" w:hAnsiTheme="majorBidi" w:cstheme="majorBidi"/>
          <w:sz w:val="30"/>
          <w:szCs w:val="30"/>
        </w:rPr>
        <w:t>698.45</w:t>
      </w:r>
      <w:r w:rsidRPr="002E053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7458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458F6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415B4C" w:rsidRPr="007458F6">
        <w:rPr>
          <w:rFonts w:asciiTheme="majorBidi" w:hAnsiTheme="majorBidi" w:cstheme="majorBidi"/>
          <w:i/>
          <w:iCs/>
          <w:sz w:val="30"/>
          <w:szCs w:val="30"/>
        </w:rPr>
        <w:t>30</w:t>
      </w:r>
      <w:r w:rsidRPr="007458F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458F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กันยายน </w:t>
      </w:r>
      <w:r w:rsidR="00415B4C" w:rsidRPr="007458F6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16AE0" w:rsidRPr="007458F6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7458F6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4B7212">
        <w:rPr>
          <w:rFonts w:asciiTheme="majorBidi" w:hAnsiTheme="majorBidi"/>
          <w:i/>
          <w:iCs/>
          <w:sz w:val="30"/>
          <w:szCs w:val="30"/>
        </w:rPr>
        <w:t>704</w:t>
      </w:r>
      <w:r w:rsidR="007458F6" w:rsidRPr="007458F6">
        <w:rPr>
          <w:rFonts w:asciiTheme="majorBidi" w:hAnsiTheme="majorBidi"/>
          <w:i/>
          <w:iCs/>
          <w:sz w:val="30"/>
          <w:szCs w:val="30"/>
          <w:cs/>
        </w:rPr>
        <w:t>.</w:t>
      </w:r>
      <w:r w:rsidR="004B7212">
        <w:rPr>
          <w:rFonts w:asciiTheme="majorBidi" w:hAnsiTheme="majorBidi"/>
          <w:i/>
          <w:iCs/>
          <w:sz w:val="30"/>
          <w:szCs w:val="30"/>
        </w:rPr>
        <w:t>03</w:t>
      </w:r>
      <w:r w:rsidR="007458F6" w:rsidRPr="007458F6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7458F6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792DC6A8" w14:textId="48B4157A" w:rsidR="003002A5" w:rsidRPr="006263D0" w:rsidRDefault="003002A5" w:rsidP="00B67466">
      <w:pPr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DE75EE4" w14:textId="7239327D" w:rsidR="008836E8" w:rsidRPr="006263D0" w:rsidRDefault="008836E8" w:rsidP="002D6682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6263D0">
        <w:rPr>
          <w:rFonts w:asciiTheme="majorBidi" w:hAnsiTheme="majorBidi" w:cstheme="majorBidi"/>
          <w:sz w:val="30"/>
          <w:szCs w:val="30"/>
          <w:cs/>
          <w:lang w:val="en-US"/>
        </w:rPr>
        <w:t>สัญญาเช่า</w:t>
      </w:r>
    </w:p>
    <w:p w14:paraId="1752EA1C" w14:textId="2673ECE6" w:rsidR="00414BB6" w:rsidRPr="006263D0" w:rsidRDefault="00414BB6" w:rsidP="00414BB6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1080"/>
        <w:gridCol w:w="990"/>
        <w:gridCol w:w="180"/>
        <w:gridCol w:w="1080"/>
        <w:gridCol w:w="1080"/>
      </w:tblGrid>
      <w:tr w:rsidR="006B254F" w:rsidRPr="006263D0" w14:paraId="4DAE4C59" w14:textId="77777777" w:rsidTr="006B254F">
        <w:trPr>
          <w:cantSplit/>
          <w:trHeight w:val="144"/>
          <w:tblHeader/>
        </w:trPr>
        <w:tc>
          <w:tcPr>
            <w:tcW w:w="4680" w:type="dxa"/>
            <w:shd w:val="clear" w:color="auto" w:fill="auto"/>
          </w:tcPr>
          <w:p w14:paraId="185BFE01" w14:textId="77777777" w:rsidR="006B254F" w:rsidRPr="006263D0" w:rsidRDefault="006B254F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8" w:hanging="18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1C2C2948" w14:textId="77777777" w:rsidR="006B254F" w:rsidRPr="006263D0" w:rsidRDefault="006B254F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6263D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6263D0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65387C7B" w14:textId="77777777" w:rsidR="006B254F" w:rsidRPr="006263D0" w:rsidRDefault="006B254F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  <w:gridSpan w:val="2"/>
          </w:tcPr>
          <w:p w14:paraId="430C65E8" w14:textId="5E7F9C0B" w:rsidR="006B254F" w:rsidRPr="006263D0" w:rsidRDefault="006B254F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6263D0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6B254F" w:rsidRPr="006263D0" w14:paraId="30E33DCC" w14:textId="77777777" w:rsidTr="006B254F">
        <w:trPr>
          <w:cantSplit/>
          <w:trHeight w:val="144"/>
          <w:tblHeader/>
        </w:trPr>
        <w:tc>
          <w:tcPr>
            <w:tcW w:w="4680" w:type="dxa"/>
            <w:shd w:val="clear" w:color="auto" w:fill="auto"/>
          </w:tcPr>
          <w:p w14:paraId="32B3CEB8" w14:textId="77777777" w:rsidR="006B254F" w:rsidRPr="006263D0" w:rsidRDefault="006B254F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8" w:hanging="188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263D0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263D0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263D0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center"/>
          </w:tcPr>
          <w:p w14:paraId="370E4143" w14:textId="5A2DFA89" w:rsidR="006B254F" w:rsidRPr="006263D0" w:rsidRDefault="006B254F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231E15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90" w:type="dxa"/>
            <w:vAlign w:val="center"/>
          </w:tcPr>
          <w:p w14:paraId="38EA67B4" w14:textId="347D497F" w:rsidR="006B254F" w:rsidRPr="006263D0" w:rsidRDefault="006B254F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6263D0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231E15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center"/>
          </w:tcPr>
          <w:p w14:paraId="13993F5B" w14:textId="77777777" w:rsidR="006B254F" w:rsidRPr="006263D0" w:rsidRDefault="006B254F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79204D2A" w14:textId="591508AB" w:rsidR="006B254F" w:rsidRPr="006263D0" w:rsidRDefault="006B254F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6263D0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231E15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080" w:type="dxa"/>
            <w:vAlign w:val="center"/>
          </w:tcPr>
          <w:p w14:paraId="673D2C8E" w14:textId="2263FFD0" w:rsidR="006B254F" w:rsidRPr="006263D0" w:rsidRDefault="006B254F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6263D0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231E15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</w:tr>
      <w:tr w:rsidR="006B254F" w:rsidRPr="006263D0" w14:paraId="27384E53" w14:textId="77777777" w:rsidTr="006B254F">
        <w:trPr>
          <w:cantSplit/>
          <w:trHeight w:val="144"/>
          <w:tblHeader/>
        </w:trPr>
        <w:tc>
          <w:tcPr>
            <w:tcW w:w="4680" w:type="dxa"/>
          </w:tcPr>
          <w:p w14:paraId="18C67867" w14:textId="77777777" w:rsidR="006B254F" w:rsidRPr="006263D0" w:rsidRDefault="006B254F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410" w:type="dxa"/>
            <w:gridSpan w:val="5"/>
          </w:tcPr>
          <w:p w14:paraId="1105D13A" w14:textId="77777777" w:rsidR="006B254F" w:rsidRPr="006263D0" w:rsidRDefault="006B254F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hanging="16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6263D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6263D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ล้านบาท</w:t>
            </w:r>
            <w:r w:rsidRPr="006263D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231E15" w:rsidRPr="006263D0" w14:paraId="6845BBCD" w14:textId="77777777" w:rsidTr="006B254F">
        <w:trPr>
          <w:cantSplit/>
          <w:trHeight w:val="191"/>
        </w:trPr>
        <w:tc>
          <w:tcPr>
            <w:tcW w:w="4680" w:type="dxa"/>
          </w:tcPr>
          <w:p w14:paraId="61E8CD39" w14:textId="3468D1A3" w:rsidR="00231E15" w:rsidRPr="006263D0" w:rsidRDefault="00231E15" w:rsidP="0023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3D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80" w:type="dxa"/>
          </w:tcPr>
          <w:p w14:paraId="3B15F706" w14:textId="77777777" w:rsidR="00231E15" w:rsidRPr="006263D0" w:rsidRDefault="00231E15" w:rsidP="0023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18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B2698F" w14:textId="77777777" w:rsidR="00231E15" w:rsidRPr="006263D0" w:rsidRDefault="00231E15" w:rsidP="0023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98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5B887E9F" w14:textId="77777777" w:rsidR="00231E15" w:rsidRPr="006263D0" w:rsidRDefault="00231E15" w:rsidP="0023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98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1E6E7447" w14:textId="77777777" w:rsidR="00231E15" w:rsidRPr="006263D0" w:rsidRDefault="00231E15" w:rsidP="0023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"/>
              </w:tabs>
              <w:ind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E6F8B75" w14:textId="77777777" w:rsidR="00231E15" w:rsidRPr="006263D0" w:rsidRDefault="00231E15" w:rsidP="0023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231E15" w:rsidRPr="006263D0" w14:paraId="4F701D41" w14:textId="77777777" w:rsidTr="006B254F">
        <w:trPr>
          <w:cantSplit/>
          <w:trHeight w:val="191"/>
        </w:trPr>
        <w:tc>
          <w:tcPr>
            <w:tcW w:w="4680" w:type="dxa"/>
          </w:tcPr>
          <w:p w14:paraId="03D47848" w14:textId="34A371F3" w:rsidR="00231E15" w:rsidRPr="006263D0" w:rsidRDefault="00231E15" w:rsidP="0023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ดอกเบี้ยรับของลูกหนี้</w:t>
            </w:r>
            <w:r w:rsidR="00BB663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</w:t>
            </w: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สัญญาเช่าเงินทุน</w:t>
            </w:r>
            <w:r w:rsidRPr="006263D0"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09170633" w14:textId="50DCC762" w:rsidR="00231E15" w:rsidRPr="006263D0" w:rsidRDefault="004E0994" w:rsidP="0023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18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990" w:type="dxa"/>
          </w:tcPr>
          <w:p w14:paraId="5355942A" w14:textId="6A76EAA5" w:rsidR="00231E15" w:rsidRPr="006263D0" w:rsidRDefault="00231E15" w:rsidP="0023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98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6263D0">
              <w:rPr>
                <w:rFonts w:asciiTheme="majorBidi" w:eastAsia="Times New Roman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80" w:type="dxa"/>
          </w:tcPr>
          <w:p w14:paraId="1521ED98" w14:textId="77777777" w:rsidR="00231E15" w:rsidRPr="006263D0" w:rsidRDefault="00231E15" w:rsidP="0023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98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51A4ADFE" w14:textId="1558D4DD" w:rsidR="00231E15" w:rsidRPr="006263D0" w:rsidRDefault="004E0994" w:rsidP="0023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"/>
              </w:tabs>
              <w:ind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35B3D7F2" w14:textId="5CAEB21D" w:rsidR="00231E15" w:rsidRPr="006263D0" w:rsidRDefault="00231E15" w:rsidP="0023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6263D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31E15" w:rsidRPr="006263D0" w14:paraId="2DAF7D76" w14:textId="77777777" w:rsidTr="006B254F">
        <w:trPr>
          <w:cantSplit/>
          <w:trHeight w:val="144"/>
        </w:trPr>
        <w:tc>
          <w:tcPr>
            <w:tcW w:w="4680" w:type="dxa"/>
          </w:tcPr>
          <w:p w14:paraId="1B1F2540" w14:textId="77777777" w:rsidR="00231E15" w:rsidRPr="006263D0" w:rsidRDefault="00231E15" w:rsidP="0023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6263D0"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14E4CB8A" w14:textId="7EE5EE29" w:rsidR="00231E15" w:rsidRPr="006263D0" w:rsidRDefault="004E0994" w:rsidP="0023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18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990" w:type="dxa"/>
          </w:tcPr>
          <w:p w14:paraId="286124F5" w14:textId="073B235F" w:rsidR="00231E15" w:rsidRPr="006263D0" w:rsidRDefault="00231E15" w:rsidP="0023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6263D0">
              <w:rPr>
                <w:rFonts w:asciiTheme="majorBidi" w:eastAsia="Times New Roman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80" w:type="dxa"/>
          </w:tcPr>
          <w:p w14:paraId="31D38AD8" w14:textId="77777777" w:rsidR="00231E15" w:rsidRPr="006263D0" w:rsidRDefault="00231E15" w:rsidP="0023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B825105" w14:textId="0BEACF52" w:rsidR="00231E15" w:rsidRPr="006263D0" w:rsidRDefault="004E0994" w:rsidP="0023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88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</w:t>
            </w:r>
          </w:p>
        </w:tc>
        <w:tc>
          <w:tcPr>
            <w:tcW w:w="1080" w:type="dxa"/>
          </w:tcPr>
          <w:p w14:paraId="716AEA68" w14:textId="0CCCC45B" w:rsidR="00231E15" w:rsidRPr="006263D0" w:rsidRDefault="00231E15" w:rsidP="0023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88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6263D0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</w:tr>
      <w:tr w:rsidR="00231E15" w:rsidRPr="006263D0" w14:paraId="7AAC2576" w14:textId="77777777" w:rsidTr="006B254F">
        <w:trPr>
          <w:cantSplit/>
          <w:trHeight w:val="144"/>
        </w:trPr>
        <w:tc>
          <w:tcPr>
            <w:tcW w:w="4680" w:type="dxa"/>
          </w:tcPr>
          <w:p w14:paraId="406CDE13" w14:textId="77777777" w:rsidR="00231E15" w:rsidRPr="006263D0" w:rsidRDefault="00231E15" w:rsidP="0023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75"/>
              <w:rPr>
                <w:rFonts w:asciiTheme="majorBidi" w:eastAsia="Cordia New" w:hAnsiTheme="majorBidi" w:cstheme="majorBidi"/>
                <w:color w:val="000000"/>
                <w:sz w:val="30"/>
                <w:szCs w:val="30"/>
              </w:rPr>
            </w:pPr>
            <w:r w:rsidRPr="006263D0"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cs/>
              </w:rPr>
              <w:t>ค่าใช้จ่ายที่เกี่ยวกับสัญญาเช่าระยะสั้น และสัญญาเช่าสินทรัพย์ที่มีมูลค่าต่ำ</w:t>
            </w:r>
          </w:p>
        </w:tc>
        <w:tc>
          <w:tcPr>
            <w:tcW w:w="1080" w:type="dxa"/>
          </w:tcPr>
          <w:p w14:paraId="4F7ECC01" w14:textId="77777777" w:rsidR="00231E15" w:rsidRDefault="00231E15" w:rsidP="0023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18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5CCB95A2" w14:textId="1951D0B8" w:rsidR="004E0994" w:rsidRPr="006263D0" w:rsidRDefault="004A5247" w:rsidP="0023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18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990" w:type="dxa"/>
          </w:tcPr>
          <w:p w14:paraId="65901708" w14:textId="77777777" w:rsidR="00231E15" w:rsidRPr="006263D0" w:rsidRDefault="00231E15" w:rsidP="0023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188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14:paraId="4F090BCA" w14:textId="63D06DE4" w:rsidR="00231E15" w:rsidRPr="006263D0" w:rsidRDefault="00231E15" w:rsidP="0023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98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6263D0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29162C16" w14:textId="77777777" w:rsidR="00231E15" w:rsidRPr="006263D0" w:rsidRDefault="00231E15" w:rsidP="0023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CC6CB01" w14:textId="77777777" w:rsidR="00231E15" w:rsidRDefault="00231E15" w:rsidP="0023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8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46EBE266" w14:textId="3166CC04" w:rsidR="004E0994" w:rsidRPr="006263D0" w:rsidRDefault="004E0994" w:rsidP="0023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8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14:paraId="5537D5AD" w14:textId="77777777" w:rsidR="00231E15" w:rsidRPr="006263D0" w:rsidRDefault="00231E15" w:rsidP="0023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8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17678D80" w14:textId="5A0D3F83" w:rsidR="00231E15" w:rsidRPr="006263D0" w:rsidRDefault="00231E15" w:rsidP="0023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88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6263D0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</w:tr>
      <w:tr w:rsidR="00231E15" w:rsidRPr="006263D0" w14:paraId="28777902" w14:textId="77777777" w:rsidTr="006B254F">
        <w:trPr>
          <w:cantSplit/>
          <w:trHeight w:val="144"/>
        </w:trPr>
        <w:tc>
          <w:tcPr>
            <w:tcW w:w="4680" w:type="dxa"/>
          </w:tcPr>
          <w:p w14:paraId="39262863" w14:textId="77777777" w:rsidR="00231E15" w:rsidRPr="006263D0" w:rsidRDefault="00231E15" w:rsidP="0023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75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cs/>
              </w:rPr>
            </w:pPr>
            <w:r w:rsidRPr="006263D0"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cs/>
              </w:rPr>
              <w:t>ค่าเสื่อมราคาของสินทรัพย์สิทธิการใช้อสังหาริมทรัพย์</w:t>
            </w:r>
            <w:r w:rsidRPr="006263D0">
              <w:rPr>
                <w:rFonts w:asciiTheme="majorBidi" w:eastAsia="Cordia New" w:hAnsiTheme="majorBidi" w:cstheme="majorBidi"/>
                <w:color w:val="000000"/>
                <w:sz w:val="30"/>
                <w:szCs w:val="30"/>
              </w:rPr>
              <w:br/>
            </w:r>
            <w:r w:rsidRPr="006263D0"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1080" w:type="dxa"/>
          </w:tcPr>
          <w:p w14:paraId="138BD926" w14:textId="77777777" w:rsidR="00231E15" w:rsidRDefault="00231E15" w:rsidP="0023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188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  <w:p w14:paraId="726CAE9C" w14:textId="77B8F11A" w:rsidR="004E0994" w:rsidRPr="006263D0" w:rsidRDefault="004E0994" w:rsidP="0023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188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28</w:t>
            </w:r>
          </w:p>
        </w:tc>
        <w:tc>
          <w:tcPr>
            <w:tcW w:w="990" w:type="dxa"/>
          </w:tcPr>
          <w:p w14:paraId="098F682C" w14:textId="77777777" w:rsidR="00231E15" w:rsidRPr="006263D0" w:rsidRDefault="00231E15" w:rsidP="0023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188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  <w:p w14:paraId="40F1BDD5" w14:textId="5D9C2764" w:rsidR="00231E15" w:rsidRPr="006263D0" w:rsidRDefault="00231E15" w:rsidP="0023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98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6263D0">
              <w:rPr>
                <w:rFonts w:asciiTheme="majorBidi" w:eastAsia="Times New Roman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80" w:type="dxa"/>
          </w:tcPr>
          <w:p w14:paraId="150C6EE5" w14:textId="77777777" w:rsidR="00231E15" w:rsidRPr="006263D0" w:rsidRDefault="00231E15" w:rsidP="00231E15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DD76A86" w14:textId="77777777" w:rsidR="00231E15" w:rsidRDefault="00231E15" w:rsidP="0023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8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3E3827DC" w14:textId="3C1E63A2" w:rsidR="004E0994" w:rsidRPr="006263D0" w:rsidRDefault="004E0994" w:rsidP="0023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8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14:paraId="483D2F4B" w14:textId="77777777" w:rsidR="00231E15" w:rsidRPr="006263D0" w:rsidRDefault="00231E15" w:rsidP="0023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88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14:paraId="2E7A64BD" w14:textId="6E4C2284" w:rsidR="00231E15" w:rsidRPr="006263D0" w:rsidRDefault="00231E15" w:rsidP="0023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88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6263D0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</w:tr>
      <w:tr w:rsidR="00231E15" w:rsidRPr="006263D0" w14:paraId="50C811D4" w14:textId="77777777" w:rsidTr="006B254F">
        <w:trPr>
          <w:cantSplit/>
          <w:trHeight w:val="144"/>
        </w:trPr>
        <w:tc>
          <w:tcPr>
            <w:tcW w:w="4680" w:type="dxa"/>
          </w:tcPr>
          <w:p w14:paraId="0A6A0D1C" w14:textId="77777777" w:rsidR="00231E15" w:rsidRPr="006263D0" w:rsidRDefault="00231E15" w:rsidP="0023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75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cs/>
              </w:rPr>
            </w:pPr>
            <w:r w:rsidRPr="006263D0"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cs/>
              </w:rPr>
              <w:t>ค่าเสื่อมราคาของสินทรัพย์สิทธิการใช้ที่ดิน อาคารและ</w:t>
            </w:r>
            <w:r w:rsidRPr="006263D0">
              <w:rPr>
                <w:rFonts w:asciiTheme="majorBidi" w:eastAsia="Cordia New" w:hAnsiTheme="majorBidi" w:cstheme="majorBidi"/>
                <w:color w:val="000000"/>
                <w:sz w:val="30"/>
                <w:szCs w:val="30"/>
              </w:rPr>
              <w:br/>
            </w:r>
            <w:r w:rsidRPr="006263D0"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14:paraId="580D6C1D" w14:textId="77777777" w:rsidR="00231E15" w:rsidRDefault="00231E15" w:rsidP="0023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188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  <w:p w14:paraId="1C9769D3" w14:textId="1E149EA7" w:rsidR="004E0994" w:rsidRPr="006263D0" w:rsidRDefault="004E0994" w:rsidP="0023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188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15</w:t>
            </w:r>
          </w:p>
        </w:tc>
        <w:tc>
          <w:tcPr>
            <w:tcW w:w="990" w:type="dxa"/>
          </w:tcPr>
          <w:p w14:paraId="77F1F970" w14:textId="77777777" w:rsidR="00231E15" w:rsidRPr="006263D0" w:rsidRDefault="00231E15" w:rsidP="0023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188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  <w:p w14:paraId="2569C8DD" w14:textId="18FB22D8" w:rsidR="00231E15" w:rsidRPr="006263D0" w:rsidRDefault="00231E15" w:rsidP="0023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98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6263D0">
              <w:rPr>
                <w:rFonts w:asciiTheme="majorBidi" w:eastAsia="Times New Roman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0" w:type="dxa"/>
          </w:tcPr>
          <w:p w14:paraId="664B8573" w14:textId="77777777" w:rsidR="00231E15" w:rsidRPr="006263D0" w:rsidRDefault="00231E15" w:rsidP="00231E15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B85DAC2" w14:textId="77777777" w:rsidR="00231E15" w:rsidRDefault="00231E15" w:rsidP="0023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8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3A61A4EC" w14:textId="692621FC" w:rsidR="004E0994" w:rsidRPr="006263D0" w:rsidRDefault="004E0994" w:rsidP="0023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8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080" w:type="dxa"/>
          </w:tcPr>
          <w:p w14:paraId="7D560F43" w14:textId="77777777" w:rsidR="00231E15" w:rsidRPr="006263D0" w:rsidRDefault="00231E15" w:rsidP="0023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88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14:paraId="6DD64954" w14:textId="6994797E" w:rsidR="00231E15" w:rsidRPr="006263D0" w:rsidRDefault="00231E15" w:rsidP="0023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88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6263D0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</w:tr>
    </w:tbl>
    <w:p w14:paraId="34BB71F4" w14:textId="77777777" w:rsidR="00414BB6" w:rsidRPr="006263D0" w:rsidRDefault="00414BB6" w:rsidP="00414BB6">
      <w:pPr>
        <w:rPr>
          <w:rFonts w:asciiTheme="majorBidi" w:hAnsiTheme="majorBidi" w:cstheme="majorBidi"/>
          <w:sz w:val="30"/>
          <w:szCs w:val="30"/>
        </w:rPr>
      </w:pPr>
    </w:p>
    <w:p w14:paraId="6F28AE0B" w14:textId="2FA7D2B6" w:rsidR="00414BB6" w:rsidRPr="006263D0" w:rsidRDefault="00414BB6" w:rsidP="00DE4F67">
      <w:pPr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6263D0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</w:t>
      </w:r>
      <w:r w:rsidR="002372AF" w:rsidRPr="006263D0">
        <w:rPr>
          <w:rFonts w:asciiTheme="majorBidi" w:hAnsiTheme="majorBidi" w:cstheme="majorBidi"/>
          <w:sz w:val="30"/>
          <w:szCs w:val="30"/>
        </w:rPr>
        <w:br/>
      </w:r>
      <w:r w:rsidRPr="006263D0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6B254F" w:rsidRPr="006263D0">
        <w:rPr>
          <w:rFonts w:asciiTheme="majorBidi" w:hAnsiTheme="majorBidi" w:cstheme="majorBidi"/>
          <w:sz w:val="30"/>
          <w:szCs w:val="30"/>
          <w:cs/>
        </w:rPr>
        <w:t>สาม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6B254F" w:rsidRPr="006263D0">
        <w:rPr>
          <w:rFonts w:asciiTheme="majorBidi" w:hAnsiTheme="majorBidi" w:cstheme="majorBidi"/>
          <w:sz w:val="30"/>
          <w:szCs w:val="30"/>
        </w:rPr>
        <w:t xml:space="preserve">31 </w:t>
      </w:r>
      <w:r w:rsidR="006B254F" w:rsidRPr="006263D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15B4C" w:rsidRPr="006263D0">
        <w:rPr>
          <w:rFonts w:asciiTheme="majorBidi" w:hAnsiTheme="majorBidi" w:cstheme="majorBidi"/>
          <w:sz w:val="30"/>
          <w:szCs w:val="30"/>
        </w:rPr>
        <w:t>256</w:t>
      </w:r>
      <w:r w:rsidR="005F2EB9">
        <w:rPr>
          <w:rFonts w:asciiTheme="majorBidi" w:hAnsiTheme="majorBidi" w:cstheme="majorBidi"/>
          <w:sz w:val="30"/>
          <w:szCs w:val="30"/>
        </w:rPr>
        <w:t>6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 มีจำนวน</w:t>
      </w:r>
      <w:r w:rsidR="00BC6684">
        <w:rPr>
          <w:rFonts w:asciiTheme="majorBidi" w:hAnsiTheme="majorBidi" w:cstheme="majorBidi"/>
          <w:sz w:val="30"/>
          <w:szCs w:val="30"/>
        </w:rPr>
        <w:t xml:space="preserve"> 164.</w:t>
      </w:r>
      <w:r w:rsidR="00CA2924">
        <w:rPr>
          <w:rFonts w:asciiTheme="majorBidi" w:hAnsiTheme="majorBidi" w:cstheme="majorBidi"/>
          <w:sz w:val="30"/>
          <w:szCs w:val="30"/>
        </w:rPr>
        <w:t>8</w:t>
      </w:r>
      <w:r w:rsidR="00BC6684">
        <w:rPr>
          <w:rFonts w:asciiTheme="majorBidi" w:hAnsiTheme="majorBidi" w:cstheme="majorBidi"/>
          <w:sz w:val="30"/>
          <w:szCs w:val="30"/>
        </w:rPr>
        <w:t>0</w:t>
      </w:r>
      <w:r w:rsidRPr="006263D0">
        <w:rPr>
          <w:rFonts w:asciiTheme="majorBidi" w:hAnsiTheme="majorBidi" w:cstheme="majorBidi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z w:val="30"/>
          <w:szCs w:val="30"/>
          <w:cs/>
        </w:rPr>
        <w:t>ล้านบาทและ</w:t>
      </w:r>
      <w:r w:rsidR="00D83BA2">
        <w:rPr>
          <w:rFonts w:asciiTheme="majorBidi" w:hAnsiTheme="majorBidi" w:cstheme="majorBidi"/>
          <w:sz w:val="30"/>
          <w:szCs w:val="30"/>
        </w:rPr>
        <w:t xml:space="preserve"> 11.83</w:t>
      </w:r>
      <w:r w:rsidR="00C93596" w:rsidRPr="006263D0">
        <w:rPr>
          <w:rFonts w:asciiTheme="majorBidi" w:hAnsiTheme="majorBidi" w:cstheme="majorBidi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Pr="006263D0">
        <w:rPr>
          <w:rFonts w:asciiTheme="majorBidi" w:hAnsiTheme="majorBidi" w:cstheme="majorBidi"/>
          <w:sz w:val="30"/>
          <w:szCs w:val="30"/>
        </w:rPr>
        <w:t xml:space="preserve"> </w:t>
      </w:r>
      <w:r w:rsidR="008D5203" w:rsidRPr="006263D0">
        <w:rPr>
          <w:rFonts w:asciiTheme="majorBidi" w:hAnsiTheme="majorBidi" w:cstheme="majorBidi"/>
          <w:sz w:val="30"/>
          <w:szCs w:val="30"/>
        </w:rPr>
        <w:br/>
      </w:r>
      <w:r w:rsidRPr="009E1F51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415B4C" w:rsidRPr="009E1F51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B52ED1" w:rsidRPr="009E1F51">
        <w:rPr>
          <w:rFonts w:asciiTheme="majorBidi" w:hAnsiTheme="majorBidi" w:cstheme="majorBidi"/>
          <w:i/>
          <w:iCs/>
          <w:sz w:val="30"/>
          <w:szCs w:val="30"/>
        </w:rPr>
        <w:t xml:space="preserve">1 </w:t>
      </w:r>
      <w:r w:rsidR="00B52ED1" w:rsidRPr="009E1F51">
        <w:rPr>
          <w:rFonts w:asciiTheme="majorBidi" w:hAnsiTheme="majorBidi" w:cstheme="majorBidi"/>
          <w:i/>
          <w:iCs/>
          <w:sz w:val="30"/>
          <w:szCs w:val="30"/>
          <w:cs/>
        </w:rPr>
        <w:t>ธันวาคม</w:t>
      </w:r>
      <w:r w:rsidR="006B254F" w:rsidRPr="009E1F5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415B4C" w:rsidRPr="009E1F51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F2EB9" w:rsidRPr="009E1F51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9E1F51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9E1F5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5F2EB9" w:rsidRPr="009E1F51">
        <w:rPr>
          <w:rFonts w:asciiTheme="majorBidi" w:hAnsiTheme="majorBidi" w:cstheme="majorBidi"/>
          <w:i/>
          <w:iCs/>
          <w:sz w:val="30"/>
          <w:szCs w:val="30"/>
        </w:rPr>
        <w:t xml:space="preserve">146.28 </w:t>
      </w:r>
      <w:r w:rsidRPr="009E1F51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9E1F5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E1F51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="00091EE1" w:rsidRPr="009E1F5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5F2EB9" w:rsidRPr="009E1F51">
        <w:rPr>
          <w:rFonts w:asciiTheme="majorBidi" w:hAnsiTheme="majorBidi" w:cstheme="majorBidi"/>
          <w:i/>
          <w:iCs/>
          <w:sz w:val="30"/>
          <w:szCs w:val="30"/>
        </w:rPr>
        <w:t xml:space="preserve">12.33 </w:t>
      </w:r>
      <w:r w:rsidRPr="009E1F51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</w:t>
      </w:r>
      <w:r w:rsidRPr="009E1F51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D5D431B" w14:textId="77777777" w:rsidR="003002A5" w:rsidRPr="006263D0" w:rsidRDefault="003002A5" w:rsidP="00DE4F67">
      <w:pPr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6792F2D" w14:textId="77777777" w:rsidR="003002A5" w:rsidRPr="006263D0" w:rsidRDefault="003002A5" w:rsidP="00DE4F67">
      <w:pPr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AB9E4D9" w14:textId="3DE432AF" w:rsidR="003002A5" w:rsidRPr="006263D0" w:rsidRDefault="003002A5" w:rsidP="00DE4F67">
      <w:pPr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  <w:sectPr w:rsidR="003002A5" w:rsidRPr="006263D0" w:rsidSect="005B5CD7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17B00CB6" w14:textId="77777777" w:rsidR="00E6540A" w:rsidRPr="006263D0" w:rsidRDefault="00E6540A" w:rsidP="00E6540A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6263D0">
        <w:rPr>
          <w:rFonts w:asciiTheme="majorBidi" w:hAnsiTheme="majorBidi" w:cstheme="majorBidi"/>
          <w:sz w:val="30"/>
          <w:szCs w:val="30"/>
          <w:cs/>
        </w:rPr>
        <w:lastRenderedPageBreak/>
        <w:t>ส่วนงานดำเนินงาน</w:t>
      </w:r>
      <w:r w:rsidRPr="006263D0">
        <w:rPr>
          <w:rFonts w:asciiTheme="majorBidi" w:hAnsiTheme="majorBidi" w:cstheme="majorBidi"/>
          <w:sz w:val="30"/>
          <w:szCs w:val="30"/>
          <w:cs/>
          <w:lang w:val="en-US"/>
        </w:rPr>
        <w:t>และการจำแนกรายได้</w:t>
      </w:r>
    </w:p>
    <w:p w14:paraId="57E44FD3" w14:textId="77777777" w:rsidR="00E6540A" w:rsidRPr="006263D0" w:rsidRDefault="00E6540A" w:rsidP="00E6540A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6CD723D9" w14:textId="6DCD3D88" w:rsidR="00E6540A" w:rsidRPr="006263D0" w:rsidRDefault="008215C1" w:rsidP="00821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ผู้บริหารพิจารณาว่า</w:t>
      </w:r>
      <w:r w:rsidR="00E6540A" w:rsidRPr="006263D0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 </w:t>
      </w:r>
      <w:r w:rsidR="00E6540A" w:rsidRPr="006263D0">
        <w:rPr>
          <w:rFonts w:asciiTheme="majorBidi" w:hAnsiTheme="majorBidi" w:cstheme="majorBidi"/>
          <w:sz w:val="30"/>
          <w:szCs w:val="30"/>
        </w:rPr>
        <w:t>4</w:t>
      </w:r>
      <w:r w:rsidR="00E6540A" w:rsidRPr="006263D0">
        <w:rPr>
          <w:rFonts w:asciiTheme="majorBidi" w:hAnsiTheme="majorBidi" w:cstheme="majorBidi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หน่วยงานธุรกิจที่สำคัญนี้เกี่ยวข้องกับธุรกิจและบริการที่แตกต่างกัน และมีการบริหารจัดการแยกต่างหาก เนื่องจากการใช้เทคโนโลยีและกลยุทธ์ทางการตลาดที่แตกต่างกัน </w:t>
      </w:r>
      <w:r>
        <w:rPr>
          <w:rFonts w:asciiTheme="majorBidi" w:hAnsiTheme="majorBidi" w:cstheme="majorBidi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</w:t>
      </w:r>
      <w:r w:rsidR="00E6540A" w:rsidRPr="006263D0">
        <w:rPr>
          <w:rFonts w:asciiTheme="majorBidi" w:hAnsiTheme="majorBidi" w:cstheme="majorBidi"/>
          <w:sz w:val="30"/>
          <w:szCs w:val="30"/>
          <w:cs/>
        </w:rPr>
        <w:t>สรุปมีดังนี้</w:t>
      </w:r>
    </w:p>
    <w:p w14:paraId="14871FA4" w14:textId="77777777" w:rsidR="00E6540A" w:rsidRPr="006263D0" w:rsidRDefault="00E6540A" w:rsidP="00E6540A">
      <w:pPr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ED587F5" w14:textId="77777777" w:rsidR="00E6540A" w:rsidRPr="006263D0" w:rsidRDefault="00E6540A" w:rsidP="00E6540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263D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6263D0">
        <w:rPr>
          <w:rFonts w:asciiTheme="majorBidi" w:hAnsiTheme="majorBidi" w:cstheme="majorBidi"/>
          <w:sz w:val="30"/>
          <w:szCs w:val="30"/>
        </w:rPr>
        <w:t>1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6263D0">
        <w:rPr>
          <w:rFonts w:asciiTheme="majorBidi" w:hAnsiTheme="majorBidi" w:cstheme="majorBidi"/>
          <w:sz w:val="30"/>
          <w:szCs w:val="30"/>
          <w:cs/>
        </w:rPr>
        <w:tab/>
        <w:t>ธุรกิจพัฒนาอสังหาริมทรัพย์เพื่อขาย</w:t>
      </w:r>
    </w:p>
    <w:p w14:paraId="00CD9062" w14:textId="53905250" w:rsidR="00E6540A" w:rsidRPr="006263D0" w:rsidRDefault="00E6540A" w:rsidP="00E6540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263D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6263D0">
        <w:rPr>
          <w:rFonts w:asciiTheme="majorBidi" w:hAnsiTheme="majorBidi" w:cstheme="majorBidi"/>
          <w:sz w:val="30"/>
          <w:szCs w:val="30"/>
        </w:rPr>
        <w:t>2</w:t>
      </w:r>
      <w:r w:rsidRPr="006263D0">
        <w:rPr>
          <w:rFonts w:asciiTheme="majorBidi" w:hAnsiTheme="majorBidi" w:cstheme="majorBidi"/>
          <w:sz w:val="30"/>
          <w:szCs w:val="30"/>
          <w:cs/>
        </w:rPr>
        <w:tab/>
      </w:r>
      <w:bookmarkStart w:id="3" w:name="_Hlk59402650"/>
      <w:r w:rsidR="00716E1F">
        <w:rPr>
          <w:rFonts w:asciiTheme="majorBidi" w:hAnsiTheme="majorBidi" w:cstheme="majorBidi" w:hint="cs"/>
          <w:sz w:val="30"/>
          <w:szCs w:val="30"/>
          <w:cs/>
        </w:rPr>
        <w:t>ธุรกิจ</w:t>
      </w:r>
      <w:r w:rsidRPr="006263D0">
        <w:rPr>
          <w:rFonts w:asciiTheme="majorBidi" w:hAnsiTheme="majorBidi" w:cstheme="majorBidi"/>
          <w:sz w:val="30"/>
          <w:szCs w:val="30"/>
          <w:cs/>
        </w:rPr>
        <w:t>พัฒนาอสังหาริมทรัพย์เพื่อการลงทุนเพื่ออุตสาหกรรม</w:t>
      </w:r>
      <w:bookmarkEnd w:id="3"/>
    </w:p>
    <w:p w14:paraId="6928B2ED" w14:textId="77777777" w:rsidR="00E6540A" w:rsidRPr="006263D0" w:rsidRDefault="00E6540A" w:rsidP="00E6540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263D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6263D0">
        <w:rPr>
          <w:rFonts w:asciiTheme="majorBidi" w:hAnsiTheme="majorBidi" w:cstheme="majorBidi"/>
          <w:sz w:val="30"/>
          <w:szCs w:val="30"/>
        </w:rPr>
        <w:t>3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263D0">
        <w:rPr>
          <w:rFonts w:asciiTheme="majorBidi" w:hAnsiTheme="majorBidi" w:cstheme="majorBidi"/>
          <w:sz w:val="30"/>
          <w:szCs w:val="30"/>
          <w:cs/>
        </w:rPr>
        <w:tab/>
        <w:t>ธุรกิจให้เช่าและบริการอาคารเพื่อการพาณิชย์</w:t>
      </w:r>
    </w:p>
    <w:p w14:paraId="59651832" w14:textId="77777777" w:rsidR="00E6540A" w:rsidRPr="006263D0" w:rsidRDefault="00E6540A" w:rsidP="00E6540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263D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6263D0">
        <w:rPr>
          <w:rFonts w:asciiTheme="majorBidi" w:hAnsiTheme="majorBidi" w:cstheme="majorBidi"/>
          <w:sz w:val="30"/>
          <w:szCs w:val="30"/>
        </w:rPr>
        <w:t>4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263D0">
        <w:rPr>
          <w:rFonts w:asciiTheme="majorBidi" w:hAnsiTheme="majorBidi" w:cstheme="majorBidi"/>
          <w:sz w:val="30"/>
          <w:szCs w:val="30"/>
          <w:cs/>
        </w:rPr>
        <w:tab/>
        <w:t>ธุรกิจโรงแรม</w:t>
      </w:r>
    </w:p>
    <w:p w14:paraId="165E2343" w14:textId="77777777" w:rsidR="00E6540A" w:rsidRPr="006263D0" w:rsidRDefault="00E6540A" w:rsidP="00E65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47B86CD" w14:textId="24FD8FE7" w:rsidR="00E6540A" w:rsidRPr="006263D0" w:rsidRDefault="00E6540A" w:rsidP="00E65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263D0">
        <w:rPr>
          <w:rFonts w:asciiTheme="majorBidi" w:hAnsiTheme="majorBidi" w:cstheme="majorBidi"/>
          <w:sz w:val="30"/>
          <w:szCs w:val="30"/>
          <w:cs/>
        </w:rPr>
        <w:t>ธุรกิจอื่นได้รวมหน่วยธุรกิจที่หยุดดำเนินธุรกิจแล้วและอื่นๆไม่มีส่วนงานใดที่เข้าเกณฑ์เชิงปริมาณเพื่อกำหนด</w:t>
      </w:r>
      <w:r w:rsidRPr="006263D0">
        <w:rPr>
          <w:rFonts w:asciiTheme="majorBidi" w:hAnsiTheme="majorBidi" w:cstheme="majorBidi"/>
          <w:sz w:val="30"/>
          <w:szCs w:val="30"/>
        </w:rPr>
        <w:br/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ส่วนงานที่รายงานในปี </w:t>
      </w:r>
      <w:r w:rsidRPr="006263D0">
        <w:rPr>
          <w:rFonts w:asciiTheme="majorBidi" w:hAnsiTheme="majorBidi" w:cstheme="majorBidi"/>
          <w:sz w:val="30"/>
          <w:szCs w:val="30"/>
        </w:rPr>
        <w:t>256</w:t>
      </w:r>
      <w:r w:rsidR="00416AE0">
        <w:rPr>
          <w:rFonts w:asciiTheme="majorBidi" w:hAnsiTheme="majorBidi" w:cstheme="majorBidi"/>
          <w:sz w:val="30"/>
          <w:szCs w:val="30"/>
        </w:rPr>
        <w:t>6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 หรือ </w:t>
      </w:r>
      <w:r w:rsidRPr="006263D0">
        <w:rPr>
          <w:rFonts w:asciiTheme="majorBidi" w:hAnsiTheme="majorBidi" w:cstheme="majorBidi"/>
          <w:sz w:val="30"/>
          <w:szCs w:val="30"/>
        </w:rPr>
        <w:t>256</w:t>
      </w:r>
      <w:r w:rsidR="00416AE0">
        <w:rPr>
          <w:rFonts w:asciiTheme="majorBidi" w:hAnsiTheme="majorBidi" w:cstheme="majorBidi"/>
          <w:sz w:val="30"/>
          <w:szCs w:val="30"/>
        </w:rPr>
        <w:t>5</w:t>
      </w:r>
    </w:p>
    <w:p w14:paraId="01EF2890" w14:textId="77777777" w:rsidR="00E6540A" w:rsidRPr="006263D0" w:rsidRDefault="00E6540A" w:rsidP="00E65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688C3E3" w14:textId="4B6EDB8B" w:rsidR="00E6540A" w:rsidRPr="006263D0" w:rsidRDefault="00E6540A" w:rsidP="00821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6263D0">
        <w:rPr>
          <w:rFonts w:asciiTheme="majorBidi" w:hAnsiTheme="majorBidi" w:cstheme="majorBidi"/>
          <w:sz w:val="30"/>
          <w:szCs w:val="30"/>
          <w:cs/>
        </w:rPr>
        <w:t>ผลการดำเนินงาน</w:t>
      </w:r>
      <w:r w:rsidR="00EE7D3D">
        <w:rPr>
          <w:rFonts w:asciiTheme="majorBidi" w:hAnsiTheme="majorBidi" w:cstheme="majorBidi" w:hint="cs"/>
          <w:sz w:val="30"/>
          <w:szCs w:val="30"/>
          <w:cs/>
        </w:rPr>
        <w:t>ของแต่ละส่วนงาน</w:t>
      </w:r>
      <w:r w:rsidRPr="006263D0">
        <w:rPr>
          <w:rFonts w:asciiTheme="majorBidi" w:hAnsiTheme="majorBidi" w:cstheme="majorBidi"/>
          <w:sz w:val="30"/>
          <w:szCs w:val="30"/>
          <w:cs/>
        </w:rPr>
        <w:t>วัดโดยใช้กำไรก่อนต้นทุนทางการเงินและภาษีเงินได้ของส่วนงาน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ต้นทุนทางการเงินและ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8215C1">
        <w:rPr>
          <w:rFonts w:asciiTheme="majorBidi" w:hAnsiTheme="majorBidi" w:cstheme="majorBidi" w:hint="cs"/>
          <w:sz w:val="30"/>
          <w:szCs w:val="30"/>
          <w:cs/>
        </w:rPr>
        <w:t xml:space="preserve"> ทั้งนี้การกำหนดราคาระหว่างกันนั้นเป็นไปตามการซื้อขายตามปกติธุรกิจ</w:t>
      </w:r>
    </w:p>
    <w:p w14:paraId="77CFC87C" w14:textId="77777777" w:rsidR="00E6540A" w:rsidRPr="006263D0" w:rsidRDefault="00E6540A" w:rsidP="00E65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5E4785" w14:textId="77777777" w:rsidR="007C1BDB" w:rsidRPr="006263D0" w:rsidRDefault="007C1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</w:pPr>
      <w:r w:rsidRPr="006263D0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br w:type="page"/>
      </w:r>
    </w:p>
    <w:p w14:paraId="794B21F9" w14:textId="5472FCEF" w:rsidR="00E6540A" w:rsidRPr="009E1F51" w:rsidRDefault="00E6540A" w:rsidP="00E6540A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9E1F51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 xml:space="preserve">ส่วนงานภูมิศาสตร์ </w:t>
      </w:r>
    </w:p>
    <w:p w14:paraId="52634112" w14:textId="77777777" w:rsidR="00E6540A" w:rsidRPr="006263D0" w:rsidRDefault="00E6540A" w:rsidP="00E65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C433DE" w14:textId="77777777" w:rsidR="00E6540A" w:rsidRPr="006263D0" w:rsidRDefault="00E6540A" w:rsidP="00E6540A">
      <w:pPr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6263D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263D0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ดำเนินธุรกิจหลักในประเทศเท่านั้น ไม่มีรายได้จากต่างประเทศที่มีสาระสำคัญ</w:t>
      </w:r>
    </w:p>
    <w:p w14:paraId="47DAC4C7" w14:textId="6DEAAC54" w:rsidR="00E947E1" w:rsidRPr="006263D0" w:rsidRDefault="00E94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39468FBA" w14:textId="4F605930" w:rsidR="00E6540A" w:rsidRPr="006263D0" w:rsidRDefault="00E6540A" w:rsidP="00E6540A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11702B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ภาพรวมรายได้ตามส่วนงานที่รายงาน</w:t>
      </w:r>
    </w:p>
    <w:p w14:paraId="6304AEE1" w14:textId="60362AFD" w:rsidR="00E6540A" w:rsidRPr="006263D0" w:rsidRDefault="00E6540A" w:rsidP="00E6540A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</w:p>
    <w:p w14:paraId="45B5E58C" w14:textId="1C9EE438" w:rsidR="00E6540A" w:rsidRPr="006263D0" w:rsidRDefault="006D7D26" w:rsidP="000F775E">
      <w:pPr>
        <w:spacing w:line="240" w:lineRule="auto"/>
        <w:jc w:val="center"/>
        <w:rPr>
          <w:rFonts w:asciiTheme="majorBidi" w:hAnsiTheme="majorBidi" w:cstheme="majorBidi"/>
          <w:sz w:val="30"/>
          <w:szCs w:val="30"/>
        </w:rPr>
        <w:sectPr w:rsidR="00E6540A" w:rsidRPr="006263D0" w:rsidSect="005B5CD7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  <w:r>
        <w:rPr>
          <w:rFonts w:asciiTheme="majorBidi" w:hAnsiTheme="majorBidi" w:cstheme="majorBidi"/>
          <w:noProof/>
          <w:sz w:val="30"/>
          <w:szCs w:val="30"/>
        </w:rPr>
        <w:drawing>
          <wp:inline distT="0" distB="0" distL="0" distR="0" wp14:anchorId="16A607D8" wp14:editId="7C1B9EEF">
            <wp:extent cx="5694744" cy="3158490"/>
            <wp:effectExtent l="0" t="0" r="1270" b="381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631"/>
                    <a:stretch/>
                  </pic:blipFill>
                  <pic:spPr bwMode="auto">
                    <a:xfrm>
                      <a:off x="0" y="0"/>
                      <a:ext cx="5694744" cy="31584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E3416B4" w14:textId="77777777" w:rsidR="00E6540A" w:rsidRPr="006263D0" w:rsidRDefault="00E6540A" w:rsidP="00E65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263D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5F57F857" w14:textId="77777777" w:rsidR="00E6540A" w:rsidRPr="00F307B3" w:rsidRDefault="00E6540A" w:rsidP="00E65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15215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330"/>
        <w:gridCol w:w="810"/>
        <w:gridCol w:w="810"/>
        <w:gridCol w:w="810"/>
        <w:gridCol w:w="900"/>
        <w:gridCol w:w="810"/>
        <w:gridCol w:w="900"/>
        <w:gridCol w:w="810"/>
        <w:gridCol w:w="804"/>
        <w:gridCol w:w="6"/>
        <w:gridCol w:w="810"/>
        <w:gridCol w:w="868"/>
        <w:gridCol w:w="6"/>
        <w:gridCol w:w="836"/>
        <w:gridCol w:w="900"/>
        <w:gridCol w:w="900"/>
        <w:gridCol w:w="905"/>
      </w:tblGrid>
      <w:tr w:rsidR="00546A58" w:rsidRPr="006263D0" w14:paraId="57CE61EB" w14:textId="77777777" w:rsidTr="006B6154">
        <w:trPr>
          <w:trHeight w:val="73"/>
        </w:trPr>
        <w:tc>
          <w:tcPr>
            <w:tcW w:w="33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DF12AC" w14:textId="67C12BA3" w:rsidR="00546A58" w:rsidRPr="006263D0" w:rsidRDefault="00546A58" w:rsidP="0039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1880" w:type="dxa"/>
            <w:gridSpan w:val="16"/>
            <w:tcBorders>
              <w:top w:val="nil"/>
              <w:left w:val="nil"/>
            </w:tcBorders>
          </w:tcPr>
          <w:p w14:paraId="5F40E642" w14:textId="63D50B02" w:rsidR="00546A58" w:rsidRPr="006263D0" w:rsidRDefault="00546A58" w:rsidP="0039320C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875ACB" w:rsidRPr="006263D0" w14:paraId="49E3D25C" w14:textId="77777777" w:rsidTr="001B06BF">
        <w:trPr>
          <w:trHeight w:val="73"/>
        </w:trPr>
        <w:tc>
          <w:tcPr>
            <w:tcW w:w="33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97EE24" w14:textId="0617C302" w:rsidR="00875ACB" w:rsidRPr="006263D0" w:rsidRDefault="00875ACB" w:rsidP="001A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สำหรับงวดสามเดือน</w:t>
            </w:r>
            <w:r w:rsidR="00BB6635" w:rsidRPr="006263D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="00BB6635" w:rsidRPr="006263D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31 </w:t>
            </w:r>
            <w:r w:rsidR="00BB6635" w:rsidRPr="006263D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7ACC0" w14:textId="0948F42D" w:rsidR="00875ACB" w:rsidRPr="006263D0" w:rsidRDefault="00875ACB" w:rsidP="001A1E46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263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Pr="006263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B1B24" w14:textId="4ECC0EB5" w:rsidR="00875ACB" w:rsidRPr="006263D0" w:rsidRDefault="00875ACB" w:rsidP="001A1E46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263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Pr="006263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D024E" w14:textId="055D149C" w:rsidR="00875ACB" w:rsidRPr="006263D0" w:rsidRDefault="00875ACB" w:rsidP="001A1E46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263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Pr="006263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E3616" w14:textId="5EEC4736" w:rsidR="00875ACB" w:rsidRPr="006263D0" w:rsidRDefault="00875ACB" w:rsidP="001A1E46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263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Pr="006263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684" w:type="dxa"/>
            <w:gridSpan w:val="3"/>
          </w:tcPr>
          <w:p w14:paraId="505DDC55" w14:textId="2974D8B5" w:rsidR="00875ACB" w:rsidRPr="006263D0" w:rsidRDefault="00875ACB" w:rsidP="001A1E46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263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742" w:type="dxa"/>
            <w:gridSpan w:val="3"/>
          </w:tcPr>
          <w:p w14:paraId="4D856C2A" w14:textId="0B2C4928" w:rsidR="00875ACB" w:rsidRPr="006263D0" w:rsidRDefault="00875ACB" w:rsidP="001A1E46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805" w:type="dxa"/>
            <w:gridSpan w:val="2"/>
            <w:vAlign w:val="bottom"/>
          </w:tcPr>
          <w:p w14:paraId="3BDA89C3" w14:textId="07D69100" w:rsidR="00875ACB" w:rsidRPr="006263D0" w:rsidRDefault="00875ACB" w:rsidP="001A1E46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263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875ACB" w:rsidRPr="006263D0" w14:paraId="0CA3E4EA" w14:textId="77777777" w:rsidTr="00AF598A">
        <w:trPr>
          <w:trHeight w:val="73"/>
        </w:trPr>
        <w:tc>
          <w:tcPr>
            <w:tcW w:w="33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8F5C73" w14:textId="58A0C91D" w:rsidR="00875ACB" w:rsidRPr="006263D0" w:rsidRDefault="00875ACB" w:rsidP="00875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1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A66B7" w14:textId="314B69F6" w:rsidR="00875ACB" w:rsidRPr="006263D0" w:rsidRDefault="00875ACB" w:rsidP="00875AC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63D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36A7F" w14:textId="12766C8B" w:rsidR="00875ACB" w:rsidRPr="006263D0" w:rsidRDefault="00875ACB" w:rsidP="00875AC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63D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9792E" w14:textId="545EA889" w:rsidR="00875ACB" w:rsidRPr="006263D0" w:rsidRDefault="00875ACB" w:rsidP="00875AC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63D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ABAE5" w14:textId="643509A2" w:rsidR="00875ACB" w:rsidRPr="006263D0" w:rsidRDefault="00875ACB" w:rsidP="00875AC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63D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0AD4C" w14:textId="3BD72EAC" w:rsidR="00875ACB" w:rsidRPr="006263D0" w:rsidRDefault="00875ACB" w:rsidP="00875AC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63D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508BD" w14:textId="5DBF2BDA" w:rsidR="00875ACB" w:rsidRPr="006263D0" w:rsidRDefault="00875ACB" w:rsidP="00875AC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63D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D031D" w14:textId="54FA750C" w:rsidR="00875ACB" w:rsidRPr="006263D0" w:rsidRDefault="00875ACB" w:rsidP="00875AC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63D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D622E" w14:textId="080BE176" w:rsidR="00875ACB" w:rsidRPr="006263D0" w:rsidRDefault="00875ACB" w:rsidP="00875AC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63D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10" w:type="dxa"/>
            <w:vAlign w:val="bottom"/>
          </w:tcPr>
          <w:p w14:paraId="501C2EBD" w14:textId="63B51A5A" w:rsidR="00875ACB" w:rsidRPr="006263D0" w:rsidRDefault="00875ACB" w:rsidP="00875AC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63D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74" w:type="dxa"/>
            <w:gridSpan w:val="2"/>
            <w:vAlign w:val="bottom"/>
          </w:tcPr>
          <w:p w14:paraId="6439F30E" w14:textId="456BC14C" w:rsidR="00875ACB" w:rsidRPr="006263D0" w:rsidRDefault="00875ACB" w:rsidP="00875AC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63D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36" w:type="dxa"/>
            <w:vAlign w:val="bottom"/>
          </w:tcPr>
          <w:p w14:paraId="0B2776B6" w14:textId="43BD56EA" w:rsidR="00875ACB" w:rsidRPr="006263D0" w:rsidRDefault="00875ACB" w:rsidP="00875AC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63D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0" w:type="dxa"/>
            <w:vAlign w:val="bottom"/>
          </w:tcPr>
          <w:p w14:paraId="3BB5E59B" w14:textId="51BC2ED7" w:rsidR="00875ACB" w:rsidRPr="006263D0" w:rsidRDefault="00875ACB" w:rsidP="00875AC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63D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00" w:type="dxa"/>
            <w:vAlign w:val="bottom"/>
          </w:tcPr>
          <w:p w14:paraId="1E2E5D98" w14:textId="129365D2" w:rsidR="00875ACB" w:rsidRPr="006263D0" w:rsidRDefault="00875ACB" w:rsidP="00875AC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63D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5" w:type="dxa"/>
            <w:vAlign w:val="bottom"/>
          </w:tcPr>
          <w:p w14:paraId="73C94D35" w14:textId="2C2710D8" w:rsidR="00875ACB" w:rsidRPr="006263D0" w:rsidRDefault="00875ACB" w:rsidP="00875AC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63D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875ACB" w:rsidRPr="006263D0" w14:paraId="593272C5" w14:textId="77777777" w:rsidTr="006B6154">
        <w:trPr>
          <w:trHeight w:val="7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691A5D3" w14:textId="77777777" w:rsidR="00875ACB" w:rsidRPr="006263D0" w:rsidRDefault="00875ACB" w:rsidP="00875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880" w:type="dxa"/>
            <w:gridSpan w:val="16"/>
            <w:tcBorders>
              <w:top w:val="nil"/>
              <w:left w:val="nil"/>
            </w:tcBorders>
          </w:tcPr>
          <w:p w14:paraId="1C9347B4" w14:textId="0401C8FC" w:rsidR="00875ACB" w:rsidRPr="006263D0" w:rsidRDefault="00875ACB" w:rsidP="00875ACB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263D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6263D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875ACB" w:rsidRPr="006263D0" w14:paraId="469481CE" w14:textId="77777777" w:rsidTr="00546A58">
        <w:trPr>
          <w:trHeight w:val="7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F69DA1C" w14:textId="77777777" w:rsidR="00875ACB" w:rsidRPr="006263D0" w:rsidRDefault="00875ACB" w:rsidP="00875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6263D0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AE16F9E" w14:textId="73084B29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1,731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583B539" w14:textId="266E29FD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63D0">
              <w:rPr>
                <w:rFonts w:asciiTheme="majorBidi" w:hAnsiTheme="majorBidi" w:cstheme="majorBidi"/>
                <w:sz w:val="24"/>
                <w:szCs w:val="24"/>
              </w:rPr>
              <w:t>2,715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8CC27B8" w14:textId="721670E0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B1C99C9" w14:textId="21E69DD6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63D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B6154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34462A0" w14:textId="72FB77A7" w:rsidR="00875ACB" w:rsidRPr="006263D0" w:rsidRDefault="006B6154" w:rsidP="00875AC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1886D37" w14:textId="09ACE92B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63D0">
              <w:rPr>
                <w:rFonts w:asciiTheme="majorBidi" w:hAnsiTheme="majorBidi" w:cstheme="majorBidi"/>
                <w:sz w:val="24"/>
                <w:szCs w:val="24"/>
              </w:rPr>
              <w:t>196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9D2AFB1" w14:textId="20EC2C41" w:rsidR="00875ACB" w:rsidRPr="006263D0" w:rsidRDefault="006B6154" w:rsidP="00875AC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148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2AB1BE7" w14:textId="218D75A0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63D0">
              <w:rPr>
                <w:rFonts w:asciiTheme="majorBidi" w:hAnsiTheme="majorBidi" w:cstheme="majorBidi"/>
                <w:sz w:val="24"/>
                <w:szCs w:val="24"/>
              </w:rPr>
              <w:t>135</w:t>
            </w:r>
          </w:p>
        </w:tc>
        <w:tc>
          <w:tcPr>
            <w:tcW w:w="810" w:type="dxa"/>
            <w:vAlign w:val="bottom"/>
          </w:tcPr>
          <w:p w14:paraId="195A3779" w14:textId="3DC78CA0" w:rsidR="00875ACB" w:rsidRPr="006263D0" w:rsidRDefault="006B6154" w:rsidP="006B615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874" w:type="dxa"/>
            <w:gridSpan w:val="2"/>
            <w:vAlign w:val="bottom"/>
          </w:tcPr>
          <w:p w14:paraId="350EEC88" w14:textId="3B196C2D" w:rsidR="00875ACB" w:rsidRPr="006263D0" w:rsidRDefault="006B6154" w:rsidP="006B615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836" w:type="dxa"/>
          </w:tcPr>
          <w:p w14:paraId="29CC1A08" w14:textId="3C7CD7B3" w:rsidR="00875ACB" w:rsidRPr="006263D0" w:rsidRDefault="006B6154" w:rsidP="002F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"/>
              </w:tabs>
              <w:ind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7443AC41" w14:textId="1C6BBFC7" w:rsidR="00875ACB" w:rsidRPr="006263D0" w:rsidRDefault="006B6154" w:rsidP="002F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ind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894F380" w14:textId="6DF13585" w:rsidR="00875ACB" w:rsidRPr="006263D0" w:rsidRDefault="006B6154" w:rsidP="00875AC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2,792</w:t>
            </w:r>
          </w:p>
        </w:tc>
        <w:tc>
          <w:tcPr>
            <w:tcW w:w="905" w:type="dxa"/>
            <w:vAlign w:val="bottom"/>
          </w:tcPr>
          <w:p w14:paraId="254E4407" w14:textId="6484FDEB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63D0">
              <w:rPr>
                <w:rFonts w:asciiTheme="majorBidi" w:hAnsiTheme="majorBidi" w:cstheme="majorBidi"/>
                <w:sz w:val="24"/>
                <w:szCs w:val="24"/>
              </w:rPr>
              <w:t>3,672</w:t>
            </w:r>
          </w:p>
        </w:tc>
      </w:tr>
      <w:tr w:rsidR="00875ACB" w:rsidRPr="006263D0" w14:paraId="3AB687F9" w14:textId="77777777" w:rsidTr="00546A58">
        <w:trPr>
          <w:trHeight w:val="7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A449DB1" w14:textId="2C16DF89" w:rsidR="00875ACB" w:rsidRPr="00F307B3" w:rsidRDefault="00875ACB" w:rsidP="00875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F307B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  <w:lang w:val="en-GB"/>
              </w:rPr>
              <w:t>กำไรจากการจำหน่ายอสังหาริมทรัพย์เพื่อการลงทุน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56271AE" w14:textId="20385CFB" w:rsidR="00875ACB" w:rsidRPr="006263D0" w:rsidRDefault="00875ACB" w:rsidP="00875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" w:right="-325" w:hanging="8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CB00D01" w14:textId="1AFF7A11" w:rsidR="00875ACB" w:rsidRPr="006263D0" w:rsidRDefault="00875ACB" w:rsidP="00875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263D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8EFD5AD" w14:textId="01BCDCB5" w:rsidR="00875ACB" w:rsidRPr="006263D0" w:rsidRDefault="00106B24" w:rsidP="00106B24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3E5207E" w14:textId="1EDFAE01" w:rsidR="00875ACB" w:rsidRPr="006263D0" w:rsidRDefault="00875ACB" w:rsidP="005A7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263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81C6906" w14:textId="70D9885D" w:rsidR="00875ACB" w:rsidRPr="00BB6635" w:rsidRDefault="006B6154" w:rsidP="00BB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66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4F5F08F" w14:textId="5FE0978A" w:rsidR="00875ACB" w:rsidRPr="006263D0" w:rsidRDefault="00875ACB" w:rsidP="00BB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66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A1A6E93" w14:textId="1F6A6EAA" w:rsidR="00875ACB" w:rsidRPr="006263D0" w:rsidRDefault="006B6154" w:rsidP="00BB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310C1F6" w14:textId="0098A1F1" w:rsidR="00875ACB" w:rsidRPr="006263D0" w:rsidRDefault="00875ACB" w:rsidP="00BB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63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24EDDBED" w14:textId="5957D4C9" w:rsidR="00875ACB" w:rsidRPr="006263D0" w:rsidRDefault="006B6154" w:rsidP="00BB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4" w:type="dxa"/>
            <w:gridSpan w:val="2"/>
            <w:vAlign w:val="bottom"/>
          </w:tcPr>
          <w:p w14:paraId="541AD99B" w14:textId="2712705D" w:rsidR="00875ACB" w:rsidRPr="006263D0" w:rsidRDefault="00875ACB" w:rsidP="00875ACB">
            <w:pPr>
              <w:tabs>
                <w:tab w:val="clear" w:pos="454"/>
                <w:tab w:val="left" w:pos="315"/>
              </w:tabs>
              <w:ind w:right="-1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263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6" w:type="dxa"/>
          </w:tcPr>
          <w:p w14:paraId="68CF35F7" w14:textId="3658DCED" w:rsidR="00875ACB" w:rsidRPr="006263D0" w:rsidRDefault="006B6154" w:rsidP="002F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"/>
                <w:tab w:val="decimal" w:pos="160"/>
              </w:tabs>
              <w:ind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6159699C" w14:textId="0A203675" w:rsidR="00875ACB" w:rsidRPr="006263D0" w:rsidRDefault="006B6154" w:rsidP="002F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ind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51AE63A" w14:textId="4A78F871" w:rsidR="00875ACB" w:rsidRPr="006263D0" w:rsidRDefault="006B6154" w:rsidP="007D4D3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905" w:type="dxa"/>
            <w:vAlign w:val="bottom"/>
          </w:tcPr>
          <w:p w14:paraId="13FF0D86" w14:textId="7CC055BA" w:rsidR="00875ACB" w:rsidRPr="002F7967" w:rsidRDefault="00875ACB" w:rsidP="002F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63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75ACB" w:rsidRPr="006263D0" w14:paraId="5005BFCB" w14:textId="77777777" w:rsidTr="00546A58">
        <w:trPr>
          <w:trHeight w:val="7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553B7B9" w14:textId="77968649" w:rsidR="00875ACB" w:rsidRPr="006263D0" w:rsidRDefault="00106B24" w:rsidP="00875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7BC23B3" w14:textId="549A489D" w:rsidR="00875ACB" w:rsidRPr="00106B24" w:rsidRDefault="00106B24" w:rsidP="00875A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" w:right="-325" w:hanging="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7B26EA7" w14:textId="10E755BD" w:rsidR="00875ACB" w:rsidRPr="006263D0" w:rsidRDefault="00964F70" w:rsidP="00875A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34BFAB3" w14:textId="524923F6" w:rsidR="00875ACB" w:rsidRPr="006263D0" w:rsidRDefault="00106B24" w:rsidP="00106B2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4DD6C6F" w14:textId="258AC9BF" w:rsidR="00875ACB" w:rsidRPr="006263D0" w:rsidRDefault="006B6154" w:rsidP="006B615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D95BC22" w14:textId="64514075" w:rsidR="00875ACB" w:rsidRPr="00BB6635" w:rsidRDefault="006B6154" w:rsidP="00BB66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66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45F4E14" w14:textId="15D0F0BB" w:rsidR="00875ACB" w:rsidRPr="00BB6635" w:rsidRDefault="00964F70" w:rsidP="00BB66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66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743140E" w14:textId="51243A50" w:rsidR="00875ACB" w:rsidRPr="006263D0" w:rsidRDefault="006B6154" w:rsidP="00BB66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653F2B" w14:textId="0BAFEAD6" w:rsidR="00875ACB" w:rsidRPr="006263D0" w:rsidRDefault="00964F70" w:rsidP="00BB66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1E35258C" w14:textId="198B0614" w:rsidR="00875ACB" w:rsidRPr="006263D0" w:rsidRDefault="006B6154" w:rsidP="00875ACB">
            <w:pPr>
              <w:pBdr>
                <w:bottom w:val="single" w:sz="4" w:space="1" w:color="auto"/>
              </w:pBdr>
              <w:tabs>
                <w:tab w:val="clear" w:pos="454"/>
                <w:tab w:val="left" w:pos="315"/>
              </w:tabs>
              <w:ind w:right="-1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4" w:type="dxa"/>
            <w:gridSpan w:val="2"/>
            <w:vAlign w:val="bottom"/>
          </w:tcPr>
          <w:p w14:paraId="77EE25ED" w14:textId="76D0D05B" w:rsidR="00875ACB" w:rsidRPr="006263D0" w:rsidRDefault="00964F70" w:rsidP="00875ACB">
            <w:pPr>
              <w:pBdr>
                <w:bottom w:val="single" w:sz="4" w:space="1" w:color="auto"/>
              </w:pBdr>
              <w:tabs>
                <w:tab w:val="clear" w:pos="454"/>
                <w:tab w:val="left" w:pos="315"/>
              </w:tabs>
              <w:ind w:right="-1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6" w:type="dxa"/>
          </w:tcPr>
          <w:p w14:paraId="0631EC8A" w14:textId="5D157FB2" w:rsidR="00875ACB" w:rsidRDefault="006B6154" w:rsidP="006B615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(91)</w:t>
            </w:r>
          </w:p>
        </w:tc>
        <w:tc>
          <w:tcPr>
            <w:tcW w:w="900" w:type="dxa"/>
          </w:tcPr>
          <w:p w14:paraId="444C0BED" w14:textId="78F28A89" w:rsidR="00875ACB" w:rsidRDefault="006B6154" w:rsidP="006B615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(82)</w:t>
            </w:r>
          </w:p>
        </w:tc>
        <w:tc>
          <w:tcPr>
            <w:tcW w:w="900" w:type="dxa"/>
            <w:vAlign w:val="bottom"/>
          </w:tcPr>
          <w:p w14:paraId="347259DE" w14:textId="1DDFD787" w:rsidR="00875ACB" w:rsidRPr="006263D0" w:rsidRDefault="006B6154" w:rsidP="00875A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ind w:right="-1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5" w:type="dxa"/>
            <w:vAlign w:val="bottom"/>
          </w:tcPr>
          <w:p w14:paraId="21EE5A2A" w14:textId="2F5C0CAB" w:rsidR="00875ACB" w:rsidRPr="006263D0" w:rsidRDefault="006B6154" w:rsidP="002F7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75ACB" w:rsidRPr="006263D0" w14:paraId="420FFDAF" w14:textId="77777777" w:rsidTr="00546A58">
        <w:trPr>
          <w:trHeight w:val="6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78B4170" w14:textId="77777777" w:rsidR="00875ACB" w:rsidRPr="006263D0" w:rsidRDefault="00875ACB" w:rsidP="00875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263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45A2156" w14:textId="7389B0F4" w:rsidR="00875ACB" w:rsidRPr="006263D0" w:rsidRDefault="00106B24" w:rsidP="00875AC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1,731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0BD83D6" w14:textId="095EFD95" w:rsidR="00875ACB" w:rsidRPr="006263D0" w:rsidRDefault="00875ACB" w:rsidP="00875AC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2,715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17766EF" w14:textId="1422278D" w:rsidR="00875ACB" w:rsidRPr="006263D0" w:rsidRDefault="00106B24" w:rsidP="00875AC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802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CB4AF85" w14:textId="49B03D20" w:rsidR="00875ACB" w:rsidRPr="006263D0" w:rsidRDefault="00875ACB" w:rsidP="00875AC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6B61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ABE7335" w14:textId="1CB4A5C4" w:rsidR="00875ACB" w:rsidRPr="006263D0" w:rsidRDefault="006B6154" w:rsidP="00875AC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227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75695B1" w14:textId="30051E96" w:rsidR="00875ACB" w:rsidRPr="006263D0" w:rsidRDefault="00875ACB" w:rsidP="00875AC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196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FB96E2F" w14:textId="79AD4A4C" w:rsidR="00875ACB" w:rsidRPr="006263D0" w:rsidRDefault="006B6154" w:rsidP="00875A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148</w:t>
            </w: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</w:tcPr>
          <w:p w14:paraId="47C4D478" w14:textId="00F62F0C" w:rsidR="00875ACB" w:rsidRPr="006263D0" w:rsidRDefault="00875ACB" w:rsidP="00875AC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135</w:t>
            </w:r>
          </w:p>
        </w:tc>
        <w:tc>
          <w:tcPr>
            <w:tcW w:w="810" w:type="dxa"/>
          </w:tcPr>
          <w:p w14:paraId="6517DFCD" w14:textId="709C6228" w:rsidR="00875ACB" w:rsidRPr="006263D0" w:rsidRDefault="006B6154" w:rsidP="006B615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74" w:type="dxa"/>
            <w:gridSpan w:val="2"/>
          </w:tcPr>
          <w:p w14:paraId="5FF19E00" w14:textId="1766A20B" w:rsidR="00875ACB" w:rsidRPr="006263D0" w:rsidRDefault="006B6154" w:rsidP="006B615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36" w:type="dxa"/>
          </w:tcPr>
          <w:p w14:paraId="36AE0CDF" w14:textId="10D260EE" w:rsidR="00875ACB" w:rsidRPr="006263D0" w:rsidRDefault="006B6154" w:rsidP="00875AC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(91)</w:t>
            </w:r>
          </w:p>
        </w:tc>
        <w:tc>
          <w:tcPr>
            <w:tcW w:w="900" w:type="dxa"/>
          </w:tcPr>
          <w:p w14:paraId="24A5E7D6" w14:textId="1EE00F8F" w:rsidR="00875ACB" w:rsidRPr="006263D0" w:rsidRDefault="006B6154" w:rsidP="00875AC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(82)</w:t>
            </w:r>
          </w:p>
        </w:tc>
        <w:tc>
          <w:tcPr>
            <w:tcW w:w="900" w:type="dxa"/>
          </w:tcPr>
          <w:p w14:paraId="534760BB" w14:textId="5901D518" w:rsidR="00875ACB" w:rsidRPr="006263D0" w:rsidRDefault="006B6154" w:rsidP="00875AC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2,830</w:t>
            </w:r>
          </w:p>
        </w:tc>
        <w:tc>
          <w:tcPr>
            <w:tcW w:w="905" w:type="dxa"/>
          </w:tcPr>
          <w:p w14:paraId="7456D400" w14:textId="6340C75F" w:rsidR="00875ACB" w:rsidRPr="006263D0" w:rsidRDefault="00875ACB" w:rsidP="00875AC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3,672</w:t>
            </w:r>
          </w:p>
        </w:tc>
      </w:tr>
      <w:tr w:rsidR="00875ACB" w:rsidRPr="006263D0" w14:paraId="330DBF5B" w14:textId="77777777" w:rsidTr="00546A58">
        <w:trPr>
          <w:trHeight w:val="6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04137" w14:textId="4EB28391" w:rsidR="00875ACB" w:rsidRPr="006263D0" w:rsidRDefault="007D4D30" w:rsidP="00875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D4D3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กำไรจากการจำหน่ายเงินลงทุนในการร่วมค้า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BB2AF1F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0F537CA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A6A2038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462C408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C074FE2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F905703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F66D3A0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bottom"/>
          </w:tcPr>
          <w:p w14:paraId="16D16A2F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AE3445E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7BC2CC4C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3824F910" w14:textId="77777777" w:rsidR="00875ACB" w:rsidRPr="006263D0" w:rsidRDefault="00875ACB" w:rsidP="00875ACB">
            <w:pPr>
              <w:tabs>
                <w:tab w:val="clear" w:pos="227"/>
                <w:tab w:val="clear" w:pos="454"/>
                <w:tab w:val="clear" w:pos="680"/>
              </w:tabs>
              <w:ind w:right="-1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CD3E9F4" w14:textId="4E309084" w:rsidR="00875ACB" w:rsidRPr="006263D0" w:rsidRDefault="00875ACB" w:rsidP="00875ACB">
            <w:pPr>
              <w:tabs>
                <w:tab w:val="clear" w:pos="227"/>
                <w:tab w:val="clear" w:pos="454"/>
                <w:tab w:val="clear" w:pos="680"/>
              </w:tabs>
              <w:ind w:right="-1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F7980A4" w14:textId="6F23141E" w:rsidR="00875ACB" w:rsidRPr="006263D0" w:rsidRDefault="007D4D30" w:rsidP="007D4D3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0414E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905" w:type="dxa"/>
          </w:tcPr>
          <w:p w14:paraId="0FF131BC" w14:textId="3E4D080D" w:rsidR="00875ACB" w:rsidRPr="006263D0" w:rsidRDefault="00875ACB" w:rsidP="002F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63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75ACB" w:rsidRPr="006263D0" w14:paraId="6E1B04A5" w14:textId="77777777" w:rsidTr="00546A58">
        <w:trPr>
          <w:trHeight w:val="6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172D988" w14:textId="77777777" w:rsidR="00875ACB" w:rsidRPr="006263D0" w:rsidRDefault="00875ACB" w:rsidP="00875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263D0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E0FF739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58BFDC0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692A9DB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38B211C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B81EDE4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28FF895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8401ACF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bottom"/>
          </w:tcPr>
          <w:p w14:paraId="0E515743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18D5392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05CBE4A8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577C63A7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5B68B1" w14:textId="7D739DDF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A0FA19F" w14:textId="5AA544BE" w:rsidR="00875ACB" w:rsidRPr="006263D0" w:rsidRDefault="007D4D30" w:rsidP="00875AC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</w:t>
            </w:r>
          </w:p>
        </w:tc>
        <w:tc>
          <w:tcPr>
            <w:tcW w:w="905" w:type="dxa"/>
          </w:tcPr>
          <w:p w14:paraId="44B8517D" w14:textId="63F4210F" w:rsidR="00875ACB" w:rsidRPr="006263D0" w:rsidRDefault="00875ACB" w:rsidP="00875AC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63D0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</w:tr>
      <w:tr w:rsidR="00875ACB" w:rsidRPr="006263D0" w14:paraId="2D2F6253" w14:textId="77777777" w:rsidTr="00546A58">
        <w:trPr>
          <w:trHeight w:val="6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D8E1EC9" w14:textId="77777777" w:rsidR="00875ACB" w:rsidRPr="006263D0" w:rsidRDefault="00875ACB" w:rsidP="00875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03FCDC6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AC60D14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AF0A4AF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CEAC767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5F0C81B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139A03C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AC4CAE7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bottom"/>
          </w:tcPr>
          <w:p w14:paraId="1AA8E719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CB66234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5BE2409A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7D9DBCF5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C45EF8B" w14:textId="5A07F062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1D53A60" w14:textId="19E5B89D" w:rsidR="00875ACB" w:rsidRPr="006263D0" w:rsidRDefault="007D4D30" w:rsidP="00875AC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3,06</w:t>
            </w:r>
            <w:r w:rsidR="000414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5" w:type="dxa"/>
          </w:tcPr>
          <w:p w14:paraId="3C2D33F7" w14:textId="06A4E068" w:rsidR="00875ACB" w:rsidRPr="006263D0" w:rsidRDefault="00875ACB" w:rsidP="00875AC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3,706</w:t>
            </w:r>
          </w:p>
        </w:tc>
      </w:tr>
      <w:tr w:rsidR="00875ACB" w:rsidRPr="006263D0" w14:paraId="277F30BF" w14:textId="77777777" w:rsidTr="00546A58">
        <w:trPr>
          <w:trHeight w:val="6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BCA98" w14:textId="77777777" w:rsidR="00875ACB" w:rsidRPr="006263D0" w:rsidRDefault="00875ACB" w:rsidP="00875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3F7E4C9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810DC5F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9E2EAD2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15770F9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295F5DF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E0637C5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F96262F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bottom"/>
          </w:tcPr>
          <w:p w14:paraId="5E439397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</w:tcPr>
          <w:p w14:paraId="618202BC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  <w:gridSpan w:val="2"/>
          </w:tcPr>
          <w:p w14:paraId="53AFE24D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36" w:type="dxa"/>
          </w:tcPr>
          <w:p w14:paraId="37D00489" w14:textId="77777777" w:rsidR="00875ACB" w:rsidRPr="006263D0" w:rsidRDefault="00875ACB" w:rsidP="00875ACB">
            <w:pPr>
              <w:pStyle w:val="BodyText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70007E76" w14:textId="27670FA5" w:rsidR="00875ACB" w:rsidRPr="006263D0" w:rsidRDefault="00875ACB" w:rsidP="00875ACB">
            <w:pPr>
              <w:pStyle w:val="BodyText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1D89956B" w14:textId="52039F3B" w:rsidR="00875ACB" w:rsidRPr="006263D0" w:rsidRDefault="00875ACB" w:rsidP="00875ACB">
            <w:pPr>
              <w:pStyle w:val="BodyText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5" w:type="dxa"/>
          </w:tcPr>
          <w:p w14:paraId="4235DD7F" w14:textId="77777777" w:rsidR="00875ACB" w:rsidRPr="006263D0" w:rsidRDefault="00875ACB" w:rsidP="00875ACB">
            <w:pPr>
              <w:pStyle w:val="BodyText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75ACB" w:rsidRPr="006263D0" w14:paraId="71D6A6D8" w14:textId="77777777" w:rsidTr="009E7987">
        <w:trPr>
          <w:trHeight w:val="59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DE088" w14:textId="793D1F0B" w:rsidR="00FF09DF" w:rsidRPr="006263D0" w:rsidRDefault="00875ACB" w:rsidP="00875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263D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รวมกำไร (ขาดทุน) จากส่วนงาน</w:t>
            </w:r>
            <w:r w:rsidR="00E44238" w:rsidRPr="006263D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ที่รายงานก่อน</w:t>
            </w:r>
            <w:r w:rsidRPr="006263D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br/>
              <w:t xml:space="preserve">     </w:t>
            </w:r>
            <w:r w:rsidR="00397180" w:rsidRPr="00397180">
              <w:rPr>
                <w:rFonts w:asciiTheme="majorBidi" w:eastAsia="Times New Roman" w:hAnsiTheme="majorBidi" w:hint="cs"/>
                <w:sz w:val="24"/>
                <w:szCs w:val="24"/>
                <w:cs/>
              </w:rPr>
              <w:t>ต้นทุน</w:t>
            </w:r>
            <w:r w:rsidR="00E44238" w:rsidRPr="006263D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ทางการ</w:t>
            </w:r>
            <w:r w:rsidRPr="006263D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เงินและภาษีเงินได้    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91BB6BE" w14:textId="1DDF897C" w:rsidR="00875ACB" w:rsidRPr="006263D0" w:rsidRDefault="00E450DF" w:rsidP="00875AC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73E8219" w14:textId="6C64580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63D0"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411C236" w14:textId="503703EF" w:rsidR="00875ACB" w:rsidRPr="006263D0" w:rsidRDefault="007D4D30" w:rsidP="00875AC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E450DF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854763F" w14:textId="4F25C7AF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63D0">
              <w:rPr>
                <w:rFonts w:asciiTheme="majorBidi" w:hAnsiTheme="majorBidi" w:cstheme="majorBidi"/>
                <w:sz w:val="24"/>
                <w:szCs w:val="24"/>
              </w:rPr>
              <w:t>255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B49268D" w14:textId="0BB49A35" w:rsidR="00875ACB" w:rsidRPr="006263D0" w:rsidRDefault="007D4D30" w:rsidP="00875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1" w:right="-321" w:firstLine="8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E450DF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058DCFD" w14:textId="12BCBE9D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63D0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C22DA29" w14:textId="6993863A" w:rsidR="00875ACB" w:rsidRPr="006263D0" w:rsidRDefault="007D4D30" w:rsidP="00875ACB">
            <w:pPr>
              <w:tabs>
                <w:tab w:val="clear" w:pos="680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bottom"/>
          </w:tcPr>
          <w:p w14:paraId="0018214D" w14:textId="293D6DEF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63D0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810" w:type="dxa"/>
          </w:tcPr>
          <w:p w14:paraId="0F217981" w14:textId="77777777" w:rsidR="007D4D30" w:rsidRDefault="007D4D30" w:rsidP="00875AC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449324" w14:textId="6F7C4A39" w:rsidR="007D4D30" w:rsidRPr="006263D0" w:rsidRDefault="007D4D30" w:rsidP="00875AC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450DF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874" w:type="dxa"/>
            <w:gridSpan w:val="2"/>
          </w:tcPr>
          <w:p w14:paraId="0625098B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02EFB1" w14:textId="55EBCBEC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63D0">
              <w:rPr>
                <w:rFonts w:asciiTheme="majorBidi" w:hAnsiTheme="majorBidi" w:cstheme="majorBidi"/>
                <w:sz w:val="24"/>
                <w:szCs w:val="24"/>
              </w:rPr>
              <w:t>(125)</w:t>
            </w:r>
          </w:p>
        </w:tc>
        <w:tc>
          <w:tcPr>
            <w:tcW w:w="836" w:type="dxa"/>
          </w:tcPr>
          <w:p w14:paraId="1BA8F1F1" w14:textId="77777777" w:rsidR="007D4D30" w:rsidRDefault="007D4D30" w:rsidP="002F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"/>
              </w:tabs>
              <w:ind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231F2F" w14:textId="3B567268" w:rsidR="007D4D30" w:rsidRPr="006263D0" w:rsidRDefault="007D4D30" w:rsidP="002F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"/>
              </w:tabs>
              <w:ind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48F397A6" w14:textId="77777777" w:rsidR="007D4D30" w:rsidRDefault="007D4D30" w:rsidP="002F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ind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A9C71D" w14:textId="440DA5ED" w:rsidR="007D4D30" w:rsidRPr="006263D0" w:rsidRDefault="007D4D30" w:rsidP="002F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ind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6F179148" w14:textId="77777777" w:rsidR="007D4D30" w:rsidRDefault="007D4D30" w:rsidP="00875AC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D3D2A6" w14:textId="3FBC3DC9" w:rsidR="007D4D30" w:rsidRPr="006263D0" w:rsidRDefault="007D4D30" w:rsidP="00875AC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450DF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905" w:type="dxa"/>
          </w:tcPr>
          <w:p w14:paraId="6BAB750A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971A3E" w14:textId="2BB5E8C9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63D0">
              <w:rPr>
                <w:rFonts w:asciiTheme="majorBidi" w:hAnsiTheme="majorBidi" w:cstheme="majorBidi"/>
                <w:sz w:val="24"/>
                <w:szCs w:val="24"/>
              </w:rPr>
              <w:t>665</w:t>
            </w:r>
          </w:p>
        </w:tc>
      </w:tr>
      <w:tr w:rsidR="00875ACB" w:rsidRPr="006263D0" w14:paraId="29871F0D" w14:textId="77777777" w:rsidTr="00546A58">
        <w:trPr>
          <w:trHeight w:val="4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BA301" w14:textId="77777777" w:rsidR="00875ACB" w:rsidRPr="006263D0" w:rsidRDefault="00875ACB" w:rsidP="00875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263D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93944FD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5187FC4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7EA6496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62194EC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15B180C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EB656EF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431C8BF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bottom"/>
          </w:tcPr>
          <w:p w14:paraId="04EF0A87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17386ED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280C208B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" w:type="dxa"/>
          </w:tcPr>
          <w:p w14:paraId="1A0B12E9" w14:textId="77777777" w:rsidR="00875ACB" w:rsidRPr="006263D0" w:rsidRDefault="00875ACB" w:rsidP="00875ACB">
            <w:pPr>
              <w:tabs>
                <w:tab w:val="clear" w:pos="680"/>
              </w:tabs>
              <w:ind w:right="-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3AA3CF" w14:textId="0670376D" w:rsidR="00875ACB" w:rsidRPr="006263D0" w:rsidRDefault="00875ACB" w:rsidP="00875ACB">
            <w:pPr>
              <w:tabs>
                <w:tab w:val="clear" w:pos="680"/>
              </w:tabs>
              <w:ind w:right="-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449444B" w14:textId="7EB1E3EE" w:rsidR="00875ACB" w:rsidRPr="006263D0" w:rsidRDefault="007D4D30" w:rsidP="00875ACB">
            <w:pPr>
              <w:tabs>
                <w:tab w:val="clear" w:pos="680"/>
              </w:tabs>
              <w:ind w:right="-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(285)</w:t>
            </w:r>
          </w:p>
        </w:tc>
        <w:tc>
          <w:tcPr>
            <w:tcW w:w="905" w:type="dxa"/>
          </w:tcPr>
          <w:p w14:paraId="39CDDC3F" w14:textId="0DBE2BBD" w:rsidR="00875ACB" w:rsidRPr="006263D0" w:rsidRDefault="00875ACB" w:rsidP="00875ACB">
            <w:pPr>
              <w:tabs>
                <w:tab w:val="clear" w:pos="680"/>
                <w:tab w:val="clear" w:pos="907"/>
              </w:tabs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63D0">
              <w:rPr>
                <w:rFonts w:asciiTheme="majorBidi" w:hAnsiTheme="majorBidi" w:cstheme="majorBidi"/>
                <w:sz w:val="24"/>
                <w:szCs w:val="24"/>
              </w:rPr>
              <w:t>(282)</w:t>
            </w:r>
          </w:p>
        </w:tc>
      </w:tr>
      <w:tr w:rsidR="00875ACB" w:rsidRPr="006263D0" w14:paraId="15E344B3" w14:textId="77777777" w:rsidTr="00546A58">
        <w:trPr>
          <w:trHeight w:val="91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EF81C" w14:textId="2CAC0042" w:rsidR="00875ACB" w:rsidRPr="009E7987" w:rsidRDefault="00875ACB" w:rsidP="009E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5" w:hanging="8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63D0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จากเงินลงทุนในบริษัทร่วมและการร่วมค้าสุทธิจากกำไรที่ยังไม่เกิดขึ้นจากการขายอสังหาริมทรัพย์ให้บริษัทร่วมและร่วมค้า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C412177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9AD9D2A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472F9F2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9EBA0C4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F834F9A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B919CF6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C3F774A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bottom"/>
          </w:tcPr>
          <w:p w14:paraId="49D01757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F1C4D0E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0BC4F3DF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" w:type="dxa"/>
          </w:tcPr>
          <w:p w14:paraId="7A977AA2" w14:textId="77777777" w:rsidR="00875ACB" w:rsidRDefault="00875ACB" w:rsidP="00875ACB">
            <w:pPr>
              <w:tabs>
                <w:tab w:val="clear" w:pos="68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41C126" w14:textId="77777777" w:rsidR="00875ACB" w:rsidRDefault="00875ACB" w:rsidP="00875ACB">
            <w:pPr>
              <w:tabs>
                <w:tab w:val="clear" w:pos="68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1FAD25" w14:textId="77777777" w:rsidR="00875ACB" w:rsidRDefault="00875ACB" w:rsidP="00875ACB">
            <w:pPr>
              <w:tabs>
                <w:tab w:val="clear" w:pos="68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8B8A5B6" w14:textId="77777777" w:rsidR="00875ACB" w:rsidRDefault="00875ACB" w:rsidP="00875ACB">
            <w:pPr>
              <w:tabs>
                <w:tab w:val="clear" w:pos="68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4BD71F" w14:textId="77777777" w:rsidR="00875ACB" w:rsidRDefault="00875ACB" w:rsidP="00875ACB">
            <w:pPr>
              <w:tabs>
                <w:tab w:val="clear" w:pos="68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FD06D4" w14:textId="35E144F8" w:rsidR="00875ACB" w:rsidRDefault="00875ACB" w:rsidP="00875ACB">
            <w:pPr>
              <w:tabs>
                <w:tab w:val="clear" w:pos="68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17A77D8" w14:textId="2DAB2D7E" w:rsidR="00875ACB" w:rsidRDefault="00875ACB" w:rsidP="00875ACB">
            <w:pPr>
              <w:pBdr>
                <w:bottom w:val="single" w:sz="4" w:space="0" w:color="auto"/>
              </w:pBdr>
              <w:tabs>
                <w:tab w:val="clear" w:pos="68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0361EB" w14:textId="77777777" w:rsidR="00875ACB" w:rsidRDefault="00875ACB" w:rsidP="00875ACB">
            <w:pPr>
              <w:pBdr>
                <w:bottom w:val="single" w:sz="4" w:space="0" w:color="auto"/>
              </w:pBdr>
              <w:tabs>
                <w:tab w:val="clear" w:pos="68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4734B9" w14:textId="2612CD75" w:rsidR="00875ACB" w:rsidRPr="006263D0" w:rsidRDefault="007D4D30" w:rsidP="00875ACB">
            <w:pPr>
              <w:pBdr>
                <w:bottom w:val="single" w:sz="4" w:space="0" w:color="auto"/>
              </w:pBdr>
              <w:tabs>
                <w:tab w:val="clear" w:pos="68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729C3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05" w:type="dxa"/>
          </w:tcPr>
          <w:p w14:paraId="18E926D4" w14:textId="77777777" w:rsidR="00875ACB" w:rsidRPr="006263D0" w:rsidRDefault="00875ACB" w:rsidP="00875ACB">
            <w:pPr>
              <w:pBdr>
                <w:bottom w:val="single" w:sz="4" w:space="0" w:color="auto"/>
              </w:pBdr>
              <w:tabs>
                <w:tab w:val="clear" w:pos="68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8342BF" w14:textId="77777777" w:rsidR="00875ACB" w:rsidRPr="006263D0" w:rsidRDefault="00875ACB" w:rsidP="00875ACB">
            <w:pPr>
              <w:pBdr>
                <w:bottom w:val="single" w:sz="4" w:space="0" w:color="auto"/>
              </w:pBdr>
              <w:tabs>
                <w:tab w:val="clear" w:pos="68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7732C3" w14:textId="1DA467EA" w:rsidR="00875ACB" w:rsidRPr="006263D0" w:rsidRDefault="00875ACB" w:rsidP="00875ACB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63D0">
              <w:rPr>
                <w:rFonts w:asciiTheme="majorBidi" w:hAnsiTheme="majorBidi" w:cstheme="majorBidi"/>
                <w:sz w:val="24"/>
                <w:szCs w:val="24"/>
              </w:rPr>
              <w:t>86</w:t>
            </w:r>
          </w:p>
        </w:tc>
      </w:tr>
      <w:tr w:rsidR="00875ACB" w:rsidRPr="006263D0" w14:paraId="33ED54D2" w14:textId="77777777" w:rsidTr="00546A58">
        <w:trPr>
          <w:trHeight w:val="4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F430B" w14:textId="77777777" w:rsidR="00875ACB" w:rsidRPr="006263D0" w:rsidRDefault="00875ACB" w:rsidP="00875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C4BE9CC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754E0B2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E3CDF3C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04CE115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063A5D8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9DE0052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4BF341D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bottom"/>
          </w:tcPr>
          <w:p w14:paraId="263F0CB6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BD7633A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7106A25A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463CDA45" w14:textId="77777777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E488944" w14:textId="4042301F" w:rsidR="00875ACB" w:rsidRPr="006263D0" w:rsidRDefault="00875ACB" w:rsidP="00875AC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68F4152" w14:textId="5322ACBC" w:rsidR="00875ACB" w:rsidRPr="006263D0" w:rsidRDefault="007D4D30" w:rsidP="00875AC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</w:t>
            </w:r>
            <w:r w:rsidR="002F79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05" w:type="dxa"/>
          </w:tcPr>
          <w:p w14:paraId="60C9AC8C" w14:textId="13C261ED" w:rsidR="00875ACB" w:rsidRPr="006263D0" w:rsidRDefault="00875ACB" w:rsidP="00875AC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469</w:t>
            </w:r>
          </w:p>
        </w:tc>
      </w:tr>
    </w:tbl>
    <w:p w14:paraId="2023177E" w14:textId="5D92A05E" w:rsidR="009E7987" w:rsidRDefault="009E7987" w:rsidP="00E6540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D1F1F6C" w14:textId="77777777" w:rsidR="009E7987" w:rsidRDefault="009E7987" w:rsidP="00E6540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DC9E23F" w14:textId="0C9DE33B" w:rsidR="00E6540A" w:rsidRDefault="00E6540A" w:rsidP="00E6540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1702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ภาพรวมสินทรัพย์ตามส่วนงานที่รายงาน</w:t>
      </w:r>
    </w:p>
    <w:p w14:paraId="1C35D504" w14:textId="77777777" w:rsidR="004C669D" w:rsidRDefault="004C669D" w:rsidP="00E6540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1F57E94" w14:textId="3B868EAE" w:rsidR="00E6540A" w:rsidRPr="006263D0" w:rsidRDefault="005E6279" w:rsidP="004C66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center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noProof/>
          <w:sz w:val="30"/>
          <w:szCs w:val="30"/>
          <w:lang w:val="th-TH"/>
        </w:rPr>
        <w:drawing>
          <wp:inline distT="0" distB="0" distL="0" distR="0" wp14:anchorId="341C6C59" wp14:editId="08542F15">
            <wp:extent cx="7227827" cy="36199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746" t="18817" r="5906"/>
                    <a:stretch/>
                  </pic:blipFill>
                  <pic:spPr bwMode="auto">
                    <a:xfrm>
                      <a:off x="0" y="0"/>
                      <a:ext cx="7228907" cy="362044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6540A" w:rsidRPr="006263D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1205A239" w14:textId="249422FD" w:rsidR="00E6540A" w:rsidRDefault="00E6540A" w:rsidP="00E6540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1702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ภาพรวมหนี้สินตามส่วนงานที่รายงาน</w:t>
      </w:r>
    </w:p>
    <w:p w14:paraId="620F0CE3" w14:textId="77777777" w:rsidR="004C669D" w:rsidRPr="006263D0" w:rsidRDefault="004C669D" w:rsidP="00E6540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D2D2FDB" w14:textId="68D192CC" w:rsidR="00E6540A" w:rsidRDefault="006D7D26" w:rsidP="0039718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center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noProof/>
          <w:sz w:val="30"/>
          <w:szCs w:val="30"/>
        </w:rPr>
        <w:drawing>
          <wp:inline distT="0" distB="0" distL="0" distR="0" wp14:anchorId="4AF980F6" wp14:editId="28B3DDB5">
            <wp:extent cx="7644902" cy="3898822"/>
            <wp:effectExtent l="0" t="0" r="0" b="698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546" r="4595"/>
                    <a:stretch/>
                  </pic:blipFill>
                  <pic:spPr bwMode="auto">
                    <a:xfrm>
                      <a:off x="0" y="0"/>
                      <a:ext cx="7645056" cy="3898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8947970" w14:textId="77777777" w:rsidR="00730A71" w:rsidRPr="006263D0" w:rsidRDefault="00730A71" w:rsidP="00E6540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1449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700"/>
        <w:gridCol w:w="900"/>
        <w:gridCol w:w="990"/>
        <w:gridCol w:w="900"/>
        <w:gridCol w:w="990"/>
        <w:gridCol w:w="990"/>
        <w:gridCol w:w="990"/>
        <w:gridCol w:w="990"/>
        <w:gridCol w:w="990"/>
        <w:gridCol w:w="990"/>
        <w:gridCol w:w="990"/>
        <w:gridCol w:w="1080"/>
        <w:gridCol w:w="990"/>
      </w:tblGrid>
      <w:tr w:rsidR="007F106C" w:rsidRPr="006375B5" w14:paraId="7E5BB095" w14:textId="77777777" w:rsidTr="004019F2">
        <w:trPr>
          <w:tblHeader/>
        </w:trPr>
        <w:tc>
          <w:tcPr>
            <w:tcW w:w="2700" w:type="dxa"/>
            <w:tcBorders>
              <w:left w:val="nil"/>
              <w:right w:val="nil"/>
            </w:tcBorders>
            <w:noWrap/>
            <w:vAlign w:val="bottom"/>
          </w:tcPr>
          <w:p w14:paraId="41632C0C" w14:textId="1E5084FB" w:rsidR="007F106C" w:rsidRPr="00FE7C1C" w:rsidRDefault="00730A71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noProof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1790" w:type="dxa"/>
            <w:gridSpan w:val="12"/>
            <w:tcBorders>
              <w:left w:val="nil"/>
              <w:bottom w:val="nil"/>
            </w:tcBorders>
            <w:vAlign w:val="bottom"/>
          </w:tcPr>
          <w:p w14:paraId="149DA1FA" w14:textId="77777777" w:rsidR="007F106C" w:rsidRPr="00FE7C1C" w:rsidRDefault="007F106C" w:rsidP="004019F2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7F106C" w:rsidRPr="006375B5" w14:paraId="5A405371" w14:textId="77777777" w:rsidTr="004019F2">
        <w:trPr>
          <w:tblHeader/>
        </w:trPr>
        <w:tc>
          <w:tcPr>
            <w:tcW w:w="2700" w:type="dxa"/>
            <w:tcBorders>
              <w:left w:val="nil"/>
              <w:right w:val="nil"/>
            </w:tcBorders>
            <w:noWrap/>
            <w:vAlign w:val="bottom"/>
          </w:tcPr>
          <w:p w14:paraId="1E92503F" w14:textId="77777777" w:rsidR="007F106C" w:rsidRPr="00FE7C1C" w:rsidRDefault="007F106C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E1D4E23" w14:textId="77777777" w:rsidR="007F106C" w:rsidRPr="00FE7C1C" w:rsidRDefault="007F106C" w:rsidP="004019F2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FE7C1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54B78F7" w14:textId="77777777" w:rsidR="007F106C" w:rsidRPr="00FE7C1C" w:rsidRDefault="007F106C" w:rsidP="004019F2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FE7C1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B6C9D6E" w14:textId="77777777" w:rsidR="007F106C" w:rsidRPr="00FE7C1C" w:rsidRDefault="007F106C" w:rsidP="004019F2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FE7C1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0E06EFC" w14:textId="77777777" w:rsidR="007F106C" w:rsidRPr="00FE7C1C" w:rsidRDefault="007F106C" w:rsidP="004019F2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FE7C1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980" w:type="dxa"/>
            <w:gridSpan w:val="2"/>
          </w:tcPr>
          <w:p w14:paraId="7D0E9448" w14:textId="77777777" w:rsidR="007F106C" w:rsidRPr="00FE7C1C" w:rsidRDefault="007F106C" w:rsidP="004019F2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070" w:type="dxa"/>
            <w:gridSpan w:val="2"/>
            <w:vAlign w:val="bottom"/>
          </w:tcPr>
          <w:p w14:paraId="335B8D16" w14:textId="77777777" w:rsidR="007F106C" w:rsidRPr="00FE7C1C" w:rsidRDefault="007F106C" w:rsidP="004019F2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4019F2" w:rsidRPr="006375B5" w14:paraId="7F7F1F54" w14:textId="77777777" w:rsidTr="004019F2">
        <w:trPr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8782D6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33DC8" w14:textId="5033A745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60D2D" w14:textId="477D2471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46A49" w14:textId="14D4FF72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E64EF" w14:textId="4A586286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30CC0" w14:textId="73FCA8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CF91E" w14:textId="3ED7DB69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DC5CC" w14:textId="7A6F1E60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9EB0A" w14:textId="13ED53B8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AC6DC" w14:textId="29F0FA3D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BB2CC" w14:textId="1CBCC06B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723E2" w14:textId="6FD2050A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884E4" w14:textId="67185481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</w:p>
        </w:tc>
      </w:tr>
      <w:tr w:rsidR="004019F2" w:rsidRPr="006375B5" w14:paraId="4CC99524" w14:textId="77777777" w:rsidTr="004019F2">
        <w:trPr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E0E2B0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52F6F" w14:textId="250D2CF0" w:rsidR="004019F2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9A9AF" w14:textId="7C137F45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FA226" w14:textId="3BC88BAB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C6426" w14:textId="17A2E28F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ABF34" w14:textId="7A09207C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5E69C" w14:textId="4B3030FA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CDBC4" w14:textId="12B183A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7DA05" w14:textId="3F144DEC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400A1" w14:textId="102E7C93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9026C" w14:textId="626DD39D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EAC38" w14:textId="2B6ECD14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1C905" w14:textId="54BE478A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4019F2" w:rsidRPr="006375B5" w14:paraId="4E1F1743" w14:textId="77777777" w:rsidTr="004019F2">
        <w:trPr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CDF6B5" w14:textId="17262559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E63BC" w14:textId="77777777" w:rsidR="004019F2" w:rsidRPr="00FE7C1C" w:rsidRDefault="004019F2" w:rsidP="004019F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4DF05" w14:textId="5E2DA807" w:rsidR="004019F2" w:rsidRPr="00FE7C1C" w:rsidRDefault="004019F2" w:rsidP="004019F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C6D61" w14:textId="77E3F6B6" w:rsidR="004019F2" w:rsidRPr="00FE7C1C" w:rsidRDefault="004019F2" w:rsidP="004019F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CDC4F" w14:textId="6A70FE47" w:rsidR="004019F2" w:rsidRPr="00FE7C1C" w:rsidRDefault="004019F2" w:rsidP="004019F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C93C6" w14:textId="6316C818" w:rsidR="004019F2" w:rsidRPr="00FE7C1C" w:rsidRDefault="004019F2" w:rsidP="004019F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DF1F1" w14:textId="3CE53452" w:rsidR="004019F2" w:rsidRPr="00FE7C1C" w:rsidRDefault="004019F2" w:rsidP="004019F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76A51" w14:textId="1A77CAA1" w:rsidR="004019F2" w:rsidRPr="00FE7C1C" w:rsidRDefault="004019F2" w:rsidP="004019F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66F02" w14:textId="5EAC4409" w:rsidR="004019F2" w:rsidRPr="00FE7C1C" w:rsidRDefault="004019F2" w:rsidP="004019F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D6171" w14:textId="2B7B21F3" w:rsidR="004019F2" w:rsidRPr="00FE7C1C" w:rsidRDefault="004019F2" w:rsidP="004019F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FEAFF" w14:textId="7267381E" w:rsidR="004019F2" w:rsidRPr="00FE7C1C" w:rsidRDefault="004019F2" w:rsidP="004019F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6DBED" w14:textId="6E3DA07D" w:rsidR="004019F2" w:rsidRPr="00FE7C1C" w:rsidRDefault="004019F2" w:rsidP="004019F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00225" w14:textId="150794CA" w:rsidR="004019F2" w:rsidRPr="00FE7C1C" w:rsidRDefault="004019F2" w:rsidP="004019F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019F2" w:rsidRPr="006375B5" w14:paraId="74AB924F" w14:textId="77777777" w:rsidTr="004019F2">
        <w:trPr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CC4CAB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90" w:type="dxa"/>
            <w:gridSpan w:val="12"/>
            <w:tcBorders>
              <w:top w:val="nil"/>
              <w:left w:val="nil"/>
              <w:bottom w:val="nil"/>
            </w:tcBorders>
            <w:vAlign w:val="bottom"/>
          </w:tcPr>
          <w:p w14:paraId="4DA6021B" w14:textId="77777777" w:rsidR="004019F2" w:rsidRPr="00FE7C1C" w:rsidRDefault="004019F2" w:rsidP="004019F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019F2" w:rsidRPr="006375B5" w14:paraId="6B30C100" w14:textId="77777777" w:rsidTr="004019F2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8CBFE" w14:textId="77777777" w:rsidR="004019F2" w:rsidRPr="00FE7C1C" w:rsidRDefault="004019F2" w:rsidP="004019F2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สินทรัพย์ส่วนงาน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356D3AC" w14:textId="77777777" w:rsidR="004019F2" w:rsidRPr="00FE7C1C" w:rsidRDefault="004019F2" w:rsidP="004019F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50345D3" w14:textId="77777777" w:rsidR="004019F2" w:rsidRPr="00FE7C1C" w:rsidRDefault="004019F2" w:rsidP="004019F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99A8F6A" w14:textId="77777777" w:rsidR="004019F2" w:rsidRPr="00FE7C1C" w:rsidRDefault="004019F2" w:rsidP="004019F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97C8E3B" w14:textId="77777777" w:rsidR="004019F2" w:rsidRPr="00FE7C1C" w:rsidRDefault="004019F2" w:rsidP="004019F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A69342B" w14:textId="77777777" w:rsidR="004019F2" w:rsidRPr="00FE7C1C" w:rsidRDefault="004019F2" w:rsidP="004019F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1031B15" w14:textId="77777777" w:rsidR="004019F2" w:rsidRPr="00FE7C1C" w:rsidRDefault="004019F2" w:rsidP="004019F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F32B6B8" w14:textId="77777777" w:rsidR="004019F2" w:rsidRPr="00FE7C1C" w:rsidRDefault="004019F2" w:rsidP="004019F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7986C44" w14:textId="77777777" w:rsidR="004019F2" w:rsidRPr="00FE7C1C" w:rsidRDefault="004019F2" w:rsidP="004019F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D7E21C1" w14:textId="77777777" w:rsidR="004019F2" w:rsidRPr="00FE7C1C" w:rsidRDefault="004019F2" w:rsidP="004019F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AE1B3AC" w14:textId="77777777" w:rsidR="004019F2" w:rsidRPr="00FE7C1C" w:rsidRDefault="004019F2" w:rsidP="004019F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B676B3" w14:textId="77777777" w:rsidR="004019F2" w:rsidRPr="00FE7C1C" w:rsidRDefault="004019F2" w:rsidP="004019F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5F460C1" w14:textId="77777777" w:rsidR="004019F2" w:rsidRPr="00FE7C1C" w:rsidRDefault="004019F2" w:rsidP="004019F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19F2" w:rsidRPr="006375B5" w14:paraId="3DCC394B" w14:textId="77777777" w:rsidTr="004019F2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904A0" w14:textId="77777777" w:rsidR="004019F2" w:rsidRPr="00FE7C1C" w:rsidRDefault="004019F2" w:rsidP="004019F2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สินทรัพย์ตามส่วนงานที่รายงาน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FE3500D" w14:textId="76A432FD" w:rsidR="004019F2" w:rsidRPr="00FE7C1C" w:rsidRDefault="00F752B8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35,04</w:t>
            </w:r>
            <w:r w:rsidR="004246A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E83126F" w14:textId="6E00A219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35,029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5671527" w14:textId="77096CFA" w:rsidR="004019F2" w:rsidRPr="00FE7C1C" w:rsidRDefault="00F752B8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37,073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EA33111" w14:textId="4D735EC8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36,689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59E1FFC" w14:textId="1E13002E" w:rsidR="004019F2" w:rsidRPr="00FE7C1C" w:rsidRDefault="00F752B8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6,397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E3DD2F9" w14:textId="0D467476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6,522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4D37ECA" w14:textId="58732F6C" w:rsidR="004019F2" w:rsidRPr="00FE7C1C" w:rsidRDefault="00F752B8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3,199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0B3C72D" w14:textId="37A137E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3,232</w:t>
            </w:r>
          </w:p>
        </w:tc>
        <w:tc>
          <w:tcPr>
            <w:tcW w:w="990" w:type="dxa"/>
            <w:vAlign w:val="bottom"/>
          </w:tcPr>
          <w:p w14:paraId="4BECE13D" w14:textId="1DA6F1C6" w:rsidR="004019F2" w:rsidRPr="00FE7C1C" w:rsidRDefault="00F752B8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591</w:t>
            </w:r>
          </w:p>
        </w:tc>
        <w:tc>
          <w:tcPr>
            <w:tcW w:w="990" w:type="dxa"/>
            <w:vAlign w:val="bottom"/>
          </w:tcPr>
          <w:p w14:paraId="5989BD78" w14:textId="3071A10D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591</w:t>
            </w:r>
          </w:p>
        </w:tc>
        <w:tc>
          <w:tcPr>
            <w:tcW w:w="1080" w:type="dxa"/>
            <w:vAlign w:val="bottom"/>
          </w:tcPr>
          <w:p w14:paraId="14369C68" w14:textId="71AFFFD8" w:rsidR="004019F2" w:rsidRPr="00FE7C1C" w:rsidRDefault="00F752B8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82,30</w:t>
            </w:r>
            <w:r w:rsidR="004246A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990" w:type="dxa"/>
            <w:vAlign w:val="bottom"/>
          </w:tcPr>
          <w:p w14:paraId="0E1B0645" w14:textId="54DE9BF0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82,063</w:t>
            </w:r>
          </w:p>
        </w:tc>
      </w:tr>
      <w:tr w:rsidR="004019F2" w:rsidRPr="006375B5" w14:paraId="7A415AD7" w14:textId="77777777" w:rsidTr="004019F2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EBCE0" w14:textId="77777777" w:rsidR="004019F2" w:rsidRPr="00FE7C1C" w:rsidRDefault="004019F2" w:rsidP="004019F2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เงินลงทุนในบริษัทร่วม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660B3EB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6E31057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FF6CEDE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A6AFEC1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5BBFF5E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8407709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C2395D3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C37754D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9BE6EA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5F64D9D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0C591F" w14:textId="26957CDC" w:rsidR="004019F2" w:rsidRPr="00FE7C1C" w:rsidRDefault="00F752B8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11,40</w:t>
            </w:r>
            <w:r w:rsidR="004246A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990" w:type="dxa"/>
            <w:vAlign w:val="bottom"/>
          </w:tcPr>
          <w:p w14:paraId="75C3F956" w14:textId="5C3A1060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10,900</w:t>
            </w:r>
          </w:p>
        </w:tc>
      </w:tr>
      <w:tr w:rsidR="004019F2" w:rsidRPr="006375B5" w14:paraId="526AC6A6" w14:textId="77777777" w:rsidTr="004019F2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6DB06" w14:textId="77777777" w:rsidR="004019F2" w:rsidRPr="00FE7C1C" w:rsidRDefault="004019F2" w:rsidP="004019F2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เงินลงทุนในการร่วมค้า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14D44D5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C565613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73107AB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F00131F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0EA6A99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C083D5C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26BABA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FD65647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CB89A11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0FB4176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0B2A0E" w14:textId="067E4802" w:rsidR="004019F2" w:rsidRPr="00FE7C1C" w:rsidRDefault="00F752B8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2,096</w:t>
            </w:r>
          </w:p>
        </w:tc>
        <w:tc>
          <w:tcPr>
            <w:tcW w:w="990" w:type="dxa"/>
            <w:vAlign w:val="bottom"/>
          </w:tcPr>
          <w:p w14:paraId="01591AEE" w14:textId="3935B94E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2,233</w:t>
            </w:r>
          </w:p>
        </w:tc>
      </w:tr>
      <w:tr w:rsidR="004019F2" w:rsidRPr="006375B5" w14:paraId="121D6AB8" w14:textId="77777777" w:rsidTr="004019F2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3A2E4" w14:textId="77777777" w:rsidR="004019F2" w:rsidRPr="00FE7C1C" w:rsidRDefault="004019F2" w:rsidP="004019F2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49CF4B2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46431C6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2D63BFE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FC8488D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1943BCA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EC683CE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0BB645B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005CDD4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9B5FE88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F269F1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D727C7" w14:textId="4AA07731" w:rsidR="004019F2" w:rsidRPr="00FE7C1C" w:rsidRDefault="00F752B8" w:rsidP="004019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4246A9">
              <w:rPr>
                <w:rFonts w:ascii="Angsana New" w:hAnsi="Angsana New"/>
                <w:sz w:val="30"/>
                <w:szCs w:val="30"/>
              </w:rPr>
              <w:t>9</w:t>
            </w:r>
            <w:r w:rsidR="002A291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990" w:type="dxa"/>
            <w:vAlign w:val="bottom"/>
          </w:tcPr>
          <w:p w14:paraId="2C1DE66B" w14:textId="318806AE" w:rsidR="004019F2" w:rsidRPr="00FE7C1C" w:rsidRDefault="004019F2" w:rsidP="004019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675</w:t>
            </w:r>
          </w:p>
        </w:tc>
      </w:tr>
      <w:tr w:rsidR="004019F2" w:rsidRPr="006375B5" w14:paraId="2B631C84" w14:textId="77777777" w:rsidTr="004019F2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3D223" w14:textId="77777777" w:rsidR="004019F2" w:rsidRPr="00FE7C1C" w:rsidRDefault="004019F2" w:rsidP="004019F2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AF15284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6F78EF0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2333FC4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3220CFB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C58DDA9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83C8C8F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5E94701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155D159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44D10F4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B9067BC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E88450" w14:textId="4885ADAA" w:rsidR="004019F2" w:rsidRPr="004B7582" w:rsidRDefault="00F752B8" w:rsidP="004019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96,</w:t>
            </w:r>
            <w:r w:rsidR="002A291E">
              <w:rPr>
                <w:rFonts w:ascii="Angsana New" w:hAnsi="Angsana New"/>
                <w:b/>
                <w:bCs/>
                <w:sz w:val="30"/>
                <w:szCs w:val="30"/>
              </w:rPr>
              <w:t>497</w:t>
            </w:r>
          </w:p>
        </w:tc>
        <w:tc>
          <w:tcPr>
            <w:tcW w:w="990" w:type="dxa"/>
            <w:vAlign w:val="bottom"/>
          </w:tcPr>
          <w:p w14:paraId="5C28FC47" w14:textId="05AD80AA" w:rsidR="004019F2" w:rsidRPr="00FE7C1C" w:rsidRDefault="004019F2" w:rsidP="004019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B7582">
              <w:rPr>
                <w:rFonts w:ascii="Angsana New" w:hAnsi="Angsana New"/>
                <w:b/>
                <w:bCs/>
                <w:sz w:val="30"/>
                <w:szCs w:val="30"/>
              </w:rPr>
              <w:t>95,871</w:t>
            </w:r>
          </w:p>
        </w:tc>
      </w:tr>
      <w:tr w:rsidR="004019F2" w:rsidRPr="006375B5" w14:paraId="70DAD463" w14:textId="77777777" w:rsidTr="004019F2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9BCF0" w14:textId="77777777" w:rsidR="004019F2" w:rsidRPr="00FE7C1C" w:rsidRDefault="004019F2" w:rsidP="004019F2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BE1F384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647EEDC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0A35AF2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E4B468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1E9BFFE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F772E52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A38B85C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D058095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722A1D4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6A729B8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F83A4F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E1A099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19F2" w:rsidRPr="006375B5" w14:paraId="60A33AD0" w14:textId="77777777" w:rsidTr="004019F2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2CCC2" w14:textId="77777777" w:rsidR="004019F2" w:rsidRPr="00FE7C1C" w:rsidRDefault="004019F2" w:rsidP="004019F2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หนี้สินส่วนงาน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A45EC71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78C8D36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6120226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BE921C0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9C0BA90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1C1EAE0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75C4E91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B3EFD8C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91BADA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3BA129D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68ED93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86EE064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19F2" w:rsidRPr="006375B5" w14:paraId="130760F2" w14:textId="77777777" w:rsidTr="004019F2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41946" w14:textId="77777777" w:rsidR="004019F2" w:rsidRPr="00FE7C1C" w:rsidRDefault="004019F2" w:rsidP="004019F2">
            <w:pPr>
              <w:shd w:val="clear" w:color="auto" w:fill="FFFFFF"/>
              <w:tabs>
                <w:tab w:val="clear" w:pos="227"/>
                <w:tab w:val="left" w:pos="127"/>
              </w:tabs>
              <w:spacing w:line="240" w:lineRule="auto"/>
              <w:ind w:left="174" w:right="-79" w:hanging="174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หนี้สินตามส่วนงานที่รายงาน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B1A78DC" w14:textId="39E4E57D" w:rsidR="004019F2" w:rsidRPr="00FE7C1C" w:rsidRDefault="00F752B8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9,79</w:t>
            </w:r>
            <w:r w:rsidR="004246A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19B4F16" w14:textId="1F0269E4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10,542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E35DD8E" w14:textId="4DF29513" w:rsidR="004019F2" w:rsidRPr="00FE7C1C" w:rsidRDefault="00F752B8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42,48</w:t>
            </w:r>
            <w:r w:rsidR="00B963A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3814CE7" w14:textId="766148F0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41,945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2701C39" w14:textId="4F442666" w:rsidR="004019F2" w:rsidRPr="00FE7C1C" w:rsidRDefault="00F752B8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5,257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1F79C89" w14:textId="7556BC1C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4,388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33D07EB" w14:textId="4E0FF952" w:rsidR="004019F2" w:rsidRPr="00FE7C1C" w:rsidRDefault="00F752B8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1,121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765752B" w14:textId="43892AEA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1,160</w:t>
            </w:r>
          </w:p>
        </w:tc>
        <w:tc>
          <w:tcPr>
            <w:tcW w:w="990" w:type="dxa"/>
            <w:vAlign w:val="bottom"/>
          </w:tcPr>
          <w:p w14:paraId="0A4CF8AC" w14:textId="0C8FF660" w:rsidR="004019F2" w:rsidRPr="00FE7C1C" w:rsidRDefault="00F752B8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990" w:type="dxa"/>
            <w:vAlign w:val="bottom"/>
          </w:tcPr>
          <w:p w14:paraId="45EC9050" w14:textId="2EAB01CE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080" w:type="dxa"/>
            <w:vAlign w:val="bottom"/>
          </w:tcPr>
          <w:p w14:paraId="1F691EE3" w14:textId="38E3C72A" w:rsidR="004019F2" w:rsidRPr="00FE7C1C" w:rsidRDefault="00F752B8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58,66</w:t>
            </w:r>
            <w:r w:rsidR="00B963A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990" w:type="dxa"/>
            <w:vAlign w:val="bottom"/>
          </w:tcPr>
          <w:p w14:paraId="1ED2AB6E" w14:textId="2CFA43E3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58,045</w:t>
            </w:r>
          </w:p>
        </w:tc>
      </w:tr>
      <w:tr w:rsidR="004019F2" w:rsidRPr="006375B5" w14:paraId="1EEF1C91" w14:textId="77777777" w:rsidTr="004019F2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EF06B" w14:textId="77777777" w:rsidR="004019F2" w:rsidRPr="00FE7C1C" w:rsidRDefault="004019F2" w:rsidP="004019F2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หนี้สินอื่น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6F9FDCE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F8AA5DE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50A3448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38460BB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87FD713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B6AD889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D01B112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4F2ED4E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86CD96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89BDE6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46E231" w14:textId="007774D6" w:rsidR="004019F2" w:rsidRPr="00FE7C1C" w:rsidRDefault="00F752B8" w:rsidP="004019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730</w:t>
            </w:r>
          </w:p>
        </w:tc>
        <w:tc>
          <w:tcPr>
            <w:tcW w:w="990" w:type="dxa"/>
            <w:vAlign w:val="bottom"/>
          </w:tcPr>
          <w:p w14:paraId="19605023" w14:textId="7FAFD286" w:rsidR="004019F2" w:rsidRPr="00FE7C1C" w:rsidRDefault="004019F2" w:rsidP="004019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743</w:t>
            </w:r>
          </w:p>
        </w:tc>
      </w:tr>
      <w:tr w:rsidR="004019F2" w:rsidRPr="006375B5" w14:paraId="50FB4B0F" w14:textId="77777777" w:rsidTr="004019F2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7B5F3" w14:textId="77777777" w:rsidR="004019F2" w:rsidRPr="00FE7C1C" w:rsidRDefault="004019F2" w:rsidP="004019F2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รวมหนี้สิน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C7C0BDC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DDFD5EE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F1EF197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126F770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EEF4566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C463F5C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DF9818A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7EB7229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875F5F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627622" w14:textId="77777777" w:rsidR="004019F2" w:rsidRPr="00FE7C1C" w:rsidRDefault="004019F2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5AE027" w14:textId="561F7D01" w:rsidR="004019F2" w:rsidRPr="00300478" w:rsidRDefault="00F752B8" w:rsidP="004019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59,39</w:t>
            </w:r>
            <w:r w:rsidR="002A291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90" w:type="dxa"/>
            <w:vAlign w:val="bottom"/>
          </w:tcPr>
          <w:p w14:paraId="6F55FDEC" w14:textId="1B8E9DDE" w:rsidR="004019F2" w:rsidRPr="00FE7C1C" w:rsidRDefault="004019F2" w:rsidP="004019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478">
              <w:rPr>
                <w:rFonts w:ascii="Angsana New" w:hAnsi="Angsana New"/>
                <w:b/>
                <w:bCs/>
                <w:sz w:val="30"/>
                <w:szCs w:val="30"/>
              </w:rPr>
              <w:t>58,7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</w:p>
        </w:tc>
      </w:tr>
    </w:tbl>
    <w:p w14:paraId="537B4FE5" w14:textId="77777777" w:rsidR="007F106C" w:rsidRPr="004019F2" w:rsidRDefault="007F106C" w:rsidP="007F106C">
      <w:pPr>
        <w:rPr>
          <w:rFonts w:ascii="Angsana New" w:hAnsi="Angsana New"/>
          <w:sz w:val="24"/>
          <w:szCs w:val="24"/>
        </w:rPr>
      </w:pPr>
    </w:p>
    <w:p w14:paraId="04432D3A" w14:textId="77777777" w:rsidR="007F106C" w:rsidRPr="004019F2" w:rsidRDefault="007F106C" w:rsidP="007F106C">
      <w:pPr>
        <w:rPr>
          <w:rFonts w:ascii="Angsana New" w:hAnsi="Angsana New"/>
          <w:spacing w:val="-12"/>
          <w:sz w:val="24"/>
          <w:szCs w:val="24"/>
        </w:rPr>
      </w:pPr>
    </w:p>
    <w:p w14:paraId="202AAE56" w14:textId="77777777" w:rsidR="007F106C" w:rsidRPr="004019F2" w:rsidRDefault="007F106C" w:rsidP="007F106C">
      <w:pPr>
        <w:rPr>
          <w:rFonts w:ascii="Angsana New" w:hAnsi="Angsana New"/>
          <w:sz w:val="24"/>
          <w:szCs w:val="24"/>
        </w:rPr>
      </w:pPr>
    </w:p>
    <w:p w14:paraId="494431F1" w14:textId="77777777" w:rsidR="007F106C" w:rsidRPr="004019F2" w:rsidRDefault="007F106C" w:rsidP="007F106C">
      <w:pPr>
        <w:spacing w:line="240" w:lineRule="auto"/>
        <w:rPr>
          <w:rFonts w:ascii="Angsana New" w:hAnsi="Angsana New"/>
          <w:color w:val="2E74B5"/>
          <w:sz w:val="16"/>
          <w:szCs w:val="16"/>
        </w:rPr>
      </w:pPr>
    </w:p>
    <w:p w14:paraId="1C7B1190" w14:textId="791EC3F5" w:rsidR="007F106C" w:rsidRPr="007F106C" w:rsidRDefault="007F106C">
      <w:pPr>
        <w:rPr>
          <w:rFonts w:asciiTheme="majorBidi" w:hAnsiTheme="majorBidi" w:cstheme="majorBidi"/>
        </w:rPr>
      </w:pPr>
    </w:p>
    <w:tbl>
      <w:tblPr>
        <w:tblW w:w="14670" w:type="dxa"/>
        <w:tblLayout w:type="fixed"/>
        <w:tblLook w:val="00A0" w:firstRow="1" w:lastRow="0" w:firstColumn="1" w:lastColumn="0" w:noHBand="0" w:noVBand="0"/>
      </w:tblPr>
      <w:tblGrid>
        <w:gridCol w:w="2700"/>
        <w:gridCol w:w="990"/>
        <w:gridCol w:w="990"/>
        <w:gridCol w:w="990"/>
        <w:gridCol w:w="990"/>
        <w:gridCol w:w="990"/>
        <w:gridCol w:w="990"/>
        <w:gridCol w:w="900"/>
        <w:gridCol w:w="990"/>
        <w:gridCol w:w="990"/>
        <w:gridCol w:w="990"/>
        <w:gridCol w:w="990"/>
        <w:gridCol w:w="1170"/>
      </w:tblGrid>
      <w:tr w:rsidR="00885383" w:rsidRPr="006263D0" w14:paraId="505D826E" w14:textId="77777777" w:rsidTr="00885383">
        <w:trPr>
          <w:trHeight w:val="47"/>
          <w:tblHeader/>
        </w:trPr>
        <w:tc>
          <w:tcPr>
            <w:tcW w:w="2700" w:type="dxa"/>
            <w:tcBorders>
              <w:left w:val="nil"/>
              <w:right w:val="nil"/>
            </w:tcBorders>
            <w:noWrap/>
            <w:vAlign w:val="bottom"/>
          </w:tcPr>
          <w:p w14:paraId="54F8B495" w14:textId="77777777" w:rsidR="00885383" w:rsidRPr="006263D0" w:rsidRDefault="00885383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970" w:type="dxa"/>
            <w:gridSpan w:val="12"/>
            <w:tcBorders>
              <w:left w:val="nil"/>
            </w:tcBorders>
          </w:tcPr>
          <w:p w14:paraId="643495A3" w14:textId="79E2B40E" w:rsidR="00885383" w:rsidRPr="006263D0" w:rsidRDefault="00885383" w:rsidP="004019F2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33326F" w:rsidRPr="006263D0" w14:paraId="3F43CD7D" w14:textId="77777777" w:rsidTr="000D32F0">
        <w:trPr>
          <w:trHeight w:val="47"/>
          <w:tblHeader/>
        </w:trPr>
        <w:tc>
          <w:tcPr>
            <w:tcW w:w="2700" w:type="dxa"/>
            <w:tcBorders>
              <w:left w:val="nil"/>
              <w:right w:val="nil"/>
            </w:tcBorders>
            <w:noWrap/>
            <w:vAlign w:val="center"/>
          </w:tcPr>
          <w:p w14:paraId="2E61853D" w14:textId="444F2EA1" w:rsidR="0033326F" w:rsidRPr="006263D0" w:rsidRDefault="0033326F" w:rsidP="00333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E412F60" w14:textId="77777777" w:rsidR="0033326F" w:rsidRPr="006263D0" w:rsidRDefault="0033326F" w:rsidP="0033326F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5C37B3F" w14:textId="77777777" w:rsidR="0033326F" w:rsidRPr="006263D0" w:rsidRDefault="0033326F" w:rsidP="0033326F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75C0604" w14:textId="77777777" w:rsidR="0033326F" w:rsidRPr="006263D0" w:rsidRDefault="0033326F" w:rsidP="0033326F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05F9109" w14:textId="77777777" w:rsidR="0033326F" w:rsidRPr="006263D0" w:rsidRDefault="0033326F" w:rsidP="0033326F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980" w:type="dxa"/>
            <w:gridSpan w:val="2"/>
          </w:tcPr>
          <w:p w14:paraId="56DACFFB" w14:textId="159712CC" w:rsidR="0033326F" w:rsidRPr="006263D0" w:rsidRDefault="0033326F" w:rsidP="0033326F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160" w:type="dxa"/>
            <w:gridSpan w:val="2"/>
            <w:vAlign w:val="bottom"/>
          </w:tcPr>
          <w:p w14:paraId="5D4BC7FB" w14:textId="02A6DF8D" w:rsidR="0033326F" w:rsidRPr="006263D0" w:rsidRDefault="0033326F" w:rsidP="0033326F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33326F" w:rsidRPr="006263D0" w14:paraId="4405C5D0" w14:textId="77777777" w:rsidTr="00EE240B">
        <w:trPr>
          <w:trHeight w:val="47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2EFE11" w14:textId="5F7D2466" w:rsidR="0033326F" w:rsidRPr="006263D0" w:rsidRDefault="0033326F" w:rsidP="00333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59ADB" w14:textId="1FE9D97D" w:rsidR="0033326F" w:rsidRPr="006263D0" w:rsidRDefault="0033326F" w:rsidP="003332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2A4BE" w14:textId="4BA787D0" w:rsidR="0033326F" w:rsidRPr="006263D0" w:rsidRDefault="0033326F" w:rsidP="003332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6D70D" w14:textId="337B75BB" w:rsidR="0033326F" w:rsidRPr="006263D0" w:rsidRDefault="0033326F" w:rsidP="003332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4F93E" w14:textId="65004E06" w:rsidR="0033326F" w:rsidRPr="006263D0" w:rsidRDefault="0033326F" w:rsidP="003332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AB278" w14:textId="5E0B94EF" w:rsidR="0033326F" w:rsidRPr="006263D0" w:rsidRDefault="0033326F" w:rsidP="003332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D4B22" w14:textId="0681E961" w:rsidR="0033326F" w:rsidRPr="006263D0" w:rsidRDefault="0033326F" w:rsidP="003332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83145" w14:textId="29FB3AD8" w:rsidR="0033326F" w:rsidRPr="006263D0" w:rsidRDefault="0033326F" w:rsidP="003332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6D657" w14:textId="648A05A8" w:rsidR="0033326F" w:rsidRPr="006263D0" w:rsidRDefault="0033326F" w:rsidP="003332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5CF4A" w14:textId="77748595" w:rsidR="0033326F" w:rsidRPr="006263D0" w:rsidRDefault="0033326F" w:rsidP="003332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F8BAF" w14:textId="4C35A542" w:rsidR="0033326F" w:rsidRPr="006263D0" w:rsidRDefault="0033326F" w:rsidP="003332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9C33E" w14:textId="2369AD06" w:rsidR="0033326F" w:rsidRPr="006263D0" w:rsidRDefault="0033326F" w:rsidP="003332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3C9E9" w14:textId="7D784601" w:rsidR="0033326F" w:rsidRPr="006263D0" w:rsidRDefault="0033326F" w:rsidP="003332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85383" w:rsidRPr="006263D0" w14:paraId="6F4BB115" w14:textId="77777777" w:rsidTr="00885383">
        <w:trPr>
          <w:trHeight w:val="4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2920F" w14:textId="77777777" w:rsidR="00885383" w:rsidRPr="006263D0" w:rsidRDefault="00885383" w:rsidP="00885383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0" w:type="dxa"/>
            <w:gridSpan w:val="12"/>
            <w:tcBorders>
              <w:top w:val="nil"/>
              <w:left w:val="nil"/>
            </w:tcBorders>
          </w:tcPr>
          <w:p w14:paraId="282A0698" w14:textId="672E2465" w:rsidR="00885383" w:rsidRPr="006263D0" w:rsidRDefault="00885383" w:rsidP="0088538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263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85383" w:rsidRPr="006263D0" w14:paraId="353A5254" w14:textId="77777777" w:rsidTr="00885383">
        <w:trPr>
          <w:trHeight w:val="4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D577DA" w14:textId="77777777" w:rsidR="00885383" w:rsidRPr="006263D0" w:rsidRDefault="00885383" w:rsidP="00885383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963BE8A" w14:textId="77777777" w:rsidR="00885383" w:rsidRPr="006263D0" w:rsidRDefault="00885383" w:rsidP="0088538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2916D86" w14:textId="77777777" w:rsidR="00885383" w:rsidRPr="006263D0" w:rsidRDefault="00885383" w:rsidP="0088538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023B320" w14:textId="77777777" w:rsidR="00885383" w:rsidRPr="006263D0" w:rsidRDefault="00885383" w:rsidP="0088538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49BBFCD" w14:textId="77777777" w:rsidR="00885383" w:rsidRPr="006263D0" w:rsidRDefault="00885383" w:rsidP="0088538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619C189" w14:textId="77777777" w:rsidR="00885383" w:rsidRPr="006263D0" w:rsidRDefault="00885383" w:rsidP="0088538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522891A" w14:textId="77777777" w:rsidR="00885383" w:rsidRPr="006263D0" w:rsidRDefault="00885383" w:rsidP="0088538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8F2663E" w14:textId="77777777" w:rsidR="00885383" w:rsidRPr="006263D0" w:rsidRDefault="00885383" w:rsidP="0088538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6490A0E" w14:textId="77777777" w:rsidR="00885383" w:rsidRPr="006263D0" w:rsidRDefault="00885383" w:rsidP="0088538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264831" w14:textId="77777777" w:rsidR="00885383" w:rsidRPr="006263D0" w:rsidRDefault="00885383" w:rsidP="0088538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FB7F1A" w14:textId="0DEEE726" w:rsidR="00885383" w:rsidRPr="006263D0" w:rsidRDefault="00885383" w:rsidP="0088538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137108" w14:textId="5E665C9B" w:rsidR="00885383" w:rsidRPr="006263D0" w:rsidRDefault="00885383" w:rsidP="0088538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E437B8" w14:textId="77777777" w:rsidR="00885383" w:rsidRPr="006263D0" w:rsidRDefault="00885383" w:rsidP="0088538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5383" w:rsidRPr="006263D0" w14:paraId="19285A86" w14:textId="77777777" w:rsidTr="00885383">
        <w:trPr>
          <w:trHeight w:val="4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53B1B" w14:textId="77777777" w:rsidR="00885383" w:rsidRPr="006263D0" w:rsidRDefault="00885383" w:rsidP="00885383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1694570" w14:textId="4862E7C8" w:rsidR="00885383" w:rsidRPr="006263D0" w:rsidRDefault="00885383" w:rsidP="0088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1,731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99B03A" w14:textId="380F82A0" w:rsidR="00885383" w:rsidRPr="006263D0" w:rsidRDefault="00885383" w:rsidP="0088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2,715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90A9967" w14:textId="05FD677D" w:rsidR="00885383" w:rsidRPr="006263D0" w:rsidRDefault="00885383" w:rsidP="0088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38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6ABF9D4" w14:textId="08BA7813" w:rsidR="00885383" w:rsidRPr="006263D0" w:rsidRDefault="00885383" w:rsidP="00972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E9C2C0F" w14:textId="3B910079" w:rsidR="00885383" w:rsidRPr="006263D0" w:rsidRDefault="00885383" w:rsidP="0088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8530075" w14:textId="5883010B" w:rsidR="00885383" w:rsidRPr="006263D0" w:rsidRDefault="00885383" w:rsidP="0088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3456D82" w14:textId="57881DE9" w:rsidR="00885383" w:rsidRPr="006263D0" w:rsidRDefault="00885383" w:rsidP="0088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986E85F" w14:textId="24F5BA57" w:rsidR="00885383" w:rsidRPr="006263D0" w:rsidRDefault="00885383" w:rsidP="0088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990" w:type="dxa"/>
          </w:tcPr>
          <w:p w14:paraId="6E321136" w14:textId="6E376094" w:rsidR="00885383" w:rsidRPr="006263D0" w:rsidRDefault="0097278C" w:rsidP="00972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2A686E3E" w14:textId="04EC098F" w:rsidR="00885383" w:rsidRPr="006263D0" w:rsidRDefault="0097278C" w:rsidP="00972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378D5DAD" w14:textId="7964180E" w:rsidR="00885383" w:rsidRPr="006263D0" w:rsidRDefault="0097278C" w:rsidP="0088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1,775</w:t>
            </w:r>
          </w:p>
        </w:tc>
        <w:tc>
          <w:tcPr>
            <w:tcW w:w="1170" w:type="dxa"/>
          </w:tcPr>
          <w:p w14:paraId="454F9588" w14:textId="261E0491" w:rsidR="00885383" w:rsidRPr="006263D0" w:rsidRDefault="00885383" w:rsidP="0088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2,722</w:t>
            </w:r>
          </w:p>
        </w:tc>
      </w:tr>
      <w:tr w:rsidR="00885383" w:rsidRPr="006263D0" w14:paraId="469A6B4D" w14:textId="77777777" w:rsidTr="00885383">
        <w:trPr>
          <w:trHeight w:val="4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59189" w14:textId="77777777" w:rsidR="00885383" w:rsidRPr="006263D0" w:rsidRDefault="00885383" w:rsidP="00885383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ตลอดช่วงเวลาของสัญญา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84CF9DB" w14:textId="1562C225" w:rsidR="00885383" w:rsidRPr="006263D0" w:rsidRDefault="00885383" w:rsidP="0097278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C1A0C2C" w14:textId="65927CD0" w:rsidR="00885383" w:rsidRPr="006263D0" w:rsidRDefault="00885383" w:rsidP="0088538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E519DA5" w14:textId="744E6CA2" w:rsidR="00885383" w:rsidRPr="006263D0" w:rsidRDefault="00885383" w:rsidP="0088538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673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C199C7A" w14:textId="7895ECBC" w:rsidR="00885383" w:rsidRPr="006263D0" w:rsidRDefault="00885383" w:rsidP="0088538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  <w:r w:rsidR="009727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263D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D94F6D8" w14:textId="7338B348" w:rsidR="00885383" w:rsidRPr="006263D0" w:rsidRDefault="00885383" w:rsidP="0088538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227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6CEA67E" w14:textId="0DE65845" w:rsidR="00885383" w:rsidRPr="006263D0" w:rsidRDefault="00885383" w:rsidP="0088538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196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D60A83" w14:textId="1992E844" w:rsidR="00885383" w:rsidRPr="006263D0" w:rsidRDefault="00885383" w:rsidP="0088538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E5E1C28" w14:textId="7B9BC015" w:rsidR="00885383" w:rsidRPr="006263D0" w:rsidRDefault="00885383" w:rsidP="0088538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128</w:t>
            </w:r>
          </w:p>
        </w:tc>
        <w:tc>
          <w:tcPr>
            <w:tcW w:w="990" w:type="dxa"/>
          </w:tcPr>
          <w:p w14:paraId="3C0DF5A1" w14:textId="5BFF194F" w:rsidR="00885383" w:rsidRPr="006263D0" w:rsidRDefault="0097278C" w:rsidP="0088538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</w:t>
            </w:r>
          </w:p>
        </w:tc>
        <w:tc>
          <w:tcPr>
            <w:tcW w:w="990" w:type="dxa"/>
          </w:tcPr>
          <w:p w14:paraId="302B708E" w14:textId="57EFEEA9" w:rsidR="00885383" w:rsidRPr="006263D0" w:rsidRDefault="0097278C" w:rsidP="0088538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</w:t>
            </w:r>
          </w:p>
        </w:tc>
        <w:tc>
          <w:tcPr>
            <w:tcW w:w="990" w:type="dxa"/>
            <w:vAlign w:val="bottom"/>
          </w:tcPr>
          <w:p w14:paraId="3B6AF8D5" w14:textId="4DCE87DB" w:rsidR="00885383" w:rsidRPr="006263D0" w:rsidRDefault="0097278C" w:rsidP="0088538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1,055</w:t>
            </w:r>
          </w:p>
        </w:tc>
        <w:tc>
          <w:tcPr>
            <w:tcW w:w="1170" w:type="dxa"/>
            <w:vAlign w:val="bottom"/>
          </w:tcPr>
          <w:p w14:paraId="11D8D61A" w14:textId="2581E2F0" w:rsidR="00885383" w:rsidRPr="006263D0" w:rsidRDefault="00885383" w:rsidP="0088538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950</w:t>
            </w:r>
          </w:p>
        </w:tc>
      </w:tr>
      <w:tr w:rsidR="00885383" w:rsidRPr="006263D0" w14:paraId="222F52A4" w14:textId="77777777" w:rsidTr="00885383">
        <w:trPr>
          <w:trHeight w:val="2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34A3B" w14:textId="77777777" w:rsidR="00885383" w:rsidRPr="006263D0" w:rsidRDefault="00885383" w:rsidP="00885383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8138A6E" w14:textId="4104DBC7" w:rsidR="00885383" w:rsidRPr="006263D0" w:rsidRDefault="00885383" w:rsidP="0088538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1,731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0B2855E" w14:textId="6E951500" w:rsidR="00885383" w:rsidRPr="006263D0" w:rsidRDefault="00885383" w:rsidP="0088538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2,715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BB30DBC" w14:textId="170B7749" w:rsidR="00885383" w:rsidRPr="006263D0" w:rsidRDefault="00885383" w:rsidP="0088538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711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F22D40A" w14:textId="05B4D214" w:rsidR="00885383" w:rsidRPr="006263D0" w:rsidRDefault="00885383" w:rsidP="0088538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</w:t>
            </w:r>
            <w:r w:rsidR="009727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</w:t>
            </w: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62D7AC4" w14:textId="79B6091A" w:rsidR="00885383" w:rsidRPr="006263D0" w:rsidRDefault="00885383" w:rsidP="0088538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227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9CBAA36" w14:textId="7D6DD012" w:rsidR="00885383" w:rsidRPr="006263D0" w:rsidRDefault="00885383" w:rsidP="0088538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196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54DC0F2" w14:textId="45E924FF" w:rsidR="00885383" w:rsidRPr="006263D0" w:rsidRDefault="00885383" w:rsidP="0088538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148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2EFC9E6" w14:textId="1CB5061C" w:rsidR="00885383" w:rsidRPr="006263D0" w:rsidRDefault="00885383" w:rsidP="0088538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135</w:t>
            </w:r>
          </w:p>
        </w:tc>
        <w:tc>
          <w:tcPr>
            <w:tcW w:w="990" w:type="dxa"/>
          </w:tcPr>
          <w:p w14:paraId="32724E99" w14:textId="66579CD3" w:rsidR="00885383" w:rsidRPr="006263D0" w:rsidRDefault="0097278C" w:rsidP="0088538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13</w:t>
            </w:r>
          </w:p>
        </w:tc>
        <w:tc>
          <w:tcPr>
            <w:tcW w:w="990" w:type="dxa"/>
          </w:tcPr>
          <w:p w14:paraId="7C1CE9CA" w14:textId="03572D11" w:rsidR="00885383" w:rsidRPr="006263D0" w:rsidRDefault="0097278C" w:rsidP="0088538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10</w:t>
            </w:r>
          </w:p>
        </w:tc>
        <w:tc>
          <w:tcPr>
            <w:tcW w:w="990" w:type="dxa"/>
            <w:vAlign w:val="bottom"/>
          </w:tcPr>
          <w:p w14:paraId="3421490F" w14:textId="0FB29BDC" w:rsidR="00885383" w:rsidRPr="006263D0" w:rsidRDefault="0097278C" w:rsidP="0088538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2,830</w:t>
            </w:r>
          </w:p>
        </w:tc>
        <w:tc>
          <w:tcPr>
            <w:tcW w:w="1170" w:type="dxa"/>
            <w:vAlign w:val="bottom"/>
          </w:tcPr>
          <w:p w14:paraId="7BFC8961" w14:textId="2B404FC8" w:rsidR="00885383" w:rsidRPr="006263D0" w:rsidRDefault="00885383" w:rsidP="0088538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3,672</w:t>
            </w:r>
          </w:p>
        </w:tc>
      </w:tr>
    </w:tbl>
    <w:p w14:paraId="0C820F8F" w14:textId="77777777" w:rsidR="00E6540A" w:rsidRPr="006263D0" w:rsidRDefault="00E6540A" w:rsidP="00E6540A">
      <w:pPr>
        <w:spacing w:line="240" w:lineRule="auto"/>
        <w:rPr>
          <w:rFonts w:asciiTheme="majorBidi" w:hAnsiTheme="majorBidi" w:cstheme="majorBidi"/>
          <w:color w:val="2E74B5"/>
          <w:sz w:val="16"/>
          <w:szCs w:val="16"/>
        </w:rPr>
      </w:pPr>
    </w:p>
    <w:tbl>
      <w:tblPr>
        <w:tblW w:w="14660" w:type="dxa"/>
        <w:tblLayout w:type="fixed"/>
        <w:tblLook w:val="00A0" w:firstRow="1" w:lastRow="0" w:firstColumn="1" w:lastColumn="0" w:noHBand="0" w:noVBand="0"/>
      </w:tblPr>
      <w:tblGrid>
        <w:gridCol w:w="2700"/>
        <w:gridCol w:w="990"/>
        <w:gridCol w:w="990"/>
        <w:gridCol w:w="990"/>
        <w:gridCol w:w="990"/>
        <w:gridCol w:w="990"/>
        <w:gridCol w:w="990"/>
        <w:gridCol w:w="900"/>
        <w:gridCol w:w="990"/>
        <w:gridCol w:w="990"/>
        <w:gridCol w:w="990"/>
        <w:gridCol w:w="990"/>
        <w:gridCol w:w="1160"/>
      </w:tblGrid>
      <w:tr w:rsidR="00885383" w:rsidRPr="006263D0" w14:paraId="269E3CE5" w14:textId="77777777" w:rsidTr="003D4F54">
        <w:trPr>
          <w:tblHeader/>
        </w:trPr>
        <w:tc>
          <w:tcPr>
            <w:tcW w:w="2700" w:type="dxa"/>
            <w:tcBorders>
              <w:left w:val="nil"/>
              <w:right w:val="nil"/>
            </w:tcBorders>
            <w:noWrap/>
            <w:vAlign w:val="bottom"/>
          </w:tcPr>
          <w:p w14:paraId="749B9A57" w14:textId="77777777" w:rsidR="00885383" w:rsidRPr="006263D0" w:rsidRDefault="00885383" w:rsidP="004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960" w:type="dxa"/>
            <w:gridSpan w:val="12"/>
            <w:tcBorders>
              <w:left w:val="nil"/>
            </w:tcBorders>
          </w:tcPr>
          <w:p w14:paraId="107D010E" w14:textId="73DCF76F" w:rsidR="00885383" w:rsidRPr="006263D0" w:rsidRDefault="00885383" w:rsidP="004019F2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33326F" w:rsidRPr="006263D0" w14:paraId="3FD29624" w14:textId="77777777" w:rsidTr="00E60757">
        <w:trPr>
          <w:tblHeader/>
        </w:trPr>
        <w:tc>
          <w:tcPr>
            <w:tcW w:w="2700" w:type="dxa"/>
            <w:tcBorders>
              <w:left w:val="nil"/>
              <w:right w:val="nil"/>
            </w:tcBorders>
            <w:noWrap/>
            <w:vAlign w:val="center"/>
          </w:tcPr>
          <w:p w14:paraId="1F92E99F" w14:textId="68046E60" w:rsidR="0033326F" w:rsidRPr="006263D0" w:rsidRDefault="0033326F" w:rsidP="00333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21936BA" w14:textId="77777777" w:rsidR="0033326F" w:rsidRPr="006263D0" w:rsidRDefault="0033326F" w:rsidP="0033326F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C555FB9" w14:textId="77777777" w:rsidR="0033326F" w:rsidRPr="006263D0" w:rsidRDefault="0033326F" w:rsidP="0033326F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2463A75" w14:textId="77777777" w:rsidR="0033326F" w:rsidRPr="006263D0" w:rsidRDefault="0033326F" w:rsidP="0033326F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B3D9D42" w14:textId="77777777" w:rsidR="0033326F" w:rsidRPr="006263D0" w:rsidRDefault="0033326F" w:rsidP="0033326F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980" w:type="dxa"/>
            <w:gridSpan w:val="2"/>
          </w:tcPr>
          <w:p w14:paraId="6E5F09BD" w14:textId="624E031A" w:rsidR="0033326F" w:rsidRPr="006263D0" w:rsidRDefault="0033326F" w:rsidP="0033326F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150" w:type="dxa"/>
            <w:gridSpan w:val="2"/>
            <w:vAlign w:val="bottom"/>
          </w:tcPr>
          <w:p w14:paraId="55C69F1A" w14:textId="0E3A51C1" w:rsidR="0033326F" w:rsidRPr="006263D0" w:rsidRDefault="0033326F" w:rsidP="0033326F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33326F" w:rsidRPr="006263D0" w14:paraId="59822DB3" w14:textId="77777777" w:rsidTr="00BC0A11">
        <w:trPr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D6B9EC" w14:textId="07904400" w:rsidR="0033326F" w:rsidRPr="006263D0" w:rsidRDefault="0033326F" w:rsidP="00333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75A38" w14:textId="52985013" w:rsidR="0033326F" w:rsidRPr="006263D0" w:rsidRDefault="0033326F" w:rsidP="003332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CD4C2" w14:textId="4123825E" w:rsidR="0033326F" w:rsidRPr="006263D0" w:rsidRDefault="0033326F" w:rsidP="003332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AFC15" w14:textId="3962DD00" w:rsidR="0033326F" w:rsidRPr="006263D0" w:rsidRDefault="0033326F" w:rsidP="003332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570CC" w14:textId="4640BEFE" w:rsidR="0033326F" w:rsidRPr="006263D0" w:rsidRDefault="0033326F" w:rsidP="003332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4FA4E" w14:textId="170C96C2" w:rsidR="0033326F" w:rsidRPr="006263D0" w:rsidRDefault="0033326F" w:rsidP="003332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36505" w14:textId="7B414D8A" w:rsidR="0033326F" w:rsidRPr="006263D0" w:rsidRDefault="0033326F" w:rsidP="003332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72CC3" w14:textId="2C91100A" w:rsidR="0033326F" w:rsidRPr="006263D0" w:rsidRDefault="0033326F" w:rsidP="003332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CF44F" w14:textId="1686010A" w:rsidR="0033326F" w:rsidRPr="006263D0" w:rsidRDefault="0033326F" w:rsidP="003332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1E4E0" w14:textId="6A460334" w:rsidR="0033326F" w:rsidRPr="006263D0" w:rsidRDefault="0033326F" w:rsidP="003332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63297" w14:textId="1AF5CBC4" w:rsidR="0033326F" w:rsidRPr="006263D0" w:rsidRDefault="0033326F" w:rsidP="003332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52867" w14:textId="4F059371" w:rsidR="0033326F" w:rsidRPr="006263D0" w:rsidRDefault="0033326F" w:rsidP="003332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BEFF9" w14:textId="027F5BCF" w:rsidR="0033326F" w:rsidRPr="006263D0" w:rsidRDefault="0033326F" w:rsidP="003332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85383" w:rsidRPr="006263D0" w14:paraId="3A175AF7" w14:textId="77777777" w:rsidTr="0010393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00ACF" w14:textId="77777777" w:rsidR="00885383" w:rsidRPr="006263D0" w:rsidRDefault="00885383" w:rsidP="00885383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60" w:type="dxa"/>
            <w:gridSpan w:val="12"/>
            <w:tcBorders>
              <w:top w:val="nil"/>
              <w:left w:val="nil"/>
            </w:tcBorders>
          </w:tcPr>
          <w:p w14:paraId="524B9EC9" w14:textId="35063FE4" w:rsidR="00885383" w:rsidRPr="006263D0" w:rsidRDefault="00885383" w:rsidP="0088538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263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85383" w:rsidRPr="006263D0" w14:paraId="2D6A17F6" w14:textId="77777777" w:rsidTr="00885383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97652" w14:textId="77777777" w:rsidR="00885383" w:rsidRPr="006263D0" w:rsidRDefault="00885383" w:rsidP="00885383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F0CF14B" w14:textId="77777777" w:rsidR="00885383" w:rsidRPr="006263D0" w:rsidRDefault="00885383" w:rsidP="0088538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E91AB5B" w14:textId="77777777" w:rsidR="00885383" w:rsidRPr="006263D0" w:rsidRDefault="00885383" w:rsidP="0088538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5678520" w14:textId="77777777" w:rsidR="00885383" w:rsidRPr="006263D0" w:rsidRDefault="00885383" w:rsidP="0088538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F6ABF8A" w14:textId="77777777" w:rsidR="00885383" w:rsidRPr="006263D0" w:rsidRDefault="00885383" w:rsidP="0088538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D4303B2" w14:textId="77777777" w:rsidR="00885383" w:rsidRPr="006263D0" w:rsidRDefault="00885383" w:rsidP="0088538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EF1B987" w14:textId="77777777" w:rsidR="00885383" w:rsidRPr="006263D0" w:rsidRDefault="00885383" w:rsidP="0088538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A673F3E" w14:textId="77777777" w:rsidR="00885383" w:rsidRPr="006263D0" w:rsidRDefault="00885383" w:rsidP="0088538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5F20723" w14:textId="77777777" w:rsidR="00885383" w:rsidRPr="006263D0" w:rsidRDefault="00885383" w:rsidP="0088538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B34181" w14:textId="77777777" w:rsidR="00885383" w:rsidRPr="006263D0" w:rsidRDefault="00885383" w:rsidP="0088538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B46D1F" w14:textId="31EA8313" w:rsidR="00885383" w:rsidRPr="006263D0" w:rsidRDefault="00885383" w:rsidP="0088538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08ACD8" w14:textId="7F0D9259" w:rsidR="00885383" w:rsidRPr="006263D0" w:rsidRDefault="00885383" w:rsidP="0088538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</w:tcPr>
          <w:p w14:paraId="74DBC038" w14:textId="77777777" w:rsidR="00885383" w:rsidRPr="006263D0" w:rsidRDefault="00885383" w:rsidP="0088538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278C" w:rsidRPr="006263D0" w14:paraId="7981D1D9" w14:textId="77777777" w:rsidTr="00885383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64A498" w14:textId="365D9F78" w:rsidR="0097278C" w:rsidRPr="006263D0" w:rsidRDefault="001206D9" w:rsidP="00885383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10B0BDA" w14:textId="03065355" w:rsidR="0097278C" w:rsidRPr="001206D9" w:rsidRDefault="001206D9" w:rsidP="00972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FD25941" w14:textId="24B78A9E" w:rsidR="0097278C" w:rsidRPr="001206D9" w:rsidRDefault="001206D9" w:rsidP="00972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3B6C8C9" w14:textId="6BF97D66" w:rsidR="0097278C" w:rsidRPr="001206D9" w:rsidRDefault="006D52B4" w:rsidP="0088538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641B8DF" w14:textId="304DA5B8" w:rsidR="0097278C" w:rsidRPr="001206D9" w:rsidRDefault="001206D9" w:rsidP="0012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25E301B" w14:textId="2DDB57EA" w:rsidR="0097278C" w:rsidRPr="001206D9" w:rsidRDefault="001206D9" w:rsidP="0012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26867A2" w14:textId="52C87E34" w:rsidR="0097278C" w:rsidRPr="001206D9" w:rsidRDefault="001206D9" w:rsidP="0020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A5C73EF" w14:textId="709E74B1" w:rsidR="0097278C" w:rsidRPr="001206D9" w:rsidRDefault="001206D9" w:rsidP="0020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7D89FF9" w14:textId="09EFA869" w:rsidR="0097278C" w:rsidRPr="001206D9" w:rsidRDefault="001206D9" w:rsidP="0012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5C7DDF82" w14:textId="4A1C6C3B" w:rsidR="0097278C" w:rsidRPr="001206D9" w:rsidRDefault="001206D9" w:rsidP="0012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63F46613" w14:textId="3F70F417" w:rsidR="0097278C" w:rsidRPr="001206D9" w:rsidRDefault="001206D9" w:rsidP="0012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31FCDDAA" w14:textId="4DB4218F" w:rsidR="0097278C" w:rsidRPr="001206D9" w:rsidRDefault="00203EE7" w:rsidP="0088538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160" w:type="dxa"/>
          </w:tcPr>
          <w:p w14:paraId="4CD098C6" w14:textId="6B50FC55" w:rsidR="0097278C" w:rsidRPr="001206D9" w:rsidRDefault="001206D9" w:rsidP="0012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885383" w:rsidRPr="006263D0" w14:paraId="04C13FA1" w14:textId="77777777" w:rsidTr="00885383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576A1" w14:textId="53514FE0" w:rsidR="00885383" w:rsidRPr="006263D0" w:rsidRDefault="00885383" w:rsidP="00885383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ตลอดช่วงเวลาของสัญญา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F4D21C" w14:textId="0391B52E" w:rsidR="00885383" w:rsidRPr="001206D9" w:rsidRDefault="006D52B4" w:rsidP="006D52B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72D4AEB" w14:textId="77777777" w:rsidR="00885383" w:rsidRPr="001206D9" w:rsidRDefault="00885383" w:rsidP="001206D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FA015E7" w14:textId="628A7DDB" w:rsidR="00885383" w:rsidRPr="001206D9" w:rsidRDefault="006D52B4" w:rsidP="001206D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97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B75148F" w14:textId="5B66167F" w:rsidR="00885383" w:rsidRPr="001206D9" w:rsidRDefault="002854AA" w:rsidP="001206D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90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A2A364" w14:textId="77777777" w:rsidR="00885383" w:rsidRPr="001206D9" w:rsidRDefault="00885383" w:rsidP="001206D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630D51" w14:textId="77777777" w:rsidR="00885383" w:rsidRPr="001206D9" w:rsidRDefault="00885383" w:rsidP="001206D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202BC08" w14:textId="77777777" w:rsidR="00885383" w:rsidRPr="001206D9" w:rsidRDefault="00885383" w:rsidP="001206D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DF4766B" w14:textId="77777777" w:rsidR="00885383" w:rsidRPr="001206D9" w:rsidRDefault="00885383" w:rsidP="001206D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048B3916" w14:textId="61C9DE8B" w:rsidR="00885383" w:rsidRPr="001206D9" w:rsidRDefault="00203EE7" w:rsidP="001206D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137</w:t>
            </w:r>
          </w:p>
        </w:tc>
        <w:tc>
          <w:tcPr>
            <w:tcW w:w="990" w:type="dxa"/>
          </w:tcPr>
          <w:p w14:paraId="1628DAF2" w14:textId="49C5C13A" w:rsidR="00885383" w:rsidRPr="001206D9" w:rsidRDefault="00203EE7" w:rsidP="001206D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123</w:t>
            </w:r>
          </w:p>
        </w:tc>
        <w:tc>
          <w:tcPr>
            <w:tcW w:w="990" w:type="dxa"/>
            <w:vAlign w:val="bottom"/>
          </w:tcPr>
          <w:p w14:paraId="466FB5D8" w14:textId="32AEE34C" w:rsidR="00885383" w:rsidRPr="001206D9" w:rsidRDefault="00203EE7" w:rsidP="001206D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234</w:t>
            </w:r>
          </w:p>
        </w:tc>
        <w:tc>
          <w:tcPr>
            <w:tcW w:w="1160" w:type="dxa"/>
            <w:vAlign w:val="bottom"/>
          </w:tcPr>
          <w:p w14:paraId="46A00A8B" w14:textId="0E20F441" w:rsidR="00885383" w:rsidRPr="001206D9" w:rsidRDefault="00885383" w:rsidP="001206D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21</w:t>
            </w:r>
            <w:r w:rsidR="00203EE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</w:p>
        </w:tc>
      </w:tr>
      <w:tr w:rsidR="0097278C" w:rsidRPr="006263D0" w14:paraId="5EA12EAF" w14:textId="77777777" w:rsidTr="00885383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26F62" w14:textId="189834E2" w:rsidR="0097278C" w:rsidRPr="006263D0" w:rsidRDefault="001206D9" w:rsidP="00885383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727CE81" w14:textId="07E0682D" w:rsidR="0097278C" w:rsidRPr="006263D0" w:rsidRDefault="006D52B4" w:rsidP="006D52B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D2A04C7" w14:textId="47093E3E" w:rsidR="0097278C" w:rsidRPr="006263D0" w:rsidRDefault="006D52B4" w:rsidP="0088538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0061EEF" w14:textId="2AEFA399" w:rsidR="0097278C" w:rsidRPr="006263D0" w:rsidRDefault="006D52B4" w:rsidP="0088538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135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5DD8C18" w14:textId="4118B760" w:rsidR="0097278C" w:rsidRPr="006263D0" w:rsidRDefault="002854AA" w:rsidP="0088538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90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F544351" w14:textId="21470AC0" w:rsidR="0097278C" w:rsidRPr="006263D0" w:rsidRDefault="00203EE7" w:rsidP="0088538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EA76905" w14:textId="3D7436E0" w:rsidR="0097278C" w:rsidRPr="006263D0" w:rsidRDefault="00203EE7" w:rsidP="0088538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774C28D" w14:textId="2E6A0206" w:rsidR="0097278C" w:rsidRPr="006263D0" w:rsidRDefault="00203EE7" w:rsidP="0088538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5587DFB" w14:textId="33DC6112" w:rsidR="0097278C" w:rsidRPr="006263D0" w:rsidRDefault="00203EE7" w:rsidP="0088538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7EE5C917" w14:textId="3C06FC96" w:rsidR="0097278C" w:rsidRPr="006263D0" w:rsidRDefault="00203EE7" w:rsidP="0088538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137</w:t>
            </w:r>
          </w:p>
        </w:tc>
        <w:tc>
          <w:tcPr>
            <w:tcW w:w="990" w:type="dxa"/>
          </w:tcPr>
          <w:p w14:paraId="50607F6D" w14:textId="4B1EF691" w:rsidR="0097278C" w:rsidRPr="006263D0" w:rsidRDefault="00203EE7" w:rsidP="0088538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123</w:t>
            </w:r>
          </w:p>
        </w:tc>
        <w:tc>
          <w:tcPr>
            <w:tcW w:w="990" w:type="dxa"/>
            <w:vAlign w:val="bottom"/>
          </w:tcPr>
          <w:p w14:paraId="21054D0B" w14:textId="0F27C41A" w:rsidR="0097278C" w:rsidRPr="006263D0" w:rsidRDefault="00203EE7" w:rsidP="0088538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272</w:t>
            </w:r>
          </w:p>
        </w:tc>
        <w:tc>
          <w:tcPr>
            <w:tcW w:w="1160" w:type="dxa"/>
            <w:vAlign w:val="bottom"/>
          </w:tcPr>
          <w:p w14:paraId="63696DAB" w14:textId="0AEDB643" w:rsidR="0097278C" w:rsidRPr="006263D0" w:rsidRDefault="00203EE7" w:rsidP="0088538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213</w:t>
            </w:r>
          </w:p>
        </w:tc>
      </w:tr>
    </w:tbl>
    <w:p w14:paraId="57E37666" w14:textId="6B936ADB" w:rsidR="00235A39" w:rsidRPr="009E3FA5" w:rsidRDefault="00235A39" w:rsidP="009E3FA5">
      <w:pPr>
        <w:pStyle w:val="BodyText"/>
        <w:rPr>
          <w:rFonts w:asciiTheme="majorBidi" w:hAnsiTheme="majorBidi" w:cstheme="majorBidi"/>
          <w:sz w:val="30"/>
          <w:szCs w:val="30"/>
        </w:rPr>
      </w:pPr>
    </w:p>
    <w:p w14:paraId="666B0529" w14:textId="7FCB71E7" w:rsidR="00E6540A" w:rsidRPr="006263D0" w:rsidRDefault="00235A39" w:rsidP="00235A39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cs/>
        </w:rPr>
        <w:sectPr w:rsidR="00E6540A" w:rsidRPr="006263D0" w:rsidSect="005B5CD7">
          <w:headerReference w:type="default" r:id="rId22"/>
          <w:footerReference w:type="default" r:id="rId23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  <w:r w:rsidRPr="006263D0">
        <w:rPr>
          <w:rFonts w:asciiTheme="majorBidi" w:hAnsiTheme="majorBidi" w:cstheme="majorBidi"/>
        </w:rPr>
        <w:br w:type="page"/>
      </w:r>
    </w:p>
    <w:p w14:paraId="5FEA0C3D" w14:textId="0EEC738C" w:rsidR="00235A39" w:rsidRPr="006263D0" w:rsidRDefault="002F7967" w:rsidP="002F7967">
      <w:pPr>
        <w:pStyle w:val="Heading6"/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lastRenderedPageBreak/>
        <w:t xml:space="preserve">11      </w:t>
      </w:r>
      <w:r w:rsidR="00235A39" w:rsidRPr="006263D0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30E46B16" w14:textId="77777777" w:rsidR="00235A39" w:rsidRPr="006263D0" w:rsidRDefault="00235A39" w:rsidP="00235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320408D" w14:textId="3D0948B2" w:rsidR="00162AA2" w:rsidRPr="009E2F97" w:rsidRDefault="00162AA2" w:rsidP="00162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กับรายได้ก่อนภาษีของงวดระหว่างกาล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751BE9">
        <w:rPr>
          <w:rFonts w:ascii="Angsana New" w:hAnsi="Angsana New" w:hint="cs"/>
          <w:sz w:val="30"/>
          <w:szCs w:val="30"/>
          <w:cs/>
        </w:rPr>
        <w:t>สาม</w:t>
      </w:r>
      <w:r w:rsidRPr="009E2F97">
        <w:rPr>
          <w:rFonts w:ascii="Angsana New" w:hAnsi="Angsana New" w:hint="cs"/>
          <w:sz w:val="30"/>
          <w:szCs w:val="30"/>
          <w:cs/>
        </w:rPr>
        <w:t>เดือนสิ้นสุด</w:t>
      </w:r>
      <w:r w:rsidRPr="001F2B94">
        <w:rPr>
          <w:rFonts w:ascii="Angsana New" w:hAnsi="Angsana New" w:hint="cs"/>
          <w:sz w:val="30"/>
          <w:szCs w:val="30"/>
          <w:cs/>
        </w:rPr>
        <w:t>วันที่</w:t>
      </w:r>
      <w:r w:rsidRPr="001F2B94">
        <w:rPr>
          <w:rFonts w:ascii="Angsana New" w:hAnsi="Angsana New" w:hint="eastAsia"/>
          <w:sz w:val="30"/>
          <w:szCs w:val="30"/>
        </w:rPr>
        <w:t> </w:t>
      </w:r>
      <w:r w:rsidRPr="001F2B94">
        <w:rPr>
          <w:rFonts w:ascii="Angsana New" w:hAnsi="Angsana New"/>
          <w:sz w:val="30"/>
          <w:szCs w:val="30"/>
        </w:rPr>
        <w:t>31 </w:t>
      </w:r>
      <w:r w:rsidRPr="001F2B94">
        <w:rPr>
          <w:rFonts w:ascii="Angsana New" w:hAnsi="Angsana New" w:hint="cs"/>
          <w:sz w:val="30"/>
          <w:szCs w:val="30"/>
          <w:cs/>
        </w:rPr>
        <w:t>ธันวาคม</w:t>
      </w:r>
      <w:r w:rsidRPr="001F2B94">
        <w:rPr>
          <w:rFonts w:ascii="Angsana New" w:hAnsi="Angsana New" w:hint="eastAsia"/>
          <w:sz w:val="30"/>
          <w:szCs w:val="30"/>
        </w:rPr>
        <w:t> </w:t>
      </w:r>
      <w:r w:rsidRPr="001F2B94">
        <w:rPr>
          <w:rFonts w:ascii="Angsana New" w:hAnsi="Angsana New"/>
          <w:sz w:val="30"/>
          <w:szCs w:val="30"/>
        </w:rPr>
        <w:t>2566 </w:t>
      </w:r>
      <w:r w:rsidRPr="001F2B94">
        <w:rPr>
          <w:rFonts w:ascii="Angsana New" w:hAnsi="Angsana New" w:hint="cs"/>
          <w:sz w:val="30"/>
          <w:szCs w:val="30"/>
          <w:cs/>
        </w:rPr>
        <w:t xml:space="preserve">คือร้อยละ </w:t>
      </w:r>
      <w:r w:rsidR="001C177E">
        <w:rPr>
          <w:rFonts w:ascii="Angsana New" w:hAnsi="Angsana New"/>
          <w:sz w:val="30"/>
          <w:szCs w:val="30"/>
        </w:rPr>
        <w:t>10.8</w:t>
      </w:r>
      <w:r w:rsidR="00DD5613">
        <w:rPr>
          <w:rFonts w:ascii="Angsana New" w:hAnsi="Angsana New"/>
          <w:sz w:val="30"/>
          <w:szCs w:val="30"/>
        </w:rPr>
        <w:t>0</w:t>
      </w:r>
      <w:r w:rsidRPr="001F2B94">
        <w:rPr>
          <w:rFonts w:ascii="Angsana New" w:hAnsi="Angsana New"/>
          <w:sz w:val="30"/>
          <w:szCs w:val="30"/>
        </w:rPr>
        <w:t xml:space="preserve"> </w:t>
      </w:r>
      <w:r w:rsidRPr="001F2B94">
        <w:rPr>
          <w:rFonts w:ascii="Angsana New" w:hAnsi="Angsana New" w:hint="cs"/>
          <w:sz w:val="30"/>
          <w:szCs w:val="30"/>
          <w:cs/>
        </w:rPr>
        <w:t>และร้อยละ</w:t>
      </w:r>
      <w:r w:rsidRPr="001F2B94">
        <w:rPr>
          <w:rFonts w:ascii="Angsana New" w:hAnsi="Angsana New"/>
          <w:sz w:val="30"/>
          <w:szCs w:val="30"/>
        </w:rPr>
        <w:t xml:space="preserve"> </w:t>
      </w:r>
      <w:r w:rsidR="001C177E">
        <w:rPr>
          <w:rFonts w:ascii="Angsana New" w:hAnsi="Angsana New"/>
          <w:sz w:val="30"/>
          <w:szCs w:val="30"/>
        </w:rPr>
        <w:t>16.</w:t>
      </w:r>
      <w:r w:rsidR="00DD5613">
        <w:rPr>
          <w:rFonts w:ascii="Angsana New" w:hAnsi="Angsana New"/>
          <w:sz w:val="30"/>
          <w:szCs w:val="30"/>
        </w:rPr>
        <w:t>77</w:t>
      </w:r>
      <w:r w:rsidRPr="001F2B94">
        <w:rPr>
          <w:rFonts w:ascii="Angsana New" w:hAnsi="Angsana New"/>
          <w:sz w:val="30"/>
          <w:szCs w:val="30"/>
        </w:rPr>
        <w:t xml:space="preserve"> </w:t>
      </w:r>
      <w:r w:rsidRPr="001F2B94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57591F69" w14:textId="77777777" w:rsidR="00162AA2" w:rsidRPr="009E2F97" w:rsidRDefault="00162AA2" w:rsidP="00162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116F635" w14:textId="77777777" w:rsidR="00162AA2" w:rsidRPr="009E2F97" w:rsidRDefault="00162AA2" w:rsidP="00162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จำนวนภาษีเงินได้ในงบกำไรขาดทุน</w:t>
      </w:r>
      <w:r>
        <w:rPr>
          <w:rFonts w:ascii="Angsana New" w:hAnsi="Angsana New" w:hint="cs"/>
          <w:sz w:val="30"/>
          <w:szCs w:val="30"/>
          <w:cs/>
        </w:rPr>
        <w:t>แตกต่างจาก</w:t>
      </w:r>
      <w:r w:rsidRPr="009E2F97">
        <w:rPr>
          <w:rFonts w:ascii="Angsana New" w:hAnsi="Angsana New" w:hint="cs"/>
          <w:sz w:val="30"/>
          <w:szCs w:val="30"/>
          <w:cs/>
        </w:rPr>
        <w:t>จำนวนภาษีเงินได้ที่คำนวณโดยการใช้อัตราภาษีเงินได้คูณกับยอดกำไรสุทธิตามบัญชีสำหรับงวด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สาเหตุหลัก</w:t>
      </w:r>
      <w:r w:rsidRPr="00E02F11">
        <w:rPr>
          <w:rFonts w:ascii="Angsana New" w:hAnsi="Angsana New" w:hint="cs"/>
          <w:sz w:val="30"/>
          <w:szCs w:val="30"/>
          <w:cs/>
        </w:rPr>
        <w:t>เนื่องจากการรับรู้รายการทางบัญชีกับทางภาษีเงินได้ที่แตกต่างกัน</w:t>
      </w:r>
    </w:p>
    <w:p w14:paraId="09C50243" w14:textId="65F4792A" w:rsidR="0050366E" w:rsidRDefault="0050366E" w:rsidP="00235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8ED6D8" w14:textId="0A5B6591" w:rsidR="00BE5689" w:rsidRPr="006263D0" w:rsidRDefault="0050366E" w:rsidP="00161BDD">
      <w:pPr>
        <w:pStyle w:val="Heading6"/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t>1</w:t>
      </w:r>
      <w:r w:rsidR="002F7967">
        <w:rPr>
          <w:rFonts w:asciiTheme="majorBidi" w:hAnsiTheme="majorBidi" w:cstheme="majorBidi"/>
          <w:sz w:val="30"/>
          <w:szCs w:val="30"/>
          <w:lang w:val="en-US"/>
        </w:rPr>
        <w:t>2</w:t>
      </w:r>
      <w:r>
        <w:rPr>
          <w:rFonts w:asciiTheme="majorBidi" w:hAnsiTheme="majorBidi" w:cstheme="majorBidi"/>
          <w:sz w:val="30"/>
          <w:szCs w:val="30"/>
          <w:lang w:val="en-US"/>
        </w:rPr>
        <w:tab/>
      </w:r>
      <w:r w:rsidR="00BE5689" w:rsidRPr="006263D0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7FD4D5A3" w14:textId="77777777" w:rsidR="007440A3" w:rsidRPr="006263D0" w:rsidRDefault="007440A3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14BEC2" w14:textId="5FA0C7B1" w:rsidR="0055240A" w:rsidRDefault="009C1EC5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263D0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383EDC" w:rsidRPr="006263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มูลค่าตามบัญชีและมูลค่ายุติธรรม </w:t>
      </w:r>
    </w:p>
    <w:p w14:paraId="4EEDEA7A" w14:textId="7E549E0B" w:rsidR="00BE5689" w:rsidRDefault="0055240A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63D0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B2570B">
        <w:rPr>
          <w:rFonts w:asciiTheme="majorBidi" w:hAnsiTheme="majorBidi" w:cstheme="majorBidi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รวมถึง </w:t>
      </w:r>
      <w:r w:rsidRPr="006263D0">
        <w:rPr>
          <w:rFonts w:asciiTheme="majorBidi" w:hAnsiTheme="majorBidi" w:cstheme="majorBidi"/>
          <w:sz w:val="30"/>
          <w:szCs w:val="30"/>
        </w:rPr>
        <w:t xml:space="preserve">    </w:t>
      </w:r>
      <w:r w:rsidRPr="006263D0">
        <w:rPr>
          <w:rFonts w:asciiTheme="majorBidi" w:hAnsiTheme="majorBidi" w:cstheme="majorBidi"/>
          <w:sz w:val="30"/>
          <w:szCs w:val="30"/>
          <w:cs/>
        </w:rPr>
        <w:t>ลําดับชั้นมูลค่ายุติธรรม แต่ไม่รวมถึงการแสดงข้อมูลมูลค่ายุติธรรมสําหรับสินทรัพย์ทางการเงินและหนี้สินทางการเงินที่วัดมูลค่าด้วย</w:t>
      </w:r>
      <w:r w:rsidR="005002E5">
        <w:rPr>
          <w:rFonts w:asciiTheme="majorBidi" w:hAnsiTheme="majorBidi" w:cstheme="majorBidi" w:hint="cs"/>
          <w:sz w:val="30"/>
          <w:szCs w:val="30"/>
          <w:cs/>
        </w:rPr>
        <w:t>ราคาทุนตัดจำหน่าย</w:t>
      </w:r>
      <w:r w:rsidRPr="006263D0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57E9CE0A" w14:textId="77777777" w:rsidR="00420EF8" w:rsidRPr="006263D0" w:rsidRDefault="00420EF8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47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150"/>
        <w:gridCol w:w="1124"/>
        <w:gridCol w:w="243"/>
        <w:gridCol w:w="927"/>
        <w:gridCol w:w="236"/>
        <w:gridCol w:w="1013"/>
        <w:gridCol w:w="239"/>
        <w:gridCol w:w="934"/>
        <w:gridCol w:w="236"/>
        <w:gridCol w:w="1145"/>
      </w:tblGrid>
      <w:tr w:rsidR="00781DD5" w:rsidRPr="006375B5" w14:paraId="03EF8A95" w14:textId="77777777" w:rsidTr="00A74170">
        <w:tc>
          <w:tcPr>
            <w:tcW w:w="3150" w:type="dxa"/>
            <w:shd w:val="clear" w:color="auto" w:fill="auto"/>
          </w:tcPr>
          <w:p w14:paraId="45081CB6" w14:textId="77777777" w:rsidR="00781DD5" w:rsidRPr="006375B5" w:rsidRDefault="00781DD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7" w:type="dxa"/>
            <w:gridSpan w:val="9"/>
            <w:shd w:val="clear" w:color="auto" w:fill="auto"/>
          </w:tcPr>
          <w:p w14:paraId="63425CD0" w14:textId="77777777" w:rsidR="00781DD5" w:rsidRPr="006375B5" w:rsidRDefault="00781DD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81DD5" w:rsidRPr="006375B5" w14:paraId="1A8965ED" w14:textId="77777777" w:rsidTr="00A74170">
        <w:tc>
          <w:tcPr>
            <w:tcW w:w="3150" w:type="dxa"/>
            <w:shd w:val="clear" w:color="auto" w:fill="auto"/>
          </w:tcPr>
          <w:p w14:paraId="17A422A4" w14:textId="77777777" w:rsidR="00781DD5" w:rsidRPr="006375B5" w:rsidRDefault="00781DD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</w:tcPr>
          <w:p w14:paraId="0ED19D03" w14:textId="77777777" w:rsidR="00781DD5" w:rsidRPr="006375B5" w:rsidRDefault="00781DD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  <w:tc>
          <w:tcPr>
            <w:tcW w:w="243" w:type="dxa"/>
            <w:shd w:val="clear" w:color="auto" w:fill="auto"/>
          </w:tcPr>
          <w:p w14:paraId="1A812EBE" w14:textId="77777777" w:rsidR="00781DD5" w:rsidRPr="006375B5" w:rsidRDefault="00781DD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8EB00C5" w14:textId="77777777" w:rsidR="00781DD5" w:rsidRPr="006375B5" w:rsidRDefault="00781DD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81DD5" w:rsidRPr="006375B5" w14:paraId="471037FC" w14:textId="77777777" w:rsidTr="00A74170">
        <w:tc>
          <w:tcPr>
            <w:tcW w:w="3150" w:type="dxa"/>
            <w:shd w:val="clear" w:color="auto" w:fill="auto"/>
          </w:tcPr>
          <w:p w14:paraId="2417FF34" w14:textId="77777777" w:rsidR="00781DD5" w:rsidRPr="006375B5" w:rsidRDefault="00781DD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47A63A05" w14:textId="77777777" w:rsidR="00781DD5" w:rsidRPr="006375B5" w:rsidRDefault="00781DD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43" w:type="dxa"/>
            <w:shd w:val="clear" w:color="auto" w:fill="auto"/>
          </w:tcPr>
          <w:p w14:paraId="4F0C9A45" w14:textId="77777777" w:rsidR="00781DD5" w:rsidRPr="006375B5" w:rsidRDefault="00781DD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</w:tcPr>
          <w:p w14:paraId="31873BB5" w14:textId="77777777" w:rsidR="00781DD5" w:rsidRPr="006375B5" w:rsidRDefault="00781DD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0E564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C0A6526" w14:textId="77777777" w:rsidR="00781DD5" w:rsidRPr="006375B5" w:rsidRDefault="00781DD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25D726D7" w14:textId="77777777" w:rsidR="00781DD5" w:rsidRPr="006375B5" w:rsidRDefault="00781DD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0E564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</w:tcPr>
          <w:p w14:paraId="49F9DD3F" w14:textId="77777777" w:rsidR="00781DD5" w:rsidRPr="006375B5" w:rsidRDefault="00781DD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11A99D3F" w14:textId="77777777" w:rsidR="00781DD5" w:rsidRPr="006375B5" w:rsidRDefault="00781DD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0E564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30227D2" w14:textId="77777777" w:rsidR="00781DD5" w:rsidRPr="006375B5" w:rsidRDefault="00781DD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</w:tcPr>
          <w:p w14:paraId="74BE6406" w14:textId="77777777" w:rsidR="00781DD5" w:rsidRPr="006375B5" w:rsidRDefault="00781DD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81DD5" w:rsidRPr="006375B5" w14:paraId="229D52EB" w14:textId="77777777" w:rsidTr="00A74170">
        <w:tc>
          <w:tcPr>
            <w:tcW w:w="3150" w:type="dxa"/>
            <w:shd w:val="clear" w:color="auto" w:fill="auto"/>
          </w:tcPr>
          <w:p w14:paraId="5440977C" w14:textId="77777777" w:rsidR="00781DD5" w:rsidRPr="006375B5" w:rsidRDefault="00781DD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097" w:type="dxa"/>
            <w:gridSpan w:val="9"/>
            <w:shd w:val="clear" w:color="auto" w:fill="auto"/>
          </w:tcPr>
          <w:p w14:paraId="4D006130" w14:textId="77777777" w:rsidR="00781DD5" w:rsidRPr="006375B5" w:rsidRDefault="00781DD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81DD5" w:rsidRPr="006375B5" w14:paraId="6653B5BD" w14:textId="77777777" w:rsidTr="00A74170">
        <w:tc>
          <w:tcPr>
            <w:tcW w:w="3150" w:type="dxa"/>
            <w:shd w:val="clear" w:color="auto" w:fill="auto"/>
          </w:tcPr>
          <w:p w14:paraId="0882CB1B" w14:textId="244C6B24" w:rsidR="00781DD5" w:rsidRPr="006375B5" w:rsidRDefault="00C254AC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81DD5" w:rsidRPr="000E56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781D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781D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781DD5" w:rsidRPr="000E56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81D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24" w:type="dxa"/>
            <w:shd w:val="clear" w:color="auto" w:fill="auto"/>
          </w:tcPr>
          <w:p w14:paraId="1CB67419" w14:textId="77777777" w:rsidR="00781DD5" w:rsidRPr="006375B5" w:rsidRDefault="00781DD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1E9099C8" w14:textId="77777777" w:rsidR="00781DD5" w:rsidRPr="006375B5" w:rsidRDefault="00781DD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2C685810" w14:textId="77777777" w:rsidR="00781DD5" w:rsidRPr="006375B5" w:rsidRDefault="00781DD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071F73" w14:textId="77777777" w:rsidR="00781DD5" w:rsidRPr="006375B5" w:rsidRDefault="00781DD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E4E5D1D" w14:textId="77777777" w:rsidR="00781DD5" w:rsidRPr="006375B5" w:rsidRDefault="00781DD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5F56EF4F" w14:textId="77777777" w:rsidR="00781DD5" w:rsidRPr="006375B5" w:rsidRDefault="00781DD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527985F" w14:textId="77777777" w:rsidR="00781DD5" w:rsidRPr="006375B5" w:rsidRDefault="00781DD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B0D32D9" w14:textId="77777777" w:rsidR="00781DD5" w:rsidRPr="006375B5" w:rsidRDefault="00781DD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4464B3D4" w14:textId="77777777" w:rsidR="00781DD5" w:rsidRPr="006375B5" w:rsidRDefault="00781DD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5A55" w:rsidRPr="006375B5" w14:paraId="34F2F7FB" w14:textId="77777777" w:rsidTr="00A74170">
        <w:tc>
          <w:tcPr>
            <w:tcW w:w="3150" w:type="dxa"/>
            <w:shd w:val="clear" w:color="auto" w:fill="auto"/>
          </w:tcPr>
          <w:p w14:paraId="781B418C" w14:textId="77777777" w:rsidR="004E5A55" w:rsidRPr="006375B5" w:rsidRDefault="004E5A55" w:rsidP="004E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3EFA9608" w14:textId="77777777" w:rsidR="004E5A55" w:rsidRDefault="004E5A55" w:rsidP="004E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วิธีมูลค่ายุติธรรมผ่านกำไร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</w:p>
          <w:p w14:paraId="327E8901" w14:textId="4F0DB7B6" w:rsidR="004E5A55" w:rsidRPr="004E5A55" w:rsidRDefault="004E5A55" w:rsidP="004E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1124" w:type="dxa"/>
            <w:shd w:val="clear" w:color="auto" w:fill="auto"/>
          </w:tcPr>
          <w:p w14:paraId="3B5AAAE7" w14:textId="77777777" w:rsidR="004E5A55" w:rsidRPr="006375B5" w:rsidRDefault="004E5A5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05B3AF5" w14:textId="77777777" w:rsidR="004E5A55" w:rsidRPr="006375B5" w:rsidRDefault="004E5A5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66F19714" w14:textId="77777777" w:rsidR="004E5A55" w:rsidRPr="006375B5" w:rsidRDefault="004E5A5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D3DBE71" w14:textId="77777777" w:rsidR="004E5A55" w:rsidRPr="006375B5" w:rsidRDefault="004E5A5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4BFEFA3" w14:textId="77777777" w:rsidR="004E5A55" w:rsidRPr="006375B5" w:rsidRDefault="004E5A5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258F9FB" w14:textId="77777777" w:rsidR="004E5A55" w:rsidRPr="006375B5" w:rsidRDefault="004E5A5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A7B141C" w14:textId="77777777" w:rsidR="004E5A55" w:rsidRPr="006375B5" w:rsidRDefault="004E5A5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BF4ED0" w14:textId="77777777" w:rsidR="004E5A55" w:rsidRPr="006375B5" w:rsidRDefault="004E5A5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4C3F56D5" w14:textId="77777777" w:rsidR="004E5A55" w:rsidRPr="006375B5" w:rsidRDefault="004E5A5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5A55" w:rsidRPr="006375B5" w14:paraId="050F65F1" w14:textId="77777777" w:rsidTr="00A74170">
        <w:tc>
          <w:tcPr>
            <w:tcW w:w="3150" w:type="dxa"/>
            <w:shd w:val="clear" w:color="auto" w:fill="auto"/>
          </w:tcPr>
          <w:p w14:paraId="0FE13C69" w14:textId="1F003AEF" w:rsidR="004E5A55" w:rsidRDefault="0042789B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2789B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4311AB">
              <w:rPr>
                <w:rFonts w:ascii="Angsana New" w:hAnsi="Angsana New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24" w:type="dxa"/>
            <w:shd w:val="clear" w:color="auto" w:fill="auto"/>
          </w:tcPr>
          <w:p w14:paraId="4ED72FC8" w14:textId="437902E5" w:rsidR="004E5A55" w:rsidRPr="006375B5" w:rsidRDefault="00DC39C2" w:rsidP="004E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9C2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243" w:type="dxa"/>
            <w:shd w:val="clear" w:color="auto" w:fill="auto"/>
          </w:tcPr>
          <w:p w14:paraId="3050E8DE" w14:textId="77777777" w:rsidR="004E5A55" w:rsidRPr="006375B5" w:rsidRDefault="004E5A5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2B0264FE" w14:textId="5D440765" w:rsidR="004E5A55" w:rsidRPr="006375B5" w:rsidRDefault="004E5A55" w:rsidP="004E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E91DAC" w14:textId="77777777" w:rsidR="004E5A55" w:rsidRPr="006375B5" w:rsidRDefault="004E5A5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B240835" w14:textId="4B87C4A3" w:rsidR="004E5A55" w:rsidRPr="006375B5" w:rsidRDefault="00DC39C2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9C2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239" w:type="dxa"/>
            <w:shd w:val="clear" w:color="auto" w:fill="auto"/>
          </w:tcPr>
          <w:p w14:paraId="205B9FFD" w14:textId="77777777" w:rsidR="004E5A55" w:rsidRPr="006375B5" w:rsidRDefault="004E5A5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615725E" w14:textId="4B44DBAD" w:rsidR="004E5A55" w:rsidRPr="006375B5" w:rsidRDefault="004E5A55" w:rsidP="004E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D1689A" w14:textId="77777777" w:rsidR="004E5A55" w:rsidRPr="006375B5" w:rsidRDefault="004E5A5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0FA69784" w14:textId="44F4FF52" w:rsidR="004E5A55" w:rsidRPr="006375B5" w:rsidRDefault="00DC39C2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9C2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</w:tr>
      <w:tr w:rsidR="004E5A55" w:rsidRPr="006375B5" w14:paraId="7141AD70" w14:textId="77777777" w:rsidTr="00A74170">
        <w:tc>
          <w:tcPr>
            <w:tcW w:w="3150" w:type="dxa"/>
            <w:shd w:val="clear" w:color="auto" w:fill="auto"/>
          </w:tcPr>
          <w:p w14:paraId="562EBA09" w14:textId="77777777" w:rsidR="004E5A55" w:rsidRDefault="004E5A5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59A3DF55" w14:textId="77777777" w:rsidR="004E5A55" w:rsidRPr="006375B5" w:rsidRDefault="004E5A5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7EBBA793" w14:textId="77777777" w:rsidR="004E5A55" w:rsidRPr="006375B5" w:rsidRDefault="004E5A5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0018C198" w14:textId="77777777" w:rsidR="004E5A55" w:rsidRPr="006375B5" w:rsidRDefault="004E5A5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C79C31" w14:textId="77777777" w:rsidR="004E5A55" w:rsidRPr="006375B5" w:rsidRDefault="004E5A5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4BFD195" w14:textId="77777777" w:rsidR="004E5A55" w:rsidRPr="006375B5" w:rsidRDefault="004E5A5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1DD7F0B6" w14:textId="77777777" w:rsidR="004E5A55" w:rsidRPr="006375B5" w:rsidRDefault="004E5A5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03A36B6" w14:textId="77777777" w:rsidR="004E5A55" w:rsidRPr="006375B5" w:rsidRDefault="004E5A5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4518742" w14:textId="77777777" w:rsidR="004E5A55" w:rsidRPr="006375B5" w:rsidRDefault="004E5A5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56BED016" w14:textId="77777777" w:rsidR="004E5A55" w:rsidRPr="006375B5" w:rsidRDefault="004E5A5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1DD5" w:rsidRPr="006375B5" w14:paraId="237D90C5" w14:textId="77777777" w:rsidTr="00A74170">
        <w:tc>
          <w:tcPr>
            <w:tcW w:w="3150" w:type="dxa"/>
            <w:shd w:val="clear" w:color="auto" w:fill="auto"/>
          </w:tcPr>
          <w:p w14:paraId="346FF8D0" w14:textId="77777777" w:rsidR="00781DD5" w:rsidRPr="006375B5" w:rsidRDefault="00781DD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46A925A5" w14:textId="77777777" w:rsidR="00781DD5" w:rsidRPr="006375B5" w:rsidRDefault="00781DD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วิธีมูลค่ายุติธรรมผ่านกำไรขาดทุน</w:t>
            </w:r>
          </w:p>
          <w:p w14:paraId="6215FBDD" w14:textId="77777777" w:rsidR="00781DD5" w:rsidRPr="006375B5" w:rsidRDefault="00781DD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124" w:type="dxa"/>
            <w:shd w:val="clear" w:color="auto" w:fill="auto"/>
          </w:tcPr>
          <w:p w14:paraId="006C2DB9" w14:textId="77777777" w:rsidR="00781DD5" w:rsidRPr="006375B5" w:rsidRDefault="00781DD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5122BCEA" w14:textId="77777777" w:rsidR="00781DD5" w:rsidRPr="006375B5" w:rsidRDefault="00781DD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3CB64B61" w14:textId="77777777" w:rsidR="00781DD5" w:rsidRPr="006375B5" w:rsidRDefault="00781DD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769C89" w14:textId="77777777" w:rsidR="00781DD5" w:rsidRPr="006375B5" w:rsidRDefault="00781DD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95FF482" w14:textId="77777777" w:rsidR="00781DD5" w:rsidRPr="006375B5" w:rsidRDefault="00781DD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133F6AB" w14:textId="77777777" w:rsidR="00781DD5" w:rsidRPr="006375B5" w:rsidRDefault="00781DD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18AD6FD" w14:textId="77777777" w:rsidR="00781DD5" w:rsidRPr="006375B5" w:rsidRDefault="00781DD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6666BB9" w14:textId="77777777" w:rsidR="00781DD5" w:rsidRPr="006375B5" w:rsidRDefault="00781DD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123F5A72" w14:textId="77777777" w:rsidR="00781DD5" w:rsidRPr="006375B5" w:rsidRDefault="00781DD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1DD5" w:rsidRPr="006375B5" w14:paraId="0EC0FF62" w14:textId="77777777" w:rsidTr="00A74170">
        <w:tc>
          <w:tcPr>
            <w:tcW w:w="3150" w:type="dxa"/>
            <w:shd w:val="clear" w:color="auto" w:fill="auto"/>
          </w:tcPr>
          <w:p w14:paraId="2327A8BD" w14:textId="77777777" w:rsidR="00781DD5" w:rsidRPr="006375B5" w:rsidRDefault="00781DD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เงินลงทุนอื่น</w:t>
            </w:r>
          </w:p>
        </w:tc>
        <w:tc>
          <w:tcPr>
            <w:tcW w:w="1124" w:type="dxa"/>
            <w:shd w:val="clear" w:color="auto" w:fill="auto"/>
          </w:tcPr>
          <w:p w14:paraId="438125F7" w14:textId="2FCA5148" w:rsidR="00781DD5" w:rsidRPr="006375B5" w:rsidRDefault="00510659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0333E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14:paraId="4C9A3D43" w14:textId="77777777" w:rsidR="00781DD5" w:rsidRPr="006375B5" w:rsidRDefault="00781DD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542D0696" w14:textId="45502B7C" w:rsidR="00781DD5" w:rsidRPr="006375B5" w:rsidRDefault="00510659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627AC3" w14:textId="77777777" w:rsidR="00781DD5" w:rsidRPr="006375B5" w:rsidRDefault="00781DD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30C759E" w14:textId="2FA11DEC" w:rsidR="00781DD5" w:rsidRPr="006375B5" w:rsidRDefault="00510659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008DBA9" w14:textId="77777777" w:rsidR="00781DD5" w:rsidRPr="006375B5" w:rsidRDefault="00781DD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EDF8AC9" w14:textId="4493FB7C" w:rsidR="00781DD5" w:rsidRPr="006375B5" w:rsidRDefault="00510659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0333E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20DC07D4" w14:textId="77777777" w:rsidR="00781DD5" w:rsidRPr="006375B5" w:rsidRDefault="00781DD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34251C72" w14:textId="7EA3512A" w:rsidR="00781DD5" w:rsidRPr="006375B5" w:rsidRDefault="00510659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0333E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81DD5" w:rsidRPr="006375B5" w14:paraId="4BF05CB9" w14:textId="77777777" w:rsidTr="00A74170">
        <w:tc>
          <w:tcPr>
            <w:tcW w:w="3150" w:type="dxa"/>
            <w:shd w:val="clear" w:color="auto" w:fill="auto"/>
          </w:tcPr>
          <w:p w14:paraId="1D120E66" w14:textId="77777777" w:rsidR="00781DD5" w:rsidRPr="006375B5" w:rsidRDefault="00781DD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124" w:type="dxa"/>
            <w:shd w:val="clear" w:color="auto" w:fill="auto"/>
          </w:tcPr>
          <w:p w14:paraId="58BF1095" w14:textId="138A2BF1" w:rsidR="00781DD5" w:rsidRPr="006375B5" w:rsidRDefault="00472B42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43" w:type="dxa"/>
            <w:shd w:val="clear" w:color="auto" w:fill="auto"/>
          </w:tcPr>
          <w:p w14:paraId="34EC0071" w14:textId="77777777" w:rsidR="00781DD5" w:rsidRPr="006375B5" w:rsidRDefault="00781DD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5CD9C07F" w14:textId="36C469CF" w:rsidR="00781DD5" w:rsidRPr="006375B5" w:rsidRDefault="00472B42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BAB2FC" w14:textId="77777777" w:rsidR="00781DD5" w:rsidRPr="006375B5" w:rsidRDefault="00781DD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D714823" w14:textId="542A5872" w:rsidR="00781DD5" w:rsidRPr="006375B5" w:rsidRDefault="00472B42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39" w:type="dxa"/>
            <w:shd w:val="clear" w:color="auto" w:fill="auto"/>
          </w:tcPr>
          <w:p w14:paraId="1DE93159" w14:textId="77777777" w:rsidR="00781DD5" w:rsidRPr="006375B5" w:rsidRDefault="00781DD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616D384" w14:textId="778FE2E7" w:rsidR="00781DD5" w:rsidRPr="006375B5" w:rsidRDefault="00472B42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BD1A91" w14:textId="77777777" w:rsidR="00781DD5" w:rsidRPr="006375B5" w:rsidRDefault="00781DD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65B0D536" w14:textId="430A765D" w:rsidR="00781DD5" w:rsidRPr="006375B5" w:rsidRDefault="00472B42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854665" w:rsidRPr="006375B5" w14:paraId="1612B16D" w14:textId="77777777" w:rsidTr="00A74170">
        <w:tc>
          <w:tcPr>
            <w:tcW w:w="3150" w:type="dxa"/>
            <w:shd w:val="clear" w:color="auto" w:fill="auto"/>
          </w:tcPr>
          <w:p w14:paraId="5FB1042A" w14:textId="77777777" w:rsidR="00854665" w:rsidRDefault="0085466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24F9B2E0" w14:textId="77777777" w:rsidR="00854665" w:rsidRDefault="0085466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1A4FF945" w14:textId="77777777" w:rsidR="00854665" w:rsidRPr="006375B5" w:rsidRDefault="0085466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091A80E5" w14:textId="77777777" w:rsidR="00854665" w:rsidRDefault="0085466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8CF86D7" w14:textId="77777777" w:rsidR="00854665" w:rsidRPr="006375B5" w:rsidRDefault="0085466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C74C20B" w14:textId="77777777" w:rsidR="00854665" w:rsidRDefault="0085466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1644F4F8" w14:textId="77777777" w:rsidR="00854665" w:rsidRPr="006375B5" w:rsidRDefault="0085466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E7680D1" w14:textId="77777777" w:rsidR="00854665" w:rsidRDefault="0085466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338D101" w14:textId="77777777" w:rsidR="00854665" w:rsidRPr="006375B5" w:rsidRDefault="0085466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45B6EF9A" w14:textId="77777777" w:rsidR="00854665" w:rsidRDefault="00854665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0EF8" w:rsidRPr="006375B5" w14:paraId="6B50FFEE" w14:textId="77777777" w:rsidTr="00E31732">
        <w:tc>
          <w:tcPr>
            <w:tcW w:w="3150" w:type="dxa"/>
            <w:shd w:val="clear" w:color="auto" w:fill="auto"/>
          </w:tcPr>
          <w:p w14:paraId="01DEFEBD" w14:textId="77777777" w:rsidR="00420EF8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97" w:type="dxa"/>
            <w:gridSpan w:val="9"/>
            <w:shd w:val="clear" w:color="auto" w:fill="auto"/>
          </w:tcPr>
          <w:p w14:paraId="03F50F1A" w14:textId="334917AB" w:rsidR="00420EF8" w:rsidRPr="00420EF8" w:rsidRDefault="00162AA2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20EF8" w:rsidRPr="006375B5" w14:paraId="0C7BC893" w14:textId="77777777" w:rsidTr="00162AA2">
        <w:tc>
          <w:tcPr>
            <w:tcW w:w="3150" w:type="dxa"/>
            <w:shd w:val="clear" w:color="auto" w:fill="auto"/>
          </w:tcPr>
          <w:p w14:paraId="0B081B14" w14:textId="77777777" w:rsidR="00420EF8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51037753" w14:textId="05F51492" w:rsidR="00420EF8" w:rsidRPr="00420EF8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43" w:type="dxa"/>
            <w:shd w:val="clear" w:color="auto" w:fill="auto"/>
          </w:tcPr>
          <w:p w14:paraId="0D0599AD" w14:textId="77777777" w:rsidR="00420EF8" w:rsidRPr="00420EF8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30" w:type="dxa"/>
            <w:gridSpan w:val="7"/>
            <w:tcBorders>
              <w:bottom w:val="single" w:sz="4" w:space="0" w:color="000000"/>
            </w:tcBorders>
            <w:shd w:val="clear" w:color="auto" w:fill="auto"/>
          </w:tcPr>
          <w:p w14:paraId="279B50E9" w14:textId="6F84C49A" w:rsidR="00420EF8" w:rsidRPr="00420EF8" w:rsidRDefault="00420EF8" w:rsidP="00162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20EF8" w:rsidRPr="006375B5" w14:paraId="1647DEC6" w14:textId="77777777" w:rsidTr="00162AA2">
        <w:tc>
          <w:tcPr>
            <w:tcW w:w="3150" w:type="dxa"/>
            <w:shd w:val="clear" w:color="auto" w:fill="auto"/>
          </w:tcPr>
          <w:p w14:paraId="5D6D972D" w14:textId="77777777" w:rsidR="00420EF8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504D8B17" w14:textId="23F8592F" w:rsidR="00420EF8" w:rsidRPr="00420EF8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43" w:type="dxa"/>
            <w:shd w:val="clear" w:color="auto" w:fill="auto"/>
          </w:tcPr>
          <w:p w14:paraId="49DDC0DB" w14:textId="77777777" w:rsidR="00420EF8" w:rsidRPr="00420EF8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000000"/>
            </w:tcBorders>
            <w:shd w:val="clear" w:color="auto" w:fill="auto"/>
          </w:tcPr>
          <w:p w14:paraId="5B3C60AE" w14:textId="09822DDA" w:rsidR="00420EF8" w:rsidRPr="00420EF8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0E564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000000"/>
            </w:tcBorders>
            <w:shd w:val="clear" w:color="auto" w:fill="auto"/>
          </w:tcPr>
          <w:p w14:paraId="3655EC39" w14:textId="77777777" w:rsidR="00420EF8" w:rsidRPr="00420EF8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000000"/>
            </w:tcBorders>
            <w:shd w:val="clear" w:color="auto" w:fill="auto"/>
          </w:tcPr>
          <w:p w14:paraId="19540799" w14:textId="6225CC80" w:rsidR="00420EF8" w:rsidRPr="00420EF8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0E564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9" w:type="dxa"/>
            <w:tcBorders>
              <w:top w:val="single" w:sz="4" w:space="0" w:color="000000"/>
            </w:tcBorders>
            <w:shd w:val="clear" w:color="auto" w:fill="auto"/>
          </w:tcPr>
          <w:p w14:paraId="47B43799" w14:textId="77777777" w:rsidR="00420EF8" w:rsidRPr="00420EF8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7C5B934" w14:textId="5F232F34" w:rsidR="00420EF8" w:rsidRPr="00420EF8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0E564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275EEAD1" w14:textId="77777777" w:rsidR="00420EF8" w:rsidRPr="00420EF8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7F630F1E" w14:textId="63D6BC86" w:rsidR="00420EF8" w:rsidRPr="00420EF8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20EF8" w:rsidRPr="006375B5" w14:paraId="701AE1B9" w14:textId="77777777" w:rsidTr="00FE24F5">
        <w:tc>
          <w:tcPr>
            <w:tcW w:w="3150" w:type="dxa"/>
            <w:shd w:val="clear" w:color="auto" w:fill="auto"/>
          </w:tcPr>
          <w:p w14:paraId="5F21F275" w14:textId="77777777" w:rsidR="00420EF8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97" w:type="dxa"/>
            <w:gridSpan w:val="9"/>
            <w:shd w:val="clear" w:color="auto" w:fill="auto"/>
          </w:tcPr>
          <w:p w14:paraId="336CCDAB" w14:textId="0117959D" w:rsidR="00420EF8" w:rsidRPr="00420EF8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0EF8">
              <w:rPr>
                <w:rFonts w:ascii="Angsana New" w:hAnsi="Angsana New"/>
                <w:sz w:val="30"/>
                <w:szCs w:val="30"/>
                <w:cs/>
              </w:rPr>
              <w:t>(ล้านบาท)</w:t>
            </w:r>
          </w:p>
        </w:tc>
      </w:tr>
      <w:tr w:rsidR="00420EF8" w:rsidRPr="006375B5" w14:paraId="0ED51B4E" w14:textId="77777777" w:rsidTr="00A74170">
        <w:tc>
          <w:tcPr>
            <w:tcW w:w="3150" w:type="dxa"/>
            <w:shd w:val="clear" w:color="auto" w:fill="auto"/>
          </w:tcPr>
          <w:p w14:paraId="525276C8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ไม่ได้วัดด้วย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24" w:type="dxa"/>
            <w:shd w:val="clear" w:color="auto" w:fill="auto"/>
          </w:tcPr>
          <w:p w14:paraId="40A3CB2C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66B61BC4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735424A9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E0F6E43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105FEBF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E0AA959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A0F8B82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167BB58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538ACC86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0EF8" w:rsidRPr="006375B5" w14:paraId="33BE0EA4" w14:textId="77777777" w:rsidTr="00A74170">
        <w:tc>
          <w:tcPr>
            <w:tcW w:w="3150" w:type="dxa"/>
            <w:shd w:val="clear" w:color="auto" w:fill="auto"/>
          </w:tcPr>
          <w:p w14:paraId="20854506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เงินกู้ยืมระยะยาวและดอกเบี้ยค้างจ่าย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24" w:type="dxa"/>
            <w:shd w:val="clear" w:color="auto" w:fill="auto"/>
          </w:tcPr>
          <w:p w14:paraId="64E983AE" w14:textId="77777777" w:rsidR="00420EF8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B5A7CF" w14:textId="410B38BF" w:rsidR="00510659" w:rsidRPr="006375B5" w:rsidRDefault="00510659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603</w:t>
            </w:r>
          </w:p>
        </w:tc>
        <w:tc>
          <w:tcPr>
            <w:tcW w:w="243" w:type="dxa"/>
            <w:shd w:val="clear" w:color="auto" w:fill="auto"/>
          </w:tcPr>
          <w:p w14:paraId="5AF3859E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0BFB23F" w14:textId="77777777" w:rsidR="00420EF8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59DAEF" w14:textId="5C16A5A5" w:rsidR="00510659" w:rsidRPr="006375B5" w:rsidRDefault="00510659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30E92D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825438A" w14:textId="77777777" w:rsidR="00420EF8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6E41D5" w14:textId="6BDDA0F3" w:rsidR="00510659" w:rsidRPr="006375B5" w:rsidRDefault="00510659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CE06418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76CACC9" w14:textId="14E2C22E" w:rsidR="00420EF8" w:rsidRPr="006375B5" w:rsidRDefault="00510659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491</w:t>
            </w:r>
          </w:p>
        </w:tc>
        <w:tc>
          <w:tcPr>
            <w:tcW w:w="236" w:type="dxa"/>
            <w:shd w:val="clear" w:color="auto" w:fill="auto"/>
          </w:tcPr>
          <w:p w14:paraId="3F2D5A1C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2A2758C8" w14:textId="77777777" w:rsidR="00420EF8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E6BBC3" w14:textId="08DA50DD" w:rsidR="00510659" w:rsidRPr="006375B5" w:rsidRDefault="00510659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491</w:t>
            </w:r>
          </w:p>
        </w:tc>
      </w:tr>
      <w:tr w:rsidR="00420EF8" w:rsidRPr="006375B5" w14:paraId="74AD4F62" w14:textId="77777777" w:rsidTr="00A74170">
        <w:tc>
          <w:tcPr>
            <w:tcW w:w="3150" w:type="dxa"/>
            <w:shd w:val="clear" w:color="auto" w:fill="auto"/>
          </w:tcPr>
          <w:p w14:paraId="1D448B83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375B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9A8E393" w14:textId="7A3958CC" w:rsidR="00420EF8" w:rsidRPr="006375B5" w:rsidRDefault="00510659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32,430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F2F6715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8923A97" w14:textId="0510945B" w:rsidR="00420EF8" w:rsidRPr="006375B5" w:rsidRDefault="00510659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DE81E9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4F2A6CF5" w14:textId="0458C32B" w:rsidR="00420EF8" w:rsidRPr="006375B5" w:rsidRDefault="00510659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32,281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9A2DE61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839EDE0" w14:textId="68181F7A" w:rsidR="00420EF8" w:rsidRPr="006375B5" w:rsidRDefault="00510659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67A4E3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502D4B44" w14:textId="09C1A25D" w:rsidR="00420EF8" w:rsidRPr="006375B5" w:rsidRDefault="00510659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32,281</w:t>
            </w:r>
          </w:p>
        </w:tc>
      </w:tr>
      <w:tr w:rsidR="00420EF8" w:rsidRPr="00E44244" w14:paraId="3B2C338F" w14:textId="77777777" w:rsidTr="00A74170">
        <w:tc>
          <w:tcPr>
            <w:tcW w:w="3150" w:type="dxa"/>
            <w:shd w:val="clear" w:color="auto" w:fill="auto"/>
          </w:tcPr>
          <w:p w14:paraId="37CB6115" w14:textId="77777777" w:rsidR="00420EF8" w:rsidRPr="00E44244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44244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0582D7C" w14:textId="7AEB82AC" w:rsidR="00420EF8" w:rsidRPr="00E44244" w:rsidRDefault="00510659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1D5B322" w14:textId="77777777" w:rsidR="00420EF8" w:rsidRPr="00E44244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E45E4F6" w14:textId="3800E8C9" w:rsidR="00420EF8" w:rsidRPr="00E44244" w:rsidRDefault="00510659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6D8163" w14:textId="77777777" w:rsidR="00420EF8" w:rsidRPr="00E44244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5609B2DE" w14:textId="15EF3ADE" w:rsidR="00420EF8" w:rsidRPr="00E44244" w:rsidRDefault="00510659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1FCAE2" w14:textId="77777777" w:rsidR="00420EF8" w:rsidRPr="00E44244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7B730F1" w14:textId="6C004FAC" w:rsidR="00420EF8" w:rsidRPr="00E44244" w:rsidRDefault="00510659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DD7C85" w14:textId="77777777" w:rsidR="00420EF8" w:rsidRPr="00E44244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30FED488" w14:textId="40B5F13F" w:rsidR="00420EF8" w:rsidRPr="00E44244" w:rsidRDefault="00510659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646</w:t>
            </w:r>
          </w:p>
        </w:tc>
      </w:tr>
      <w:tr w:rsidR="00420EF8" w:rsidRPr="006375B5" w14:paraId="0A4F6631" w14:textId="77777777" w:rsidTr="00A74170">
        <w:tc>
          <w:tcPr>
            <w:tcW w:w="3150" w:type="dxa"/>
            <w:shd w:val="clear" w:color="auto" w:fill="auto"/>
          </w:tcPr>
          <w:p w14:paraId="29C2B9BC" w14:textId="77777777" w:rsidR="00420EF8" w:rsidRPr="000E564C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</w:tcPr>
          <w:p w14:paraId="2E5C3166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1DFD034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22430C92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14600EE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59E4D4D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55086E92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F86B620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E05B05C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2B4B7EE2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0EF8" w:rsidRPr="006375B5" w14:paraId="04A6E89D" w14:textId="77777777" w:rsidTr="00A74170">
        <w:tc>
          <w:tcPr>
            <w:tcW w:w="3150" w:type="dxa"/>
            <w:shd w:val="clear" w:color="auto" w:fill="auto"/>
          </w:tcPr>
          <w:p w14:paraId="23102139" w14:textId="27BEEB47" w:rsidR="00420EF8" w:rsidRPr="006375B5" w:rsidRDefault="00C254AC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20EF8" w:rsidRPr="000E56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420EF8" w:rsidRPr="006375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 </w:t>
            </w:r>
            <w:r w:rsidR="00420EF8" w:rsidRPr="000E56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20E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24" w:type="dxa"/>
            <w:shd w:val="clear" w:color="auto" w:fill="auto"/>
          </w:tcPr>
          <w:p w14:paraId="3CD73CC2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842A908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205B677B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9DAFC6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56D33D1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5969C08D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90CC314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9A4B8A6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0F4C7EBE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0EF8" w:rsidRPr="006375B5" w14:paraId="15AEFF7D" w14:textId="77777777" w:rsidTr="00A74170">
        <w:tc>
          <w:tcPr>
            <w:tcW w:w="3150" w:type="dxa"/>
            <w:shd w:val="clear" w:color="auto" w:fill="auto"/>
          </w:tcPr>
          <w:p w14:paraId="12367B3F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4F22D9CE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วิธีมูลค่ายุติธรรมผ่านกำไรขาดทุน</w:t>
            </w:r>
          </w:p>
          <w:p w14:paraId="070A9D57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124" w:type="dxa"/>
            <w:shd w:val="clear" w:color="auto" w:fill="auto"/>
          </w:tcPr>
          <w:p w14:paraId="3D42BC7E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4445F5DB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AF5A25B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C62680E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63EC99C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1C94E6B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2D25CAE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B3A31B6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6291FD4B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0EF8" w:rsidRPr="006375B5" w14:paraId="338553AA" w14:textId="77777777" w:rsidTr="00A74170">
        <w:tc>
          <w:tcPr>
            <w:tcW w:w="3150" w:type="dxa"/>
            <w:shd w:val="clear" w:color="auto" w:fill="auto"/>
          </w:tcPr>
          <w:p w14:paraId="758C1EB2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เงินลงทุนอื่น</w:t>
            </w:r>
          </w:p>
        </w:tc>
        <w:tc>
          <w:tcPr>
            <w:tcW w:w="1124" w:type="dxa"/>
            <w:shd w:val="clear" w:color="auto" w:fill="auto"/>
          </w:tcPr>
          <w:p w14:paraId="1B828D06" w14:textId="40893EC0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0333E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14:paraId="7A68EA7B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25F85F94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778403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810395D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1756931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05176C8" w14:textId="65951859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0333E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046CBC6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37041ACF" w14:textId="15225EC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0333E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420EF8" w:rsidRPr="006375B5" w14:paraId="4124CB5F" w14:textId="77777777" w:rsidTr="00A74170">
        <w:tc>
          <w:tcPr>
            <w:tcW w:w="3150" w:type="dxa"/>
            <w:shd w:val="clear" w:color="auto" w:fill="auto"/>
          </w:tcPr>
          <w:p w14:paraId="1CE7682B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124" w:type="dxa"/>
            <w:shd w:val="clear" w:color="auto" w:fill="auto"/>
          </w:tcPr>
          <w:p w14:paraId="7493F111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43" w:type="dxa"/>
            <w:shd w:val="clear" w:color="auto" w:fill="auto"/>
          </w:tcPr>
          <w:p w14:paraId="6A9402E6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B4016C8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B6DFB4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6B0EF8F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39" w:type="dxa"/>
            <w:shd w:val="clear" w:color="auto" w:fill="auto"/>
          </w:tcPr>
          <w:p w14:paraId="6CE2FB77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AD5FF1D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A8D12D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0D6D9CCB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</w:tr>
      <w:tr w:rsidR="00420EF8" w:rsidRPr="006375B5" w14:paraId="158B004D" w14:textId="77777777" w:rsidTr="00A74170">
        <w:tc>
          <w:tcPr>
            <w:tcW w:w="3150" w:type="dxa"/>
            <w:shd w:val="clear" w:color="auto" w:fill="auto"/>
          </w:tcPr>
          <w:p w14:paraId="3B9ADB1F" w14:textId="77777777" w:rsidR="00420EF8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3ED50569" w14:textId="77777777" w:rsidR="00420EF8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0D3D5C1F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0603D5FA" w14:textId="77777777" w:rsidR="00420EF8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C347A96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644FB11E" w14:textId="77777777" w:rsidR="00420EF8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04AC9ED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03176DE" w14:textId="77777777" w:rsidR="00420EF8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4AA0075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38E0723A" w14:textId="77777777" w:rsidR="00420EF8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0EF8" w:rsidRPr="006375B5" w14:paraId="186C9970" w14:textId="77777777" w:rsidTr="00A74170">
        <w:tc>
          <w:tcPr>
            <w:tcW w:w="3150" w:type="dxa"/>
            <w:shd w:val="clear" w:color="auto" w:fill="auto"/>
          </w:tcPr>
          <w:p w14:paraId="10974CA9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ไม่ได้วัดด้วย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24" w:type="dxa"/>
            <w:shd w:val="clear" w:color="auto" w:fill="auto"/>
          </w:tcPr>
          <w:p w14:paraId="1764BC33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0E94AAFA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786FE001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6F1867D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AC15AA1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56BE97A5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8CC87E1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985B502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697DC146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0EF8" w:rsidRPr="006375B5" w14:paraId="41AEA0C6" w14:textId="77777777" w:rsidTr="00A74170">
        <w:tc>
          <w:tcPr>
            <w:tcW w:w="3150" w:type="dxa"/>
            <w:shd w:val="clear" w:color="auto" w:fill="auto"/>
          </w:tcPr>
          <w:p w14:paraId="19470C98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เงินกู้ยืมระยะยาวและดอกเบี้ยค้างจ่าย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24" w:type="dxa"/>
            <w:shd w:val="clear" w:color="auto" w:fill="auto"/>
          </w:tcPr>
          <w:p w14:paraId="55BAF1D1" w14:textId="77777777" w:rsidR="00420EF8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DBCD84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243" w:type="dxa"/>
            <w:shd w:val="clear" w:color="auto" w:fill="auto"/>
          </w:tcPr>
          <w:p w14:paraId="2E68450E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12DE68D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F29F78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EDC75F7" w14:textId="77777777" w:rsidR="00420EF8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A6677C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CDCE952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1EFD07E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  <w:tc>
          <w:tcPr>
            <w:tcW w:w="236" w:type="dxa"/>
            <w:shd w:val="clear" w:color="auto" w:fill="auto"/>
          </w:tcPr>
          <w:p w14:paraId="181E6C95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62385EE0" w14:textId="77777777" w:rsidR="00420EF8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9CB3E8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</w:tr>
      <w:tr w:rsidR="00420EF8" w:rsidRPr="006375B5" w14:paraId="2903216E" w14:textId="77777777" w:rsidTr="00A74170">
        <w:tc>
          <w:tcPr>
            <w:tcW w:w="3150" w:type="dxa"/>
            <w:shd w:val="clear" w:color="auto" w:fill="auto"/>
          </w:tcPr>
          <w:p w14:paraId="635AAF6F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375B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909178F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32,430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CD98172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F47CA9B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346E22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1671CF51" w14:textId="658047A2" w:rsidR="00420EF8" w:rsidRPr="006375B5" w:rsidRDefault="00DC39C2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9C2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="00420EF8">
              <w:rPr>
                <w:rFonts w:asciiTheme="majorBidi" w:hAnsiTheme="majorBidi" w:cstheme="majorBidi"/>
                <w:sz w:val="30"/>
                <w:szCs w:val="30"/>
              </w:rPr>
              <w:t>,931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2B1C69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BEDB4A6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38093E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65C74731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31,931</w:t>
            </w:r>
          </w:p>
        </w:tc>
      </w:tr>
      <w:tr w:rsidR="00420EF8" w:rsidRPr="00E44244" w14:paraId="5FECA6C1" w14:textId="77777777" w:rsidTr="00A74170">
        <w:tc>
          <w:tcPr>
            <w:tcW w:w="3150" w:type="dxa"/>
            <w:shd w:val="clear" w:color="auto" w:fill="auto"/>
          </w:tcPr>
          <w:p w14:paraId="782651BF" w14:textId="77777777" w:rsidR="00420EF8" w:rsidRPr="00E44244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44244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11B15F4" w14:textId="77777777" w:rsidR="00420EF8" w:rsidRPr="00E44244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44244">
              <w:rPr>
                <w:rFonts w:asciiTheme="majorBidi" w:hAnsiTheme="majorBidi" w:cstheme="majorBidi"/>
                <w:sz w:val="30"/>
                <w:szCs w:val="30"/>
              </w:rPr>
              <w:t>668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7261E5D" w14:textId="77777777" w:rsidR="00420EF8" w:rsidRPr="00E44244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4C679ED7" w14:textId="77777777" w:rsidR="00420EF8" w:rsidRPr="00E44244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442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457BC4" w14:textId="77777777" w:rsidR="00420EF8" w:rsidRPr="00E44244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0AA9E9FE" w14:textId="77777777" w:rsidR="00420EF8" w:rsidRPr="00E44244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E442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3827C4E" w14:textId="77777777" w:rsidR="00420EF8" w:rsidRPr="00E44244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FE79DAB" w14:textId="77777777" w:rsidR="00420EF8" w:rsidRPr="00E44244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44244">
              <w:rPr>
                <w:rFonts w:asciiTheme="majorBidi" w:hAnsiTheme="majorBidi" w:cstheme="majorBidi"/>
                <w:sz w:val="30"/>
                <w:szCs w:val="30"/>
              </w:rPr>
              <w:t>618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988116" w14:textId="77777777" w:rsidR="00420EF8" w:rsidRPr="00E44244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6C9D0C45" w14:textId="77777777" w:rsidR="00420EF8" w:rsidRPr="00E44244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44244">
              <w:rPr>
                <w:rFonts w:asciiTheme="majorBidi" w:hAnsiTheme="majorBidi" w:cstheme="majorBidi"/>
                <w:sz w:val="30"/>
                <w:szCs w:val="30"/>
              </w:rPr>
              <w:t>618</w:t>
            </w:r>
          </w:p>
        </w:tc>
      </w:tr>
      <w:tr w:rsidR="00420EF8" w:rsidRPr="006375B5" w14:paraId="1081E49D" w14:textId="77777777" w:rsidTr="00A74170">
        <w:tc>
          <w:tcPr>
            <w:tcW w:w="3150" w:type="dxa"/>
            <w:shd w:val="clear" w:color="auto" w:fill="auto"/>
          </w:tcPr>
          <w:p w14:paraId="7467E1EA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7" w:type="dxa"/>
            <w:gridSpan w:val="9"/>
            <w:shd w:val="clear" w:color="auto" w:fill="auto"/>
          </w:tcPr>
          <w:p w14:paraId="5052B8A1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20EF8" w:rsidRPr="006375B5" w14:paraId="41D95A6D" w14:textId="77777777" w:rsidTr="00A74170">
        <w:tc>
          <w:tcPr>
            <w:tcW w:w="3150" w:type="dxa"/>
            <w:shd w:val="clear" w:color="auto" w:fill="auto"/>
          </w:tcPr>
          <w:p w14:paraId="713181A6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7" w:type="dxa"/>
            <w:gridSpan w:val="9"/>
            <w:shd w:val="clear" w:color="auto" w:fill="auto"/>
          </w:tcPr>
          <w:p w14:paraId="1347BAE3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20EF8" w:rsidRPr="006375B5" w14:paraId="1B3DB6C5" w14:textId="77777777" w:rsidTr="00A74170">
        <w:tc>
          <w:tcPr>
            <w:tcW w:w="3150" w:type="dxa"/>
            <w:shd w:val="clear" w:color="auto" w:fill="auto"/>
          </w:tcPr>
          <w:p w14:paraId="3B166B43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7" w:type="dxa"/>
            <w:gridSpan w:val="9"/>
            <w:shd w:val="clear" w:color="auto" w:fill="auto"/>
          </w:tcPr>
          <w:p w14:paraId="661DAB33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20EF8" w:rsidRPr="006375B5" w14:paraId="427C57D3" w14:textId="77777777" w:rsidTr="00A74170">
        <w:tc>
          <w:tcPr>
            <w:tcW w:w="3150" w:type="dxa"/>
            <w:shd w:val="clear" w:color="auto" w:fill="auto"/>
          </w:tcPr>
          <w:p w14:paraId="6330B84F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7" w:type="dxa"/>
            <w:gridSpan w:val="9"/>
            <w:shd w:val="clear" w:color="auto" w:fill="auto"/>
          </w:tcPr>
          <w:p w14:paraId="5F1BA456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20EF8" w:rsidRPr="006375B5" w14:paraId="2FD0B1D9" w14:textId="77777777" w:rsidTr="00A74170">
        <w:tc>
          <w:tcPr>
            <w:tcW w:w="3150" w:type="dxa"/>
            <w:shd w:val="clear" w:color="auto" w:fill="auto"/>
          </w:tcPr>
          <w:p w14:paraId="49383019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7" w:type="dxa"/>
            <w:gridSpan w:val="9"/>
            <w:shd w:val="clear" w:color="auto" w:fill="auto"/>
          </w:tcPr>
          <w:p w14:paraId="0B9A0C26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20EF8" w:rsidRPr="006375B5" w14:paraId="5D15B1FD" w14:textId="77777777" w:rsidTr="00A74170">
        <w:tc>
          <w:tcPr>
            <w:tcW w:w="3150" w:type="dxa"/>
            <w:shd w:val="clear" w:color="auto" w:fill="auto"/>
          </w:tcPr>
          <w:p w14:paraId="177264E2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7" w:type="dxa"/>
            <w:gridSpan w:val="9"/>
            <w:shd w:val="clear" w:color="auto" w:fill="auto"/>
          </w:tcPr>
          <w:p w14:paraId="1A94E4AE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20EF8" w:rsidRPr="006375B5" w14:paraId="4ABA0581" w14:textId="77777777" w:rsidTr="00A74170">
        <w:tc>
          <w:tcPr>
            <w:tcW w:w="3150" w:type="dxa"/>
            <w:shd w:val="clear" w:color="auto" w:fill="auto"/>
          </w:tcPr>
          <w:p w14:paraId="723C7A30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7" w:type="dxa"/>
            <w:gridSpan w:val="9"/>
            <w:shd w:val="clear" w:color="auto" w:fill="auto"/>
          </w:tcPr>
          <w:p w14:paraId="15286BBE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20EF8" w:rsidRPr="006375B5" w14:paraId="5CE6EE68" w14:textId="77777777" w:rsidTr="00A74170">
        <w:tc>
          <w:tcPr>
            <w:tcW w:w="3150" w:type="dxa"/>
            <w:shd w:val="clear" w:color="auto" w:fill="auto"/>
          </w:tcPr>
          <w:p w14:paraId="10932B50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7" w:type="dxa"/>
            <w:gridSpan w:val="9"/>
            <w:shd w:val="clear" w:color="auto" w:fill="auto"/>
          </w:tcPr>
          <w:p w14:paraId="78F15215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6375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20EF8" w:rsidRPr="006375B5" w14:paraId="2F7771FA" w14:textId="77777777" w:rsidTr="00A74170">
        <w:tc>
          <w:tcPr>
            <w:tcW w:w="3150" w:type="dxa"/>
            <w:shd w:val="clear" w:color="auto" w:fill="auto"/>
          </w:tcPr>
          <w:p w14:paraId="2254F283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</w:tcPr>
          <w:p w14:paraId="2FE84031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43" w:type="dxa"/>
            <w:shd w:val="clear" w:color="auto" w:fill="auto"/>
          </w:tcPr>
          <w:p w14:paraId="7BF35EE8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3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28CD295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20EF8" w:rsidRPr="006375B5" w14:paraId="7DFA802E" w14:textId="77777777" w:rsidTr="00A74170">
        <w:tc>
          <w:tcPr>
            <w:tcW w:w="3150" w:type="dxa"/>
            <w:shd w:val="clear" w:color="auto" w:fill="auto"/>
          </w:tcPr>
          <w:p w14:paraId="145C411D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323ABF57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43" w:type="dxa"/>
            <w:shd w:val="clear" w:color="auto" w:fill="auto"/>
          </w:tcPr>
          <w:p w14:paraId="12CB433A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</w:tcPr>
          <w:p w14:paraId="1ADEBAA6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0E564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DAB3D15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5D53331B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0E564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</w:tcPr>
          <w:p w14:paraId="5BDC82FA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35998770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0E564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DEDACA0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</w:tcPr>
          <w:p w14:paraId="02046745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20EF8" w:rsidRPr="006375B5" w14:paraId="3540F447" w14:textId="77777777" w:rsidTr="00A74170">
        <w:tc>
          <w:tcPr>
            <w:tcW w:w="3150" w:type="dxa"/>
            <w:shd w:val="clear" w:color="auto" w:fill="auto"/>
          </w:tcPr>
          <w:p w14:paraId="0E1454CF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097" w:type="dxa"/>
            <w:gridSpan w:val="9"/>
            <w:shd w:val="clear" w:color="auto" w:fill="auto"/>
          </w:tcPr>
          <w:p w14:paraId="3D064990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20EF8" w:rsidRPr="006375B5" w14:paraId="5D5DC487" w14:textId="77777777" w:rsidTr="00A74170">
        <w:tc>
          <w:tcPr>
            <w:tcW w:w="3150" w:type="dxa"/>
            <w:shd w:val="clear" w:color="auto" w:fill="auto"/>
          </w:tcPr>
          <w:p w14:paraId="17E80EE7" w14:textId="43662C87" w:rsidR="00420EF8" w:rsidRPr="006375B5" w:rsidRDefault="00C254AC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20EF8" w:rsidRPr="000E56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420E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420EF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420EF8" w:rsidRPr="000E56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420E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24" w:type="dxa"/>
            <w:shd w:val="clear" w:color="auto" w:fill="auto"/>
          </w:tcPr>
          <w:p w14:paraId="3C9075DB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0D062668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3FFC2113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68D9FB5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234B95F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BB84A73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80D0EEB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8023200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674501AA" w14:textId="77777777" w:rsidR="00420EF8" w:rsidRPr="006375B5" w:rsidRDefault="00420EF8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5A55" w:rsidRPr="006375B5" w14:paraId="039178D6" w14:textId="77777777" w:rsidTr="00A74170">
        <w:tc>
          <w:tcPr>
            <w:tcW w:w="3150" w:type="dxa"/>
            <w:shd w:val="clear" w:color="auto" w:fill="auto"/>
          </w:tcPr>
          <w:p w14:paraId="7F1722AC" w14:textId="77777777" w:rsidR="004E5A55" w:rsidRPr="006375B5" w:rsidRDefault="004E5A55" w:rsidP="004E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359A0DE1" w14:textId="77777777" w:rsidR="004E5A55" w:rsidRDefault="004E5A55" w:rsidP="004E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วิธีมูลค่ายุติธรรมผ่านกำไร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</w:p>
          <w:p w14:paraId="19A958AA" w14:textId="72135211" w:rsidR="004E5A55" w:rsidRDefault="004E5A55" w:rsidP="004E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1124" w:type="dxa"/>
            <w:shd w:val="clear" w:color="auto" w:fill="auto"/>
          </w:tcPr>
          <w:p w14:paraId="10BB2623" w14:textId="77777777" w:rsidR="004E5A55" w:rsidRPr="006375B5" w:rsidRDefault="004E5A55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76B2BEEA" w14:textId="77777777" w:rsidR="004E5A55" w:rsidRPr="006375B5" w:rsidRDefault="004E5A55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2530BAC" w14:textId="77777777" w:rsidR="004E5A55" w:rsidRPr="006375B5" w:rsidRDefault="004E5A55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F39849" w14:textId="77777777" w:rsidR="004E5A55" w:rsidRPr="006375B5" w:rsidRDefault="004E5A55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A25D0FB" w14:textId="77777777" w:rsidR="004E5A55" w:rsidRPr="006375B5" w:rsidRDefault="004E5A55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7CF0A52" w14:textId="77777777" w:rsidR="004E5A55" w:rsidRPr="006375B5" w:rsidRDefault="004E5A55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CCBBD29" w14:textId="77777777" w:rsidR="004E5A55" w:rsidRPr="006375B5" w:rsidRDefault="004E5A55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F24B1C6" w14:textId="77777777" w:rsidR="004E5A55" w:rsidRPr="006375B5" w:rsidRDefault="004E5A55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7DC4D7A3" w14:textId="77777777" w:rsidR="004E5A55" w:rsidRPr="006375B5" w:rsidRDefault="004E5A55" w:rsidP="004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14C8" w:rsidRPr="006375B5" w14:paraId="05CD1817" w14:textId="77777777" w:rsidTr="00A74170">
        <w:tc>
          <w:tcPr>
            <w:tcW w:w="3150" w:type="dxa"/>
            <w:shd w:val="clear" w:color="auto" w:fill="auto"/>
          </w:tcPr>
          <w:p w14:paraId="1750B36C" w14:textId="7D399359" w:rsidR="003614C8" w:rsidRPr="006375B5" w:rsidRDefault="0042789B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789B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8B79ED">
              <w:rPr>
                <w:rFonts w:ascii="Angsana New" w:hAnsi="Angsana New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24" w:type="dxa"/>
            <w:shd w:val="clear" w:color="auto" w:fill="auto"/>
          </w:tcPr>
          <w:p w14:paraId="0DFFF374" w14:textId="71D61A27" w:rsidR="003614C8" w:rsidRPr="006375B5" w:rsidRDefault="00DC39C2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39C2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243" w:type="dxa"/>
            <w:shd w:val="clear" w:color="auto" w:fill="auto"/>
          </w:tcPr>
          <w:p w14:paraId="2F2B6BFA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2FDA308F" w14:textId="75330BE1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3614C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85B683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4B7B442" w14:textId="12E5EBFE" w:rsidR="003614C8" w:rsidRPr="006375B5" w:rsidRDefault="00DC39C2" w:rsidP="00F34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DC39C2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239" w:type="dxa"/>
            <w:shd w:val="clear" w:color="auto" w:fill="auto"/>
          </w:tcPr>
          <w:p w14:paraId="168AF456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BCC4F19" w14:textId="501394ED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="Angsana New" w:hAnsi="Angsana New"/>
                <w:sz w:val="30"/>
                <w:szCs w:val="30"/>
              </w:rPr>
            </w:pPr>
            <w:r w:rsidRPr="003614C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035357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52A101C1" w14:textId="700C8BDC" w:rsidR="003614C8" w:rsidRPr="006375B5" w:rsidRDefault="00DC39C2" w:rsidP="00F34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DC39C2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</w:tr>
      <w:tr w:rsidR="003614C8" w:rsidRPr="006375B5" w14:paraId="07E34E8F" w14:textId="77777777" w:rsidTr="00A74170">
        <w:tc>
          <w:tcPr>
            <w:tcW w:w="3150" w:type="dxa"/>
            <w:shd w:val="clear" w:color="auto" w:fill="auto"/>
          </w:tcPr>
          <w:p w14:paraId="1B5984E1" w14:textId="77777777" w:rsidR="003614C8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544B7E15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6F30DD5E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0A95503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B2F234A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A69A780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24B9644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8D09476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DC199B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4ACF25A0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14C8" w:rsidRPr="006375B5" w14:paraId="474FA514" w14:textId="77777777" w:rsidTr="00A74170">
        <w:tc>
          <w:tcPr>
            <w:tcW w:w="3150" w:type="dxa"/>
            <w:shd w:val="clear" w:color="auto" w:fill="auto"/>
          </w:tcPr>
          <w:p w14:paraId="71494CDA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หนี้สินทางการเงินที่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ไม่ได้วัดด้วยมูลค่ายุติธรรม</w:t>
            </w:r>
          </w:p>
        </w:tc>
        <w:tc>
          <w:tcPr>
            <w:tcW w:w="1124" w:type="dxa"/>
            <w:shd w:val="clear" w:color="auto" w:fill="auto"/>
          </w:tcPr>
          <w:p w14:paraId="241630EC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025F8C9A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26A1B2A2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44EBDA8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BCEA77A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1FBDE2B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686F25B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0C8BFD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2663375D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14C8" w:rsidRPr="006375B5" w14:paraId="449666E3" w14:textId="77777777" w:rsidTr="00A74170">
        <w:tc>
          <w:tcPr>
            <w:tcW w:w="3150" w:type="dxa"/>
            <w:shd w:val="clear" w:color="auto" w:fill="auto"/>
          </w:tcPr>
          <w:p w14:paraId="557CD63E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/>
                <w:sz w:val="30"/>
                <w:szCs w:val="30"/>
              </w:rPr>
              <w:t>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133EA88" w14:textId="64302DC5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30,930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FB92D5D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6E0E06F9" w14:textId="2758C66B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2E7585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305F3AEC" w14:textId="2F81E749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30,801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642DC6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E3CEE0E" w14:textId="2592B68F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8562DA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022E4840" w14:textId="449980B4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30,801</w:t>
            </w:r>
          </w:p>
        </w:tc>
      </w:tr>
      <w:tr w:rsidR="003614C8" w:rsidRPr="006375B5" w14:paraId="3A9015CD" w14:textId="77777777" w:rsidTr="00A74170">
        <w:tc>
          <w:tcPr>
            <w:tcW w:w="3150" w:type="dxa"/>
            <w:shd w:val="clear" w:color="auto" w:fill="auto"/>
          </w:tcPr>
          <w:p w14:paraId="58F5EFAD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DF8AF30" w14:textId="2C204A35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865C17D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2BCDEC1" w14:textId="6DCB91AB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BA862D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58BA541F" w14:textId="35A032BA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F3A190D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2E00839" w14:textId="268F060A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A86054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31844677" w14:textId="43945D78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</w:t>
            </w:r>
          </w:p>
        </w:tc>
      </w:tr>
      <w:tr w:rsidR="003614C8" w:rsidRPr="006375B5" w14:paraId="244B99D8" w14:textId="77777777" w:rsidTr="00A74170">
        <w:tc>
          <w:tcPr>
            <w:tcW w:w="3150" w:type="dxa"/>
            <w:shd w:val="clear" w:color="auto" w:fill="auto"/>
          </w:tcPr>
          <w:p w14:paraId="44A139C1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78318A9C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F9F7949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43FCADAD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9F9C9D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394819EA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E16E88C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FE401B9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22FF42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6EA753ED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14C8" w:rsidRPr="006375B5" w14:paraId="7C1A2E79" w14:textId="77777777" w:rsidTr="00A74170">
        <w:tc>
          <w:tcPr>
            <w:tcW w:w="3150" w:type="dxa"/>
            <w:shd w:val="clear" w:color="auto" w:fill="auto"/>
          </w:tcPr>
          <w:p w14:paraId="0359B8EE" w14:textId="3807B173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E56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 </w:t>
            </w:r>
            <w:r w:rsidRPr="000E56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24" w:type="dxa"/>
            <w:shd w:val="clear" w:color="auto" w:fill="auto"/>
          </w:tcPr>
          <w:p w14:paraId="2418448D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520A90A4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7A5BBEFD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CBAE0D4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84FF4AB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E69FAD1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2C814B1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CEB24D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749B124E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14C8" w:rsidRPr="006375B5" w14:paraId="78D301C6" w14:textId="77777777" w:rsidTr="00A74170">
        <w:tc>
          <w:tcPr>
            <w:tcW w:w="3150" w:type="dxa"/>
            <w:shd w:val="clear" w:color="auto" w:fill="auto"/>
          </w:tcPr>
          <w:p w14:paraId="1375C6C7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หนี้สินทางการเงินที่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ไม่ได้วัดด้วยมูลค่ายุติธรรม</w:t>
            </w:r>
          </w:p>
        </w:tc>
        <w:tc>
          <w:tcPr>
            <w:tcW w:w="1124" w:type="dxa"/>
            <w:shd w:val="clear" w:color="auto" w:fill="auto"/>
          </w:tcPr>
          <w:p w14:paraId="28578CA6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41BB734D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F433740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AB69C4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B05640A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8DB9353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AAF99C3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AABA09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49AFD033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14C8" w:rsidRPr="006375B5" w14:paraId="2519A67B" w14:textId="77777777" w:rsidTr="00A74170">
        <w:tc>
          <w:tcPr>
            <w:tcW w:w="3150" w:type="dxa"/>
            <w:shd w:val="clear" w:color="auto" w:fill="auto"/>
          </w:tcPr>
          <w:p w14:paraId="51F8138C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/>
                <w:sz w:val="30"/>
                <w:szCs w:val="30"/>
              </w:rPr>
              <w:t>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512BD33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30,930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AF1111D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D2A593A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AE0226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1A956438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30,457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03267D8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8C6CFD0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1F52A0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72B1ABD3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30,457</w:t>
            </w:r>
          </w:p>
        </w:tc>
      </w:tr>
      <w:tr w:rsidR="003614C8" w:rsidRPr="006375B5" w14:paraId="31ECBFF2" w14:textId="77777777" w:rsidTr="00A74170">
        <w:tc>
          <w:tcPr>
            <w:tcW w:w="3150" w:type="dxa"/>
            <w:shd w:val="clear" w:color="auto" w:fill="auto"/>
          </w:tcPr>
          <w:p w14:paraId="641474A7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FCC1ECE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4C6B381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65E140A4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79B92F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11C1FF3E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A69A5B8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2076687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F504FD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22CD1D60" w14:textId="77777777" w:rsidR="003614C8" w:rsidRPr="006375B5" w:rsidRDefault="003614C8" w:rsidP="0036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</w:t>
            </w:r>
          </w:p>
        </w:tc>
      </w:tr>
    </w:tbl>
    <w:p w14:paraId="70016F4C" w14:textId="02179ADE" w:rsidR="00781DD5" w:rsidRPr="00FA072D" w:rsidRDefault="00781DD5">
      <w:pPr>
        <w:rPr>
          <w:rFonts w:asciiTheme="majorBidi" w:hAnsiTheme="majorBidi" w:cstheme="majorBidi"/>
          <w:sz w:val="30"/>
          <w:szCs w:val="30"/>
        </w:rPr>
      </w:pPr>
    </w:p>
    <w:p w14:paraId="766CF179" w14:textId="21855A11" w:rsidR="000A6031" w:rsidRPr="00D13F91" w:rsidRDefault="000A6031" w:rsidP="009E2F97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13F91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เนื่องจากเครื่องมือทางการเงินเหล่านั้นจะครบกำหนดในระยะเวลาอันสั้น</w:t>
      </w:r>
    </w:p>
    <w:p w14:paraId="4C78B574" w14:textId="77777777" w:rsidR="000A6031" w:rsidRPr="00D13F91" w:rsidRDefault="000A6031" w:rsidP="009E2F97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DD5FEC7" w14:textId="7842AB28" w:rsidR="000A6031" w:rsidRPr="00D13F91" w:rsidRDefault="000A6031" w:rsidP="009E2F9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D13F91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ไม่หมุนเวียนอื่นนอกจากตารางข้างต้นเป็นมูลค่าที่</w:t>
      </w:r>
      <w:r w:rsidRPr="00D13F91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ใกล้เคียงกับมูลค่าตามบัญชี เนื่องจากเครื่องมือทางการเงินเหล่านั้นมีอัตราดอกเบี้ย</w:t>
      </w:r>
      <w:r w:rsidRPr="00D13F91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ใกล้เคียงกับอัตราดอกเบี้ยใ</w:t>
      </w:r>
      <w:r w:rsidR="00165C76" w:rsidRPr="00D13F91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น</w:t>
      </w:r>
      <w:r w:rsidRPr="00D13F91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ตลาด</w:t>
      </w:r>
    </w:p>
    <w:p w14:paraId="67482644" w14:textId="77777777" w:rsidR="0050276B" w:rsidRPr="00D13F91" w:rsidRDefault="0050276B" w:rsidP="0050276B">
      <w:pPr>
        <w:spacing w:line="240" w:lineRule="auto"/>
        <w:ind w:left="540" w:right="45"/>
        <w:jc w:val="thaiDistribute"/>
        <w:rPr>
          <w:rFonts w:ascii="Angsana New" w:hAnsi="Angsana New"/>
          <w:b/>
          <w:sz w:val="30"/>
          <w:szCs w:val="30"/>
        </w:rPr>
      </w:pPr>
    </w:p>
    <w:p w14:paraId="245BCC34" w14:textId="77777777" w:rsidR="00402DEF" w:rsidRDefault="00402DEF" w:rsidP="0050276B">
      <w:pPr>
        <w:spacing w:line="240" w:lineRule="auto"/>
        <w:ind w:left="540" w:right="45"/>
        <w:jc w:val="thaiDistribute"/>
        <w:rPr>
          <w:rFonts w:ascii="Angsana New" w:hAnsi="Angsana New"/>
          <w:b/>
          <w:sz w:val="30"/>
          <w:szCs w:val="30"/>
        </w:rPr>
      </w:pPr>
    </w:p>
    <w:p w14:paraId="0681C530" w14:textId="77777777" w:rsidR="00402DEF" w:rsidRDefault="00402DEF" w:rsidP="0050276B">
      <w:pPr>
        <w:spacing w:line="240" w:lineRule="auto"/>
        <w:ind w:left="540" w:right="45"/>
        <w:jc w:val="thaiDistribute"/>
        <w:rPr>
          <w:rFonts w:ascii="Angsana New" w:hAnsi="Angsana New"/>
          <w:b/>
          <w:sz w:val="30"/>
          <w:szCs w:val="30"/>
        </w:rPr>
      </w:pPr>
    </w:p>
    <w:p w14:paraId="4C2311D5" w14:textId="77777777" w:rsidR="00402DEF" w:rsidRDefault="00402DEF" w:rsidP="0050276B">
      <w:pPr>
        <w:spacing w:line="240" w:lineRule="auto"/>
        <w:ind w:left="540" w:right="45"/>
        <w:jc w:val="thaiDistribute"/>
        <w:rPr>
          <w:rFonts w:ascii="Angsana New" w:hAnsi="Angsana New"/>
          <w:b/>
          <w:sz w:val="30"/>
          <w:szCs w:val="30"/>
        </w:rPr>
      </w:pPr>
    </w:p>
    <w:p w14:paraId="497BD702" w14:textId="631F26DC" w:rsidR="0050276B" w:rsidRPr="00D13F91" w:rsidRDefault="0050276B" w:rsidP="0050276B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13F91">
        <w:rPr>
          <w:rFonts w:ascii="Angsana New" w:hAnsi="Angsana New"/>
          <w:b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  <w:r w:rsidR="00C43125">
        <w:rPr>
          <w:rFonts w:ascii="Angsana New" w:hAnsi="Angsana New" w:hint="cs"/>
          <w:b/>
          <w:sz w:val="30"/>
          <w:szCs w:val="30"/>
          <w:cs/>
        </w:rPr>
        <w:t>ที่มีการเปลี่ยนแปลงในระหว่างงวด</w:t>
      </w:r>
    </w:p>
    <w:p w14:paraId="0B263EA4" w14:textId="77777777" w:rsidR="0050276B" w:rsidRPr="00D13F91" w:rsidRDefault="0050276B" w:rsidP="0050276B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Style w:val="TableGrid"/>
        <w:tblW w:w="88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6424"/>
      </w:tblGrid>
      <w:tr w:rsidR="00E1468E" w:rsidRPr="00D13F91" w14:paraId="7A26F64C" w14:textId="77777777" w:rsidTr="00E1468E">
        <w:trPr>
          <w:tblHeader/>
        </w:trPr>
        <w:tc>
          <w:tcPr>
            <w:tcW w:w="2430" w:type="dxa"/>
            <w:vAlign w:val="bottom"/>
          </w:tcPr>
          <w:p w14:paraId="1A82C58B" w14:textId="77777777" w:rsidR="00E1468E" w:rsidRPr="00D13F91" w:rsidRDefault="00E1468E" w:rsidP="00B56622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13F9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6424" w:type="dxa"/>
            <w:vAlign w:val="bottom"/>
          </w:tcPr>
          <w:p w14:paraId="4BF4672D" w14:textId="77777777" w:rsidR="00E1468E" w:rsidRPr="00D13F91" w:rsidRDefault="00E1468E" w:rsidP="00B56622">
            <w:pPr>
              <w:pStyle w:val="block"/>
              <w:spacing w:after="0" w:line="240" w:lineRule="auto"/>
              <w:ind w:left="0" w:right="-2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13F9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E1468E" w:rsidRPr="00D13F91" w14:paraId="0168B582" w14:textId="77777777" w:rsidTr="004311AB">
        <w:tc>
          <w:tcPr>
            <w:tcW w:w="2430" w:type="dxa"/>
            <w:shd w:val="clear" w:color="auto" w:fill="auto"/>
          </w:tcPr>
          <w:p w14:paraId="32915B31" w14:textId="226804B7" w:rsidR="00E1468E" w:rsidRPr="004311AB" w:rsidRDefault="004311AB" w:rsidP="00B5662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311A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6424" w:type="dxa"/>
            <w:shd w:val="clear" w:color="auto" w:fill="auto"/>
          </w:tcPr>
          <w:p w14:paraId="5661CFAB" w14:textId="25BB25C2" w:rsidR="00E1468E" w:rsidRPr="004311AB" w:rsidRDefault="004311AB" w:rsidP="00B5662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4311A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  <w:r w:rsidR="00E05F1B" w:rsidRPr="004311A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อ้างอิงราคาซื้อขายสัญญาเงินตราต่างประเทศล่วงหน้า ณ วันที่</w:t>
            </w:r>
            <w:r w:rsidR="008B79ED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 w:rsidR="008B79E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="00E05F1B" w:rsidRPr="004311A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รายงาน</w:t>
            </w:r>
            <w:r w:rsidR="00E1468E" w:rsidRPr="004311A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</w:tr>
    </w:tbl>
    <w:p w14:paraId="2907DC4C" w14:textId="77777777" w:rsidR="0050276B" w:rsidRPr="00D13F91" w:rsidRDefault="0050276B" w:rsidP="0050276B">
      <w:pPr>
        <w:spacing w:line="240" w:lineRule="auto"/>
        <w:ind w:left="540" w:right="45"/>
        <w:jc w:val="thaiDistribute"/>
        <w:rPr>
          <w:rFonts w:asciiTheme="majorBidi" w:hAnsiTheme="majorBidi" w:cstheme="majorBidi"/>
          <w:bCs/>
          <w:sz w:val="30"/>
          <w:szCs w:val="30"/>
          <w:highlight w:val="cyan"/>
          <w:cs/>
        </w:rPr>
      </w:pPr>
    </w:p>
    <w:p w14:paraId="021867E6" w14:textId="1815EF9D" w:rsidR="00F36725" w:rsidRPr="002F7967" w:rsidRDefault="00AB0299" w:rsidP="002F796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  <w:bookmarkStart w:id="4" w:name="_Hlk66816455"/>
      <w:r w:rsidRPr="006263D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การวิเคราะห์ความอ่อนไหว</w:t>
      </w:r>
      <w:bookmarkEnd w:id="4"/>
    </w:p>
    <w:p w14:paraId="30D39B10" w14:textId="43F2EDC8" w:rsidR="00D55895" w:rsidRPr="006263D0" w:rsidRDefault="00AB0299" w:rsidP="002F7967">
      <w:pPr>
        <w:pStyle w:val="Default"/>
        <w:ind w:left="540" w:right="6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263D0">
        <w:rPr>
          <w:rFonts w:asciiTheme="majorBidi" w:hAnsiTheme="majorBidi" w:cstheme="majorBidi"/>
          <w:sz w:val="30"/>
          <w:szCs w:val="30"/>
          <w:cs/>
        </w:rPr>
        <w:t>การเปลี่ยนแปลงในข้อมูลที่ไม่สามารถสังเกตได้เพียงหนึ่งอย่างซึ่งอาจเป็นไปได้อย่างมีเหตุผล ณ วันที่</w:t>
      </w:r>
      <w:r w:rsidR="003639BD" w:rsidRPr="006263D0">
        <w:rPr>
          <w:rFonts w:asciiTheme="majorBidi" w:hAnsiTheme="majorBidi" w:cstheme="majorBidi"/>
          <w:sz w:val="30"/>
          <w:szCs w:val="30"/>
        </w:rPr>
        <w:t xml:space="preserve"> </w:t>
      </w:r>
      <w:r w:rsidR="00415B4C" w:rsidRPr="006263D0">
        <w:rPr>
          <w:rFonts w:asciiTheme="majorBidi" w:hAnsiTheme="majorBidi" w:cstheme="majorBidi"/>
          <w:sz w:val="30"/>
          <w:szCs w:val="30"/>
        </w:rPr>
        <w:t>3</w:t>
      </w:r>
      <w:r w:rsidR="002A6306" w:rsidRPr="006263D0">
        <w:rPr>
          <w:rFonts w:asciiTheme="majorBidi" w:hAnsiTheme="majorBidi" w:cstheme="majorBidi"/>
          <w:sz w:val="30"/>
          <w:szCs w:val="30"/>
        </w:rPr>
        <w:t>1</w:t>
      </w:r>
      <w:r w:rsidR="003639BD" w:rsidRPr="006263D0">
        <w:rPr>
          <w:rFonts w:asciiTheme="majorBidi" w:hAnsiTheme="majorBidi" w:cstheme="majorBidi"/>
          <w:sz w:val="30"/>
          <w:szCs w:val="30"/>
        </w:rPr>
        <w:t xml:space="preserve"> </w:t>
      </w:r>
      <w:r w:rsidR="002A6306" w:rsidRPr="006263D0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6263D0">
        <w:rPr>
          <w:rFonts w:asciiTheme="majorBidi" w:hAnsiTheme="majorBidi" w:cstheme="majorBidi"/>
          <w:sz w:val="30"/>
          <w:szCs w:val="30"/>
        </w:rPr>
        <w:t xml:space="preserve"> </w:t>
      </w:r>
      <w:r w:rsidR="00415B4C" w:rsidRPr="006263D0">
        <w:rPr>
          <w:rFonts w:asciiTheme="majorBidi" w:hAnsiTheme="majorBidi" w:cstheme="majorBidi"/>
          <w:sz w:val="30"/>
          <w:szCs w:val="30"/>
        </w:rPr>
        <w:t>256</w:t>
      </w:r>
      <w:r w:rsidR="00165C76">
        <w:rPr>
          <w:rFonts w:asciiTheme="majorBidi" w:hAnsiTheme="majorBidi" w:cstheme="majorBidi"/>
          <w:sz w:val="30"/>
          <w:szCs w:val="30"/>
        </w:rPr>
        <w:t>6</w:t>
      </w:r>
      <w:r w:rsidRPr="006263D0">
        <w:rPr>
          <w:rFonts w:asciiTheme="majorBidi" w:hAnsiTheme="majorBidi" w:cstheme="majorBidi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z w:val="30"/>
          <w:szCs w:val="30"/>
          <w:cs/>
        </w:rPr>
        <w:t>โดยถือว่าข้อมูลอื่นๆ คงที่จะมีผลกระทบต่อมูลค่ายุติธรรมของตราสารทุนที่วัดมูลค่าด้วยมูลค่ายุติธรรมผ่านกำไรขาดทุนเบ็ดเสร็จอื่นดังต่อไปนี้</w:t>
      </w:r>
    </w:p>
    <w:p w14:paraId="0CA8A61F" w14:textId="0FA57DED" w:rsidR="0007362C" w:rsidRPr="00F103E5" w:rsidRDefault="00073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889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22"/>
        <w:gridCol w:w="1080"/>
        <w:gridCol w:w="178"/>
        <w:gridCol w:w="964"/>
        <w:gridCol w:w="178"/>
        <w:gridCol w:w="1085"/>
        <w:gridCol w:w="180"/>
        <w:gridCol w:w="1105"/>
      </w:tblGrid>
      <w:tr w:rsidR="001340C0" w:rsidRPr="00FA072D" w14:paraId="0047C080" w14:textId="77777777" w:rsidTr="00045A96">
        <w:trPr>
          <w:cantSplit/>
          <w:tblHeader/>
        </w:trPr>
        <w:tc>
          <w:tcPr>
            <w:tcW w:w="4122" w:type="dxa"/>
            <w:vMerge w:val="restart"/>
          </w:tcPr>
          <w:p w14:paraId="3DDA19DC" w14:textId="77777777" w:rsidR="009E1F51" w:rsidRDefault="009E1F51" w:rsidP="00045A96">
            <w:pPr>
              <w:pStyle w:val="acctfourfigures"/>
              <w:tabs>
                <w:tab w:val="decimal" w:pos="171"/>
              </w:tabs>
              <w:spacing w:line="240" w:lineRule="auto"/>
              <w:ind w:left="261" w:hanging="26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  <w:p w14:paraId="01A649C1" w14:textId="22FF7938" w:rsidR="001340C0" w:rsidRPr="00FA072D" w:rsidDel="00EC3B9E" w:rsidRDefault="001340C0" w:rsidP="00045A96">
            <w:pPr>
              <w:pStyle w:val="acctfourfigures"/>
              <w:tabs>
                <w:tab w:val="decimal" w:pos="171"/>
              </w:tabs>
              <w:spacing w:line="240" w:lineRule="auto"/>
              <w:ind w:left="261" w:hanging="26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</w:pPr>
            <w:r w:rsidRPr="00FA072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ผลกระทบต่อกำไรขาดทุนเบ็ดเสร็จอื่น </w:t>
            </w:r>
            <w:r w:rsidRPr="00FA072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>-</w:t>
            </w:r>
            <w:r w:rsidRPr="00FA072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สุทธิจากภาษีเงินได้</w:t>
            </w:r>
          </w:p>
        </w:tc>
        <w:tc>
          <w:tcPr>
            <w:tcW w:w="2222" w:type="dxa"/>
            <w:gridSpan w:val="3"/>
            <w:vAlign w:val="bottom"/>
          </w:tcPr>
          <w:p w14:paraId="6368282F" w14:textId="77777777" w:rsidR="001340C0" w:rsidRPr="00FA072D" w:rsidRDefault="001340C0" w:rsidP="00045A96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FA072D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Pr="00FA072D">
              <w:rPr>
                <w:rFonts w:asciiTheme="majorBidi" w:hAnsiTheme="majorBidi" w:cstheme="majorBidi"/>
                <w:b w:val="0"/>
                <w:bCs/>
                <w:color w:val="FF0000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2DDA8053" w14:textId="77777777" w:rsidR="001340C0" w:rsidRPr="00FA072D" w:rsidRDefault="001340C0" w:rsidP="00045A9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70" w:type="dxa"/>
            <w:gridSpan w:val="3"/>
            <w:shd w:val="clear" w:color="auto" w:fill="auto"/>
            <w:vAlign w:val="bottom"/>
          </w:tcPr>
          <w:p w14:paraId="3279A8A6" w14:textId="77777777" w:rsidR="001340C0" w:rsidRPr="00FA072D" w:rsidRDefault="001340C0" w:rsidP="00045A9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FA072D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340C0" w:rsidRPr="00FA072D" w14:paraId="5771A3F0" w14:textId="77777777" w:rsidTr="00045A96">
        <w:trPr>
          <w:cantSplit/>
          <w:tblHeader/>
        </w:trPr>
        <w:tc>
          <w:tcPr>
            <w:tcW w:w="4122" w:type="dxa"/>
            <w:vMerge/>
          </w:tcPr>
          <w:p w14:paraId="5BB099F5" w14:textId="77777777" w:rsidR="001340C0" w:rsidRPr="00FA072D" w:rsidRDefault="001340C0" w:rsidP="00045A9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10F3355" w14:textId="77777777" w:rsidR="001340C0" w:rsidRPr="00FA072D" w:rsidRDefault="001340C0" w:rsidP="00045A96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A072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ข้อสมมติเพิ่มขึ้นร้อยละ </w:t>
            </w:r>
            <w:r w:rsidRPr="00FA072D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5F31183F" w14:textId="77777777" w:rsidR="001340C0" w:rsidRPr="00FA072D" w:rsidRDefault="001340C0" w:rsidP="00045A9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797C16F4" w14:textId="77777777" w:rsidR="001340C0" w:rsidRPr="00FA072D" w:rsidRDefault="001340C0" w:rsidP="00045A96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A072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ข้อสมมติลดลงร้อยละ </w:t>
            </w:r>
            <w:r w:rsidRPr="00FA072D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14:paraId="28898853" w14:textId="77777777" w:rsidR="001340C0" w:rsidRPr="00FA072D" w:rsidRDefault="001340C0" w:rsidP="00045A9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F3FB164" w14:textId="77777777" w:rsidR="001340C0" w:rsidRPr="00FA072D" w:rsidRDefault="001340C0" w:rsidP="00045A96">
            <w:pPr>
              <w:pStyle w:val="acctmergecolhdg"/>
              <w:spacing w:line="240" w:lineRule="auto"/>
              <w:ind w:left="-80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A072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ข้อสมมติเพิ่มขึ้นร้อยละ </w:t>
            </w:r>
            <w:r w:rsidRPr="00FA072D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852FFC" w14:textId="77777777" w:rsidR="001340C0" w:rsidRPr="00FA072D" w:rsidRDefault="001340C0" w:rsidP="00045A9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558E842D" w14:textId="77777777" w:rsidR="001340C0" w:rsidRPr="00FA072D" w:rsidRDefault="001340C0" w:rsidP="00045A96">
            <w:pPr>
              <w:pStyle w:val="acctmergecolhdg"/>
              <w:spacing w:line="240" w:lineRule="auto"/>
              <w:ind w:left="-50" w:right="-7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A072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ข้อสมมติดลงร้อยละ </w:t>
            </w:r>
            <w:r w:rsidRPr="00FA072D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</w:tr>
      <w:tr w:rsidR="001340C0" w:rsidRPr="00FA072D" w14:paraId="21F9C8D1" w14:textId="77777777" w:rsidTr="00045A96">
        <w:trPr>
          <w:cantSplit/>
          <w:tblHeader/>
        </w:trPr>
        <w:tc>
          <w:tcPr>
            <w:tcW w:w="4122" w:type="dxa"/>
          </w:tcPr>
          <w:p w14:paraId="3DAB161D" w14:textId="77777777" w:rsidR="001340C0" w:rsidRPr="00FA072D" w:rsidRDefault="001340C0" w:rsidP="00045A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677C2DE6" w14:textId="77777777" w:rsidR="001340C0" w:rsidRPr="00FA072D" w:rsidRDefault="001340C0" w:rsidP="00045A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FA072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1340C0" w:rsidRPr="00FA072D" w14:paraId="0280A062" w14:textId="77777777" w:rsidTr="00045A96">
        <w:trPr>
          <w:cantSplit/>
        </w:trPr>
        <w:tc>
          <w:tcPr>
            <w:tcW w:w="4122" w:type="dxa"/>
          </w:tcPr>
          <w:p w14:paraId="0699C1DC" w14:textId="04F203FC" w:rsidR="001340C0" w:rsidRPr="00FA072D" w:rsidRDefault="00C254AC" w:rsidP="00045A9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A072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="001340C0" w:rsidRPr="00FA072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="001340C0" w:rsidRPr="00FA072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1340C0" w:rsidRPr="00FA072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EB620E" w:rsidRPr="00FA072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080" w:type="dxa"/>
            <w:vAlign w:val="bottom"/>
          </w:tcPr>
          <w:p w14:paraId="53AED6C8" w14:textId="77777777" w:rsidR="001340C0" w:rsidRPr="00FA072D" w:rsidRDefault="001340C0" w:rsidP="00045A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7572A9E5" w14:textId="77777777" w:rsidR="001340C0" w:rsidRPr="00FA072D" w:rsidRDefault="001340C0" w:rsidP="00045A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AEC9DF7" w14:textId="77777777" w:rsidR="001340C0" w:rsidRPr="00FA072D" w:rsidRDefault="001340C0" w:rsidP="00045A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274FC98" w14:textId="77777777" w:rsidR="001340C0" w:rsidRPr="00FA072D" w:rsidRDefault="001340C0" w:rsidP="00045A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0D0B5AB1" w14:textId="77777777" w:rsidR="001340C0" w:rsidRPr="00FA072D" w:rsidRDefault="001340C0" w:rsidP="00045A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7A2FB5E" w14:textId="77777777" w:rsidR="001340C0" w:rsidRPr="00FA072D" w:rsidRDefault="001340C0" w:rsidP="00045A9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1291E811" w14:textId="77777777" w:rsidR="001340C0" w:rsidRPr="00FA072D" w:rsidRDefault="001340C0" w:rsidP="00045A9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340C0" w:rsidRPr="00FA072D" w14:paraId="4B10BD86" w14:textId="77777777" w:rsidTr="00045A96">
        <w:trPr>
          <w:cantSplit/>
        </w:trPr>
        <w:tc>
          <w:tcPr>
            <w:tcW w:w="4122" w:type="dxa"/>
          </w:tcPr>
          <w:p w14:paraId="1B9578AA" w14:textId="77777777" w:rsidR="001340C0" w:rsidRPr="00FA072D" w:rsidRDefault="001340C0" w:rsidP="00045A9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072D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อัตราการเติบโตของกระแสเงินสดหลังจากช่วงระยะเวลา</w:t>
            </w:r>
          </w:p>
        </w:tc>
        <w:tc>
          <w:tcPr>
            <w:tcW w:w="1080" w:type="dxa"/>
            <w:vAlign w:val="bottom"/>
          </w:tcPr>
          <w:p w14:paraId="5042D9EA" w14:textId="77777777" w:rsidR="001340C0" w:rsidRPr="00FA072D" w:rsidRDefault="001340C0" w:rsidP="00045A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FAED3C7" w14:textId="77777777" w:rsidR="001340C0" w:rsidRPr="00FA072D" w:rsidRDefault="001340C0" w:rsidP="00045A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0FF571A" w14:textId="77777777" w:rsidR="001340C0" w:rsidRPr="00FA072D" w:rsidRDefault="001340C0" w:rsidP="00045A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EBD6A2B" w14:textId="77777777" w:rsidR="001340C0" w:rsidRPr="00FA072D" w:rsidRDefault="001340C0" w:rsidP="00045A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039ED8C7" w14:textId="77777777" w:rsidR="001340C0" w:rsidRPr="00FA072D" w:rsidRDefault="001340C0" w:rsidP="00045A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FEF0602" w14:textId="77777777" w:rsidR="001340C0" w:rsidRPr="00FA072D" w:rsidRDefault="001340C0" w:rsidP="00045A9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0FC67204" w14:textId="77777777" w:rsidR="001340C0" w:rsidRPr="00FA072D" w:rsidRDefault="001340C0" w:rsidP="00045A9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340C0" w:rsidRPr="00FA072D" w14:paraId="28CE1818" w14:textId="77777777" w:rsidTr="00045A96">
        <w:trPr>
          <w:cantSplit/>
        </w:trPr>
        <w:tc>
          <w:tcPr>
            <w:tcW w:w="4122" w:type="dxa"/>
          </w:tcPr>
          <w:p w14:paraId="5C438EC0" w14:textId="77777777" w:rsidR="001340C0" w:rsidRPr="00FA072D" w:rsidRDefault="001340C0" w:rsidP="00045A96">
            <w:pPr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072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ประมาณการ</w:t>
            </w:r>
          </w:p>
        </w:tc>
        <w:tc>
          <w:tcPr>
            <w:tcW w:w="1080" w:type="dxa"/>
            <w:vAlign w:val="bottom"/>
          </w:tcPr>
          <w:p w14:paraId="26C84A1F" w14:textId="6A906A84" w:rsidR="001340C0" w:rsidRPr="00FA072D" w:rsidRDefault="00F1366F" w:rsidP="00045A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A072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</w:p>
        </w:tc>
        <w:tc>
          <w:tcPr>
            <w:tcW w:w="178" w:type="dxa"/>
          </w:tcPr>
          <w:p w14:paraId="6CD05017" w14:textId="77777777" w:rsidR="001340C0" w:rsidRPr="00FA072D" w:rsidRDefault="001340C0" w:rsidP="00045A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E9D717A" w14:textId="37D56945" w:rsidR="001340C0" w:rsidRPr="00FA072D" w:rsidRDefault="00F1366F" w:rsidP="00045A96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A072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(9)</w:t>
            </w:r>
          </w:p>
        </w:tc>
        <w:tc>
          <w:tcPr>
            <w:tcW w:w="178" w:type="dxa"/>
            <w:vAlign w:val="bottom"/>
          </w:tcPr>
          <w:p w14:paraId="4917172F" w14:textId="77777777" w:rsidR="001340C0" w:rsidRPr="00FA072D" w:rsidRDefault="001340C0" w:rsidP="00045A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15E132F4" w14:textId="0BFAED4F" w:rsidR="001340C0" w:rsidRPr="00FA072D" w:rsidRDefault="00F1366F" w:rsidP="00045A96">
            <w:pPr>
              <w:pStyle w:val="acctfourfigures"/>
              <w:tabs>
                <w:tab w:val="clear" w:pos="765"/>
              </w:tabs>
              <w:spacing w:line="240" w:lineRule="auto"/>
              <w:ind w:right="-28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A072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B6C7C0D" w14:textId="77777777" w:rsidR="001340C0" w:rsidRPr="00FA072D" w:rsidRDefault="001340C0" w:rsidP="00045A9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0BDFEE85" w14:textId="346EA918" w:rsidR="001340C0" w:rsidRPr="00FA072D" w:rsidRDefault="00F1366F" w:rsidP="00045A96">
            <w:pPr>
              <w:pStyle w:val="acctfourfigures"/>
              <w:tabs>
                <w:tab w:val="clear" w:pos="765"/>
              </w:tabs>
              <w:spacing w:line="240" w:lineRule="auto"/>
              <w:ind w:right="-35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A072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1340C0" w:rsidRPr="00FA072D" w14:paraId="1948ACB4" w14:textId="77777777" w:rsidTr="00045A96">
        <w:trPr>
          <w:cantSplit/>
        </w:trPr>
        <w:tc>
          <w:tcPr>
            <w:tcW w:w="4122" w:type="dxa"/>
          </w:tcPr>
          <w:p w14:paraId="057F17E8" w14:textId="77777777" w:rsidR="001340C0" w:rsidRPr="00FA072D" w:rsidRDefault="001340C0" w:rsidP="00045A9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072D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อัตราคิดลด</w:t>
            </w:r>
            <w:r w:rsidRPr="00FA072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77C4C1D2" w14:textId="44F65877" w:rsidR="001340C0" w:rsidRPr="00FA072D" w:rsidRDefault="00F1366F" w:rsidP="00045A9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1"/>
              <w:rPr>
                <w:rFonts w:asciiTheme="majorBidi" w:hAnsiTheme="majorBidi" w:cstheme="majorBidi"/>
                <w:sz w:val="24"/>
                <w:szCs w:val="24"/>
              </w:rPr>
            </w:pPr>
            <w:r w:rsidRPr="00FA072D">
              <w:rPr>
                <w:rFonts w:asciiTheme="majorBidi" w:hAnsiTheme="majorBidi" w:cstheme="majorBidi"/>
                <w:sz w:val="24"/>
                <w:szCs w:val="24"/>
              </w:rPr>
              <w:t>(15)</w:t>
            </w:r>
          </w:p>
        </w:tc>
        <w:tc>
          <w:tcPr>
            <w:tcW w:w="178" w:type="dxa"/>
          </w:tcPr>
          <w:p w14:paraId="524C8B60" w14:textId="77777777" w:rsidR="001340C0" w:rsidRPr="00FA072D" w:rsidRDefault="001340C0" w:rsidP="00045A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5D8BC5E7" w14:textId="1E0A4B64" w:rsidR="001340C0" w:rsidRPr="00FA072D" w:rsidRDefault="00F1366F" w:rsidP="00045A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FA072D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78" w:type="dxa"/>
            <w:vAlign w:val="bottom"/>
          </w:tcPr>
          <w:p w14:paraId="56341B90" w14:textId="77777777" w:rsidR="001340C0" w:rsidRPr="00FA072D" w:rsidRDefault="001340C0" w:rsidP="00045A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28124BB0" w14:textId="1459DCCE" w:rsidR="001340C0" w:rsidRPr="00FA072D" w:rsidRDefault="00F1366F" w:rsidP="00045A96">
            <w:pPr>
              <w:pStyle w:val="acctfourfigures"/>
              <w:tabs>
                <w:tab w:val="clear" w:pos="765"/>
              </w:tabs>
              <w:spacing w:line="240" w:lineRule="auto"/>
              <w:ind w:right="-2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072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0EE79C0" w14:textId="77777777" w:rsidR="001340C0" w:rsidRPr="00FA072D" w:rsidRDefault="001340C0" w:rsidP="00045A9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37C19A49" w14:textId="56789191" w:rsidR="001340C0" w:rsidRPr="00FA072D" w:rsidRDefault="00F1366F" w:rsidP="00045A96">
            <w:pPr>
              <w:pStyle w:val="acctfourfigures"/>
              <w:tabs>
                <w:tab w:val="clear" w:pos="765"/>
              </w:tabs>
              <w:spacing w:line="240" w:lineRule="auto"/>
              <w:ind w:right="-35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A072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</w:tbl>
    <w:p w14:paraId="601202CE" w14:textId="77777777" w:rsidR="002F7967" w:rsidRDefault="002F7967" w:rsidP="00D55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</w:pPr>
    </w:p>
    <w:p w14:paraId="34CCB9CC" w14:textId="7A606BBC" w:rsidR="00C24492" w:rsidRDefault="00C24492" w:rsidP="00D55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</w:pPr>
      <w:r w:rsidRPr="006263D0">
        <w:rPr>
          <w:rFonts w:asciiTheme="majorBidi" w:eastAsia="Cordia New" w:hAnsiTheme="majorBidi" w:cstheme="majorBidi"/>
          <w:i/>
          <w:iCs/>
          <w:color w:val="000000"/>
          <w:sz w:val="30"/>
          <w:szCs w:val="30"/>
          <w:cs/>
        </w:rPr>
        <w:t>ความเสี่ยงด้านเครดิต</w:t>
      </w:r>
    </w:p>
    <w:p w14:paraId="0917BF63" w14:textId="15EEC677" w:rsidR="00C24492" w:rsidRPr="006263D0" w:rsidRDefault="00C24492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bookmarkStart w:id="5" w:name="_Hlk60128622"/>
      <w:r w:rsidRPr="006263D0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ค่าเผื่อผลขาดทุน</w:t>
      </w:r>
      <w:r w:rsidR="00917255" w:rsidRPr="006263D0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ด้านเครดิต</w:t>
      </w:r>
      <w:r w:rsidR="00202BBB" w:rsidRPr="006263D0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ที่คาดว่าจะเกิดขึ้น</w:t>
      </w:r>
      <w:r w:rsidRPr="006263D0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ของลูกหนี้การค้า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6263D0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r w:rsidRPr="006263D0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6263D0" w:rsidDel="005B6E1D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 </w:t>
      </w:r>
      <w:r w:rsidRPr="006263D0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</w:t>
      </w:r>
    </w:p>
    <w:bookmarkEnd w:id="5"/>
    <w:p w14:paraId="6F15FC9F" w14:textId="48E7304F" w:rsidR="004311AB" w:rsidRDefault="00431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color w:val="000000"/>
          <w:sz w:val="30"/>
          <w:szCs w:val="30"/>
          <w:cs/>
        </w:rPr>
      </w:pPr>
      <w:r>
        <w:rPr>
          <w:rFonts w:asciiTheme="majorBidi" w:eastAsia="Cordia New" w:hAnsiTheme="majorBidi" w:cstheme="majorBidi"/>
          <w:color w:val="000000"/>
          <w:sz w:val="30"/>
          <w:szCs w:val="30"/>
          <w:cs/>
        </w:rPr>
        <w:br w:type="page"/>
      </w:r>
    </w:p>
    <w:tbl>
      <w:tblPr>
        <w:tblW w:w="928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1"/>
        <w:gridCol w:w="1260"/>
        <w:gridCol w:w="269"/>
        <w:gridCol w:w="1172"/>
        <w:gridCol w:w="360"/>
        <w:gridCol w:w="1170"/>
        <w:gridCol w:w="269"/>
        <w:gridCol w:w="1276"/>
      </w:tblGrid>
      <w:tr w:rsidR="00943059" w:rsidRPr="006375B5" w14:paraId="0B709AC5" w14:textId="77777777" w:rsidTr="00E97BD2">
        <w:trPr>
          <w:tblHeader/>
        </w:trPr>
        <w:tc>
          <w:tcPr>
            <w:tcW w:w="1890" w:type="pct"/>
          </w:tcPr>
          <w:p w14:paraId="4077810D" w14:textId="52190CC6" w:rsidR="00943059" w:rsidRPr="008F3B5C" w:rsidRDefault="008F3B5C" w:rsidP="00B5662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F3B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</w:p>
        </w:tc>
        <w:tc>
          <w:tcPr>
            <w:tcW w:w="1454" w:type="pct"/>
            <w:gridSpan w:val="3"/>
          </w:tcPr>
          <w:p w14:paraId="439E9D80" w14:textId="77777777" w:rsidR="00943059" w:rsidRPr="006375B5" w:rsidRDefault="00943059" w:rsidP="00B5662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4" w:type="pct"/>
          </w:tcPr>
          <w:p w14:paraId="370CFFCF" w14:textId="77777777" w:rsidR="00943059" w:rsidRPr="006375B5" w:rsidRDefault="00943059" w:rsidP="00B5662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2" w:type="pct"/>
            <w:gridSpan w:val="3"/>
          </w:tcPr>
          <w:p w14:paraId="08BE668B" w14:textId="77777777" w:rsidR="00943059" w:rsidRPr="006375B5" w:rsidRDefault="00943059" w:rsidP="00B5662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7BD2" w:rsidRPr="006375B5" w14:paraId="084D235B" w14:textId="77777777" w:rsidTr="00E97BD2">
        <w:trPr>
          <w:tblHeader/>
        </w:trPr>
        <w:tc>
          <w:tcPr>
            <w:tcW w:w="1890" w:type="pct"/>
          </w:tcPr>
          <w:p w14:paraId="64B416AC" w14:textId="77777777" w:rsidR="00943059" w:rsidRPr="006375B5" w:rsidRDefault="00943059" w:rsidP="00B56622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</w:tcPr>
          <w:p w14:paraId="6BD6A1FE" w14:textId="5923B105" w:rsidR="00943059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  <w:shd w:val="clear" w:color="auto" w:fill="auto"/>
          </w:tcPr>
          <w:p w14:paraId="2411817D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14:paraId="4EA167C2" w14:textId="606BDA8D" w:rsidR="00943059" w:rsidRPr="000E564C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94" w:type="pct"/>
            <w:shd w:val="clear" w:color="auto" w:fill="auto"/>
          </w:tcPr>
          <w:p w14:paraId="21166508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32E986E" w14:textId="494ADF76" w:rsidR="00943059" w:rsidRPr="000E564C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  <w:shd w:val="clear" w:color="auto" w:fill="auto"/>
          </w:tcPr>
          <w:p w14:paraId="5D9A9A76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0F248D4B" w14:textId="73011C43" w:rsidR="00943059" w:rsidRPr="000E564C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E97BD2" w:rsidRPr="006375B5" w14:paraId="6FEA960A" w14:textId="77777777" w:rsidTr="00E97BD2">
        <w:trPr>
          <w:tblHeader/>
        </w:trPr>
        <w:tc>
          <w:tcPr>
            <w:tcW w:w="1890" w:type="pct"/>
          </w:tcPr>
          <w:p w14:paraId="79EE3AD9" w14:textId="77777777" w:rsidR="00943059" w:rsidRPr="006375B5" w:rsidRDefault="00943059" w:rsidP="00B56622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</w:tcPr>
          <w:p w14:paraId="43549B61" w14:textId="0D870B9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5" w:type="pct"/>
            <w:shd w:val="clear" w:color="auto" w:fill="auto"/>
          </w:tcPr>
          <w:p w14:paraId="1FD9BE85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14:paraId="7F6EA577" w14:textId="0AD490D2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64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94" w:type="pct"/>
            <w:shd w:val="clear" w:color="auto" w:fill="auto"/>
          </w:tcPr>
          <w:p w14:paraId="52CECC6D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28557B9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64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5" w:type="pct"/>
            <w:shd w:val="clear" w:color="auto" w:fill="auto"/>
          </w:tcPr>
          <w:p w14:paraId="30834427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36DA4DE2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64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43059" w:rsidRPr="006375B5" w14:paraId="62A05F62" w14:textId="77777777" w:rsidTr="00E97BD2">
        <w:trPr>
          <w:tblHeader/>
        </w:trPr>
        <w:tc>
          <w:tcPr>
            <w:tcW w:w="1890" w:type="pct"/>
          </w:tcPr>
          <w:p w14:paraId="158AEDA7" w14:textId="77777777" w:rsidR="00943059" w:rsidRPr="006375B5" w:rsidRDefault="00943059" w:rsidP="00B56622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10" w:type="pct"/>
            <w:gridSpan w:val="7"/>
          </w:tcPr>
          <w:p w14:paraId="0DCBE86D" w14:textId="77777777" w:rsidR="00943059" w:rsidRPr="006375B5" w:rsidRDefault="00943059" w:rsidP="00B5662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97BD2" w:rsidRPr="006375B5" w14:paraId="4C97C1E8" w14:textId="77777777" w:rsidTr="00E97BD2">
        <w:trPr>
          <w:trHeight w:val="80"/>
        </w:trPr>
        <w:tc>
          <w:tcPr>
            <w:tcW w:w="1890" w:type="pct"/>
          </w:tcPr>
          <w:p w14:paraId="3D781EE0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78" w:type="pct"/>
          </w:tcPr>
          <w:p w14:paraId="44453CE9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F3E7FB3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BB5D3B1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5986E2B9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6B4C09B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F4DB546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63303CC2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7BD2" w:rsidRPr="006375B5" w14:paraId="43D9693C" w14:textId="77777777" w:rsidTr="00E97BD2">
        <w:trPr>
          <w:trHeight w:val="80"/>
        </w:trPr>
        <w:tc>
          <w:tcPr>
            <w:tcW w:w="1890" w:type="pct"/>
          </w:tcPr>
          <w:p w14:paraId="74F6BC8A" w14:textId="77777777" w:rsidR="00943059" w:rsidRPr="006375B5" w:rsidRDefault="00943059" w:rsidP="00B56622">
            <w:pPr>
              <w:tabs>
                <w:tab w:val="decimal" w:pos="72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78" w:type="pct"/>
          </w:tcPr>
          <w:p w14:paraId="38AC037A" w14:textId="7E75695C" w:rsidR="00943059" w:rsidRPr="006375B5" w:rsidRDefault="003E0FF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5" w:type="pct"/>
          </w:tcPr>
          <w:p w14:paraId="3A0E3736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E68EEEE" w14:textId="7F766701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F103E5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94" w:type="pct"/>
          </w:tcPr>
          <w:p w14:paraId="2AA2F1E9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48273C21" w14:textId="626DD643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F103E5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45" w:type="pct"/>
          </w:tcPr>
          <w:p w14:paraId="243A9894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76FC3064" w14:textId="43600851" w:rsidR="00943059" w:rsidRPr="006375B5" w:rsidRDefault="00F103E5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</w:t>
            </w:r>
          </w:p>
        </w:tc>
      </w:tr>
      <w:tr w:rsidR="00E97BD2" w:rsidRPr="006375B5" w14:paraId="3173242A" w14:textId="77777777" w:rsidTr="00E97BD2">
        <w:trPr>
          <w:trHeight w:val="80"/>
        </w:trPr>
        <w:tc>
          <w:tcPr>
            <w:tcW w:w="1890" w:type="pct"/>
          </w:tcPr>
          <w:p w14:paraId="06A6F4D9" w14:textId="77777777" w:rsidR="00943059" w:rsidRPr="006375B5" w:rsidRDefault="00943059" w:rsidP="00B56622">
            <w:pPr>
              <w:tabs>
                <w:tab w:val="decimal" w:pos="72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6375B5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78" w:type="pct"/>
          </w:tcPr>
          <w:p w14:paraId="4E0BD856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7773B3A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427EDB1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3AD6A666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7BA5DB6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3A9F3F9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4A015DAA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7BD2" w:rsidRPr="006375B5" w14:paraId="58BF124E" w14:textId="77777777" w:rsidTr="00E97BD2">
        <w:trPr>
          <w:trHeight w:val="80"/>
        </w:trPr>
        <w:tc>
          <w:tcPr>
            <w:tcW w:w="1890" w:type="pct"/>
          </w:tcPr>
          <w:p w14:paraId="293F3E32" w14:textId="77777777" w:rsidR="00943059" w:rsidRPr="006375B5" w:rsidRDefault="00943059" w:rsidP="00B56622">
            <w:pPr>
              <w:tabs>
                <w:tab w:val="decimal" w:pos="72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eastAsia="Batang" w:hAnsi="Angsana New"/>
                <w:sz w:val="30"/>
                <w:szCs w:val="30"/>
                <w:cs/>
              </w:rPr>
              <w:t xml:space="preserve">   น้อยกว่า </w:t>
            </w:r>
            <w:r w:rsidRPr="000E564C"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6375B5">
              <w:rPr>
                <w:rFonts w:ascii="Angsana New" w:eastAsia="Batang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78" w:type="pct"/>
          </w:tcPr>
          <w:p w14:paraId="7A41BCF5" w14:textId="51027D53" w:rsidR="00943059" w:rsidRPr="006375B5" w:rsidRDefault="003E0FF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145" w:type="pct"/>
          </w:tcPr>
          <w:p w14:paraId="46FAF711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4E52EF4" w14:textId="32735C4F" w:rsidR="00943059" w:rsidRPr="006375B5" w:rsidRDefault="00F103E5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94" w:type="pct"/>
          </w:tcPr>
          <w:p w14:paraId="07471013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4C405CAD" w14:textId="63BC3642" w:rsidR="00943059" w:rsidRPr="006375B5" w:rsidRDefault="00F103E5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5C304664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43095999" w14:textId="6E2C662E" w:rsidR="00943059" w:rsidRPr="006375B5" w:rsidRDefault="00F103E5" w:rsidP="00F1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97BD2" w:rsidRPr="006375B5" w14:paraId="05975504" w14:textId="77777777" w:rsidTr="00E97BD2">
        <w:trPr>
          <w:trHeight w:val="80"/>
        </w:trPr>
        <w:tc>
          <w:tcPr>
            <w:tcW w:w="1890" w:type="pct"/>
          </w:tcPr>
          <w:p w14:paraId="352E1E5E" w14:textId="77777777" w:rsidR="00943059" w:rsidRPr="006375B5" w:rsidRDefault="00943059" w:rsidP="00B56622">
            <w:pPr>
              <w:tabs>
                <w:tab w:val="decimal" w:pos="72"/>
              </w:tabs>
              <w:ind w:left="72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</w:tcPr>
          <w:p w14:paraId="454FC26E" w14:textId="404A6557" w:rsidR="00943059" w:rsidRPr="00A32D6D" w:rsidRDefault="003E0FF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146</w:t>
            </w:r>
          </w:p>
        </w:tc>
        <w:tc>
          <w:tcPr>
            <w:tcW w:w="145" w:type="pct"/>
          </w:tcPr>
          <w:p w14:paraId="1FE2DE57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5D78640E" w14:textId="323FE199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A32D6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103E5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194" w:type="pct"/>
          </w:tcPr>
          <w:p w14:paraId="6EA34C9E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09BF39F2" w14:textId="2FADACB1" w:rsidR="00943059" w:rsidRPr="00C2649D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103E5"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145" w:type="pct"/>
          </w:tcPr>
          <w:p w14:paraId="081EA5CD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</w:tcPr>
          <w:p w14:paraId="1ACB5562" w14:textId="7E28A45E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24F87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F103E5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</w:tr>
      <w:tr w:rsidR="00E97BD2" w:rsidRPr="006375B5" w14:paraId="62197BB2" w14:textId="77777777" w:rsidTr="00E97BD2">
        <w:trPr>
          <w:trHeight w:val="80"/>
        </w:trPr>
        <w:tc>
          <w:tcPr>
            <w:tcW w:w="1890" w:type="pct"/>
          </w:tcPr>
          <w:p w14:paraId="19A527B6" w14:textId="77777777" w:rsidR="00943059" w:rsidRPr="00FB1950" w:rsidRDefault="00943059" w:rsidP="00B56622">
            <w:pPr>
              <w:tabs>
                <w:tab w:val="decimal" w:pos="72"/>
              </w:tabs>
              <w:ind w:lef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8" w:type="pct"/>
          </w:tcPr>
          <w:p w14:paraId="6FF13FDD" w14:textId="77777777" w:rsidR="00943059" w:rsidRPr="00FB1950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5" w:type="pct"/>
          </w:tcPr>
          <w:p w14:paraId="152BFDD2" w14:textId="77777777" w:rsidR="00943059" w:rsidRPr="00FB1950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1" w:type="pct"/>
          </w:tcPr>
          <w:p w14:paraId="53B51091" w14:textId="77777777" w:rsidR="00943059" w:rsidRPr="00FB1950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94" w:type="pct"/>
          </w:tcPr>
          <w:p w14:paraId="64497C1E" w14:textId="77777777" w:rsidR="00943059" w:rsidRPr="00FB1950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pct"/>
          </w:tcPr>
          <w:p w14:paraId="722B64E2" w14:textId="77777777" w:rsidR="00943059" w:rsidRPr="00FB1950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5" w:type="pct"/>
          </w:tcPr>
          <w:p w14:paraId="05CA3814" w14:textId="77777777" w:rsidR="00943059" w:rsidRPr="00FB1950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87" w:type="pct"/>
          </w:tcPr>
          <w:p w14:paraId="39D6020D" w14:textId="77777777" w:rsidR="00943059" w:rsidRPr="00FB1950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E97BD2" w:rsidRPr="006375B5" w14:paraId="5CBFA61C" w14:textId="77777777" w:rsidTr="00E97BD2">
        <w:trPr>
          <w:trHeight w:val="80"/>
        </w:trPr>
        <w:tc>
          <w:tcPr>
            <w:tcW w:w="1890" w:type="pct"/>
          </w:tcPr>
          <w:p w14:paraId="06AB46BE" w14:textId="77777777" w:rsidR="00943059" w:rsidRPr="006375B5" w:rsidRDefault="00943059" w:rsidP="00B56622">
            <w:pPr>
              <w:tabs>
                <w:tab w:val="decimal" w:pos="72"/>
              </w:tabs>
              <w:ind w:lef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678" w:type="pct"/>
          </w:tcPr>
          <w:p w14:paraId="73C589CA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C43EF02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5351DD4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</w:tcPr>
          <w:p w14:paraId="71C642D3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5DFE9FAC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0C406F9D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</w:tcPr>
          <w:p w14:paraId="1F06A39E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97BD2" w:rsidRPr="006375B5" w14:paraId="2C3B16C0" w14:textId="77777777" w:rsidTr="00E97BD2">
        <w:trPr>
          <w:trHeight w:val="80"/>
        </w:trPr>
        <w:tc>
          <w:tcPr>
            <w:tcW w:w="1890" w:type="pct"/>
          </w:tcPr>
          <w:p w14:paraId="3F54657A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78" w:type="pct"/>
          </w:tcPr>
          <w:p w14:paraId="23C5C2FA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145" w:type="pct"/>
          </w:tcPr>
          <w:p w14:paraId="74D5B97F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1" w:type="pct"/>
          </w:tcPr>
          <w:p w14:paraId="463A44AF" w14:textId="013F81AA" w:rsidR="00943059" w:rsidRPr="006375B5" w:rsidRDefault="00F103E5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194" w:type="pct"/>
          </w:tcPr>
          <w:p w14:paraId="4469B7AE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0" w:type="pct"/>
          </w:tcPr>
          <w:p w14:paraId="26B85A57" w14:textId="77777777" w:rsidR="00943059" w:rsidRPr="006375B5" w:rsidRDefault="00943059" w:rsidP="00DC3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96E8411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87" w:type="pct"/>
          </w:tcPr>
          <w:p w14:paraId="6FCD2616" w14:textId="7AA303FA" w:rsidR="00943059" w:rsidRPr="006375B5" w:rsidRDefault="00F103E5" w:rsidP="00DC3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97BD2" w:rsidRPr="006375B5" w14:paraId="6D0BF704" w14:textId="77777777" w:rsidTr="00E97BD2">
        <w:trPr>
          <w:trHeight w:val="80"/>
        </w:trPr>
        <w:tc>
          <w:tcPr>
            <w:tcW w:w="1890" w:type="pct"/>
          </w:tcPr>
          <w:p w14:paraId="71E487DB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6375B5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78" w:type="pct"/>
          </w:tcPr>
          <w:p w14:paraId="673CE108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591CF24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1" w:type="pct"/>
          </w:tcPr>
          <w:p w14:paraId="65C46CBF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3B8CBEF8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0" w:type="pct"/>
          </w:tcPr>
          <w:p w14:paraId="2186F2EF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1226F33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87" w:type="pct"/>
          </w:tcPr>
          <w:p w14:paraId="3110D018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7BD2" w:rsidRPr="006375B5" w14:paraId="74FB2997" w14:textId="77777777" w:rsidTr="00E97BD2">
        <w:trPr>
          <w:trHeight w:val="80"/>
        </w:trPr>
        <w:tc>
          <w:tcPr>
            <w:tcW w:w="1890" w:type="pct"/>
          </w:tcPr>
          <w:p w14:paraId="7F104D89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eastAsia="Batang" w:hAnsi="Angsana New"/>
                <w:sz w:val="30"/>
                <w:szCs w:val="30"/>
                <w:cs/>
              </w:rPr>
              <w:t xml:space="preserve">   น้อยกว่า </w:t>
            </w:r>
            <w:r w:rsidRPr="000E564C"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6375B5">
              <w:rPr>
                <w:rFonts w:ascii="Angsana New" w:eastAsia="Batang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78" w:type="pct"/>
          </w:tcPr>
          <w:p w14:paraId="2F7B6EFE" w14:textId="56124BE4" w:rsidR="00943059" w:rsidRPr="006375B5" w:rsidRDefault="003E0FF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45" w:type="pct"/>
          </w:tcPr>
          <w:p w14:paraId="2D5DC13E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1" w:type="pct"/>
          </w:tcPr>
          <w:p w14:paraId="00CB3F7E" w14:textId="5A5810F9" w:rsidR="00943059" w:rsidRPr="006375B5" w:rsidRDefault="00F103E5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94" w:type="pct"/>
          </w:tcPr>
          <w:p w14:paraId="104F81B2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0" w:type="pct"/>
          </w:tcPr>
          <w:p w14:paraId="552F30A1" w14:textId="5FF3E684" w:rsidR="00943059" w:rsidRPr="006375B5" w:rsidRDefault="00F103E5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45" w:type="pct"/>
          </w:tcPr>
          <w:p w14:paraId="0E6960DA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87" w:type="pct"/>
          </w:tcPr>
          <w:p w14:paraId="7BB54A95" w14:textId="5A3B8E2F" w:rsidR="00943059" w:rsidRPr="006375B5" w:rsidRDefault="00F103E5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97BD2" w:rsidRPr="006375B5" w14:paraId="0AE81E16" w14:textId="77777777" w:rsidTr="00E97BD2">
        <w:trPr>
          <w:trHeight w:val="80"/>
        </w:trPr>
        <w:tc>
          <w:tcPr>
            <w:tcW w:w="1890" w:type="pct"/>
          </w:tcPr>
          <w:p w14:paraId="6277829C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eastAsia="Batang" w:hAnsi="Angsana New"/>
                <w:sz w:val="30"/>
                <w:szCs w:val="30"/>
                <w:cs/>
              </w:rPr>
              <w:t xml:space="preserve">   </w:t>
            </w:r>
            <w:r w:rsidRPr="000E564C"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6375B5">
              <w:rPr>
                <w:rFonts w:ascii="Angsana New" w:eastAsia="Batang" w:hAnsi="Angsana New"/>
                <w:sz w:val="30"/>
                <w:szCs w:val="30"/>
                <w:cs/>
              </w:rPr>
              <w:t xml:space="preserve"> - </w:t>
            </w:r>
            <w:r w:rsidRPr="000E564C">
              <w:rPr>
                <w:rFonts w:ascii="Angsana New" w:eastAsia="Batang" w:hAnsi="Angsana New"/>
                <w:sz w:val="30"/>
                <w:szCs w:val="30"/>
              </w:rPr>
              <w:t>6</w:t>
            </w:r>
            <w:r w:rsidRPr="006375B5">
              <w:rPr>
                <w:rFonts w:ascii="Angsana New" w:eastAsia="Batang" w:hAnsi="Angsana New"/>
                <w:sz w:val="30"/>
                <w:szCs w:val="30"/>
              </w:rPr>
              <w:t xml:space="preserve"> </w:t>
            </w:r>
            <w:r w:rsidRPr="006375B5">
              <w:rPr>
                <w:rFonts w:ascii="Angsana New" w:eastAsia="Batang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78" w:type="pct"/>
          </w:tcPr>
          <w:p w14:paraId="1DDA8526" w14:textId="0007AEE0" w:rsidR="00943059" w:rsidRPr="006375B5" w:rsidRDefault="003E0FF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6332BA8D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1" w:type="pct"/>
          </w:tcPr>
          <w:p w14:paraId="2C2B9275" w14:textId="5530F3DD" w:rsidR="00943059" w:rsidRPr="006375B5" w:rsidRDefault="00F103E5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94" w:type="pct"/>
          </w:tcPr>
          <w:p w14:paraId="1E9E672D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0" w:type="pct"/>
          </w:tcPr>
          <w:p w14:paraId="3DE8E691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AE20B83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87" w:type="pct"/>
          </w:tcPr>
          <w:p w14:paraId="3CE07B54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97BD2" w:rsidRPr="006375B5" w14:paraId="12A6F7E7" w14:textId="77777777" w:rsidTr="00E97BD2">
        <w:trPr>
          <w:trHeight w:val="80"/>
        </w:trPr>
        <w:tc>
          <w:tcPr>
            <w:tcW w:w="1890" w:type="pct"/>
          </w:tcPr>
          <w:p w14:paraId="05D6D9EF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eastAsia="Batang" w:hAnsi="Angsana New"/>
                <w:sz w:val="30"/>
                <w:szCs w:val="30"/>
                <w:cs/>
              </w:rPr>
              <w:t xml:space="preserve">   มากกว่า </w:t>
            </w:r>
            <w:r w:rsidRPr="000E564C">
              <w:rPr>
                <w:rFonts w:ascii="Angsana New" w:eastAsia="Batang" w:hAnsi="Angsana New"/>
                <w:sz w:val="30"/>
                <w:szCs w:val="30"/>
              </w:rPr>
              <w:t>12</w:t>
            </w:r>
            <w:r w:rsidRPr="006375B5">
              <w:rPr>
                <w:rFonts w:ascii="Angsana New" w:eastAsia="Batang" w:hAnsi="Angsana New"/>
                <w:sz w:val="30"/>
                <w:szCs w:val="30"/>
              </w:rPr>
              <w:t xml:space="preserve">  </w:t>
            </w:r>
            <w:r w:rsidRPr="006375B5">
              <w:rPr>
                <w:rFonts w:ascii="Angsana New" w:eastAsia="Batang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1E73522F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45" w:type="pct"/>
          </w:tcPr>
          <w:p w14:paraId="49249CEE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1CA537B8" w14:textId="24671DE6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F103E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94" w:type="pct"/>
          </w:tcPr>
          <w:p w14:paraId="09575ED8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77DE4581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45" w:type="pct"/>
          </w:tcPr>
          <w:p w14:paraId="251D592E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71F3022A" w14:textId="2A107B34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24F87">
              <w:rPr>
                <w:rFonts w:ascii="Angsana New" w:hAnsi="Angsana New" w:hint="cs"/>
                <w:sz w:val="30"/>
                <w:szCs w:val="30"/>
              </w:rPr>
              <w:t>1</w:t>
            </w:r>
            <w:r w:rsidR="00F103E5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E97BD2" w:rsidRPr="006375B5" w14:paraId="65CE48D6" w14:textId="77777777" w:rsidTr="00E97BD2">
        <w:trPr>
          <w:trHeight w:val="80"/>
        </w:trPr>
        <w:tc>
          <w:tcPr>
            <w:tcW w:w="1890" w:type="pct"/>
          </w:tcPr>
          <w:p w14:paraId="2A810919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46D60E" w14:textId="3B7CEDCD" w:rsidR="00943059" w:rsidRPr="00B42133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F103E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5" w:type="pct"/>
            <w:shd w:val="clear" w:color="auto" w:fill="auto"/>
          </w:tcPr>
          <w:p w14:paraId="3F8EA5FC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298A6" w14:textId="111ADB76" w:rsidR="00943059" w:rsidRPr="00F103E5" w:rsidRDefault="00F103E5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03E5">
              <w:rPr>
                <w:rFonts w:ascii="Angsana New" w:hAnsi="Angsana New"/>
                <w:b/>
                <w:bCs/>
                <w:sz w:val="30"/>
                <w:szCs w:val="30"/>
              </w:rPr>
              <w:t>153</w:t>
            </w:r>
          </w:p>
        </w:tc>
        <w:tc>
          <w:tcPr>
            <w:tcW w:w="194" w:type="pct"/>
            <w:shd w:val="clear" w:color="auto" w:fill="auto"/>
          </w:tcPr>
          <w:p w14:paraId="53270BEB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011AA1" w14:textId="7EC1CB77" w:rsidR="00943059" w:rsidRPr="003F552F" w:rsidRDefault="00F103E5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145" w:type="pct"/>
            <w:shd w:val="clear" w:color="auto" w:fill="auto"/>
          </w:tcPr>
          <w:p w14:paraId="7167474F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27A414" w14:textId="77C02A1D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24F87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F103E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E97BD2" w:rsidRPr="006375B5" w14:paraId="3724AD2B" w14:textId="77777777" w:rsidTr="00E97BD2">
        <w:trPr>
          <w:trHeight w:val="80"/>
        </w:trPr>
        <w:tc>
          <w:tcPr>
            <w:tcW w:w="1890" w:type="pct"/>
          </w:tcPr>
          <w:p w14:paraId="35CD3513" w14:textId="512A48FA" w:rsidR="00943059" w:rsidRPr="006375B5" w:rsidRDefault="00943059" w:rsidP="00B56622">
            <w:pPr>
              <w:ind w:left="72"/>
              <w:rPr>
                <w:rFonts w:ascii="Angsana New" w:hAnsi="Angsana New"/>
                <w:sz w:val="30"/>
                <w:szCs w:val="30"/>
              </w:rPr>
            </w:pPr>
            <w:r w:rsidRPr="00BF4B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</w:t>
            </w:r>
            <w:r w:rsidRPr="006375B5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ตามสัญญาเช่าดำเนินงาน</w:t>
            </w:r>
            <w:r w:rsidR="00E97BD2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br/>
            </w:r>
            <w:r w:rsidR="00E97BD2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ที่ยังไม่เรียกชำระ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</w:tcPr>
          <w:p w14:paraId="00517BD8" w14:textId="77777777" w:rsidR="00E97BD2" w:rsidRDefault="00E97BD2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C79F2FF" w14:textId="11C24A6A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F103E5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145" w:type="pct"/>
            <w:shd w:val="clear" w:color="auto" w:fill="auto"/>
          </w:tcPr>
          <w:p w14:paraId="0D6BD2FE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59F85D67" w14:textId="77777777" w:rsidR="00E97BD2" w:rsidRDefault="00E97BD2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C8A1025" w14:textId="6C4B0A98" w:rsidR="00943059" w:rsidRPr="006375B5" w:rsidRDefault="00F103E5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370</w:t>
            </w:r>
          </w:p>
        </w:tc>
        <w:tc>
          <w:tcPr>
            <w:tcW w:w="194" w:type="pct"/>
            <w:shd w:val="clear" w:color="auto" w:fill="auto"/>
          </w:tcPr>
          <w:p w14:paraId="579A4C48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0C728D6B" w14:textId="77777777" w:rsidR="00E97BD2" w:rsidRDefault="00E97BD2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56D5546" w14:textId="635CF99E" w:rsidR="00943059" w:rsidRPr="006375B5" w:rsidRDefault="00F103E5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145" w:type="pct"/>
          </w:tcPr>
          <w:p w14:paraId="5E6D4694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4293537B" w14:textId="77777777" w:rsidR="00E97BD2" w:rsidRDefault="00E97BD2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139880A" w14:textId="3BD11435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F87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F103E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E97BD2" w:rsidRPr="006375B5" w14:paraId="30C303B4" w14:textId="77777777" w:rsidTr="00E97BD2">
        <w:trPr>
          <w:trHeight w:val="82"/>
        </w:trPr>
        <w:tc>
          <w:tcPr>
            <w:tcW w:w="1890" w:type="pct"/>
          </w:tcPr>
          <w:p w14:paraId="151413AE" w14:textId="77777777" w:rsidR="00943059" w:rsidRPr="006375B5" w:rsidRDefault="00943059" w:rsidP="00B56622">
            <w:pPr>
              <w:ind w:lef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</w:tcPr>
          <w:p w14:paraId="3E43B182" w14:textId="7BB871EF" w:rsidR="00943059" w:rsidRPr="006375B5" w:rsidRDefault="00F103E5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681</w:t>
            </w:r>
          </w:p>
        </w:tc>
        <w:tc>
          <w:tcPr>
            <w:tcW w:w="145" w:type="pct"/>
            <w:shd w:val="clear" w:color="auto" w:fill="auto"/>
          </w:tcPr>
          <w:p w14:paraId="45FDA404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auto"/>
          </w:tcPr>
          <w:p w14:paraId="2E89F47D" w14:textId="53D5ED67" w:rsidR="00943059" w:rsidRPr="006375B5" w:rsidRDefault="00F103E5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711</w:t>
            </w:r>
          </w:p>
        </w:tc>
        <w:tc>
          <w:tcPr>
            <w:tcW w:w="194" w:type="pct"/>
            <w:shd w:val="clear" w:color="auto" w:fill="auto"/>
          </w:tcPr>
          <w:p w14:paraId="7D751A60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14:paraId="1081D335" w14:textId="56B74E1A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F103E5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5F905552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3F26060D" w14:textId="6267088B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F87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F103E5">
              <w:rPr>
                <w:rFonts w:ascii="Angsana New" w:hAnsi="Angsana New"/>
                <w:b/>
                <w:bCs/>
                <w:sz w:val="30"/>
                <w:szCs w:val="30"/>
              </w:rPr>
              <w:t>01</w:t>
            </w:r>
          </w:p>
        </w:tc>
      </w:tr>
      <w:tr w:rsidR="00E97BD2" w:rsidRPr="006375B5" w14:paraId="1FAB563B" w14:textId="77777777" w:rsidTr="00E97BD2">
        <w:trPr>
          <w:trHeight w:val="82"/>
        </w:trPr>
        <w:tc>
          <w:tcPr>
            <w:tcW w:w="1890" w:type="pct"/>
          </w:tcPr>
          <w:p w14:paraId="4471E835" w14:textId="5CD546A0" w:rsidR="00943059" w:rsidRPr="0093396C" w:rsidRDefault="00943059" w:rsidP="00B56622">
            <w:pPr>
              <w:ind w:left="72"/>
              <w:rPr>
                <w:rFonts w:ascii="Angsana New" w:hAnsi="Angsana New"/>
                <w:sz w:val="30"/>
                <w:szCs w:val="30"/>
              </w:rPr>
            </w:pPr>
            <w:r w:rsidRPr="009339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339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93396C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  <w:r w:rsidR="00E97BD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E97BD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93396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ที่คาดว่าจะเกิดขึ้น 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</w:tcPr>
          <w:p w14:paraId="61FE7065" w14:textId="77777777" w:rsidR="00E97BD2" w:rsidRDefault="00E97BD2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60E60E98" w14:textId="6B316BB8" w:rsidR="00943059" w:rsidRPr="002B7DD0" w:rsidRDefault="00943059" w:rsidP="00DC3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2B7DD0">
              <w:rPr>
                <w:rFonts w:ascii="Angsana New" w:hAnsi="Angsana New"/>
                <w:sz w:val="30"/>
                <w:szCs w:val="30"/>
              </w:rPr>
              <w:t>(20)</w:t>
            </w:r>
          </w:p>
        </w:tc>
        <w:tc>
          <w:tcPr>
            <w:tcW w:w="145" w:type="pct"/>
            <w:shd w:val="clear" w:color="auto" w:fill="auto"/>
          </w:tcPr>
          <w:p w14:paraId="74CAD926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79B8BA92" w14:textId="77777777" w:rsidR="00E97BD2" w:rsidRDefault="00E97BD2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24F97148" w14:textId="3DD2A7C3" w:rsidR="00943059" w:rsidRPr="006375B5" w:rsidRDefault="00943059" w:rsidP="00DC3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1C42">
              <w:rPr>
                <w:rFonts w:ascii="Angsana New" w:hAnsi="Angsana New"/>
                <w:sz w:val="30"/>
                <w:szCs w:val="30"/>
              </w:rPr>
              <w:t>(</w:t>
            </w:r>
            <w:r w:rsidRPr="004E4952">
              <w:rPr>
                <w:rFonts w:ascii="Angsana New" w:hAnsi="Angsana New"/>
                <w:sz w:val="30"/>
                <w:szCs w:val="30"/>
              </w:rPr>
              <w:t>2</w:t>
            </w:r>
            <w:r w:rsidR="00F103E5">
              <w:rPr>
                <w:rFonts w:ascii="Angsana New" w:hAnsi="Angsana New"/>
                <w:sz w:val="30"/>
                <w:szCs w:val="30"/>
              </w:rPr>
              <w:t>0</w:t>
            </w:r>
            <w:r w:rsidRPr="004E495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4" w:type="pct"/>
            <w:shd w:val="clear" w:color="auto" w:fill="auto"/>
          </w:tcPr>
          <w:p w14:paraId="107B8EFB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59EC0CA7" w14:textId="77777777" w:rsidR="00E97BD2" w:rsidRDefault="00E97BD2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6F28F305" w14:textId="3EDA5B44" w:rsidR="00943059" w:rsidRPr="003F552F" w:rsidRDefault="00943059" w:rsidP="00DC3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(10)</w:t>
            </w:r>
          </w:p>
        </w:tc>
        <w:tc>
          <w:tcPr>
            <w:tcW w:w="145" w:type="pct"/>
          </w:tcPr>
          <w:p w14:paraId="10FFFDBB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6D7614D0" w14:textId="77777777" w:rsidR="00E97BD2" w:rsidRDefault="00E97BD2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14:paraId="47B5AC99" w14:textId="42CBE958" w:rsidR="00943059" w:rsidRPr="006375B5" w:rsidRDefault="00943059" w:rsidP="00DC3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824F87">
              <w:rPr>
                <w:rFonts w:ascii="Angsana New" w:hAnsi="Angsana New" w:hint="cs"/>
                <w:sz w:val="30"/>
                <w:szCs w:val="30"/>
              </w:rPr>
              <w:t>1</w:t>
            </w:r>
            <w:r w:rsidR="00F103E5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97BD2" w:rsidRPr="006375B5" w14:paraId="7FEBDBBC" w14:textId="77777777" w:rsidTr="00E97BD2">
        <w:trPr>
          <w:trHeight w:val="82"/>
        </w:trPr>
        <w:tc>
          <w:tcPr>
            <w:tcW w:w="1890" w:type="pct"/>
          </w:tcPr>
          <w:p w14:paraId="0B17D773" w14:textId="77777777" w:rsidR="00943059" w:rsidRPr="006375B5" w:rsidRDefault="00943059" w:rsidP="00B56622">
            <w:pPr>
              <w:ind w:left="255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B10B3B" w14:textId="7CAA654D" w:rsidR="00943059" w:rsidRPr="0046199F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F103E5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45" w:type="pct"/>
            <w:shd w:val="clear" w:color="auto" w:fill="auto"/>
          </w:tcPr>
          <w:p w14:paraId="1F088F9B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79F77D" w14:textId="2B065567" w:rsidR="00943059" w:rsidRPr="006375B5" w:rsidRDefault="00F103E5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94" w:type="pct"/>
            <w:shd w:val="clear" w:color="auto" w:fill="auto"/>
          </w:tcPr>
          <w:p w14:paraId="30184982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C8C490" w14:textId="09262D5E" w:rsidR="00943059" w:rsidRPr="003F552F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F103E5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672994F6" w14:textId="77777777" w:rsidR="00943059" w:rsidRPr="006375B5" w:rsidRDefault="00943059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41449A9A" w14:textId="359408D9" w:rsidR="00943059" w:rsidRPr="00F103E5" w:rsidRDefault="00F103E5" w:rsidP="00B5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03E5">
              <w:rPr>
                <w:rFonts w:ascii="Angsana New" w:hAnsi="Angsana New"/>
                <w:b/>
                <w:bCs/>
                <w:sz w:val="30"/>
                <w:szCs w:val="30"/>
              </w:rPr>
              <w:t>191</w:t>
            </w:r>
          </w:p>
        </w:tc>
      </w:tr>
    </w:tbl>
    <w:p w14:paraId="355CB423" w14:textId="77777777" w:rsidR="00943059" w:rsidRPr="006263D0" w:rsidRDefault="00943059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</w:p>
    <w:p w14:paraId="566E8F04" w14:textId="1515F8AB" w:rsidR="00A46761" w:rsidRPr="006263D0" w:rsidRDefault="00AC6E8D" w:rsidP="00B7073E">
      <w:pPr>
        <w:tabs>
          <w:tab w:val="clear" w:pos="227"/>
          <w:tab w:val="clear" w:pos="454"/>
          <w:tab w:val="clear" w:pos="680"/>
          <w:tab w:val="left" w:pos="720"/>
        </w:tabs>
        <w:ind w:left="540" w:right="-25" w:hanging="9"/>
        <w:jc w:val="thaiDistribute"/>
        <w:rPr>
          <w:rFonts w:asciiTheme="majorBidi" w:hAnsiTheme="majorBidi" w:cstheme="majorBidi"/>
          <w:sz w:val="30"/>
          <w:szCs w:val="30"/>
        </w:rPr>
      </w:pPr>
      <w:r w:rsidRPr="006263D0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โดยปกติระยะเวลาการให้สินเชื่อแก่ลูกค้าค่าเช่าและบริการของกลุ่มบริษัท มีระยะเวลาตั้งแต่ </w:t>
      </w:r>
      <w:r w:rsidR="00415B4C" w:rsidRPr="006263D0">
        <w:rPr>
          <w:rFonts w:asciiTheme="majorBidi" w:hAnsiTheme="majorBidi" w:cstheme="majorBidi"/>
          <w:sz w:val="30"/>
          <w:szCs w:val="30"/>
        </w:rPr>
        <w:t>30</w:t>
      </w:r>
      <w:r w:rsidRPr="006263D0">
        <w:rPr>
          <w:rFonts w:asciiTheme="majorBidi" w:hAnsiTheme="majorBidi" w:cstheme="majorBidi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วันถึง </w:t>
      </w:r>
      <w:r w:rsidR="00415B4C" w:rsidRPr="006263D0">
        <w:rPr>
          <w:rFonts w:asciiTheme="majorBidi" w:hAnsiTheme="majorBidi" w:cstheme="majorBidi"/>
          <w:sz w:val="30"/>
          <w:szCs w:val="30"/>
        </w:rPr>
        <w:t>60</w:t>
      </w:r>
      <w:r w:rsidRPr="006263D0">
        <w:rPr>
          <w:rFonts w:asciiTheme="majorBidi" w:hAnsiTheme="majorBidi" w:cstheme="majorBidi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วัน </w:t>
      </w:r>
    </w:p>
    <w:p w14:paraId="7FBAC4B5" w14:textId="3521DF30" w:rsidR="00AE77DD" w:rsidRPr="006263D0" w:rsidRDefault="00AE7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x-none" w:eastAsia="x-none"/>
        </w:rPr>
      </w:pPr>
    </w:p>
    <w:p w14:paraId="00F6A9C1" w14:textId="77777777" w:rsidR="00D4611A" w:rsidRPr="006263D0" w:rsidRDefault="00D46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x-none" w:eastAsia="x-none"/>
        </w:rPr>
      </w:pPr>
      <w:r w:rsidRPr="006263D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78A69BB" w14:textId="444BAC46" w:rsidR="006719AD" w:rsidRPr="006263D0" w:rsidRDefault="0050366E" w:rsidP="0050366E">
      <w:pPr>
        <w:pStyle w:val="Heading6"/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lastRenderedPageBreak/>
        <w:t>1</w:t>
      </w:r>
      <w:r w:rsidR="002F7967">
        <w:rPr>
          <w:rFonts w:asciiTheme="majorBidi" w:hAnsiTheme="majorBidi" w:cstheme="majorBidi"/>
          <w:sz w:val="30"/>
          <w:szCs w:val="30"/>
          <w:lang w:val="en-US"/>
        </w:rPr>
        <w:t>3</w:t>
      </w:r>
      <w:r>
        <w:rPr>
          <w:rFonts w:asciiTheme="majorBidi" w:hAnsiTheme="majorBidi" w:cstheme="majorBidi"/>
          <w:sz w:val="30"/>
          <w:szCs w:val="30"/>
          <w:lang w:val="en-US"/>
        </w:rPr>
        <w:tab/>
      </w:r>
      <w:r w:rsidR="00C35F8B" w:rsidRPr="006263D0">
        <w:rPr>
          <w:rFonts w:asciiTheme="majorBidi" w:hAnsiTheme="majorBidi" w:cstheme="majorBidi"/>
          <w:sz w:val="30"/>
          <w:szCs w:val="30"/>
          <w:cs/>
        </w:rPr>
        <w:t>ภาระผูกพันกับ</w:t>
      </w:r>
      <w:r w:rsidR="002F7967">
        <w:rPr>
          <w:rFonts w:asciiTheme="majorBidi" w:hAnsiTheme="majorBidi" w:cstheme="majorBidi" w:hint="cs"/>
          <w:sz w:val="30"/>
          <w:szCs w:val="30"/>
          <w:cs/>
          <w:lang w:val="en-US"/>
        </w:rPr>
        <w:t>บุคคลหรือ</w:t>
      </w:r>
      <w:r w:rsidR="00C35F8B" w:rsidRPr="006263D0">
        <w:rPr>
          <w:rFonts w:asciiTheme="majorBidi" w:hAnsiTheme="majorBidi" w:cstheme="majorBidi"/>
          <w:sz w:val="30"/>
          <w:szCs w:val="30"/>
          <w:cs/>
        </w:rPr>
        <w:t>กิจการที่ไม่เกี่ยวข้องกัน</w:t>
      </w:r>
    </w:p>
    <w:p w14:paraId="0F995B89" w14:textId="7D2C8868" w:rsidR="00977CC6" w:rsidRDefault="00977CC6" w:rsidP="00977CC6">
      <w:pPr>
        <w:pStyle w:val="ListParagraph"/>
        <w:ind w:left="900"/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W w:w="9152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249"/>
        <w:gridCol w:w="988"/>
        <w:gridCol w:w="269"/>
        <w:gridCol w:w="1040"/>
        <w:gridCol w:w="276"/>
        <w:gridCol w:w="1005"/>
        <w:gridCol w:w="287"/>
        <w:gridCol w:w="1038"/>
      </w:tblGrid>
      <w:tr w:rsidR="000C5441" w:rsidRPr="006375B5" w14:paraId="48E7A5D0" w14:textId="77777777" w:rsidTr="00A74170">
        <w:trPr>
          <w:tblHeader/>
        </w:trPr>
        <w:tc>
          <w:tcPr>
            <w:tcW w:w="2321" w:type="pct"/>
          </w:tcPr>
          <w:p w14:paraId="3C0377E7" w14:textId="77777777" w:rsidR="000C5441" w:rsidRPr="006375B5" w:rsidRDefault="000C5441" w:rsidP="00A7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pct"/>
            <w:gridSpan w:val="3"/>
          </w:tcPr>
          <w:p w14:paraId="6C1BB168" w14:textId="77777777" w:rsidR="000C5441" w:rsidRPr="006375B5" w:rsidRDefault="000C5441" w:rsidP="00A74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7D71D079" w14:textId="77777777" w:rsidR="000C5441" w:rsidRPr="006375B5" w:rsidRDefault="000C5441" w:rsidP="00A74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pct"/>
            <w:gridSpan w:val="3"/>
          </w:tcPr>
          <w:p w14:paraId="1257AF2A" w14:textId="77777777" w:rsidR="000C5441" w:rsidRPr="006375B5" w:rsidRDefault="000C5441" w:rsidP="00A74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C5441" w:rsidRPr="000E564C" w14:paraId="288DA722" w14:textId="77777777" w:rsidTr="00A74170">
        <w:trPr>
          <w:trHeight w:val="344"/>
          <w:tblHeader/>
        </w:trPr>
        <w:tc>
          <w:tcPr>
            <w:tcW w:w="2321" w:type="pct"/>
          </w:tcPr>
          <w:p w14:paraId="79D1084E" w14:textId="77777777" w:rsidR="000C5441" w:rsidRPr="006375B5" w:rsidRDefault="000C5441" w:rsidP="000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6338A02E" w14:textId="7F002E29" w:rsidR="000C5441" w:rsidRPr="000E564C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0E65EAB1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76E943F1" w14:textId="4AF45A34" w:rsidR="000C5441" w:rsidRPr="000E564C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1" w:type="pct"/>
          </w:tcPr>
          <w:p w14:paraId="6DE064DE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548A7D47" w14:textId="6BA9E0FB" w:rsidR="000C5441" w:rsidRPr="000E564C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7" w:type="pct"/>
          </w:tcPr>
          <w:p w14:paraId="5FF4E488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50F02A25" w14:textId="4C155FB1" w:rsidR="000C5441" w:rsidRPr="000E564C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0C5441" w:rsidRPr="006375B5" w14:paraId="7CFC29F4" w14:textId="77777777" w:rsidTr="00A74170">
        <w:trPr>
          <w:trHeight w:val="344"/>
          <w:tblHeader/>
        </w:trPr>
        <w:tc>
          <w:tcPr>
            <w:tcW w:w="2321" w:type="pct"/>
          </w:tcPr>
          <w:p w14:paraId="5D518716" w14:textId="77777777" w:rsidR="000C5441" w:rsidRPr="006375B5" w:rsidRDefault="000C5441" w:rsidP="000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1BB838A0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64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05611F9B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7A0629BD" w14:textId="2ABA94AB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64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1" w:type="pct"/>
          </w:tcPr>
          <w:p w14:paraId="597C2CD9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0BD15DF9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64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7" w:type="pct"/>
          </w:tcPr>
          <w:p w14:paraId="7A0EC476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2393ED1D" w14:textId="610FCFA6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64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C5441" w:rsidRPr="006375B5" w14:paraId="4329FA1E" w14:textId="77777777" w:rsidTr="00A74170">
        <w:trPr>
          <w:tblHeader/>
        </w:trPr>
        <w:tc>
          <w:tcPr>
            <w:tcW w:w="2321" w:type="pct"/>
          </w:tcPr>
          <w:p w14:paraId="70E26D39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9" w:type="pct"/>
            <w:gridSpan w:val="7"/>
          </w:tcPr>
          <w:p w14:paraId="39852004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C5441" w:rsidRPr="006375B5" w14:paraId="641AE8A2" w14:textId="77777777" w:rsidTr="00A74170">
        <w:tc>
          <w:tcPr>
            <w:tcW w:w="2321" w:type="pct"/>
          </w:tcPr>
          <w:p w14:paraId="3C6D215F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40" w:type="pct"/>
          </w:tcPr>
          <w:p w14:paraId="41A6167F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BB9EFF0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7368FF2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133D14E1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2956A6AD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7C44F164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7BED9285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5441" w:rsidRPr="006375B5" w14:paraId="1DD0B6F0" w14:textId="77777777" w:rsidTr="00A74170">
        <w:tc>
          <w:tcPr>
            <w:tcW w:w="2321" w:type="pct"/>
          </w:tcPr>
          <w:p w14:paraId="775B737A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  <w:r w:rsidRPr="006375B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540" w:type="pct"/>
          </w:tcPr>
          <w:p w14:paraId="0A6A0D5A" w14:textId="77777777" w:rsidR="000C5441" w:rsidRPr="006375B5" w:rsidRDefault="000C5441" w:rsidP="000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18EFD41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05966C00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76B9F71E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574A1FCD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51B2D683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54DC2DAA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5441" w:rsidRPr="006375B5" w14:paraId="5443B36D" w14:textId="77777777" w:rsidTr="00A74170">
        <w:tc>
          <w:tcPr>
            <w:tcW w:w="2321" w:type="pct"/>
          </w:tcPr>
          <w:p w14:paraId="6B06E968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สัญญาจ้างผู้รับเหมาก่อสร้าง</w:t>
            </w:r>
          </w:p>
        </w:tc>
        <w:tc>
          <w:tcPr>
            <w:tcW w:w="540" w:type="pct"/>
          </w:tcPr>
          <w:p w14:paraId="03351AEB" w14:textId="59A65BAC" w:rsidR="000C5441" w:rsidRPr="006375B5" w:rsidRDefault="00DF5236" w:rsidP="000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</w:t>
            </w:r>
            <w:r w:rsidR="00CE651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7" w:type="pct"/>
          </w:tcPr>
          <w:p w14:paraId="27565EA6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3779BF67" w14:textId="338EE7F6" w:rsidR="000C5441" w:rsidRPr="006375B5" w:rsidRDefault="000C5441" w:rsidP="000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1,266</w:t>
            </w:r>
          </w:p>
        </w:tc>
        <w:tc>
          <w:tcPr>
            <w:tcW w:w="151" w:type="pct"/>
          </w:tcPr>
          <w:p w14:paraId="54B0ACA1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26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18DB9101" w14:textId="065E95F2" w:rsidR="000C5441" w:rsidRPr="006375B5" w:rsidRDefault="000B0DDD" w:rsidP="000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7" w:type="pct"/>
          </w:tcPr>
          <w:p w14:paraId="3A569826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2717B9E8" w14:textId="42E725A1" w:rsidR="000C5441" w:rsidRPr="006375B5" w:rsidRDefault="000C5441" w:rsidP="000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5441" w:rsidRPr="006375B5" w14:paraId="7806EFDB" w14:textId="77777777" w:rsidTr="00A74170">
        <w:tc>
          <w:tcPr>
            <w:tcW w:w="2321" w:type="pct"/>
          </w:tcPr>
          <w:p w14:paraId="444734A3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สัญญาบริการที่ปรึกษา</w:t>
            </w:r>
          </w:p>
        </w:tc>
        <w:tc>
          <w:tcPr>
            <w:tcW w:w="540" w:type="pct"/>
          </w:tcPr>
          <w:p w14:paraId="7ABB3B76" w14:textId="5C62E6DF" w:rsidR="000C5441" w:rsidRPr="006375B5" w:rsidRDefault="007B2980" w:rsidP="000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7BE50D6F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1D414700" w14:textId="51181E86" w:rsidR="000C5441" w:rsidRPr="006375B5" w:rsidRDefault="007B2980" w:rsidP="000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1" w:type="pct"/>
          </w:tcPr>
          <w:p w14:paraId="6C4D7F39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26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74169EB2" w14:textId="75AB12B1" w:rsidR="000C5441" w:rsidRPr="006375B5" w:rsidRDefault="000B0DDD" w:rsidP="000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7" w:type="pct"/>
          </w:tcPr>
          <w:p w14:paraId="22D30F92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16092617" w14:textId="3C2C75CD" w:rsidR="000C5441" w:rsidRPr="006375B5" w:rsidRDefault="000C5441" w:rsidP="00701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5441" w:rsidRPr="006375B5" w14:paraId="7E087D2A" w14:textId="77777777" w:rsidTr="00A74170">
        <w:tc>
          <w:tcPr>
            <w:tcW w:w="2321" w:type="pct"/>
          </w:tcPr>
          <w:p w14:paraId="3D2CAAE8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75A553FB" w14:textId="4F939EF8" w:rsidR="000C5441" w:rsidRPr="006375B5" w:rsidRDefault="00DF5236" w:rsidP="000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</w:t>
            </w:r>
            <w:r w:rsidR="007B29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CE65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6293ABE2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5635E5ED" w14:textId="795E3264" w:rsidR="000C5441" w:rsidRPr="006375B5" w:rsidRDefault="000C5441" w:rsidP="000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</w:t>
            </w:r>
            <w:r w:rsidR="007B29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151" w:type="pct"/>
          </w:tcPr>
          <w:p w14:paraId="6CC2935B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26"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14:paraId="7F9BF73A" w14:textId="3EF90FD4" w:rsidR="000C5441" w:rsidRPr="006375B5" w:rsidRDefault="000B0DDD" w:rsidP="000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7" w:type="pct"/>
          </w:tcPr>
          <w:p w14:paraId="1D685EF0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480EE232" w14:textId="4E9C8D54" w:rsidR="000C5441" w:rsidRPr="006375B5" w:rsidRDefault="000C5441" w:rsidP="000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C5441" w:rsidRPr="006375B5" w14:paraId="05B74701" w14:textId="77777777" w:rsidTr="00A74170">
        <w:trPr>
          <w:trHeight w:val="380"/>
        </w:trPr>
        <w:tc>
          <w:tcPr>
            <w:tcW w:w="2321" w:type="pct"/>
          </w:tcPr>
          <w:p w14:paraId="26B6AEC4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14:paraId="495B6E71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3A8CBB4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0D9B8C63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23657D32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26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0780A8BB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6DD5BEEF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3C0ACF16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5441" w:rsidRPr="006375B5" w14:paraId="4B387D6C" w14:textId="77777777" w:rsidTr="00A74170">
        <w:tc>
          <w:tcPr>
            <w:tcW w:w="2321" w:type="pct"/>
          </w:tcPr>
          <w:p w14:paraId="632B93D4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8"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540" w:type="pct"/>
          </w:tcPr>
          <w:p w14:paraId="19D31B23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2C4CF80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63594DC5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74096A76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2846204A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25516E42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3FFF965E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5441" w:rsidRPr="006375B5" w14:paraId="5177CB25" w14:textId="77777777" w:rsidTr="00A74170">
        <w:tc>
          <w:tcPr>
            <w:tcW w:w="2321" w:type="pct"/>
          </w:tcPr>
          <w:p w14:paraId="513079F1" w14:textId="77777777" w:rsidR="000C5441" w:rsidRPr="001A549B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ภาระผูกพันตามสัญญาเช่าระยะสั้นหรือมีมูลค่าต่ำ</w:t>
            </w:r>
          </w:p>
        </w:tc>
        <w:tc>
          <w:tcPr>
            <w:tcW w:w="540" w:type="pct"/>
          </w:tcPr>
          <w:p w14:paraId="4BC2E6FF" w14:textId="3A103D74" w:rsidR="000C5441" w:rsidRPr="006375B5" w:rsidRDefault="00C145F0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47" w:type="pct"/>
          </w:tcPr>
          <w:p w14:paraId="0F249351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09343344" w14:textId="688E29F3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51" w:type="pct"/>
          </w:tcPr>
          <w:p w14:paraId="329F6AF5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28D6F5C6" w14:textId="18D1AA88" w:rsidR="000C5441" w:rsidRPr="006375B5" w:rsidRDefault="00791924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7" w:type="pct"/>
          </w:tcPr>
          <w:p w14:paraId="599F6C51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540B52E4" w14:textId="3A047958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0C5441" w:rsidRPr="006375B5" w14:paraId="53B9CE44" w14:textId="77777777" w:rsidTr="00A74170">
        <w:tc>
          <w:tcPr>
            <w:tcW w:w="2321" w:type="pct"/>
          </w:tcPr>
          <w:p w14:paraId="56332245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40" w:type="pct"/>
          </w:tcPr>
          <w:p w14:paraId="02B6A4AF" w14:textId="06599CB5" w:rsidR="000C5441" w:rsidRPr="006375B5" w:rsidRDefault="00C145F0" w:rsidP="000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3,620</w:t>
            </w:r>
          </w:p>
        </w:tc>
        <w:tc>
          <w:tcPr>
            <w:tcW w:w="147" w:type="pct"/>
          </w:tcPr>
          <w:p w14:paraId="33D88B77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156B2F6C" w14:textId="4338FAF5" w:rsidR="000C5441" w:rsidRPr="006375B5" w:rsidRDefault="000C5441" w:rsidP="000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3,624</w:t>
            </w:r>
          </w:p>
        </w:tc>
        <w:tc>
          <w:tcPr>
            <w:tcW w:w="151" w:type="pct"/>
          </w:tcPr>
          <w:p w14:paraId="4C070EE3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45D2ED56" w14:textId="6FBF4BF3" w:rsidR="000C5441" w:rsidRPr="006375B5" w:rsidRDefault="00791924" w:rsidP="000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57" w:type="pct"/>
          </w:tcPr>
          <w:p w14:paraId="47E7D209" w14:textId="77777777" w:rsidR="000C5441" w:rsidRPr="006375B5" w:rsidRDefault="000C5441" w:rsidP="000C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23717C49" w14:textId="15525B1F" w:rsidR="000C5441" w:rsidRPr="006375B5" w:rsidRDefault="000C5441" w:rsidP="000C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6F7ECF" w:rsidRPr="006375B5" w14:paraId="620341AB" w14:textId="77777777" w:rsidTr="00A74170">
        <w:tc>
          <w:tcPr>
            <w:tcW w:w="2321" w:type="pct"/>
          </w:tcPr>
          <w:p w14:paraId="47C152E1" w14:textId="5E11628B" w:rsidR="006F7ECF" w:rsidRPr="006375B5" w:rsidRDefault="006F7ECF" w:rsidP="006F7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</w:t>
            </w: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</w:t>
            </w: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ขายที่ดิน</w:t>
            </w:r>
          </w:p>
        </w:tc>
        <w:tc>
          <w:tcPr>
            <w:tcW w:w="540" w:type="pct"/>
          </w:tcPr>
          <w:p w14:paraId="5E95682A" w14:textId="5BFE445D" w:rsidR="006F7ECF" w:rsidRDefault="006F7ECF" w:rsidP="006F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DC39C2">
              <w:rPr>
                <w:rFonts w:asciiTheme="majorBidi" w:hAnsiTheme="majorBidi" w:cstheme="majorBidi" w:hint="cs"/>
                <w:sz w:val="30"/>
                <w:szCs w:val="30"/>
              </w:rPr>
              <w:t>275</w:t>
            </w:r>
          </w:p>
        </w:tc>
        <w:tc>
          <w:tcPr>
            <w:tcW w:w="147" w:type="pct"/>
          </w:tcPr>
          <w:p w14:paraId="24C9F8B6" w14:textId="77777777" w:rsidR="006F7ECF" w:rsidRPr="006375B5" w:rsidRDefault="006F7ECF" w:rsidP="006F7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735735B5" w14:textId="449183C5" w:rsidR="006F7ECF" w:rsidRDefault="006F7ECF" w:rsidP="00701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73B4478D" w14:textId="77777777" w:rsidR="006F7ECF" w:rsidRPr="006375B5" w:rsidRDefault="006F7ECF" w:rsidP="006F7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6629F484" w14:textId="1D78EA32" w:rsidR="006F7ECF" w:rsidRDefault="006F7ECF" w:rsidP="00701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7" w:type="pct"/>
          </w:tcPr>
          <w:p w14:paraId="72965560" w14:textId="77777777" w:rsidR="006F7ECF" w:rsidRPr="006375B5" w:rsidRDefault="006F7ECF" w:rsidP="006F7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0C563386" w14:textId="42BD3A89" w:rsidR="006F7ECF" w:rsidRDefault="006F7ECF" w:rsidP="00701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F7ECF" w:rsidRPr="006375B5" w14:paraId="3D5C5C41" w14:textId="77777777" w:rsidTr="00A74170">
        <w:trPr>
          <w:trHeight w:val="68"/>
        </w:trPr>
        <w:tc>
          <w:tcPr>
            <w:tcW w:w="2321" w:type="pct"/>
          </w:tcPr>
          <w:p w14:paraId="1A2AE710" w14:textId="77777777" w:rsidR="006F7ECF" w:rsidRPr="006375B5" w:rsidRDefault="006F7ECF" w:rsidP="006F7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5" w:right="-131" w:hanging="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สัญญาจ้างเพื่องานอสังหาริมทรัพย์พัฒนา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เพื่อขาย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7AEF1AEA" w14:textId="2B3BF2B7" w:rsidR="006F7ECF" w:rsidRPr="006375B5" w:rsidRDefault="006F7ECF" w:rsidP="006F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1,418</w:t>
            </w:r>
          </w:p>
        </w:tc>
        <w:tc>
          <w:tcPr>
            <w:tcW w:w="147" w:type="pct"/>
          </w:tcPr>
          <w:p w14:paraId="41E87580" w14:textId="77777777" w:rsidR="006F7ECF" w:rsidRPr="006375B5" w:rsidRDefault="006F7ECF" w:rsidP="006F7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0DF077F6" w14:textId="364A053A" w:rsidR="006F7ECF" w:rsidRPr="006375B5" w:rsidRDefault="006F7ECF" w:rsidP="006F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1,543</w:t>
            </w:r>
          </w:p>
        </w:tc>
        <w:tc>
          <w:tcPr>
            <w:tcW w:w="151" w:type="pct"/>
          </w:tcPr>
          <w:p w14:paraId="5D36BE48" w14:textId="77777777" w:rsidR="006F7ECF" w:rsidRPr="006375B5" w:rsidRDefault="006F7ECF" w:rsidP="006F7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182EA68D" w14:textId="35DB2382" w:rsidR="006F7ECF" w:rsidRPr="006375B5" w:rsidRDefault="006F7ECF" w:rsidP="00701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7" w:type="pct"/>
          </w:tcPr>
          <w:p w14:paraId="50B83342" w14:textId="77777777" w:rsidR="006F7ECF" w:rsidRPr="006375B5" w:rsidRDefault="006F7ECF" w:rsidP="006F7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4593421E" w14:textId="775B016B" w:rsidR="006F7ECF" w:rsidRPr="006375B5" w:rsidRDefault="006F7ECF" w:rsidP="00701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F7ECF" w:rsidRPr="006375B5" w14:paraId="703C6356" w14:textId="77777777" w:rsidTr="00A74170">
        <w:tc>
          <w:tcPr>
            <w:tcW w:w="2321" w:type="pct"/>
          </w:tcPr>
          <w:p w14:paraId="1B4BFDE9" w14:textId="77777777" w:rsidR="006F7ECF" w:rsidRPr="006375B5" w:rsidRDefault="006F7ECF" w:rsidP="006F7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4D589462" w14:textId="0F991380" w:rsidR="006F7ECF" w:rsidRPr="006375B5" w:rsidRDefault="006F7ECF" w:rsidP="006F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5,324</w:t>
            </w:r>
          </w:p>
        </w:tc>
        <w:tc>
          <w:tcPr>
            <w:tcW w:w="147" w:type="pct"/>
          </w:tcPr>
          <w:p w14:paraId="5A414B0B" w14:textId="77777777" w:rsidR="006F7ECF" w:rsidRPr="006375B5" w:rsidRDefault="006F7ECF" w:rsidP="006F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15E8BDDD" w14:textId="24C3D187" w:rsidR="006F7ECF" w:rsidRPr="006375B5" w:rsidRDefault="006F7ECF" w:rsidP="006F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5,181</w:t>
            </w:r>
          </w:p>
        </w:tc>
        <w:tc>
          <w:tcPr>
            <w:tcW w:w="151" w:type="pct"/>
          </w:tcPr>
          <w:p w14:paraId="1CC88B19" w14:textId="77777777" w:rsidR="006F7ECF" w:rsidRPr="006375B5" w:rsidRDefault="006F7ECF" w:rsidP="006F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14:paraId="548D0051" w14:textId="21698ABF" w:rsidR="006F7ECF" w:rsidRPr="006375B5" w:rsidRDefault="006F7ECF" w:rsidP="006F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157" w:type="pct"/>
          </w:tcPr>
          <w:p w14:paraId="40521325" w14:textId="77777777" w:rsidR="006F7ECF" w:rsidRPr="006375B5" w:rsidRDefault="006F7ECF" w:rsidP="006F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27B5459D" w14:textId="684B2246" w:rsidR="006F7ECF" w:rsidRPr="006375B5" w:rsidRDefault="006F7ECF" w:rsidP="006F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</w:tr>
    </w:tbl>
    <w:p w14:paraId="5333FCB8" w14:textId="11DAFC46" w:rsidR="00B65824" w:rsidRPr="006263D0" w:rsidRDefault="00B65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x-none" w:eastAsia="x-none"/>
        </w:rPr>
      </w:pPr>
    </w:p>
    <w:p w14:paraId="4C00F8C1" w14:textId="3BDBE47D" w:rsidR="00F06530" w:rsidRPr="006263D0" w:rsidRDefault="0050366E" w:rsidP="0050366E">
      <w:pPr>
        <w:pStyle w:val="Heading6"/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t>1</w:t>
      </w:r>
      <w:r w:rsidR="002F7967">
        <w:rPr>
          <w:rFonts w:asciiTheme="majorBidi" w:hAnsiTheme="majorBidi" w:cstheme="majorBidi"/>
          <w:sz w:val="30"/>
          <w:szCs w:val="30"/>
          <w:lang w:val="en-US"/>
        </w:rPr>
        <w:t>4</w:t>
      </w:r>
      <w:r>
        <w:rPr>
          <w:rFonts w:asciiTheme="majorBidi" w:hAnsiTheme="majorBidi" w:cstheme="majorBidi"/>
          <w:sz w:val="30"/>
          <w:szCs w:val="30"/>
          <w:lang w:val="en-US"/>
        </w:rPr>
        <w:tab/>
      </w:r>
      <w:r w:rsidR="00F06530" w:rsidRPr="006263D0">
        <w:rPr>
          <w:rFonts w:asciiTheme="majorBidi" w:hAnsiTheme="majorBidi" w:cstheme="majorBidi"/>
          <w:sz w:val="30"/>
          <w:szCs w:val="30"/>
          <w:cs/>
        </w:rPr>
        <w:t>เหตุการณ์ภายหลังรอบระยะเวลารายงาน</w:t>
      </w:r>
    </w:p>
    <w:p w14:paraId="4A8E5F92" w14:textId="52F539C2" w:rsidR="00F06530" w:rsidRPr="006263D0" w:rsidRDefault="00F06530" w:rsidP="00F06530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2B4F6667" w14:textId="6FF7D3D6" w:rsidR="00636477" w:rsidRPr="00717AC1" w:rsidRDefault="00F06530" w:rsidP="00984119">
      <w:pPr>
        <w:tabs>
          <w:tab w:val="clear" w:pos="227"/>
          <w:tab w:val="clear" w:pos="454"/>
          <w:tab w:val="clear" w:pos="680"/>
          <w:tab w:val="left" w:pos="720"/>
        </w:tabs>
        <w:ind w:left="540" w:right="-25" w:hanging="9"/>
        <w:jc w:val="thaiDistribute"/>
        <w:rPr>
          <w:rFonts w:asciiTheme="majorBidi" w:hAnsiTheme="majorBidi" w:cstheme="majorBidi"/>
          <w:sz w:val="30"/>
          <w:szCs w:val="30"/>
        </w:rPr>
      </w:pPr>
      <w:r w:rsidRPr="006263D0">
        <w:rPr>
          <w:rFonts w:asciiTheme="majorBidi" w:hAnsiTheme="majorBidi" w:cstheme="majorBidi"/>
          <w:lang w:val="x-none" w:eastAsia="x-none"/>
        </w:rPr>
        <w:tab/>
      </w:r>
      <w:r w:rsidR="00672E48" w:rsidRPr="00717AC1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ในการประชุมสามัญผู้ถือหุ้นของบริษัท เมื่อวันที่ </w:t>
      </w:r>
      <w:r w:rsidR="001B1EEE" w:rsidRPr="00717AC1">
        <w:rPr>
          <w:rFonts w:asciiTheme="majorBidi" w:hAnsiTheme="majorBidi" w:cstheme="majorBidi"/>
          <w:sz w:val="30"/>
          <w:szCs w:val="30"/>
        </w:rPr>
        <w:t>1</w:t>
      </w:r>
      <w:r w:rsidR="00DA14F0" w:rsidRPr="00717AC1">
        <w:rPr>
          <w:rFonts w:asciiTheme="majorBidi" w:hAnsiTheme="majorBidi" w:cstheme="majorBidi"/>
          <w:sz w:val="30"/>
          <w:szCs w:val="30"/>
        </w:rPr>
        <w:t>5</w:t>
      </w:r>
      <w:r w:rsidR="00672E48" w:rsidRPr="00717AC1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672E48" w:rsidRPr="00717AC1">
        <w:rPr>
          <w:rFonts w:asciiTheme="majorBidi" w:hAnsiTheme="majorBidi" w:cstheme="majorBidi"/>
          <w:sz w:val="30"/>
          <w:szCs w:val="30"/>
        </w:rPr>
        <w:t>256</w:t>
      </w:r>
      <w:r w:rsidR="00DA14F0" w:rsidRPr="00717AC1">
        <w:rPr>
          <w:rFonts w:asciiTheme="majorBidi" w:hAnsiTheme="majorBidi" w:cstheme="majorBidi"/>
          <w:sz w:val="30"/>
          <w:szCs w:val="30"/>
        </w:rPr>
        <w:t>7</w:t>
      </w:r>
      <w:r w:rsidR="00672E48" w:rsidRPr="00717AC1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</w:t>
      </w:r>
      <w:r w:rsidR="00984119" w:rsidRPr="00717AC1">
        <w:rPr>
          <w:rFonts w:asciiTheme="majorBidi" w:hAnsiTheme="majorBidi" w:cstheme="majorBidi"/>
          <w:sz w:val="30"/>
          <w:szCs w:val="30"/>
          <w:cs/>
        </w:rPr>
        <w:t>ให้</w:t>
      </w:r>
      <w:r w:rsidR="00636477" w:rsidRPr="00717AC1">
        <w:rPr>
          <w:rFonts w:asciiTheme="majorBidi" w:hAnsiTheme="majorBidi" w:cstheme="majorBidi"/>
          <w:sz w:val="30"/>
          <w:szCs w:val="30"/>
          <w:cs/>
        </w:rPr>
        <w:t>จ่ายเงินปันผลในอัตรา</w:t>
      </w:r>
      <w:r w:rsidR="00984119" w:rsidRPr="00717AC1">
        <w:rPr>
          <w:rFonts w:asciiTheme="majorBidi" w:hAnsiTheme="majorBidi" w:cstheme="majorBidi"/>
          <w:sz w:val="30"/>
          <w:szCs w:val="30"/>
          <w:cs/>
        </w:rPr>
        <w:br/>
      </w:r>
      <w:r w:rsidR="00636477" w:rsidRPr="00717AC1">
        <w:rPr>
          <w:rFonts w:asciiTheme="majorBidi" w:hAnsiTheme="majorBidi" w:cstheme="majorBidi"/>
          <w:sz w:val="30"/>
          <w:szCs w:val="30"/>
          <w:cs/>
        </w:rPr>
        <w:t xml:space="preserve">หุ้นละ </w:t>
      </w:r>
      <w:r w:rsidR="00636477" w:rsidRPr="00717AC1">
        <w:rPr>
          <w:rFonts w:asciiTheme="majorBidi" w:hAnsiTheme="majorBidi" w:cstheme="majorBidi"/>
          <w:sz w:val="30"/>
          <w:szCs w:val="30"/>
        </w:rPr>
        <w:t>0</w:t>
      </w:r>
      <w:r w:rsidR="00636477" w:rsidRPr="00717AC1">
        <w:rPr>
          <w:rFonts w:asciiTheme="majorBidi" w:hAnsiTheme="majorBidi" w:cstheme="majorBidi"/>
          <w:sz w:val="30"/>
          <w:szCs w:val="30"/>
          <w:cs/>
        </w:rPr>
        <w:t>.</w:t>
      </w:r>
      <w:r w:rsidR="00356F40" w:rsidRPr="00717AC1">
        <w:rPr>
          <w:rFonts w:asciiTheme="majorBidi" w:hAnsiTheme="majorBidi" w:cstheme="majorBidi"/>
          <w:sz w:val="30"/>
          <w:szCs w:val="30"/>
        </w:rPr>
        <w:t>40</w:t>
      </w:r>
      <w:r w:rsidR="00636477" w:rsidRPr="00717AC1">
        <w:rPr>
          <w:rFonts w:asciiTheme="majorBidi" w:hAnsiTheme="majorBidi" w:cstheme="majorBidi"/>
          <w:sz w:val="30"/>
          <w:szCs w:val="30"/>
          <w:cs/>
        </w:rPr>
        <w:t xml:space="preserve"> บาท สำหรับหุ้นสามัญจำนวน </w:t>
      </w:r>
      <w:r w:rsidR="00636477" w:rsidRPr="00717AC1">
        <w:rPr>
          <w:rFonts w:asciiTheme="majorBidi" w:hAnsiTheme="majorBidi" w:cstheme="majorBidi"/>
          <w:sz w:val="30"/>
          <w:szCs w:val="30"/>
        </w:rPr>
        <w:t>2</w:t>
      </w:r>
      <w:r w:rsidR="00636477" w:rsidRPr="00717AC1">
        <w:rPr>
          <w:rFonts w:asciiTheme="majorBidi" w:hAnsiTheme="majorBidi" w:cstheme="majorBidi"/>
          <w:sz w:val="30"/>
          <w:szCs w:val="30"/>
          <w:cs/>
        </w:rPr>
        <w:t>,</w:t>
      </w:r>
      <w:r w:rsidR="00636477" w:rsidRPr="00717AC1">
        <w:rPr>
          <w:rFonts w:asciiTheme="majorBidi" w:hAnsiTheme="majorBidi" w:cstheme="majorBidi"/>
          <w:sz w:val="30"/>
          <w:szCs w:val="30"/>
        </w:rPr>
        <w:t>319</w:t>
      </w:r>
      <w:r w:rsidR="00636477" w:rsidRPr="00717AC1">
        <w:rPr>
          <w:rFonts w:asciiTheme="majorBidi" w:hAnsiTheme="majorBidi" w:cstheme="majorBidi"/>
          <w:sz w:val="30"/>
          <w:szCs w:val="30"/>
          <w:cs/>
        </w:rPr>
        <w:t>.</w:t>
      </w:r>
      <w:r w:rsidR="00636477" w:rsidRPr="00717AC1">
        <w:rPr>
          <w:rFonts w:asciiTheme="majorBidi" w:hAnsiTheme="majorBidi" w:cstheme="majorBidi"/>
          <w:sz w:val="30"/>
          <w:szCs w:val="30"/>
        </w:rPr>
        <w:t>28</w:t>
      </w:r>
      <w:r w:rsidR="00636477" w:rsidRPr="00717AC1">
        <w:rPr>
          <w:rFonts w:asciiTheme="majorBidi" w:hAnsiTheme="majorBidi" w:cstheme="majorBidi"/>
          <w:sz w:val="30"/>
          <w:szCs w:val="30"/>
          <w:cs/>
        </w:rPr>
        <w:t xml:space="preserve"> ล้านหุ้น เป็นจำนวนเงินรวม </w:t>
      </w:r>
      <w:r w:rsidR="00356F40" w:rsidRPr="00717AC1">
        <w:rPr>
          <w:rFonts w:asciiTheme="majorBidi" w:hAnsiTheme="majorBidi" w:cstheme="majorBidi"/>
          <w:sz w:val="30"/>
          <w:szCs w:val="30"/>
        </w:rPr>
        <w:t>927</w:t>
      </w:r>
      <w:r w:rsidR="00636477" w:rsidRPr="00717AC1">
        <w:rPr>
          <w:rFonts w:asciiTheme="majorBidi" w:hAnsiTheme="majorBidi" w:cstheme="majorBidi"/>
          <w:sz w:val="30"/>
          <w:szCs w:val="30"/>
          <w:cs/>
        </w:rPr>
        <w:t>.</w:t>
      </w:r>
      <w:r w:rsidR="00356F40" w:rsidRPr="00717AC1">
        <w:rPr>
          <w:rFonts w:asciiTheme="majorBidi" w:hAnsiTheme="majorBidi" w:cstheme="majorBidi"/>
          <w:sz w:val="30"/>
          <w:szCs w:val="30"/>
        </w:rPr>
        <w:t>71</w:t>
      </w:r>
      <w:r w:rsidR="00636477" w:rsidRPr="00717AC1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B65824" w:rsidRPr="00717A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36477" w:rsidRPr="00717AC1">
        <w:rPr>
          <w:rFonts w:asciiTheme="majorBidi" w:hAnsiTheme="majorBidi" w:cstheme="majorBidi"/>
          <w:sz w:val="30"/>
          <w:szCs w:val="30"/>
          <w:cs/>
        </w:rPr>
        <w:t xml:space="preserve">โดยกำหนดจ่ายเงินปันผลวันที่ </w:t>
      </w:r>
      <w:r w:rsidR="00717AC1" w:rsidRPr="00717AC1">
        <w:rPr>
          <w:rFonts w:asciiTheme="majorBidi" w:hAnsiTheme="majorBidi" w:cstheme="majorBidi"/>
          <w:sz w:val="30"/>
          <w:szCs w:val="30"/>
        </w:rPr>
        <w:t>13</w:t>
      </w:r>
      <w:r w:rsidR="00636477" w:rsidRPr="00717AC1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636477" w:rsidRPr="00717AC1">
        <w:rPr>
          <w:rFonts w:asciiTheme="majorBidi" w:hAnsiTheme="majorBidi" w:cstheme="majorBidi"/>
          <w:sz w:val="30"/>
          <w:szCs w:val="30"/>
        </w:rPr>
        <w:t>256</w:t>
      </w:r>
      <w:r w:rsidR="00DA14F0" w:rsidRPr="00717AC1">
        <w:rPr>
          <w:rFonts w:asciiTheme="majorBidi" w:hAnsiTheme="majorBidi" w:cstheme="majorBidi"/>
          <w:sz w:val="30"/>
          <w:szCs w:val="30"/>
        </w:rPr>
        <w:t>7</w:t>
      </w:r>
    </w:p>
    <w:p w14:paraId="05360D96" w14:textId="39410738" w:rsidR="00F06530" w:rsidRDefault="00F06530" w:rsidP="0078640B">
      <w:pPr>
        <w:tabs>
          <w:tab w:val="clear" w:pos="227"/>
          <w:tab w:val="clear" w:pos="454"/>
          <w:tab w:val="clear" w:pos="680"/>
          <w:tab w:val="left" w:pos="720"/>
        </w:tabs>
        <w:ind w:left="540" w:right="-25" w:hanging="9"/>
        <w:jc w:val="thaiDistribute"/>
        <w:rPr>
          <w:rFonts w:asciiTheme="majorBidi" w:hAnsiTheme="majorBidi" w:cstheme="majorBidi"/>
          <w:sz w:val="30"/>
          <w:szCs w:val="30"/>
        </w:rPr>
      </w:pPr>
    </w:p>
    <w:p w14:paraId="0EBEB51B" w14:textId="7E9B248B" w:rsidR="00DC3A28" w:rsidRPr="006263D0" w:rsidRDefault="00DC3A28" w:rsidP="0078640B">
      <w:pPr>
        <w:tabs>
          <w:tab w:val="clear" w:pos="227"/>
          <w:tab w:val="clear" w:pos="454"/>
          <w:tab w:val="clear" w:pos="680"/>
          <w:tab w:val="left" w:pos="720"/>
        </w:tabs>
        <w:ind w:left="540" w:right="-25" w:hanging="9"/>
        <w:jc w:val="thaiDistribute"/>
        <w:rPr>
          <w:rFonts w:asciiTheme="majorBidi" w:hAnsiTheme="majorBidi" w:cstheme="majorBidi"/>
          <w:sz w:val="30"/>
          <w:szCs w:val="30"/>
        </w:rPr>
      </w:pPr>
      <w:r w:rsidRPr="00DC3A28">
        <w:rPr>
          <w:rFonts w:asciiTheme="majorBidi" w:hAnsiTheme="majorBidi" w:hint="cs"/>
          <w:sz w:val="30"/>
          <w:szCs w:val="30"/>
          <w:cs/>
        </w:rPr>
        <w:t>ในการประชุมคณะกรรมการบริหารของบริษัท</w:t>
      </w:r>
      <w:r w:rsidRPr="00DC3A28">
        <w:rPr>
          <w:rFonts w:asciiTheme="majorBidi" w:hAnsiTheme="majorBidi"/>
          <w:sz w:val="30"/>
          <w:szCs w:val="30"/>
          <w:cs/>
        </w:rPr>
        <w:t xml:space="preserve"> </w:t>
      </w:r>
      <w:r w:rsidRPr="00DC3A28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DC3A28">
        <w:rPr>
          <w:rFonts w:asciiTheme="majorBidi" w:hAnsiTheme="majorBidi"/>
          <w:sz w:val="30"/>
          <w:szCs w:val="30"/>
          <w:cs/>
        </w:rPr>
        <w:t xml:space="preserve"> </w:t>
      </w:r>
      <w:r w:rsidRPr="00DC3A28">
        <w:rPr>
          <w:rFonts w:asciiTheme="majorBidi" w:hAnsiTheme="majorBidi" w:cstheme="majorBidi"/>
          <w:sz w:val="30"/>
          <w:szCs w:val="30"/>
        </w:rPr>
        <w:t xml:space="preserve">30 </w:t>
      </w:r>
      <w:r w:rsidRPr="00DC3A28">
        <w:rPr>
          <w:rFonts w:asciiTheme="majorBidi" w:hAnsiTheme="majorBidi" w:hint="cs"/>
          <w:sz w:val="30"/>
          <w:szCs w:val="30"/>
          <w:cs/>
        </w:rPr>
        <w:t>มกราคม</w:t>
      </w:r>
      <w:r w:rsidRPr="00DC3A28">
        <w:rPr>
          <w:rFonts w:asciiTheme="majorBidi" w:hAnsiTheme="majorBidi"/>
          <w:sz w:val="30"/>
          <w:szCs w:val="30"/>
          <w:cs/>
        </w:rPr>
        <w:t xml:space="preserve"> </w:t>
      </w:r>
      <w:r w:rsidRPr="00DC3A28">
        <w:rPr>
          <w:rFonts w:asciiTheme="majorBidi" w:hAnsiTheme="majorBidi" w:cstheme="majorBidi"/>
          <w:sz w:val="30"/>
          <w:szCs w:val="30"/>
        </w:rPr>
        <w:t xml:space="preserve">2567 </w:t>
      </w:r>
      <w:r w:rsidRPr="00DC3A28">
        <w:rPr>
          <w:rFonts w:asciiTheme="majorBidi" w:hAnsiTheme="majorBidi" w:hint="cs"/>
          <w:sz w:val="30"/>
          <w:szCs w:val="30"/>
          <w:cs/>
        </w:rPr>
        <w:t>คณะกรรมการบริหารมีมติอนุมัติการออกและเสนอขายหุ้นกู้ครั้งที่</w:t>
      </w:r>
      <w:r w:rsidRPr="00DC3A28">
        <w:rPr>
          <w:rFonts w:asciiTheme="majorBidi" w:hAnsiTheme="majorBidi"/>
          <w:sz w:val="30"/>
          <w:szCs w:val="30"/>
          <w:cs/>
        </w:rPr>
        <w:t xml:space="preserve"> </w:t>
      </w:r>
      <w:r w:rsidRPr="00DC3A28">
        <w:rPr>
          <w:rFonts w:asciiTheme="majorBidi" w:hAnsiTheme="majorBidi" w:cstheme="majorBidi"/>
          <w:sz w:val="30"/>
          <w:szCs w:val="30"/>
        </w:rPr>
        <w:t xml:space="preserve">1/2567 </w:t>
      </w:r>
      <w:r w:rsidRPr="00DC3A28">
        <w:rPr>
          <w:rFonts w:asciiTheme="majorBidi" w:hAnsiTheme="majorBidi" w:hint="cs"/>
          <w:sz w:val="30"/>
          <w:szCs w:val="30"/>
          <w:cs/>
        </w:rPr>
        <w:t>ประเภทไม่ด้อยสิทธิ</w:t>
      </w:r>
      <w:r w:rsidRPr="00DC3A28">
        <w:rPr>
          <w:rFonts w:asciiTheme="majorBidi" w:hAnsiTheme="majorBidi"/>
          <w:sz w:val="30"/>
          <w:szCs w:val="30"/>
          <w:cs/>
        </w:rPr>
        <w:t xml:space="preserve"> </w:t>
      </w:r>
      <w:r w:rsidRPr="00DC3A28">
        <w:rPr>
          <w:rFonts w:asciiTheme="majorBidi" w:hAnsiTheme="majorBidi" w:hint="cs"/>
          <w:sz w:val="30"/>
          <w:szCs w:val="30"/>
          <w:cs/>
        </w:rPr>
        <w:t>ไม่มีหลักประกัน</w:t>
      </w:r>
      <w:r w:rsidRPr="00DC3A28">
        <w:rPr>
          <w:rFonts w:asciiTheme="majorBidi" w:hAnsiTheme="majorBidi"/>
          <w:sz w:val="30"/>
          <w:szCs w:val="30"/>
          <w:cs/>
        </w:rPr>
        <w:t xml:space="preserve"> </w:t>
      </w:r>
      <w:r w:rsidRPr="00DC3A28">
        <w:rPr>
          <w:rFonts w:asciiTheme="majorBidi" w:hAnsiTheme="majorBidi" w:hint="cs"/>
          <w:sz w:val="30"/>
          <w:szCs w:val="30"/>
          <w:cs/>
        </w:rPr>
        <w:t>และไม่มีผู้แทนผู้ถือหุ้นกู้</w:t>
      </w:r>
      <w:r w:rsidRPr="00DC3A28">
        <w:rPr>
          <w:rFonts w:asciiTheme="majorBidi" w:hAnsiTheme="majorBidi"/>
          <w:sz w:val="30"/>
          <w:szCs w:val="30"/>
          <w:cs/>
        </w:rPr>
        <w:t xml:space="preserve"> </w:t>
      </w:r>
      <w:r w:rsidRPr="00DC3A28">
        <w:rPr>
          <w:rFonts w:asciiTheme="majorBidi" w:hAnsiTheme="majorBidi" w:hint="cs"/>
          <w:sz w:val="30"/>
          <w:szCs w:val="30"/>
          <w:cs/>
        </w:rPr>
        <w:t>มูลค่ารวม</w:t>
      </w:r>
      <w:r w:rsidRPr="00DC3A28">
        <w:rPr>
          <w:rFonts w:asciiTheme="majorBidi" w:hAnsiTheme="majorBidi"/>
          <w:sz w:val="30"/>
          <w:szCs w:val="30"/>
          <w:cs/>
        </w:rPr>
        <w:t xml:space="preserve"> </w:t>
      </w:r>
      <w:r w:rsidRPr="00DC3A28">
        <w:rPr>
          <w:rFonts w:asciiTheme="majorBidi" w:hAnsiTheme="majorBidi" w:cstheme="majorBidi"/>
          <w:sz w:val="30"/>
          <w:szCs w:val="30"/>
        </w:rPr>
        <w:t xml:space="preserve">2,400 </w:t>
      </w:r>
      <w:r w:rsidRPr="00DC3A28">
        <w:rPr>
          <w:rFonts w:asciiTheme="majorBidi" w:hAnsiTheme="majorBidi" w:hint="cs"/>
          <w:sz w:val="30"/>
          <w:szCs w:val="30"/>
          <w:cs/>
        </w:rPr>
        <w:t>ล้านบาท</w:t>
      </w:r>
      <w:r w:rsidRPr="00DC3A28">
        <w:rPr>
          <w:rFonts w:asciiTheme="majorBidi" w:hAnsiTheme="majorBidi"/>
          <w:sz w:val="30"/>
          <w:szCs w:val="30"/>
          <w:cs/>
        </w:rPr>
        <w:t xml:space="preserve"> </w:t>
      </w:r>
      <w:r w:rsidRPr="00DC3A28">
        <w:rPr>
          <w:rFonts w:asciiTheme="majorBidi" w:hAnsiTheme="majorBidi" w:hint="cs"/>
          <w:sz w:val="30"/>
          <w:szCs w:val="30"/>
          <w:cs/>
        </w:rPr>
        <w:t>มีระยะเวลาเสนอขายระหว่างวันที่</w:t>
      </w:r>
      <w:r w:rsidRPr="00DC3A28">
        <w:rPr>
          <w:rFonts w:asciiTheme="majorBidi" w:hAnsiTheme="majorBidi"/>
          <w:sz w:val="30"/>
          <w:szCs w:val="30"/>
          <w:cs/>
        </w:rPr>
        <w:t xml:space="preserve"> </w:t>
      </w:r>
      <w:r w:rsidRPr="00DC3A28">
        <w:rPr>
          <w:rFonts w:asciiTheme="majorBidi" w:hAnsiTheme="majorBidi" w:cstheme="majorBidi"/>
          <w:sz w:val="30"/>
          <w:szCs w:val="30"/>
        </w:rPr>
        <w:t xml:space="preserve">7 - 8 </w:t>
      </w:r>
      <w:r w:rsidRPr="00DC3A28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DC3A28">
        <w:rPr>
          <w:rFonts w:asciiTheme="majorBidi" w:hAnsiTheme="majorBidi"/>
          <w:sz w:val="30"/>
          <w:szCs w:val="30"/>
          <w:cs/>
        </w:rPr>
        <w:t xml:space="preserve"> </w:t>
      </w:r>
      <w:r w:rsidRPr="00DC3A28">
        <w:rPr>
          <w:rFonts w:asciiTheme="majorBidi" w:hAnsiTheme="majorBidi" w:cstheme="majorBidi"/>
          <w:sz w:val="30"/>
          <w:szCs w:val="30"/>
        </w:rPr>
        <w:t xml:space="preserve">2567 </w:t>
      </w:r>
      <w:r w:rsidRPr="00DC3A28">
        <w:rPr>
          <w:rFonts w:asciiTheme="majorBidi" w:hAnsiTheme="majorBidi" w:hint="cs"/>
          <w:sz w:val="30"/>
          <w:szCs w:val="30"/>
          <w:cs/>
        </w:rPr>
        <w:t>โดยเป็นการออกและเสนอขายจากวงเงินเดิมที่เคยได้รับอนุมัติจากผู้ถือหุ้นแล้วจำนวน</w:t>
      </w:r>
      <w:r w:rsidRPr="00DC3A28">
        <w:rPr>
          <w:rFonts w:asciiTheme="majorBidi" w:hAnsiTheme="majorBidi"/>
          <w:sz w:val="30"/>
          <w:szCs w:val="30"/>
          <w:cs/>
        </w:rPr>
        <w:t xml:space="preserve"> </w:t>
      </w:r>
      <w:r w:rsidRPr="00DC3A28">
        <w:rPr>
          <w:rFonts w:asciiTheme="majorBidi" w:hAnsiTheme="majorBidi" w:cstheme="majorBidi"/>
          <w:sz w:val="30"/>
          <w:szCs w:val="30"/>
        </w:rPr>
        <w:t xml:space="preserve">50,000 </w:t>
      </w:r>
      <w:r w:rsidRPr="00DC3A28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32C02392" w14:textId="37618E9E" w:rsidR="0091096D" w:rsidRPr="006263D0" w:rsidRDefault="0091096D">
      <w:pPr>
        <w:rPr>
          <w:rFonts w:asciiTheme="majorBidi" w:hAnsiTheme="majorBidi" w:cstheme="majorBidi"/>
        </w:rPr>
      </w:pPr>
    </w:p>
    <w:sectPr w:rsidR="0091096D" w:rsidRPr="006263D0" w:rsidSect="005B5CD7">
      <w:headerReference w:type="default" r:id="rId24"/>
      <w:footerReference w:type="default" r:id="rId25"/>
      <w:pgSz w:w="11909" w:h="16834" w:code="9"/>
      <w:pgMar w:top="691" w:right="1152" w:bottom="576" w:left="1152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5BFA7" w14:textId="77777777" w:rsidR="005B5CD7" w:rsidRDefault="005B5CD7" w:rsidP="00900EE2">
      <w:r>
        <w:separator/>
      </w:r>
    </w:p>
  </w:endnote>
  <w:endnote w:type="continuationSeparator" w:id="0">
    <w:p w14:paraId="2B37C619" w14:textId="77777777" w:rsidR="005B5CD7" w:rsidRDefault="005B5CD7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E5169" w14:textId="77777777" w:rsidR="003D0D99" w:rsidRPr="003568C1" w:rsidRDefault="003D0D99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E26638">
      <w:rPr>
        <w:rFonts w:ascii="Angsana New" w:hAnsi="Angsana New"/>
        <w:sz w:val="30"/>
        <w:szCs w:val="30"/>
      </w:rPr>
      <w:fldChar w:fldCharType="begin"/>
    </w:r>
    <w:r w:rsidRPr="00E26638">
      <w:rPr>
        <w:rFonts w:ascii="Angsana New" w:hAnsi="Angsana New"/>
        <w:sz w:val="30"/>
        <w:szCs w:val="30"/>
      </w:rPr>
      <w:instrText xml:space="preserve"> PAGE   \* MERGEFORMAT </w:instrText>
    </w:r>
    <w:r w:rsidRPr="00E2663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Pr="00415B4C">
      <w:rPr>
        <w:rFonts w:ascii="Angsana New" w:hAnsi="Angsana New"/>
        <w:noProof/>
        <w:sz w:val="30"/>
        <w:szCs w:val="30"/>
        <w:lang w:val="en-US"/>
      </w:rPr>
      <w:t>9</w:t>
    </w:r>
    <w:r w:rsidRPr="00E26638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1F5BF" w14:textId="1F9E9167" w:rsidR="00E96C48" w:rsidRPr="00E26638" w:rsidRDefault="00E96C48">
    <w:pPr>
      <w:pStyle w:val="Footer"/>
      <w:jc w:val="center"/>
      <w:rPr>
        <w:rFonts w:ascii="Angsana New" w:hAnsi="Angsana New"/>
        <w:sz w:val="30"/>
        <w:szCs w:val="30"/>
      </w:rPr>
    </w:pPr>
    <w:r w:rsidRPr="00E26638">
      <w:rPr>
        <w:rFonts w:ascii="Angsana New" w:hAnsi="Angsana New"/>
        <w:sz w:val="30"/>
        <w:szCs w:val="30"/>
      </w:rPr>
      <w:fldChar w:fldCharType="begin"/>
    </w:r>
    <w:r w:rsidRPr="00E26638">
      <w:rPr>
        <w:rFonts w:ascii="Angsana New" w:hAnsi="Angsana New"/>
        <w:sz w:val="30"/>
        <w:szCs w:val="30"/>
      </w:rPr>
      <w:instrText xml:space="preserve"> PAGE   \* MERGEFORMAT </w:instrText>
    </w:r>
    <w:r w:rsidRPr="00E2663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="00415B4C" w:rsidRPr="00415B4C">
      <w:rPr>
        <w:rFonts w:ascii="Angsana New" w:hAnsi="Angsana New"/>
        <w:noProof/>
        <w:sz w:val="30"/>
        <w:szCs w:val="30"/>
        <w:lang w:val="en-US"/>
      </w:rPr>
      <w:t>3</w:t>
    </w:r>
    <w:r w:rsidRPr="00E26638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75A8E" w14:textId="77777777" w:rsidR="00F92307" w:rsidRPr="00E26638" w:rsidRDefault="00F92307">
    <w:pPr>
      <w:pStyle w:val="Footer"/>
      <w:jc w:val="center"/>
      <w:rPr>
        <w:rFonts w:ascii="Angsana New" w:hAnsi="Angsana New"/>
        <w:sz w:val="30"/>
        <w:szCs w:val="30"/>
      </w:rPr>
    </w:pPr>
    <w:r w:rsidRPr="00E26638">
      <w:rPr>
        <w:rFonts w:ascii="Angsana New" w:hAnsi="Angsana New"/>
        <w:sz w:val="30"/>
        <w:szCs w:val="30"/>
      </w:rPr>
      <w:fldChar w:fldCharType="begin"/>
    </w:r>
    <w:r w:rsidRPr="00E26638">
      <w:rPr>
        <w:rFonts w:ascii="Angsana New" w:hAnsi="Angsana New"/>
        <w:sz w:val="30"/>
        <w:szCs w:val="30"/>
      </w:rPr>
      <w:instrText xml:space="preserve"> PAGE   \* MERGEFORMAT </w:instrText>
    </w:r>
    <w:r w:rsidRPr="00E2663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415B4C">
      <w:rPr>
        <w:rFonts w:ascii="Angsana New" w:hAnsi="Angsana New"/>
        <w:noProof/>
        <w:sz w:val="30"/>
        <w:szCs w:val="30"/>
        <w:lang w:val="en-US"/>
      </w:rPr>
      <w:t>3</w:t>
    </w:r>
    <w:r w:rsidRPr="00E26638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69E38" w14:textId="77777777" w:rsidR="00F92307" w:rsidRPr="00E26638" w:rsidRDefault="00F92307">
    <w:pPr>
      <w:pStyle w:val="Footer"/>
      <w:jc w:val="center"/>
      <w:rPr>
        <w:rFonts w:ascii="Angsana New" w:hAnsi="Angsana New"/>
        <w:sz w:val="30"/>
        <w:szCs w:val="30"/>
      </w:rPr>
    </w:pPr>
    <w:r w:rsidRPr="00E26638">
      <w:rPr>
        <w:rFonts w:ascii="Angsana New" w:hAnsi="Angsana New"/>
        <w:sz w:val="30"/>
        <w:szCs w:val="30"/>
      </w:rPr>
      <w:fldChar w:fldCharType="begin"/>
    </w:r>
    <w:r w:rsidRPr="00E26638">
      <w:rPr>
        <w:rFonts w:ascii="Angsana New" w:hAnsi="Angsana New"/>
        <w:sz w:val="30"/>
        <w:szCs w:val="30"/>
      </w:rPr>
      <w:instrText xml:space="preserve"> PAGE   \* MERGEFORMAT </w:instrText>
    </w:r>
    <w:r w:rsidRPr="00E2663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415B4C">
      <w:rPr>
        <w:rFonts w:ascii="Angsana New" w:hAnsi="Angsana New"/>
        <w:noProof/>
        <w:sz w:val="30"/>
        <w:szCs w:val="30"/>
        <w:lang w:val="en-US"/>
      </w:rPr>
      <w:t>3</w:t>
    </w:r>
    <w:r w:rsidRPr="00E26638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C7457" w14:textId="77777777" w:rsidR="00F92307" w:rsidRPr="00E26638" w:rsidRDefault="00F92307">
    <w:pPr>
      <w:pStyle w:val="Footer"/>
      <w:jc w:val="center"/>
      <w:rPr>
        <w:rFonts w:ascii="Angsana New" w:hAnsi="Angsana New"/>
        <w:sz w:val="30"/>
        <w:szCs w:val="30"/>
      </w:rPr>
    </w:pPr>
    <w:r w:rsidRPr="00E26638">
      <w:rPr>
        <w:rFonts w:ascii="Angsana New" w:hAnsi="Angsana New"/>
        <w:sz w:val="30"/>
        <w:szCs w:val="30"/>
      </w:rPr>
      <w:fldChar w:fldCharType="begin"/>
    </w:r>
    <w:r w:rsidRPr="00E26638">
      <w:rPr>
        <w:rFonts w:ascii="Angsana New" w:hAnsi="Angsana New"/>
        <w:sz w:val="30"/>
        <w:szCs w:val="30"/>
      </w:rPr>
      <w:instrText xml:space="preserve"> PAGE   \* MERGEFORMAT </w:instrText>
    </w:r>
    <w:r w:rsidRPr="00E2663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415B4C">
      <w:rPr>
        <w:rFonts w:ascii="Angsana New" w:hAnsi="Angsana New"/>
        <w:noProof/>
        <w:sz w:val="30"/>
        <w:szCs w:val="30"/>
        <w:lang w:val="en-US"/>
      </w:rPr>
      <w:t>3</w:t>
    </w:r>
    <w:r w:rsidRPr="00E26638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18763" w14:textId="77777777" w:rsidR="00F92307" w:rsidRPr="00E26638" w:rsidRDefault="00F92307">
    <w:pPr>
      <w:pStyle w:val="Footer"/>
      <w:jc w:val="center"/>
      <w:rPr>
        <w:rFonts w:ascii="Angsana New" w:hAnsi="Angsana New"/>
        <w:sz w:val="30"/>
        <w:szCs w:val="30"/>
      </w:rPr>
    </w:pPr>
    <w:r w:rsidRPr="00E26638">
      <w:rPr>
        <w:rFonts w:ascii="Angsana New" w:hAnsi="Angsana New"/>
        <w:sz w:val="30"/>
        <w:szCs w:val="30"/>
      </w:rPr>
      <w:fldChar w:fldCharType="begin"/>
    </w:r>
    <w:r w:rsidRPr="00E26638">
      <w:rPr>
        <w:rFonts w:ascii="Angsana New" w:hAnsi="Angsana New"/>
        <w:sz w:val="30"/>
        <w:szCs w:val="30"/>
      </w:rPr>
      <w:instrText xml:space="preserve"> PAGE   \* MERGEFORMAT </w:instrText>
    </w:r>
    <w:r w:rsidRPr="00E2663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415B4C">
      <w:rPr>
        <w:rFonts w:ascii="Angsana New" w:hAnsi="Angsana New"/>
        <w:noProof/>
        <w:sz w:val="30"/>
        <w:szCs w:val="30"/>
        <w:lang w:val="en-US"/>
      </w:rPr>
      <w:t>3</w:t>
    </w:r>
    <w:r w:rsidRPr="00E26638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59FE8" w14:textId="77777777" w:rsidR="00F92307" w:rsidRPr="00E26638" w:rsidRDefault="00F92307">
    <w:pPr>
      <w:pStyle w:val="Footer"/>
      <w:jc w:val="center"/>
      <w:rPr>
        <w:rFonts w:ascii="Angsana New" w:hAnsi="Angsana New"/>
        <w:sz w:val="30"/>
        <w:szCs w:val="30"/>
      </w:rPr>
    </w:pPr>
    <w:r w:rsidRPr="00E26638">
      <w:rPr>
        <w:rFonts w:ascii="Angsana New" w:hAnsi="Angsana New"/>
        <w:sz w:val="30"/>
        <w:szCs w:val="30"/>
      </w:rPr>
      <w:fldChar w:fldCharType="begin"/>
    </w:r>
    <w:r w:rsidRPr="00E26638">
      <w:rPr>
        <w:rFonts w:ascii="Angsana New" w:hAnsi="Angsana New"/>
        <w:sz w:val="30"/>
        <w:szCs w:val="30"/>
      </w:rPr>
      <w:instrText xml:space="preserve"> PAGE   \* MERGEFORMAT </w:instrText>
    </w:r>
    <w:r w:rsidRPr="00E2663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415B4C">
      <w:rPr>
        <w:rFonts w:ascii="Angsana New" w:hAnsi="Angsana New"/>
        <w:noProof/>
        <w:sz w:val="30"/>
        <w:szCs w:val="30"/>
        <w:lang w:val="en-US"/>
      </w:rPr>
      <w:t>3</w:t>
    </w:r>
    <w:r w:rsidRPr="00E26638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4E957" w14:textId="77777777" w:rsidR="005B5CD7" w:rsidRDefault="005B5CD7" w:rsidP="00900EE2">
      <w:r>
        <w:separator/>
      </w:r>
    </w:p>
  </w:footnote>
  <w:footnote w:type="continuationSeparator" w:id="0">
    <w:p w14:paraId="7FB0B5CA" w14:textId="77777777" w:rsidR="005B5CD7" w:rsidRDefault="005B5CD7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ECDD5" w14:textId="77777777" w:rsidR="00F53DB9" w:rsidRPr="004F256C" w:rsidRDefault="00F53DB9" w:rsidP="0002488E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5F6B2DA8" w14:textId="77777777" w:rsidR="00F53DB9" w:rsidRPr="005351FF" w:rsidRDefault="00F53DB9" w:rsidP="00E262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DC37899" w14:textId="1710B5DF" w:rsidR="00F53DB9" w:rsidRPr="005351FF" w:rsidRDefault="00F53DB9" w:rsidP="00E2628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 w:rsidRPr="004F0895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4F0895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415B4C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 w:bidi="th-TH"/>
      </w:rPr>
      <w:t xml:space="preserve">1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ธันวาคม </w:t>
    </w:r>
    <w:r w:rsidRPr="00415B4C">
      <w:rPr>
        <w:rFonts w:ascii="Angsana New" w:hAnsi="Angsana New"/>
        <w:sz w:val="32"/>
        <w:szCs w:val="32"/>
        <w:lang w:val="en-US"/>
      </w:rPr>
      <w:t>256</w:t>
    </w:r>
    <w:r>
      <w:rPr>
        <w:rFonts w:ascii="Angsana New" w:hAnsi="Angsana New"/>
        <w:sz w:val="32"/>
        <w:szCs w:val="32"/>
        <w:lang w:val="en-US"/>
      </w:rPr>
      <w:t>6</w:t>
    </w:r>
    <w:r w:rsidRPr="004F0895"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 w:rsidRPr="004F0895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4F0895">
      <w:rPr>
        <w:rFonts w:ascii="Angsana New" w:hAnsi="Angsana New"/>
        <w:sz w:val="32"/>
        <w:szCs w:val="32"/>
      </w:rPr>
      <w:t>)</w:t>
    </w:r>
  </w:p>
  <w:p w14:paraId="3EF65502" w14:textId="77777777" w:rsidR="00F53DB9" w:rsidRPr="00781B1E" w:rsidRDefault="00F53DB9" w:rsidP="00BE6579">
    <w:pPr>
      <w:pStyle w:val="Header"/>
      <w:rPr>
        <w:rFonts w:ascii="Angsana New" w:hAnsi="Angsana New"/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39F61" w14:textId="77777777" w:rsidR="00F567D0" w:rsidRPr="004F256C" w:rsidRDefault="00F567D0" w:rsidP="0002488E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0DB62868" w14:textId="77777777" w:rsidR="00F567D0" w:rsidRPr="005351FF" w:rsidRDefault="00F567D0" w:rsidP="00E262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038D1EF" w14:textId="77777777" w:rsidR="00F567D0" w:rsidRPr="005351FF" w:rsidRDefault="00F567D0" w:rsidP="00E2628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 w:rsidRPr="004F0895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4F0895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415B4C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 w:bidi="th-TH"/>
      </w:rPr>
      <w:t xml:space="preserve">1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ธันวาคม </w:t>
    </w:r>
    <w:r w:rsidRPr="00415B4C">
      <w:rPr>
        <w:rFonts w:ascii="Angsana New" w:hAnsi="Angsana New"/>
        <w:sz w:val="32"/>
        <w:szCs w:val="32"/>
        <w:lang w:val="en-US"/>
      </w:rPr>
      <w:t>256</w:t>
    </w:r>
    <w:r>
      <w:rPr>
        <w:rFonts w:ascii="Angsana New" w:hAnsi="Angsana New"/>
        <w:sz w:val="32"/>
        <w:szCs w:val="32"/>
        <w:lang w:val="en-US"/>
      </w:rPr>
      <w:t>6</w:t>
    </w:r>
    <w:r w:rsidRPr="004F0895"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 w:rsidRPr="004F0895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4F0895">
      <w:rPr>
        <w:rFonts w:ascii="Angsana New" w:hAnsi="Angsana New"/>
        <w:sz w:val="32"/>
        <w:szCs w:val="32"/>
      </w:rPr>
      <w:t>)</w:t>
    </w:r>
  </w:p>
  <w:p w14:paraId="3EDA817C" w14:textId="77777777" w:rsidR="00F567D0" w:rsidRPr="00781B1E" w:rsidRDefault="00F567D0" w:rsidP="00BE6579">
    <w:pPr>
      <w:pStyle w:val="Header"/>
      <w:rPr>
        <w:rFonts w:ascii="Angsana New" w:hAnsi="Angsana New"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83658" w14:textId="77777777" w:rsidR="00E96C48" w:rsidRPr="004F256C" w:rsidRDefault="00E96C48" w:rsidP="002F3ECA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6BA9D031" w14:textId="77777777" w:rsidR="00E96C48" w:rsidRPr="00F33198" w:rsidRDefault="00E96C48" w:rsidP="0009091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CA4DC50" w14:textId="04DF0393" w:rsidR="00E96C48" w:rsidRPr="005351FF" w:rsidRDefault="000B394A" w:rsidP="0073199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 w:rsidRPr="004F0895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4F0895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415B4C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 w:bidi="th-TH"/>
      </w:rPr>
      <w:t xml:space="preserve">1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ธันวาคม </w:t>
    </w:r>
    <w:r w:rsidRPr="00415B4C">
      <w:rPr>
        <w:rFonts w:ascii="Angsana New" w:hAnsi="Angsana New"/>
        <w:sz w:val="32"/>
        <w:szCs w:val="32"/>
        <w:lang w:val="en-US"/>
      </w:rPr>
      <w:t>256</w:t>
    </w:r>
    <w:r w:rsidR="00F92307">
      <w:rPr>
        <w:rFonts w:ascii="Angsana New" w:hAnsi="Angsana New"/>
        <w:sz w:val="32"/>
        <w:szCs w:val="32"/>
        <w:lang w:val="en-US"/>
      </w:rPr>
      <w:t>6</w:t>
    </w:r>
    <w:r w:rsidRPr="004F0895"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 w:rsidRPr="004F0895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4F0895">
      <w:rPr>
        <w:rFonts w:ascii="Angsana New" w:hAnsi="Angsana New"/>
        <w:sz w:val="32"/>
        <w:szCs w:val="32"/>
      </w:rPr>
      <w:t>)</w:t>
    </w:r>
  </w:p>
  <w:p w14:paraId="0BA4D44A" w14:textId="77777777" w:rsidR="00E96C48" w:rsidRPr="00731992" w:rsidRDefault="00E96C48" w:rsidP="00BE6579">
    <w:pPr>
      <w:pStyle w:val="Header"/>
      <w:rPr>
        <w:rFonts w:ascii="Angsana New" w:hAnsi="Angsana New"/>
        <w:sz w:val="32"/>
        <w:szCs w:val="32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C1CD1" w14:textId="77777777" w:rsidR="00F92307" w:rsidRPr="004F256C" w:rsidRDefault="00F92307" w:rsidP="002F3ECA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009A524D" w14:textId="77777777" w:rsidR="00F92307" w:rsidRPr="00F33198" w:rsidRDefault="00F92307" w:rsidP="0009091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B53F551" w14:textId="77777777" w:rsidR="00F92307" w:rsidRPr="005351FF" w:rsidRDefault="00F92307" w:rsidP="0073199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 w:rsidRPr="004F0895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4F0895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415B4C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 w:bidi="th-TH"/>
      </w:rPr>
      <w:t xml:space="preserve">1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ธันวาคม </w:t>
    </w:r>
    <w:r w:rsidRPr="00415B4C">
      <w:rPr>
        <w:rFonts w:ascii="Angsana New" w:hAnsi="Angsana New"/>
        <w:sz w:val="32"/>
        <w:szCs w:val="32"/>
        <w:lang w:val="en-US"/>
      </w:rPr>
      <w:t>256</w:t>
    </w:r>
    <w:r>
      <w:rPr>
        <w:rFonts w:ascii="Angsana New" w:hAnsi="Angsana New"/>
        <w:sz w:val="32"/>
        <w:szCs w:val="32"/>
        <w:lang w:val="en-US"/>
      </w:rPr>
      <w:t>6</w:t>
    </w:r>
    <w:r w:rsidRPr="004F0895"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 w:rsidRPr="004F0895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4F0895">
      <w:rPr>
        <w:rFonts w:ascii="Angsana New" w:hAnsi="Angsana New"/>
        <w:sz w:val="32"/>
        <w:szCs w:val="32"/>
      </w:rPr>
      <w:t>)</w:t>
    </w:r>
  </w:p>
  <w:p w14:paraId="1EF6F7C0" w14:textId="77777777" w:rsidR="00F92307" w:rsidRPr="00731992" w:rsidRDefault="00F92307" w:rsidP="00BE6579">
    <w:pPr>
      <w:pStyle w:val="Header"/>
      <w:rPr>
        <w:rFonts w:ascii="Angsana New" w:hAnsi="Angsana New"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41379" w14:textId="77777777" w:rsidR="00081F04" w:rsidRPr="007515B9" w:rsidRDefault="00081F04" w:rsidP="009317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30"/>
      </w:tabs>
      <w:rPr>
        <w:rFonts w:ascii="Angsana New" w:hAnsi="Angsana New"/>
        <w:b/>
        <w:bCs/>
        <w:sz w:val="32"/>
        <w:szCs w:val="32"/>
      </w:rPr>
    </w:pPr>
    <w:r w:rsidRPr="007515B9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7515B9">
      <w:rPr>
        <w:rFonts w:ascii="Angsana New" w:hAnsi="Angsana New"/>
        <w:b/>
        <w:bCs/>
        <w:sz w:val="32"/>
        <w:szCs w:val="32"/>
        <w:cs/>
      </w:rPr>
      <w:t xml:space="preserve"> </w:t>
    </w:r>
    <w:r w:rsidRPr="007515B9">
      <w:rPr>
        <w:rFonts w:ascii="Angsana New" w:hAnsi="Angsana New" w:hint="cs"/>
        <w:b/>
        <w:bCs/>
        <w:sz w:val="32"/>
        <w:szCs w:val="32"/>
        <w:cs/>
      </w:rPr>
      <w:t>เฟรเซอร์ส</w:t>
    </w:r>
    <w:r w:rsidRPr="007515B9">
      <w:rPr>
        <w:rFonts w:ascii="Angsana New" w:hAnsi="Angsana New"/>
        <w:b/>
        <w:bCs/>
        <w:sz w:val="32"/>
        <w:szCs w:val="32"/>
        <w:cs/>
      </w:rPr>
      <w:t xml:space="preserve"> </w:t>
    </w:r>
    <w:r w:rsidRPr="007515B9">
      <w:rPr>
        <w:rFonts w:ascii="Angsana New" w:hAnsi="Angsana New" w:hint="cs"/>
        <w:b/>
        <w:bCs/>
        <w:sz w:val="32"/>
        <w:szCs w:val="32"/>
        <w:cs/>
      </w:rPr>
      <w:t>พร็อพเพอร์ตี้</w:t>
    </w:r>
    <w:r w:rsidRPr="007515B9">
      <w:rPr>
        <w:rFonts w:ascii="Angsana New" w:hAnsi="Angsana New"/>
        <w:b/>
        <w:bCs/>
        <w:sz w:val="32"/>
        <w:szCs w:val="32"/>
        <w:cs/>
      </w:rPr>
      <w:t xml:space="preserve"> (</w:t>
    </w:r>
    <w:r w:rsidRPr="007515B9">
      <w:rPr>
        <w:rFonts w:ascii="Angsana New" w:hAnsi="Angsana New" w:hint="cs"/>
        <w:b/>
        <w:bCs/>
        <w:sz w:val="32"/>
        <w:szCs w:val="32"/>
        <w:cs/>
      </w:rPr>
      <w:t>ประเทศไทย</w:t>
    </w:r>
    <w:r w:rsidRPr="007515B9">
      <w:rPr>
        <w:rFonts w:ascii="Angsana New" w:hAnsi="Angsana New"/>
        <w:b/>
        <w:bCs/>
        <w:sz w:val="32"/>
        <w:szCs w:val="32"/>
        <w:cs/>
      </w:rPr>
      <w:t xml:space="preserve">) </w:t>
    </w:r>
    <w:r w:rsidRPr="007515B9">
      <w:rPr>
        <w:rFonts w:ascii="Angsana New" w:hAnsi="Angsana New" w:hint="cs"/>
        <w:b/>
        <w:bCs/>
        <w:sz w:val="32"/>
        <w:szCs w:val="32"/>
        <w:cs/>
      </w:rPr>
      <w:t>จำกัด</w:t>
    </w:r>
    <w:r w:rsidRPr="007515B9">
      <w:rPr>
        <w:rFonts w:ascii="Angsana New" w:hAnsi="Angsana New"/>
        <w:b/>
        <w:bCs/>
        <w:sz w:val="32"/>
        <w:szCs w:val="32"/>
        <w:cs/>
      </w:rPr>
      <w:t xml:space="preserve"> (</w:t>
    </w:r>
    <w:r w:rsidRPr="007515B9">
      <w:rPr>
        <w:rFonts w:ascii="Angsana New" w:hAnsi="Angsana New" w:hint="cs"/>
        <w:b/>
        <w:bCs/>
        <w:sz w:val="32"/>
        <w:szCs w:val="32"/>
        <w:cs/>
      </w:rPr>
      <w:t>มหาชน</w:t>
    </w:r>
    <w:r w:rsidRPr="007515B9">
      <w:rPr>
        <w:rFonts w:ascii="Angsana New" w:hAnsi="Angsana New"/>
        <w:b/>
        <w:bCs/>
        <w:sz w:val="32"/>
        <w:szCs w:val="32"/>
        <w:cs/>
      </w:rPr>
      <w:t xml:space="preserve">) </w:t>
    </w:r>
    <w:r w:rsidRPr="007515B9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D5BFFCC" w14:textId="77777777" w:rsidR="00081F04" w:rsidRPr="005351FF" w:rsidRDefault="00081F04" w:rsidP="009317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D70EBE2" w14:textId="5C5744A1" w:rsidR="00081F04" w:rsidRPr="005351FF" w:rsidRDefault="00A15EB3" w:rsidP="0093178A">
    <w:pPr>
      <w:pStyle w:val="acctmainheading"/>
      <w:spacing w:after="0" w:line="240" w:lineRule="atLeast"/>
      <w:ind w:left="450" w:hanging="450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 w:rsidRPr="004F0895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4F0895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415B4C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 w:bidi="th-TH"/>
      </w:rPr>
      <w:t xml:space="preserve">1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ธันวาคม </w:t>
    </w:r>
    <w:r w:rsidRPr="00415B4C">
      <w:rPr>
        <w:rFonts w:ascii="Angsana New" w:hAnsi="Angsana New"/>
        <w:sz w:val="32"/>
        <w:szCs w:val="32"/>
        <w:lang w:val="en-US"/>
      </w:rPr>
      <w:t>256</w:t>
    </w:r>
    <w:r w:rsidR="00F92307">
      <w:rPr>
        <w:rFonts w:ascii="Angsana New" w:hAnsi="Angsana New"/>
        <w:sz w:val="32"/>
        <w:szCs w:val="32"/>
        <w:lang w:val="en-US"/>
      </w:rPr>
      <w:t>6</w:t>
    </w:r>
    <w:r w:rsidRPr="004F0895"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 w:rsidRPr="004F0895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4F0895">
      <w:rPr>
        <w:rFonts w:ascii="Angsana New" w:hAnsi="Angsana New"/>
        <w:sz w:val="32"/>
        <w:szCs w:val="32"/>
      </w:rPr>
      <w:t>)</w:t>
    </w:r>
  </w:p>
  <w:p w14:paraId="4D919B1A" w14:textId="77777777" w:rsidR="00414BB6" w:rsidRPr="00081F04" w:rsidRDefault="00414BB6" w:rsidP="003A592C">
    <w:pPr>
      <w:pStyle w:val="Header"/>
      <w:rPr>
        <w:rFonts w:ascii="Angsana New" w:hAnsi="Angsana New"/>
        <w:sz w:val="32"/>
        <w:szCs w:val="32"/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C55DD" w14:textId="77777777" w:rsidR="00F92307" w:rsidRPr="007515B9" w:rsidRDefault="00F92307" w:rsidP="009317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30"/>
      </w:tabs>
      <w:rPr>
        <w:rFonts w:ascii="Angsana New" w:hAnsi="Angsana New"/>
        <w:b/>
        <w:bCs/>
        <w:sz w:val="32"/>
        <w:szCs w:val="32"/>
      </w:rPr>
    </w:pPr>
    <w:r w:rsidRPr="007515B9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7515B9">
      <w:rPr>
        <w:rFonts w:ascii="Angsana New" w:hAnsi="Angsana New"/>
        <w:b/>
        <w:bCs/>
        <w:sz w:val="32"/>
        <w:szCs w:val="32"/>
        <w:cs/>
      </w:rPr>
      <w:t xml:space="preserve"> </w:t>
    </w:r>
    <w:r w:rsidRPr="007515B9">
      <w:rPr>
        <w:rFonts w:ascii="Angsana New" w:hAnsi="Angsana New" w:hint="cs"/>
        <w:b/>
        <w:bCs/>
        <w:sz w:val="32"/>
        <w:szCs w:val="32"/>
        <w:cs/>
      </w:rPr>
      <w:t>เฟรเซอร์ส</w:t>
    </w:r>
    <w:r w:rsidRPr="007515B9">
      <w:rPr>
        <w:rFonts w:ascii="Angsana New" w:hAnsi="Angsana New"/>
        <w:b/>
        <w:bCs/>
        <w:sz w:val="32"/>
        <w:szCs w:val="32"/>
        <w:cs/>
      </w:rPr>
      <w:t xml:space="preserve"> </w:t>
    </w:r>
    <w:r w:rsidRPr="007515B9">
      <w:rPr>
        <w:rFonts w:ascii="Angsana New" w:hAnsi="Angsana New" w:hint="cs"/>
        <w:b/>
        <w:bCs/>
        <w:sz w:val="32"/>
        <w:szCs w:val="32"/>
        <w:cs/>
      </w:rPr>
      <w:t>พร็อพเพอร์ตี้</w:t>
    </w:r>
    <w:r w:rsidRPr="007515B9">
      <w:rPr>
        <w:rFonts w:ascii="Angsana New" w:hAnsi="Angsana New"/>
        <w:b/>
        <w:bCs/>
        <w:sz w:val="32"/>
        <w:szCs w:val="32"/>
        <w:cs/>
      </w:rPr>
      <w:t xml:space="preserve"> (</w:t>
    </w:r>
    <w:r w:rsidRPr="007515B9">
      <w:rPr>
        <w:rFonts w:ascii="Angsana New" w:hAnsi="Angsana New" w:hint="cs"/>
        <w:b/>
        <w:bCs/>
        <w:sz w:val="32"/>
        <w:szCs w:val="32"/>
        <w:cs/>
      </w:rPr>
      <w:t>ประเทศไทย</w:t>
    </w:r>
    <w:r w:rsidRPr="007515B9">
      <w:rPr>
        <w:rFonts w:ascii="Angsana New" w:hAnsi="Angsana New"/>
        <w:b/>
        <w:bCs/>
        <w:sz w:val="32"/>
        <w:szCs w:val="32"/>
        <w:cs/>
      </w:rPr>
      <w:t xml:space="preserve">) </w:t>
    </w:r>
    <w:r w:rsidRPr="007515B9">
      <w:rPr>
        <w:rFonts w:ascii="Angsana New" w:hAnsi="Angsana New" w:hint="cs"/>
        <w:b/>
        <w:bCs/>
        <w:sz w:val="32"/>
        <w:szCs w:val="32"/>
        <w:cs/>
      </w:rPr>
      <w:t>จำกัด</w:t>
    </w:r>
    <w:r w:rsidRPr="007515B9">
      <w:rPr>
        <w:rFonts w:ascii="Angsana New" w:hAnsi="Angsana New"/>
        <w:b/>
        <w:bCs/>
        <w:sz w:val="32"/>
        <w:szCs w:val="32"/>
        <w:cs/>
      </w:rPr>
      <w:t xml:space="preserve"> (</w:t>
    </w:r>
    <w:r w:rsidRPr="007515B9">
      <w:rPr>
        <w:rFonts w:ascii="Angsana New" w:hAnsi="Angsana New" w:hint="cs"/>
        <w:b/>
        <w:bCs/>
        <w:sz w:val="32"/>
        <w:szCs w:val="32"/>
        <w:cs/>
      </w:rPr>
      <w:t>มหาชน</w:t>
    </w:r>
    <w:r w:rsidRPr="007515B9">
      <w:rPr>
        <w:rFonts w:ascii="Angsana New" w:hAnsi="Angsana New"/>
        <w:b/>
        <w:bCs/>
        <w:sz w:val="32"/>
        <w:szCs w:val="32"/>
        <w:cs/>
      </w:rPr>
      <w:t xml:space="preserve">) </w:t>
    </w:r>
    <w:r w:rsidRPr="007515B9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C06EF4D" w14:textId="77777777" w:rsidR="00F92307" w:rsidRPr="005351FF" w:rsidRDefault="00F92307" w:rsidP="009317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1174C04" w14:textId="77777777" w:rsidR="00F92307" w:rsidRPr="005351FF" w:rsidRDefault="00F92307" w:rsidP="0093178A">
    <w:pPr>
      <w:pStyle w:val="acctmainheading"/>
      <w:spacing w:after="0" w:line="240" w:lineRule="atLeast"/>
      <w:ind w:left="450" w:hanging="450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 w:rsidRPr="004F0895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4F0895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415B4C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 w:bidi="th-TH"/>
      </w:rPr>
      <w:t xml:space="preserve">1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ธันวาคม </w:t>
    </w:r>
    <w:r w:rsidRPr="00415B4C">
      <w:rPr>
        <w:rFonts w:ascii="Angsana New" w:hAnsi="Angsana New"/>
        <w:sz w:val="32"/>
        <w:szCs w:val="32"/>
        <w:lang w:val="en-US"/>
      </w:rPr>
      <w:t>256</w:t>
    </w:r>
    <w:r>
      <w:rPr>
        <w:rFonts w:ascii="Angsana New" w:hAnsi="Angsana New"/>
        <w:sz w:val="32"/>
        <w:szCs w:val="32"/>
        <w:lang w:val="en-US"/>
      </w:rPr>
      <w:t>6</w:t>
    </w:r>
    <w:r w:rsidRPr="004F0895"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 w:rsidRPr="004F0895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4F0895">
      <w:rPr>
        <w:rFonts w:ascii="Angsana New" w:hAnsi="Angsana New"/>
        <w:sz w:val="32"/>
        <w:szCs w:val="32"/>
      </w:rPr>
      <w:t>)</w:t>
    </w:r>
  </w:p>
  <w:p w14:paraId="55CC16C9" w14:textId="77777777" w:rsidR="00F92307" w:rsidRPr="00081F04" w:rsidRDefault="00F92307" w:rsidP="003A592C">
    <w:pPr>
      <w:pStyle w:val="Header"/>
      <w:rPr>
        <w:rFonts w:ascii="Angsana New" w:hAnsi="Angsana New"/>
        <w:sz w:val="32"/>
        <w:szCs w:val="32"/>
        <w:lang w:val="en-GB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3D43F" w14:textId="77777777" w:rsidR="00F92307" w:rsidRPr="007515B9" w:rsidRDefault="00F92307" w:rsidP="009317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30"/>
      </w:tabs>
      <w:rPr>
        <w:rFonts w:ascii="Angsana New" w:hAnsi="Angsana New"/>
        <w:b/>
        <w:bCs/>
        <w:sz w:val="32"/>
        <w:szCs w:val="32"/>
      </w:rPr>
    </w:pPr>
    <w:r w:rsidRPr="007515B9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7515B9">
      <w:rPr>
        <w:rFonts w:ascii="Angsana New" w:hAnsi="Angsana New"/>
        <w:b/>
        <w:bCs/>
        <w:sz w:val="32"/>
        <w:szCs w:val="32"/>
        <w:cs/>
      </w:rPr>
      <w:t xml:space="preserve"> </w:t>
    </w:r>
    <w:r w:rsidRPr="007515B9">
      <w:rPr>
        <w:rFonts w:ascii="Angsana New" w:hAnsi="Angsana New" w:hint="cs"/>
        <w:b/>
        <w:bCs/>
        <w:sz w:val="32"/>
        <w:szCs w:val="32"/>
        <w:cs/>
      </w:rPr>
      <w:t>เฟรเซอร์ส</w:t>
    </w:r>
    <w:r w:rsidRPr="007515B9">
      <w:rPr>
        <w:rFonts w:ascii="Angsana New" w:hAnsi="Angsana New"/>
        <w:b/>
        <w:bCs/>
        <w:sz w:val="32"/>
        <w:szCs w:val="32"/>
        <w:cs/>
      </w:rPr>
      <w:t xml:space="preserve"> </w:t>
    </w:r>
    <w:r w:rsidRPr="007515B9">
      <w:rPr>
        <w:rFonts w:ascii="Angsana New" w:hAnsi="Angsana New" w:hint="cs"/>
        <w:b/>
        <w:bCs/>
        <w:sz w:val="32"/>
        <w:szCs w:val="32"/>
        <w:cs/>
      </w:rPr>
      <w:t>พร็อพเพอร์ตี้</w:t>
    </w:r>
    <w:r w:rsidRPr="007515B9">
      <w:rPr>
        <w:rFonts w:ascii="Angsana New" w:hAnsi="Angsana New"/>
        <w:b/>
        <w:bCs/>
        <w:sz w:val="32"/>
        <w:szCs w:val="32"/>
        <w:cs/>
      </w:rPr>
      <w:t xml:space="preserve"> (</w:t>
    </w:r>
    <w:r w:rsidRPr="007515B9">
      <w:rPr>
        <w:rFonts w:ascii="Angsana New" w:hAnsi="Angsana New" w:hint="cs"/>
        <w:b/>
        <w:bCs/>
        <w:sz w:val="32"/>
        <w:szCs w:val="32"/>
        <w:cs/>
      </w:rPr>
      <w:t>ประเทศไทย</w:t>
    </w:r>
    <w:r w:rsidRPr="007515B9">
      <w:rPr>
        <w:rFonts w:ascii="Angsana New" w:hAnsi="Angsana New"/>
        <w:b/>
        <w:bCs/>
        <w:sz w:val="32"/>
        <w:szCs w:val="32"/>
        <w:cs/>
      </w:rPr>
      <w:t xml:space="preserve">) </w:t>
    </w:r>
    <w:r w:rsidRPr="007515B9">
      <w:rPr>
        <w:rFonts w:ascii="Angsana New" w:hAnsi="Angsana New" w:hint="cs"/>
        <w:b/>
        <w:bCs/>
        <w:sz w:val="32"/>
        <w:szCs w:val="32"/>
        <w:cs/>
      </w:rPr>
      <w:t>จำกัด</w:t>
    </w:r>
    <w:r w:rsidRPr="007515B9">
      <w:rPr>
        <w:rFonts w:ascii="Angsana New" w:hAnsi="Angsana New"/>
        <w:b/>
        <w:bCs/>
        <w:sz w:val="32"/>
        <w:szCs w:val="32"/>
        <w:cs/>
      </w:rPr>
      <w:t xml:space="preserve"> (</w:t>
    </w:r>
    <w:r w:rsidRPr="007515B9">
      <w:rPr>
        <w:rFonts w:ascii="Angsana New" w:hAnsi="Angsana New" w:hint="cs"/>
        <w:b/>
        <w:bCs/>
        <w:sz w:val="32"/>
        <w:szCs w:val="32"/>
        <w:cs/>
      </w:rPr>
      <w:t>มหาชน</w:t>
    </w:r>
    <w:r w:rsidRPr="007515B9">
      <w:rPr>
        <w:rFonts w:ascii="Angsana New" w:hAnsi="Angsana New"/>
        <w:b/>
        <w:bCs/>
        <w:sz w:val="32"/>
        <w:szCs w:val="32"/>
        <w:cs/>
      </w:rPr>
      <w:t xml:space="preserve">) </w:t>
    </w:r>
    <w:r w:rsidRPr="007515B9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EB234F3" w14:textId="77777777" w:rsidR="00F92307" w:rsidRPr="005351FF" w:rsidRDefault="00F92307" w:rsidP="009317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5A633BB" w14:textId="77777777" w:rsidR="00F92307" w:rsidRPr="005351FF" w:rsidRDefault="00F92307" w:rsidP="0093178A">
    <w:pPr>
      <w:pStyle w:val="acctmainheading"/>
      <w:spacing w:after="0" w:line="240" w:lineRule="atLeast"/>
      <w:ind w:left="450" w:hanging="450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 w:rsidRPr="004F0895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4F0895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415B4C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 w:bidi="th-TH"/>
      </w:rPr>
      <w:t xml:space="preserve">1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ธันวาคม </w:t>
    </w:r>
    <w:r w:rsidRPr="00415B4C">
      <w:rPr>
        <w:rFonts w:ascii="Angsana New" w:hAnsi="Angsana New"/>
        <w:sz w:val="32"/>
        <w:szCs w:val="32"/>
        <w:lang w:val="en-US"/>
      </w:rPr>
      <w:t>256</w:t>
    </w:r>
    <w:r>
      <w:rPr>
        <w:rFonts w:ascii="Angsana New" w:hAnsi="Angsana New"/>
        <w:sz w:val="32"/>
        <w:szCs w:val="32"/>
        <w:lang w:val="en-US"/>
      </w:rPr>
      <w:t>6</w:t>
    </w:r>
    <w:r w:rsidRPr="004F0895"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 w:rsidRPr="004F0895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4F0895">
      <w:rPr>
        <w:rFonts w:ascii="Angsana New" w:hAnsi="Angsana New"/>
        <w:sz w:val="32"/>
        <w:szCs w:val="32"/>
      </w:rPr>
      <w:t>)</w:t>
    </w:r>
  </w:p>
  <w:p w14:paraId="741B6486" w14:textId="77777777" w:rsidR="00F92307" w:rsidRPr="00081F04" w:rsidRDefault="00F92307" w:rsidP="003A592C">
    <w:pPr>
      <w:pStyle w:val="Header"/>
      <w:rPr>
        <w:rFonts w:ascii="Angsana New" w:hAnsi="Angsana New"/>
        <w:sz w:val="32"/>
        <w:szCs w:val="32"/>
        <w:lang w:val="en-GB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51D19" w14:textId="77777777" w:rsidR="00F92307" w:rsidRPr="007515B9" w:rsidRDefault="00F92307" w:rsidP="009317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30"/>
      </w:tabs>
      <w:rPr>
        <w:rFonts w:ascii="Angsana New" w:hAnsi="Angsana New"/>
        <w:b/>
        <w:bCs/>
        <w:sz w:val="32"/>
        <w:szCs w:val="32"/>
      </w:rPr>
    </w:pPr>
    <w:r w:rsidRPr="007515B9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7515B9">
      <w:rPr>
        <w:rFonts w:ascii="Angsana New" w:hAnsi="Angsana New"/>
        <w:b/>
        <w:bCs/>
        <w:sz w:val="32"/>
        <w:szCs w:val="32"/>
        <w:cs/>
      </w:rPr>
      <w:t xml:space="preserve"> </w:t>
    </w:r>
    <w:r w:rsidRPr="007515B9">
      <w:rPr>
        <w:rFonts w:ascii="Angsana New" w:hAnsi="Angsana New" w:hint="cs"/>
        <w:b/>
        <w:bCs/>
        <w:sz w:val="32"/>
        <w:szCs w:val="32"/>
        <w:cs/>
      </w:rPr>
      <w:t>เฟรเซอร์ส</w:t>
    </w:r>
    <w:r w:rsidRPr="007515B9">
      <w:rPr>
        <w:rFonts w:ascii="Angsana New" w:hAnsi="Angsana New"/>
        <w:b/>
        <w:bCs/>
        <w:sz w:val="32"/>
        <w:szCs w:val="32"/>
        <w:cs/>
      </w:rPr>
      <w:t xml:space="preserve"> </w:t>
    </w:r>
    <w:r w:rsidRPr="007515B9">
      <w:rPr>
        <w:rFonts w:ascii="Angsana New" w:hAnsi="Angsana New" w:hint="cs"/>
        <w:b/>
        <w:bCs/>
        <w:sz w:val="32"/>
        <w:szCs w:val="32"/>
        <w:cs/>
      </w:rPr>
      <w:t>พร็อพเพอร์ตี้</w:t>
    </w:r>
    <w:r w:rsidRPr="007515B9">
      <w:rPr>
        <w:rFonts w:ascii="Angsana New" w:hAnsi="Angsana New"/>
        <w:b/>
        <w:bCs/>
        <w:sz w:val="32"/>
        <w:szCs w:val="32"/>
        <w:cs/>
      </w:rPr>
      <w:t xml:space="preserve"> (</w:t>
    </w:r>
    <w:r w:rsidRPr="007515B9">
      <w:rPr>
        <w:rFonts w:ascii="Angsana New" w:hAnsi="Angsana New" w:hint="cs"/>
        <w:b/>
        <w:bCs/>
        <w:sz w:val="32"/>
        <w:szCs w:val="32"/>
        <w:cs/>
      </w:rPr>
      <w:t>ประเทศไทย</w:t>
    </w:r>
    <w:r w:rsidRPr="007515B9">
      <w:rPr>
        <w:rFonts w:ascii="Angsana New" w:hAnsi="Angsana New"/>
        <w:b/>
        <w:bCs/>
        <w:sz w:val="32"/>
        <w:szCs w:val="32"/>
        <w:cs/>
      </w:rPr>
      <w:t xml:space="preserve">) </w:t>
    </w:r>
    <w:r w:rsidRPr="007515B9">
      <w:rPr>
        <w:rFonts w:ascii="Angsana New" w:hAnsi="Angsana New" w:hint="cs"/>
        <w:b/>
        <w:bCs/>
        <w:sz w:val="32"/>
        <w:szCs w:val="32"/>
        <w:cs/>
      </w:rPr>
      <w:t>จำกัด</w:t>
    </w:r>
    <w:r w:rsidRPr="007515B9">
      <w:rPr>
        <w:rFonts w:ascii="Angsana New" w:hAnsi="Angsana New"/>
        <w:b/>
        <w:bCs/>
        <w:sz w:val="32"/>
        <w:szCs w:val="32"/>
        <w:cs/>
      </w:rPr>
      <w:t xml:space="preserve"> (</w:t>
    </w:r>
    <w:r w:rsidRPr="007515B9">
      <w:rPr>
        <w:rFonts w:ascii="Angsana New" w:hAnsi="Angsana New" w:hint="cs"/>
        <w:b/>
        <w:bCs/>
        <w:sz w:val="32"/>
        <w:szCs w:val="32"/>
        <w:cs/>
      </w:rPr>
      <w:t>มหาชน</w:t>
    </w:r>
    <w:r w:rsidRPr="007515B9">
      <w:rPr>
        <w:rFonts w:ascii="Angsana New" w:hAnsi="Angsana New"/>
        <w:b/>
        <w:bCs/>
        <w:sz w:val="32"/>
        <w:szCs w:val="32"/>
        <w:cs/>
      </w:rPr>
      <w:t xml:space="preserve">) </w:t>
    </w:r>
    <w:r w:rsidRPr="007515B9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5F9F5DC" w14:textId="77777777" w:rsidR="00F92307" w:rsidRPr="005351FF" w:rsidRDefault="00F92307" w:rsidP="009317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159F874" w14:textId="77777777" w:rsidR="00F92307" w:rsidRPr="005351FF" w:rsidRDefault="00F92307" w:rsidP="0093178A">
    <w:pPr>
      <w:pStyle w:val="acctmainheading"/>
      <w:spacing w:after="0" w:line="240" w:lineRule="atLeast"/>
      <w:ind w:left="450" w:hanging="450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 w:rsidRPr="004F0895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4F0895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415B4C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 w:bidi="th-TH"/>
      </w:rPr>
      <w:t xml:space="preserve">1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ธันวาคม </w:t>
    </w:r>
    <w:r w:rsidRPr="00415B4C">
      <w:rPr>
        <w:rFonts w:ascii="Angsana New" w:hAnsi="Angsana New"/>
        <w:sz w:val="32"/>
        <w:szCs w:val="32"/>
        <w:lang w:val="en-US"/>
      </w:rPr>
      <w:t>256</w:t>
    </w:r>
    <w:r>
      <w:rPr>
        <w:rFonts w:ascii="Angsana New" w:hAnsi="Angsana New"/>
        <w:sz w:val="32"/>
        <w:szCs w:val="32"/>
        <w:lang w:val="en-US"/>
      </w:rPr>
      <w:t>6</w:t>
    </w:r>
    <w:r w:rsidRPr="004F0895"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 w:rsidRPr="004F0895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4F0895">
      <w:rPr>
        <w:rFonts w:ascii="Angsana New" w:hAnsi="Angsana New"/>
        <w:sz w:val="32"/>
        <w:szCs w:val="32"/>
      </w:rPr>
      <w:t>)</w:t>
    </w:r>
  </w:p>
  <w:p w14:paraId="439D339C" w14:textId="77777777" w:rsidR="00F92307" w:rsidRPr="00081F04" w:rsidRDefault="00F92307" w:rsidP="003A592C">
    <w:pPr>
      <w:pStyle w:val="Header"/>
      <w:rPr>
        <w:rFonts w:ascii="Angsana New" w:hAnsi="Angsana New"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15C27E7"/>
    <w:multiLevelType w:val="hybridMultilevel"/>
    <w:tmpl w:val="187A48C6"/>
    <w:lvl w:ilvl="0" w:tplc="7DFE1634">
      <w:start w:val="13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57163A5"/>
    <w:multiLevelType w:val="hybridMultilevel"/>
    <w:tmpl w:val="B5A899C4"/>
    <w:lvl w:ilvl="0" w:tplc="86C24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69D4ADC"/>
    <w:multiLevelType w:val="hybridMultilevel"/>
    <w:tmpl w:val="33CA125A"/>
    <w:lvl w:ilvl="0" w:tplc="1FC89ADA">
      <w:start w:val="99"/>
      <w:numFmt w:val="bullet"/>
      <w:lvlText w:val="-"/>
      <w:lvlJc w:val="left"/>
      <w:pPr>
        <w:ind w:left="501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AE4E26"/>
    <w:multiLevelType w:val="hybridMultilevel"/>
    <w:tmpl w:val="B7745CCE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264662"/>
    <w:multiLevelType w:val="multilevel"/>
    <w:tmpl w:val="BA168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E115DF8"/>
    <w:multiLevelType w:val="hybridMultilevel"/>
    <w:tmpl w:val="0598D41E"/>
    <w:lvl w:ilvl="0" w:tplc="6F86E642">
      <w:start w:val="13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237F8E"/>
    <w:multiLevelType w:val="multilevel"/>
    <w:tmpl w:val="F364CE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 w16cid:durableId="442380355">
    <w:abstractNumId w:val="6"/>
  </w:num>
  <w:num w:numId="2" w16cid:durableId="842012722">
    <w:abstractNumId w:val="5"/>
  </w:num>
  <w:num w:numId="3" w16cid:durableId="1116288503">
    <w:abstractNumId w:val="9"/>
  </w:num>
  <w:num w:numId="4" w16cid:durableId="843712410">
    <w:abstractNumId w:val="7"/>
  </w:num>
  <w:num w:numId="5" w16cid:durableId="128206698">
    <w:abstractNumId w:val="8"/>
  </w:num>
  <w:num w:numId="6" w16cid:durableId="1652561888">
    <w:abstractNumId w:val="3"/>
  </w:num>
  <w:num w:numId="7" w16cid:durableId="1768767829">
    <w:abstractNumId w:val="2"/>
  </w:num>
  <w:num w:numId="8" w16cid:durableId="1922137624">
    <w:abstractNumId w:val="0"/>
  </w:num>
  <w:num w:numId="9" w16cid:durableId="1142847957">
    <w:abstractNumId w:val="1"/>
  </w:num>
  <w:num w:numId="10" w16cid:durableId="565531475">
    <w:abstractNumId w:val="4"/>
  </w:num>
  <w:num w:numId="11" w16cid:durableId="867639016">
    <w:abstractNumId w:val="16"/>
  </w:num>
  <w:num w:numId="12" w16cid:durableId="227959209">
    <w:abstractNumId w:val="11"/>
  </w:num>
  <w:num w:numId="13" w16cid:durableId="1646082166">
    <w:abstractNumId w:val="22"/>
  </w:num>
  <w:num w:numId="14" w16cid:durableId="1361394153">
    <w:abstractNumId w:val="13"/>
  </w:num>
  <w:num w:numId="15" w16cid:durableId="18120313">
    <w:abstractNumId w:val="17"/>
  </w:num>
  <w:num w:numId="16" w16cid:durableId="1137599930">
    <w:abstractNumId w:val="20"/>
  </w:num>
  <w:num w:numId="17" w16cid:durableId="1435635529">
    <w:abstractNumId w:val="14"/>
  </w:num>
  <w:num w:numId="18" w16cid:durableId="823202816">
    <w:abstractNumId w:val="21"/>
  </w:num>
  <w:num w:numId="19" w16cid:durableId="750739225">
    <w:abstractNumId w:val="19"/>
  </w:num>
  <w:num w:numId="20" w16cid:durableId="2078362414">
    <w:abstractNumId w:val="15"/>
  </w:num>
  <w:num w:numId="21" w16cid:durableId="993876175">
    <w:abstractNumId w:val="12"/>
  </w:num>
  <w:num w:numId="22" w16cid:durableId="1684166315">
    <w:abstractNumId w:val="24"/>
  </w:num>
  <w:num w:numId="23" w16cid:durableId="511802523">
    <w:abstractNumId w:val="18"/>
  </w:num>
  <w:num w:numId="24" w16cid:durableId="1292978031">
    <w:abstractNumId w:val="10"/>
  </w:num>
  <w:num w:numId="25" w16cid:durableId="605043586">
    <w:abstractNumId w:val="2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051"/>
    <w:rsid w:val="00000220"/>
    <w:rsid w:val="000002A3"/>
    <w:rsid w:val="0000050C"/>
    <w:rsid w:val="00000519"/>
    <w:rsid w:val="0000056B"/>
    <w:rsid w:val="00000A7B"/>
    <w:rsid w:val="00000D57"/>
    <w:rsid w:val="00000D88"/>
    <w:rsid w:val="00000D8A"/>
    <w:rsid w:val="00000DA9"/>
    <w:rsid w:val="0000111C"/>
    <w:rsid w:val="0000113A"/>
    <w:rsid w:val="000012E7"/>
    <w:rsid w:val="00001335"/>
    <w:rsid w:val="000013E3"/>
    <w:rsid w:val="0000144D"/>
    <w:rsid w:val="00001454"/>
    <w:rsid w:val="0000155D"/>
    <w:rsid w:val="000015FB"/>
    <w:rsid w:val="000019F6"/>
    <w:rsid w:val="00001A22"/>
    <w:rsid w:val="00001B21"/>
    <w:rsid w:val="00001F9D"/>
    <w:rsid w:val="00002022"/>
    <w:rsid w:val="000022B1"/>
    <w:rsid w:val="00002377"/>
    <w:rsid w:val="00002378"/>
    <w:rsid w:val="00002620"/>
    <w:rsid w:val="000027DB"/>
    <w:rsid w:val="0000291C"/>
    <w:rsid w:val="00002B0D"/>
    <w:rsid w:val="00002B1F"/>
    <w:rsid w:val="00002E24"/>
    <w:rsid w:val="00002FF7"/>
    <w:rsid w:val="000030C7"/>
    <w:rsid w:val="0000325F"/>
    <w:rsid w:val="000033CE"/>
    <w:rsid w:val="000036F9"/>
    <w:rsid w:val="000039A3"/>
    <w:rsid w:val="00003A8F"/>
    <w:rsid w:val="00003BFC"/>
    <w:rsid w:val="00003D75"/>
    <w:rsid w:val="00003D90"/>
    <w:rsid w:val="00003FDD"/>
    <w:rsid w:val="000040F6"/>
    <w:rsid w:val="00004206"/>
    <w:rsid w:val="00004681"/>
    <w:rsid w:val="00004EDA"/>
    <w:rsid w:val="00004F0C"/>
    <w:rsid w:val="00005193"/>
    <w:rsid w:val="00005444"/>
    <w:rsid w:val="00005497"/>
    <w:rsid w:val="000055B8"/>
    <w:rsid w:val="00005B19"/>
    <w:rsid w:val="00005EA5"/>
    <w:rsid w:val="00006838"/>
    <w:rsid w:val="0000688A"/>
    <w:rsid w:val="0000690E"/>
    <w:rsid w:val="000069FA"/>
    <w:rsid w:val="00006B43"/>
    <w:rsid w:val="00006BFA"/>
    <w:rsid w:val="00006C60"/>
    <w:rsid w:val="00006E27"/>
    <w:rsid w:val="00006E4F"/>
    <w:rsid w:val="00006F01"/>
    <w:rsid w:val="000070B8"/>
    <w:rsid w:val="0000721C"/>
    <w:rsid w:val="00007242"/>
    <w:rsid w:val="00007598"/>
    <w:rsid w:val="00007657"/>
    <w:rsid w:val="00007694"/>
    <w:rsid w:val="0000777D"/>
    <w:rsid w:val="00007883"/>
    <w:rsid w:val="000078C6"/>
    <w:rsid w:val="000079A9"/>
    <w:rsid w:val="000079AB"/>
    <w:rsid w:val="00007BC8"/>
    <w:rsid w:val="00007C5E"/>
    <w:rsid w:val="00007EAA"/>
    <w:rsid w:val="00007F2C"/>
    <w:rsid w:val="0001004E"/>
    <w:rsid w:val="000100A0"/>
    <w:rsid w:val="0001035F"/>
    <w:rsid w:val="00010467"/>
    <w:rsid w:val="00010522"/>
    <w:rsid w:val="00010897"/>
    <w:rsid w:val="0001089D"/>
    <w:rsid w:val="000108FE"/>
    <w:rsid w:val="00010959"/>
    <w:rsid w:val="00010B65"/>
    <w:rsid w:val="00010BE8"/>
    <w:rsid w:val="00010D3F"/>
    <w:rsid w:val="00010E30"/>
    <w:rsid w:val="00010FA3"/>
    <w:rsid w:val="000110AC"/>
    <w:rsid w:val="00011134"/>
    <w:rsid w:val="00011176"/>
    <w:rsid w:val="000114BE"/>
    <w:rsid w:val="00011572"/>
    <w:rsid w:val="0001176F"/>
    <w:rsid w:val="00011A10"/>
    <w:rsid w:val="00011A4E"/>
    <w:rsid w:val="00011C53"/>
    <w:rsid w:val="00011FE4"/>
    <w:rsid w:val="00011FFA"/>
    <w:rsid w:val="000122BD"/>
    <w:rsid w:val="000125B8"/>
    <w:rsid w:val="000125F1"/>
    <w:rsid w:val="0001260E"/>
    <w:rsid w:val="0001268F"/>
    <w:rsid w:val="00012836"/>
    <w:rsid w:val="00012F16"/>
    <w:rsid w:val="00012F48"/>
    <w:rsid w:val="00013278"/>
    <w:rsid w:val="000132ED"/>
    <w:rsid w:val="00013415"/>
    <w:rsid w:val="000134A8"/>
    <w:rsid w:val="00013792"/>
    <w:rsid w:val="0001389D"/>
    <w:rsid w:val="000138C8"/>
    <w:rsid w:val="000138CC"/>
    <w:rsid w:val="00013948"/>
    <w:rsid w:val="00013B9E"/>
    <w:rsid w:val="00013BD1"/>
    <w:rsid w:val="00013C9D"/>
    <w:rsid w:val="00013CE5"/>
    <w:rsid w:val="00013D2E"/>
    <w:rsid w:val="00013E7A"/>
    <w:rsid w:val="0001445F"/>
    <w:rsid w:val="00014601"/>
    <w:rsid w:val="0001465C"/>
    <w:rsid w:val="000146CB"/>
    <w:rsid w:val="00014733"/>
    <w:rsid w:val="00014827"/>
    <w:rsid w:val="00014BB5"/>
    <w:rsid w:val="00015022"/>
    <w:rsid w:val="000152F6"/>
    <w:rsid w:val="00015351"/>
    <w:rsid w:val="000155E5"/>
    <w:rsid w:val="0001574B"/>
    <w:rsid w:val="000157B7"/>
    <w:rsid w:val="0001587F"/>
    <w:rsid w:val="00015A45"/>
    <w:rsid w:val="00015BD0"/>
    <w:rsid w:val="00015C25"/>
    <w:rsid w:val="00015E50"/>
    <w:rsid w:val="00015E87"/>
    <w:rsid w:val="00015F95"/>
    <w:rsid w:val="000160C5"/>
    <w:rsid w:val="0001622C"/>
    <w:rsid w:val="0001630E"/>
    <w:rsid w:val="00016437"/>
    <w:rsid w:val="00016576"/>
    <w:rsid w:val="000167C2"/>
    <w:rsid w:val="00016B25"/>
    <w:rsid w:val="00016D82"/>
    <w:rsid w:val="00017105"/>
    <w:rsid w:val="00017236"/>
    <w:rsid w:val="00017361"/>
    <w:rsid w:val="00017399"/>
    <w:rsid w:val="000174B3"/>
    <w:rsid w:val="000174CB"/>
    <w:rsid w:val="00017622"/>
    <w:rsid w:val="0001769A"/>
    <w:rsid w:val="000176C6"/>
    <w:rsid w:val="000176D0"/>
    <w:rsid w:val="00017738"/>
    <w:rsid w:val="00017AED"/>
    <w:rsid w:val="00017B97"/>
    <w:rsid w:val="00017F57"/>
    <w:rsid w:val="000200D7"/>
    <w:rsid w:val="0002025E"/>
    <w:rsid w:val="00020346"/>
    <w:rsid w:val="0002044F"/>
    <w:rsid w:val="00020696"/>
    <w:rsid w:val="000207DE"/>
    <w:rsid w:val="000210E2"/>
    <w:rsid w:val="000210EB"/>
    <w:rsid w:val="000212EB"/>
    <w:rsid w:val="00021364"/>
    <w:rsid w:val="000214E7"/>
    <w:rsid w:val="000216E8"/>
    <w:rsid w:val="00021763"/>
    <w:rsid w:val="000219B9"/>
    <w:rsid w:val="000219F1"/>
    <w:rsid w:val="000219FD"/>
    <w:rsid w:val="00021B0B"/>
    <w:rsid w:val="00021B1D"/>
    <w:rsid w:val="00022035"/>
    <w:rsid w:val="000220D8"/>
    <w:rsid w:val="00022155"/>
    <w:rsid w:val="0002232C"/>
    <w:rsid w:val="000225D0"/>
    <w:rsid w:val="000225F3"/>
    <w:rsid w:val="0002263F"/>
    <w:rsid w:val="000226BF"/>
    <w:rsid w:val="0002280F"/>
    <w:rsid w:val="000228E5"/>
    <w:rsid w:val="0002294B"/>
    <w:rsid w:val="00022A1A"/>
    <w:rsid w:val="00022B6D"/>
    <w:rsid w:val="00022BED"/>
    <w:rsid w:val="00022CA1"/>
    <w:rsid w:val="00022DA5"/>
    <w:rsid w:val="0002316D"/>
    <w:rsid w:val="00023350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4A1"/>
    <w:rsid w:val="000244E0"/>
    <w:rsid w:val="00024624"/>
    <w:rsid w:val="0002463B"/>
    <w:rsid w:val="000247AE"/>
    <w:rsid w:val="0002488E"/>
    <w:rsid w:val="00024AA2"/>
    <w:rsid w:val="00024B77"/>
    <w:rsid w:val="0002524D"/>
    <w:rsid w:val="000256B1"/>
    <w:rsid w:val="0002578B"/>
    <w:rsid w:val="0002579F"/>
    <w:rsid w:val="00025AFC"/>
    <w:rsid w:val="00025B5E"/>
    <w:rsid w:val="00025BAF"/>
    <w:rsid w:val="00025BD4"/>
    <w:rsid w:val="00025C0E"/>
    <w:rsid w:val="00025D4B"/>
    <w:rsid w:val="00025E9F"/>
    <w:rsid w:val="00026206"/>
    <w:rsid w:val="00026249"/>
    <w:rsid w:val="0002629D"/>
    <w:rsid w:val="000262E0"/>
    <w:rsid w:val="000264D2"/>
    <w:rsid w:val="0002694E"/>
    <w:rsid w:val="00026BA9"/>
    <w:rsid w:val="00026BEF"/>
    <w:rsid w:val="00026C38"/>
    <w:rsid w:val="00027008"/>
    <w:rsid w:val="00027154"/>
    <w:rsid w:val="00027305"/>
    <w:rsid w:val="00027407"/>
    <w:rsid w:val="0002758D"/>
    <w:rsid w:val="000275C7"/>
    <w:rsid w:val="0002788B"/>
    <w:rsid w:val="00027A08"/>
    <w:rsid w:val="00027C4A"/>
    <w:rsid w:val="00027DF9"/>
    <w:rsid w:val="00027EBF"/>
    <w:rsid w:val="00027F49"/>
    <w:rsid w:val="000300B5"/>
    <w:rsid w:val="0003016A"/>
    <w:rsid w:val="00030199"/>
    <w:rsid w:val="000301CD"/>
    <w:rsid w:val="00030295"/>
    <w:rsid w:val="00030443"/>
    <w:rsid w:val="0003047E"/>
    <w:rsid w:val="000304DD"/>
    <w:rsid w:val="0003063B"/>
    <w:rsid w:val="00030661"/>
    <w:rsid w:val="00030ABC"/>
    <w:rsid w:val="00030D77"/>
    <w:rsid w:val="00030E00"/>
    <w:rsid w:val="00031270"/>
    <w:rsid w:val="000312A5"/>
    <w:rsid w:val="000312F7"/>
    <w:rsid w:val="0003137A"/>
    <w:rsid w:val="000314FA"/>
    <w:rsid w:val="000316B4"/>
    <w:rsid w:val="00031791"/>
    <w:rsid w:val="00031A0D"/>
    <w:rsid w:val="00031A4E"/>
    <w:rsid w:val="00031BD1"/>
    <w:rsid w:val="00031C46"/>
    <w:rsid w:val="00031CD2"/>
    <w:rsid w:val="00032315"/>
    <w:rsid w:val="000323AE"/>
    <w:rsid w:val="0003241F"/>
    <w:rsid w:val="0003247B"/>
    <w:rsid w:val="000324CA"/>
    <w:rsid w:val="000324EF"/>
    <w:rsid w:val="000326A9"/>
    <w:rsid w:val="000326C6"/>
    <w:rsid w:val="00032825"/>
    <w:rsid w:val="00032852"/>
    <w:rsid w:val="000329AC"/>
    <w:rsid w:val="00032B1D"/>
    <w:rsid w:val="00032C93"/>
    <w:rsid w:val="000330D2"/>
    <w:rsid w:val="00033183"/>
    <w:rsid w:val="00033211"/>
    <w:rsid w:val="000333E6"/>
    <w:rsid w:val="000335B5"/>
    <w:rsid w:val="0003392B"/>
    <w:rsid w:val="00033A0A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5986"/>
    <w:rsid w:val="00035A34"/>
    <w:rsid w:val="00035C92"/>
    <w:rsid w:val="00035E96"/>
    <w:rsid w:val="00036023"/>
    <w:rsid w:val="0003631F"/>
    <w:rsid w:val="00036333"/>
    <w:rsid w:val="000364F9"/>
    <w:rsid w:val="000367C8"/>
    <w:rsid w:val="00036A39"/>
    <w:rsid w:val="00036CA8"/>
    <w:rsid w:val="00036CBF"/>
    <w:rsid w:val="00037095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D3B"/>
    <w:rsid w:val="00037D66"/>
    <w:rsid w:val="00037E35"/>
    <w:rsid w:val="00037FFB"/>
    <w:rsid w:val="000401B2"/>
    <w:rsid w:val="000405D5"/>
    <w:rsid w:val="00040B06"/>
    <w:rsid w:val="00040B37"/>
    <w:rsid w:val="00040C52"/>
    <w:rsid w:val="00040F7C"/>
    <w:rsid w:val="00041068"/>
    <w:rsid w:val="0004108C"/>
    <w:rsid w:val="00041431"/>
    <w:rsid w:val="000414EB"/>
    <w:rsid w:val="000415BB"/>
    <w:rsid w:val="0004180A"/>
    <w:rsid w:val="0004185A"/>
    <w:rsid w:val="00041939"/>
    <w:rsid w:val="000419E6"/>
    <w:rsid w:val="00041A2E"/>
    <w:rsid w:val="00041AE5"/>
    <w:rsid w:val="00041E6F"/>
    <w:rsid w:val="00041ED0"/>
    <w:rsid w:val="00042070"/>
    <w:rsid w:val="00042447"/>
    <w:rsid w:val="0004262B"/>
    <w:rsid w:val="0004266B"/>
    <w:rsid w:val="00042674"/>
    <w:rsid w:val="000426CB"/>
    <w:rsid w:val="00042863"/>
    <w:rsid w:val="00042931"/>
    <w:rsid w:val="00042A66"/>
    <w:rsid w:val="00042B68"/>
    <w:rsid w:val="00043034"/>
    <w:rsid w:val="00043058"/>
    <w:rsid w:val="0004330F"/>
    <w:rsid w:val="000434FE"/>
    <w:rsid w:val="000436D1"/>
    <w:rsid w:val="000438E8"/>
    <w:rsid w:val="00043982"/>
    <w:rsid w:val="00043A44"/>
    <w:rsid w:val="00043CAB"/>
    <w:rsid w:val="00043CB9"/>
    <w:rsid w:val="00043ED8"/>
    <w:rsid w:val="000440FD"/>
    <w:rsid w:val="00044137"/>
    <w:rsid w:val="00044269"/>
    <w:rsid w:val="000447E8"/>
    <w:rsid w:val="00044817"/>
    <w:rsid w:val="00044846"/>
    <w:rsid w:val="000449F5"/>
    <w:rsid w:val="00044CA9"/>
    <w:rsid w:val="00044CBA"/>
    <w:rsid w:val="00044F70"/>
    <w:rsid w:val="00045091"/>
    <w:rsid w:val="000450ED"/>
    <w:rsid w:val="00045178"/>
    <w:rsid w:val="000452BC"/>
    <w:rsid w:val="000454C9"/>
    <w:rsid w:val="00045556"/>
    <w:rsid w:val="00045784"/>
    <w:rsid w:val="000458EE"/>
    <w:rsid w:val="00045A72"/>
    <w:rsid w:val="00045E3F"/>
    <w:rsid w:val="00045ECF"/>
    <w:rsid w:val="000460B9"/>
    <w:rsid w:val="000467C8"/>
    <w:rsid w:val="00046AE8"/>
    <w:rsid w:val="00046D85"/>
    <w:rsid w:val="00046E6B"/>
    <w:rsid w:val="00046F93"/>
    <w:rsid w:val="00047051"/>
    <w:rsid w:val="0004733E"/>
    <w:rsid w:val="00047543"/>
    <w:rsid w:val="000477E5"/>
    <w:rsid w:val="00047A85"/>
    <w:rsid w:val="00047C69"/>
    <w:rsid w:val="00047DF2"/>
    <w:rsid w:val="00047F60"/>
    <w:rsid w:val="00050592"/>
    <w:rsid w:val="0005064F"/>
    <w:rsid w:val="0005075E"/>
    <w:rsid w:val="00051206"/>
    <w:rsid w:val="000512BA"/>
    <w:rsid w:val="0005136E"/>
    <w:rsid w:val="00051577"/>
    <w:rsid w:val="00051816"/>
    <w:rsid w:val="000518DA"/>
    <w:rsid w:val="00051920"/>
    <w:rsid w:val="0005196C"/>
    <w:rsid w:val="00051994"/>
    <w:rsid w:val="00051A41"/>
    <w:rsid w:val="00051A50"/>
    <w:rsid w:val="00051BC0"/>
    <w:rsid w:val="00051BCD"/>
    <w:rsid w:val="00051BDE"/>
    <w:rsid w:val="00052547"/>
    <w:rsid w:val="00052C3D"/>
    <w:rsid w:val="00052C9F"/>
    <w:rsid w:val="00052CF7"/>
    <w:rsid w:val="00052E75"/>
    <w:rsid w:val="00053079"/>
    <w:rsid w:val="000530F4"/>
    <w:rsid w:val="000531AF"/>
    <w:rsid w:val="0005327A"/>
    <w:rsid w:val="000533C7"/>
    <w:rsid w:val="000534BE"/>
    <w:rsid w:val="0005352D"/>
    <w:rsid w:val="000537A3"/>
    <w:rsid w:val="00053892"/>
    <w:rsid w:val="00053938"/>
    <w:rsid w:val="000539A7"/>
    <w:rsid w:val="00053AB1"/>
    <w:rsid w:val="00053D9E"/>
    <w:rsid w:val="00053FFC"/>
    <w:rsid w:val="00054102"/>
    <w:rsid w:val="0005426F"/>
    <w:rsid w:val="000544B1"/>
    <w:rsid w:val="0005457E"/>
    <w:rsid w:val="00054691"/>
    <w:rsid w:val="00054896"/>
    <w:rsid w:val="000548BD"/>
    <w:rsid w:val="00054B6D"/>
    <w:rsid w:val="00054C08"/>
    <w:rsid w:val="00054CF1"/>
    <w:rsid w:val="00054D73"/>
    <w:rsid w:val="000552C1"/>
    <w:rsid w:val="0005535E"/>
    <w:rsid w:val="000554B1"/>
    <w:rsid w:val="000556E7"/>
    <w:rsid w:val="000556FF"/>
    <w:rsid w:val="00055837"/>
    <w:rsid w:val="00055CA3"/>
    <w:rsid w:val="00055CC3"/>
    <w:rsid w:val="00055DDD"/>
    <w:rsid w:val="00055EBA"/>
    <w:rsid w:val="000560BA"/>
    <w:rsid w:val="00056406"/>
    <w:rsid w:val="000564DD"/>
    <w:rsid w:val="0005650E"/>
    <w:rsid w:val="00056831"/>
    <w:rsid w:val="000569D6"/>
    <w:rsid w:val="00056AAD"/>
    <w:rsid w:val="00056B99"/>
    <w:rsid w:val="00056BF6"/>
    <w:rsid w:val="00056C79"/>
    <w:rsid w:val="00056FF4"/>
    <w:rsid w:val="00057179"/>
    <w:rsid w:val="0005727A"/>
    <w:rsid w:val="000572B9"/>
    <w:rsid w:val="0005746E"/>
    <w:rsid w:val="000575A5"/>
    <w:rsid w:val="00057604"/>
    <w:rsid w:val="0005765D"/>
    <w:rsid w:val="000578C4"/>
    <w:rsid w:val="00057B71"/>
    <w:rsid w:val="00057C88"/>
    <w:rsid w:val="00057D66"/>
    <w:rsid w:val="0006009D"/>
    <w:rsid w:val="000600D5"/>
    <w:rsid w:val="0006026D"/>
    <w:rsid w:val="00060696"/>
    <w:rsid w:val="000606AF"/>
    <w:rsid w:val="000609DE"/>
    <w:rsid w:val="00060F41"/>
    <w:rsid w:val="000610F7"/>
    <w:rsid w:val="00061355"/>
    <w:rsid w:val="0006158D"/>
    <w:rsid w:val="00061B8F"/>
    <w:rsid w:val="00061DF6"/>
    <w:rsid w:val="00061E63"/>
    <w:rsid w:val="00061F0F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E28"/>
    <w:rsid w:val="00062F23"/>
    <w:rsid w:val="000630AE"/>
    <w:rsid w:val="00063164"/>
    <w:rsid w:val="0006335F"/>
    <w:rsid w:val="0006367C"/>
    <w:rsid w:val="000637A9"/>
    <w:rsid w:val="00063A4E"/>
    <w:rsid w:val="00063BD8"/>
    <w:rsid w:val="0006448C"/>
    <w:rsid w:val="00064632"/>
    <w:rsid w:val="000647C0"/>
    <w:rsid w:val="00064A31"/>
    <w:rsid w:val="00064B1E"/>
    <w:rsid w:val="00064F19"/>
    <w:rsid w:val="000652DA"/>
    <w:rsid w:val="00065508"/>
    <w:rsid w:val="00065841"/>
    <w:rsid w:val="00065BBA"/>
    <w:rsid w:val="00065CF3"/>
    <w:rsid w:val="00065F11"/>
    <w:rsid w:val="00065FAD"/>
    <w:rsid w:val="00066FC3"/>
    <w:rsid w:val="00067063"/>
    <w:rsid w:val="000670F6"/>
    <w:rsid w:val="00067752"/>
    <w:rsid w:val="00067942"/>
    <w:rsid w:val="00067A16"/>
    <w:rsid w:val="00067D44"/>
    <w:rsid w:val="00067D8E"/>
    <w:rsid w:val="00067ED2"/>
    <w:rsid w:val="00067F1A"/>
    <w:rsid w:val="00067F25"/>
    <w:rsid w:val="0007005E"/>
    <w:rsid w:val="000701DE"/>
    <w:rsid w:val="000702C9"/>
    <w:rsid w:val="00070446"/>
    <w:rsid w:val="00070535"/>
    <w:rsid w:val="000708C1"/>
    <w:rsid w:val="0007099F"/>
    <w:rsid w:val="00070A79"/>
    <w:rsid w:val="0007104E"/>
    <w:rsid w:val="000713D8"/>
    <w:rsid w:val="00071553"/>
    <w:rsid w:val="000716F8"/>
    <w:rsid w:val="00071775"/>
    <w:rsid w:val="00071904"/>
    <w:rsid w:val="00071946"/>
    <w:rsid w:val="0007199D"/>
    <w:rsid w:val="00071E21"/>
    <w:rsid w:val="00072162"/>
    <w:rsid w:val="00072261"/>
    <w:rsid w:val="00072310"/>
    <w:rsid w:val="00072311"/>
    <w:rsid w:val="00072473"/>
    <w:rsid w:val="000726C1"/>
    <w:rsid w:val="000728E7"/>
    <w:rsid w:val="00072C16"/>
    <w:rsid w:val="00072C70"/>
    <w:rsid w:val="00072D9D"/>
    <w:rsid w:val="00072FDB"/>
    <w:rsid w:val="00073165"/>
    <w:rsid w:val="000731A5"/>
    <w:rsid w:val="00073353"/>
    <w:rsid w:val="000733C7"/>
    <w:rsid w:val="0007362C"/>
    <w:rsid w:val="000736F9"/>
    <w:rsid w:val="00073A0F"/>
    <w:rsid w:val="00073A94"/>
    <w:rsid w:val="00073BB5"/>
    <w:rsid w:val="00073D91"/>
    <w:rsid w:val="00073FE1"/>
    <w:rsid w:val="00074027"/>
    <w:rsid w:val="00074247"/>
    <w:rsid w:val="00074264"/>
    <w:rsid w:val="0007432E"/>
    <w:rsid w:val="000743C3"/>
    <w:rsid w:val="000746A1"/>
    <w:rsid w:val="0007477B"/>
    <w:rsid w:val="00074B91"/>
    <w:rsid w:val="00074BDE"/>
    <w:rsid w:val="00074C0D"/>
    <w:rsid w:val="00074C9D"/>
    <w:rsid w:val="00074D9C"/>
    <w:rsid w:val="00075084"/>
    <w:rsid w:val="00075305"/>
    <w:rsid w:val="00075510"/>
    <w:rsid w:val="000756BA"/>
    <w:rsid w:val="00075981"/>
    <w:rsid w:val="00075C00"/>
    <w:rsid w:val="000761A3"/>
    <w:rsid w:val="000761DA"/>
    <w:rsid w:val="0007637D"/>
    <w:rsid w:val="000763C7"/>
    <w:rsid w:val="00076855"/>
    <w:rsid w:val="000768D2"/>
    <w:rsid w:val="0007697F"/>
    <w:rsid w:val="000769EC"/>
    <w:rsid w:val="00076A80"/>
    <w:rsid w:val="00076B9B"/>
    <w:rsid w:val="00076F29"/>
    <w:rsid w:val="00077132"/>
    <w:rsid w:val="0007721C"/>
    <w:rsid w:val="000772D4"/>
    <w:rsid w:val="00077924"/>
    <w:rsid w:val="000779B4"/>
    <w:rsid w:val="00077B8E"/>
    <w:rsid w:val="00077C38"/>
    <w:rsid w:val="00077F25"/>
    <w:rsid w:val="00077FB5"/>
    <w:rsid w:val="000802E6"/>
    <w:rsid w:val="000803DA"/>
    <w:rsid w:val="0008040B"/>
    <w:rsid w:val="00080420"/>
    <w:rsid w:val="000804E9"/>
    <w:rsid w:val="0008064D"/>
    <w:rsid w:val="000807D0"/>
    <w:rsid w:val="00080904"/>
    <w:rsid w:val="00080CB3"/>
    <w:rsid w:val="00080D3F"/>
    <w:rsid w:val="00080E88"/>
    <w:rsid w:val="00080F30"/>
    <w:rsid w:val="00081212"/>
    <w:rsid w:val="000817C9"/>
    <w:rsid w:val="000817D7"/>
    <w:rsid w:val="00081898"/>
    <w:rsid w:val="00081A10"/>
    <w:rsid w:val="00081BBB"/>
    <w:rsid w:val="00081CC7"/>
    <w:rsid w:val="00081F04"/>
    <w:rsid w:val="0008214C"/>
    <w:rsid w:val="000822B3"/>
    <w:rsid w:val="00082307"/>
    <w:rsid w:val="0008241A"/>
    <w:rsid w:val="00082547"/>
    <w:rsid w:val="00082A47"/>
    <w:rsid w:val="00082A8B"/>
    <w:rsid w:val="00082D5D"/>
    <w:rsid w:val="00082FBE"/>
    <w:rsid w:val="00083049"/>
    <w:rsid w:val="00083489"/>
    <w:rsid w:val="00083532"/>
    <w:rsid w:val="000836D3"/>
    <w:rsid w:val="000839A0"/>
    <w:rsid w:val="00083B42"/>
    <w:rsid w:val="00083B65"/>
    <w:rsid w:val="0008412A"/>
    <w:rsid w:val="00084164"/>
    <w:rsid w:val="00084434"/>
    <w:rsid w:val="00084837"/>
    <w:rsid w:val="00084866"/>
    <w:rsid w:val="00084A7D"/>
    <w:rsid w:val="00084D0B"/>
    <w:rsid w:val="00084ED8"/>
    <w:rsid w:val="0008520B"/>
    <w:rsid w:val="000853C5"/>
    <w:rsid w:val="00085A22"/>
    <w:rsid w:val="00085BF7"/>
    <w:rsid w:val="00085E61"/>
    <w:rsid w:val="000861E5"/>
    <w:rsid w:val="00086447"/>
    <w:rsid w:val="00086678"/>
    <w:rsid w:val="00086792"/>
    <w:rsid w:val="00086840"/>
    <w:rsid w:val="000868ED"/>
    <w:rsid w:val="00086AB5"/>
    <w:rsid w:val="00086D91"/>
    <w:rsid w:val="00086E8C"/>
    <w:rsid w:val="000870D6"/>
    <w:rsid w:val="00087449"/>
    <w:rsid w:val="0008760C"/>
    <w:rsid w:val="00087B8A"/>
    <w:rsid w:val="000901F2"/>
    <w:rsid w:val="0009032A"/>
    <w:rsid w:val="0009036C"/>
    <w:rsid w:val="000904CB"/>
    <w:rsid w:val="000905B4"/>
    <w:rsid w:val="0009077F"/>
    <w:rsid w:val="0009079D"/>
    <w:rsid w:val="000907A2"/>
    <w:rsid w:val="00090916"/>
    <w:rsid w:val="0009091C"/>
    <w:rsid w:val="000909FC"/>
    <w:rsid w:val="00090AC3"/>
    <w:rsid w:val="00090FDB"/>
    <w:rsid w:val="000911E1"/>
    <w:rsid w:val="000912CF"/>
    <w:rsid w:val="0009140D"/>
    <w:rsid w:val="00091495"/>
    <w:rsid w:val="00091713"/>
    <w:rsid w:val="00091751"/>
    <w:rsid w:val="00091792"/>
    <w:rsid w:val="000917E2"/>
    <w:rsid w:val="0009185E"/>
    <w:rsid w:val="00091879"/>
    <w:rsid w:val="000919FC"/>
    <w:rsid w:val="00091CC4"/>
    <w:rsid w:val="00091E67"/>
    <w:rsid w:val="00091EE1"/>
    <w:rsid w:val="00092553"/>
    <w:rsid w:val="0009260C"/>
    <w:rsid w:val="0009267B"/>
    <w:rsid w:val="000926A0"/>
    <w:rsid w:val="00092BA3"/>
    <w:rsid w:val="00092CF9"/>
    <w:rsid w:val="00092DDC"/>
    <w:rsid w:val="00092E1B"/>
    <w:rsid w:val="00093021"/>
    <w:rsid w:val="00093274"/>
    <w:rsid w:val="000932C3"/>
    <w:rsid w:val="000933BA"/>
    <w:rsid w:val="00093537"/>
    <w:rsid w:val="0009353E"/>
    <w:rsid w:val="0009358F"/>
    <w:rsid w:val="000936A8"/>
    <w:rsid w:val="00093844"/>
    <w:rsid w:val="000938FB"/>
    <w:rsid w:val="00093912"/>
    <w:rsid w:val="00093DDA"/>
    <w:rsid w:val="00093EB6"/>
    <w:rsid w:val="00093F7F"/>
    <w:rsid w:val="00094502"/>
    <w:rsid w:val="000945F2"/>
    <w:rsid w:val="00094772"/>
    <w:rsid w:val="00094B90"/>
    <w:rsid w:val="00094C3B"/>
    <w:rsid w:val="00095238"/>
    <w:rsid w:val="00095354"/>
    <w:rsid w:val="00095444"/>
    <w:rsid w:val="0009546C"/>
    <w:rsid w:val="00095510"/>
    <w:rsid w:val="0009553C"/>
    <w:rsid w:val="0009569B"/>
    <w:rsid w:val="00095ACB"/>
    <w:rsid w:val="00095B11"/>
    <w:rsid w:val="00095CD4"/>
    <w:rsid w:val="00095CDA"/>
    <w:rsid w:val="00095F2F"/>
    <w:rsid w:val="00096015"/>
    <w:rsid w:val="00096028"/>
    <w:rsid w:val="00096358"/>
    <w:rsid w:val="0009638F"/>
    <w:rsid w:val="00096514"/>
    <w:rsid w:val="00096630"/>
    <w:rsid w:val="000967BD"/>
    <w:rsid w:val="0009688C"/>
    <w:rsid w:val="000968BA"/>
    <w:rsid w:val="00096A47"/>
    <w:rsid w:val="00096A5E"/>
    <w:rsid w:val="00096AFA"/>
    <w:rsid w:val="00096B7B"/>
    <w:rsid w:val="00096C9E"/>
    <w:rsid w:val="0009734D"/>
    <w:rsid w:val="00097413"/>
    <w:rsid w:val="000976FF"/>
    <w:rsid w:val="000979F9"/>
    <w:rsid w:val="00097A83"/>
    <w:rsid w:val="00097B31"/>
    <w:rsid w:val="00097BF8"/>
    <w:rsid w:val="00097CDE"/>
    <w:rsid w:val="00097CFD"/>
    <w:rsid w:val="00097E01"/>
    <w:rsid w:val="00097FEF"/>
    <w:rsid w:val="000A0432"/>
    <w:rsid w:val="000A046A"/>
    <w:rsid w:val="000A06B0"/>
    <w:rsid w:val="000A0701"/>
    <w:rsid w:val="000A08BF"/>
    <w:rsid w:val="000A0914"/>
    <w:rsid w:val="000A092B"/>
    <w:rsid w:val="000A0D40"/>
    <w:rsid w:val="000A0E77"/>
    <w:rsid w:val="000A0F4D"/>
    <w:rsid w:val="000A117F"/>
    <w:rsid w:val="000A1486"/>
    <w:rsid w:val="000A15E0"/>
    <w:rsid w:val="000A163E"/>
    <w:rsid w:val="000A172F"/>
    <w:rsid w:val="000A18A1"/>
    <w:rsid w:val="000A19F3"/>
    <w:rsid w:val="000A1BA6"/>
    <w:rsid w:val="000A1DFC"/>
    <w:rsid w:val="000A1E55"/>
    <w:rsid w:val="000A2141"/>
    <w:rsid w:val="000A2208"/>
    <w:rsid w:val="000A2228"/>
    <w:rsid w:val="000A22B8"/>
    <w:rsid w:val="000A2516"/>
    <w:rsid w:val="000A2637"/>
    <w:rsid w:val="000A2640"/>
    <w:rsid w:val="000A2683"/>
    <w:rsid w:val="000A2696"/>
    <w:rsid w:val="000A2A21"/>
    <w:rsid w:val="000A2B1D"/>
    <w:rsid w:val="000A2C8E"/>
    <w:rsid w:val="000A2CAE"/>
    <w:rsid w:val="000A2F64"/>
    <w:rsid w:val="000A2F72"/>
    <w:rsid w:val="000A3065"/>
    <w:rsid w:val="000A3104"/>
    <w:rsid w:val="000A31D7"/>
    <w:rsid w:val="000A32E9"/>
    <w:rsid w:val="000A3407"/>
    <w:rsid w:val="000A36C7"/>
    <w:rsid w:val="000A3970"/>
    <w:rsid w:val="000A3996"/>
    <w:rsid w:val="000A3C04"/>
    <w:rsid w:val="000A3D1F"/>
    <w:rsid w:val="000A3D75"/>
    <w:rsid w:val="000A3D90"/>
    <w:rsid w:val="000A3E74"/>
    <w:rsid w:val="000A409E"/>
    <w:rsid w:val="000A4361"/>
    <w:rsid w:val="000A44BB"/>
    <w:rsid w:val="000A44D6"/>
    <w:rsid w:val="000A45EB"/>
    <w:rsid w:val="000A4668"/>
    <w:rsid w:val="000A47A5"/>
    <w:rsid w:val="000A4A91"/>
    <w:rsid w:val="000A4C67"/>
    <w:rsid w:val="000A4DBC"/>
    <w:rsid w:val="000A4EF9"/>
    <w:rsid w:val="000A504E"/>
    <w:rsid w:val="000A527F"/>
    <w:rsid w:val="000A5409"/>
    <w:rsid w:val="000A55BB"/>
    <w:rsid w:val="000A561C"/>
    <w:rsid w:val="000A5734"/>
    <w:rsid w:val="000A574D"/>
    <w:rsid w:val="000A599A"/>
    <w:rsid w:val="000A5C7B"/>
    <w:rsid w:val="000A5D30"/>
    <w:rsid w:val="000A6031"/>
    <w:rsid w:val="000A6127"/>
    <w:rsid w:val="000A6270"/>
    <w:rsid w:val="000A6396"/>
    <w:rsid w:val="000A665A"/>
    <w:rsid w:val="000A683F"/>
    <w:rsid w:val="000A6913"/>
    <w:rsid w:val="000A699E"/>
    <w:rsid w:val="000A6E37"/>
    <w:rsid w:val="000A6F63"/>
    <w:rsid w:val="000A711B"/>
    <w:rsid w:val="000A727E"/>
    <w:rsid w:val="000A7431"/>
    <w:rsid w:val="000A7961"/>
    <w:rsid w:val="000A79D8"/>
    <w:rsid w:val="000A7C66"/>
    <w:rsid w:val="000A7C7D"/>
    <w:rsid w:val="000A7D6E"/>
    <w:rsid w:val="000A7E5A"/>
    <w:rsid w:val="000A7ECD"/>
    <w:rsid w:val="000A7F7A"/>
    <w:rsid w:val="000A7F7F"/>
    <w:rsid w:val="000B0001"/>
    <w:rsid w:val="000B00E6"/>
    <w:rsid w:val="000B0346"/>
    <w:rsid w:val="000B0563"/>
    <w:rsid w:val="000B0667"/>
    <w:rsid w:val="000B0706"/>
    <w:rsid w:val="000B0A2B"/>
    <w:rsid w:val="000B0B6E"/>
    <w:rsid w:val="000B0C89"/>
    <w:rsid w:val="000B0CEE"/>
    <w:rsid w:val="000B0DDD"/>
    <w:rsid w:val="000B10E5"/>
    <w:rsid w:val="000B12B4"/>
    <w:rsid w:val="000B1463"/>
    <w:rsid w:val="000B1523"/>
    <w:rsid w:val="000B1567"/>
    <w:rsid w:val="000B171F"/>
    <w:rsid w:val="000B177F"/>
    <w:rsid w:val="000B1BC3"/>
    <w:rsid w:val="000B1C92"/>
    <w:rsid w:val="000B1E0A"/>
    <w:rsid w:val="000B1FB2"/>
    <w:rsid w:val="000B20C4"/>
    <w:rsid w:val="000B2444"/>
    <w:rsid w:val="000B2599"/>
    <w:rsid w:val="000B2A77"/>
    <w:rsid w:val="000B2CEB"/>
    <w:rsid w:val="000B2FD4"/>
    <w:rsid w:val="000B30AE"/>
    <w:rsid w:val="000B30DC"/>
    <w:rsid w:val="000B34FC"/>
    <w:rsid w:val="000B3869"/>
    <w:rsid w:val="000B394A"/>
    <w:rsid w:val="000B3B8A"/>
    <w:rsid w:val="000B3CFB"/>
    <w:rsid w:val="000B3D01"/>
    <w:rsid w:val="000B3D71"/>
    <w:rsid w:val="000B3D7A"/>
    <w:rsid w:val="000B3F90"/>
    <w:rsid w:val="000B4141"/>
    <w:rsid w:val="000B4171"/>
    <w:rsid w:val="000B41BA"/>
    <w:rsid w:val="000B4237"/>
    <w:rsid w:val="000B4410"/>
    <w:rsid w:val="000B4809"/>
    <w:rsid w:val="000B4821"/>
    <w:rsid w:val="000B49DA"/>
    <w:rsid w:val="000B4D7C"/>
    <w:rsid w:val="000B4DB2"/>
    <w:rsid w:val="000B50E0"/>
    <w:rsid w:val="000B51BC"/>
    <w:rsid w:val="000B533B"/>
    <w:rsid w:val="000B53DE"/>
    <w:rsid w:val="000B5620"/>
    <w:rsid w:val="000B56C5"/>
    <w:rsid w:val="000B587C"/>
    <w:rsid w:val="000B5955"/>
    <w:rsid w:val="000B5A72"/>
    <w:rsid w:val="000B5B72"/>
    <w:rsid w:val="000B5BCE"/>
    <w:rsid w:val="000B5BEB"/>
    <w:rsid w:val="000B5BEC"/>
    <w:rsid w:val="000B5D6C"/>
    <w:rsid w:val="000B5D80"/>
    <w:rsid w:val="000B5DE5"/>
    <w:rsid w:val="000B5F86"/>
    <w:rsid w:val="000B60AA"/>
    <w:rsid w:val="000B64BB"/>
    <w:rsid w:val="000B65DC"/>
    <w:rsid w:val="000B67CE"/>
    <w:rsid w:val="000B67D1"/>
    <w:rsid w:val="000B681B"/>
    <w:rsid w:val="000B68B2"/>
    <w:rsid w:val="000B69DD"/>
    <w:rsid w:val="000B6A9E"/>
    <w:rsid w:val="000B6B51"/>
    <w:rsid w:val="000B6E36"/>
    <w:rsid w:val="000B7208"/>
    <w:rsid w:val="000B7502"/>
    <w:rsid w:val="000B7546"/>
    <w:rsid w:val="000B771B"/>
    <w:rsid w:val="000B78AA"/>
    <w:rsid w:val="000B79BF"/>
    <w:rsid w:val="000B7D57"/>
    <w:rsid w:val="000C005E"/>
    <w:rsid w:val="000C023C"/>
    <w:rsid w:val="000C024F"/>
    <w:rsid w:val="000C095D"/>
    <w:rsid w:val="000C09B2"/>
    <w:rsid w:val="000C0B99"/>
    <w:rsid w:val="000C0EFF"/>
    <w:rsid w:val="000C115B"/>
    <w:rsid w:val="000C12A9"/>
    <w:rsid w:val="000C1959"/>
    <w:rsid w:val="000C19F3"/>
    <w:rsid w:val="000C1CF8"/>
    <w:rsid w:val="000C1D28"/>
    <w:rsid w:val="000C1D94"/>
    <w:rsid w:val="000C1DAC"/>
    <w:rsid w:val="000C21C9"/>
    <w:rsid w:val="000C21D9"/>
    <w:rsid w:val="000C24F0"/>
    <w:rsid w:val="000C259D"/>
    <w:rsid w:val="000C25C8"/>
    <w:rsid w:val="000C2603"/>
    <w:rsid w:val="000C26D8"/>
    <w:rsid w:val="000C2A19"/>
    <w:rsid w:val="000C2EF6"/>
    <w:rsid w:val="000C30DB"/>
    <w:rsid w:val="000C317E"/>
    <w:rsid w:val="000C39B3"/>
    <w:rsid w:val="000C3AD4"/>
    <w:rsid w:val="000C3BA8"/>
    <w:rsid w:val="000C416B"/>
    <w:rsid w:val="000C43CD"/>
    <w:rsid w:val="000C4414"/>
    <w:rsid w:val="000C4428"/>
    <w:rsid w:val="000C44C2"/>
    <w:rsid w:val="000C4506"/>
    <w:rsid w:val="000C4BB7"/>
    <w:rsid w:val="000C5287"/>
    <w:rsid w:val="000C5441"/>
    <w:rsid w:val="000C55AB"/>
    <w:rsid w:val="000C5EF3"/>
    <w:rsid w:val="000C5F11"/>
    <w:rsid w:val="000C61BC"/>
    <w:rsid w:val="000C64C2"/>
    <w:rsid w:val="000C64C9"/>
    <w:rsid w:val="000C66AC"/>
    <w:rsid w:val="000C6786"/>
    <w:rsid w:val="000C6C95"/>
    <w:rsid w:val="000C6D23"/>
    <w:rsid w:val="000C6DE9"/>
    <w:rsid w:val="000C6E70"/>
    <w:rsid w:val="000C6F6E"/>
    <w:rsid w:val="000C6FE9"/>
    <w:rsid w:val="000C71E8"/>
    <w:rsid w:val="000C77EB"/>
    <w:rsid w:val="000C77F5"/>
    <w:rsid w:val="000C794F"/>
    <w:rsid w:val="000C7B47"/>
    <w:rsid w:val="000C7C3E"/>
    <w:rsid w:val="000C7CFF"/>
    <w:rsid w:val="000C7E98"/>
    <w:rsid w:val="000D0245"/>
    <w:rsid w:val="000D0466"/>
    <w:rsid w:val="000D04C7"/>
    <w:rsid w:val="000D05A9"/>
    <w:rsid w:val="000D06C9"/>
    <w:rsid w:val="000D06E1"/>
    <w:rsid w:val="000D075B"/>
    <w:rsid w:val="000D0912"/>
    <w:rsid w:val="000D0935"/>
    <w:rsid w:val="000D0A81"/>
    <w:rsid w:val="000D0B19"/>
    <w:rsid w:val="000D0CB7"/>
    <w:rsid w:val="000D0D42"/>
    <w:rsid w:val="000D0DA2"/>
    <w:rsid w:val="000D10EC"/>
    <w:rsid w:val="000D14B5"/>
    <w:rsid w:val="000D170F"/>
    <w:rsid w:val="000D198F"/>
    <w:rsid w:val="000D1BFD"/>
    <w:rsid w:val="000D1C3D"/>
    <w:rsid w:val="000D1C4D"/>
    <w:rsid w:val="000D1CCF"/>
    <w:rsid w:val="000D2162"/>
    <w:rsid w:val="000D2381"/>
    <w:rsid w:val="000D23A5"/>
    <w:rsid w:val="000D23DB"/>
    <w:rsid w:val="000D2462"/>
    <w:rsid w:val="000D27CB"/>
    <w:rsid w:val="000D2A07"/>
    <w:rsid w:val="000D2C11"/>
    <w:rsid w:val="000D2CD8"/>
    <w:rsid w:val="000D2D5F"/>
    <w:rsid w:val="000D2E4F"/>
    <w:rsid w:val="000D2F2D"/>
    <w:rsid w:val="000D2FC6"/>
    <w:rsid w:val="000D303F"/>
    <w:rsid w:val="000D3240"/>
    <w:rsid w:val="000D3393"/>
    <w:rsid w:val="000D33CC"/>
    <w:rsid w:val="000D340E"/>
    <w:rsid w:val="000D36FB"/>
    <w:rsid w:val="000D3706"/>
    <w:rsid w:val="000D390C"/>
    <w:rsid w:val="000D3919"/>
    <w:rsid w:val="000D3CA8"/>
    <w:rsid w:val="000D3CE6"/>
    <w:rsid w:val="000D4190"/>
    <w:rsid w:val="000D4344"/>
    <w:rsid w:val="000D43C2"/>
    <w:rsid w:val="000D44CE"/>
    <w:rsid w:val="000D48A0"/>
    <w:rsid w:val="000D4AAC"/>
    <w:rsid w:val="000D4EE9"/>
    <w:rsid w:val="000D51F7"/>
    <w:rsid w:val="000D561E"/>
    <w:rsid w:val="000D56D8"/>
    <w:rsid w:val="000D580D"/>
    <w:rsid w:val="000D596B"/>
    <w:rsid w:val="000D5A35"/>
    <w:rsid w:val="000D5AC3"/>
    <w:rsid w:val="000D5ADB"/>
    <w:rsid w:val="000D5AF9"/>
    <w:rsid w:val="000D5D13"/>
    <w:rsid w:val="000D5D2D"/>
    <w:rsid w:val="000D5D87"/>
    <w:rsid w:val="000D5FDD"/>
    <w:rsid w:val="000D62E4"/>
    <w:rsid w:val="000D62FF"/>
    <w:rsid w:val="000D6426"/>
    <w:rsid w:val="000D65F2"/>
    <w:rsid w:val="000D66C2"/>
    <w:rsid w:val="000D676F"/>
    <w:rsid w:val="000D681D"/>
    <w:rsid w:val="000D6ABB"/>
    <w:rsid w:val="000D6BB0"/>
    <w:rsid w:val="000D6E21"/>
    <w:rsid w:val="000D6E50"/>
    <w:rsid w:val="000D6F7D"/>
    <w:rsid w:val="000D7378"/>
    <w:rsid w:val="000D769C"/>
    <w:rsid w:val="000D78B0"/>
    <w:rsid w:val="000D7BFE"/>
    <w:rsid w:val="000D7C4F"/>
    <w:rsid w:val="000D7C80"/>
    <w:rsid w:val="000D7D09"/>
    <w:rsid w:val="000D7FD2"/>
    <w:rsid w:val="000E00C4"/>
    <w:rsid w:val="000E00E0"/>
    <w:rsid w:val="000E01EF"/>
    <w:rsid w:val="000E0265"/>
    <w:rsid w:val="000E0348"/>
    <w:rsid w:val="000E03F3"/>
    <w:rsid w:val="000E0555"/>
    <w:rsid w:val="000E0807"/>
    <w:rsid w:val="000E082B"/>
    <w:rsid w:val="000E0E22"/>
    <w:rsid w:val="000E0FCF"/>
    <w:rsid w:val="000E131E"/>
    <w:rsid w:val="000E16A8"/>
    <w:rsid w:val="000E1A6C"/>
    <w:rsid w:val="000E1C67"/>
    <w:rsid w:val="000E1D13"/>
    <w:rsid w:val="000E1E18"/>
    <w:rsid w:val="000E2067"/>
    <w:rsid w:val="000E218D"/>
    <w:rsid w:val="000E24A7"/>
    <w:rsid w:val="000E2622"/>
    <w:rsid w:val="000E26EE"/>
    <w:rsid w:val="000E271B"/>
    <w:rsid w:val="000E2AAC"/>
    <w:rsid w:val="000E2B23"/>
    <w:rsid w:val="000E2B2A"/>
    <w:rsid w:val="000E2E17"/>
    <w:rsid w:val="000E32C2"/>
    <w:rsid w:val="000E3592"/>
    <w:rsid w:val="000E3770"/>
    <w:rsid w:val="000E387B"/>
    <w:rsid w:val="000E4058"/>
    <w:rsid w:val="000E4137"/>
    <w:rsid w:val="000E415C"/>
    <w:rsid w:val="000E42DA"/>
    <w:rsid w:val="000E432E"/>
    <w:rsid w:val="000E43A0"/>
    <w:rsid w:val="000E4511"/>
    <w:rsid w:val="000E4512"/>
    <w:rsid w:val="000E48CD"/>
    <w:rsid w:val="000E4999"/>
    <w:rsid w:val="000E4DBE"/>
    <w:rsid w:val="000E4E0B"/>
    <w:rsid w:val="000E4F05"/>
    <w:rsid w:val="000E52B5"/>
    <w:rsid w:val="000E541A"/>
    <w:rsid w:val="000E558D"/>
    <w:rsid w:val="000E5648"/>
    <w:rsid w:val="000E58D9"/>
    <w:rsid w:val="000E58DB"/>
    <w:rsid w:val="000E5942"/>
    <w:rsid w:val="000E6186"/>
    <w:rsid w:val="000E6337"/>
    <w:rsid w:val="000E63A2"/>
    <w:rsid w:val="000E66A9"/>
    <w:rsid w:val="000E671D"/>
    <w:rsid w:val="000E682E"/>
    <w:rsid w:val="000E6862"/>
    <w:rsid w:val="000E6D85"/>
    <w:rsid w:val="000E6E2C"/>
    <w:rsid w:val="000E6F12"/>
    <w:rsid w:val="000E7219"/>
    <w:rsid w:val="000E7420"/>
    <w:rsid w:val="000E7737"/>
    <w:rsid w:val="000E77FC"/>
    <w:rsid w:val="000E7A24"/>
    <w:rsid w:val="000E7AD9"/>
    <w:rsid w:val="000E7AE9"/>
    <w:rsid w:val="000E7B40"/>
    <w:rsid w:val="000E7BF5"/>
    <w:rsid w:val="000E7D89"/>
    <w:rsid w:val="000F0021"/>
    <w:rsid w:val="000F014F"/>
    <w:rsid w:val="000F0273"/>
    <w:rsid w:val="000F06C7"/>
    <w:rsid w:val="000F0730"/>
    <w:rsid w:val="000F0C14"/>
    <w:rsid w:val="000F1208"/>
    <w:rsid w:val="000F12BE"/>
    <w:rsid w:val="000F1342"/>
    <w:rsid w:val="000F16E6"/>
    <w:rsid w:val="000F1A4E"/>
    <w:rsid w:val="000F1C0A"/>
    <w:rsid w:val="000F1F5D"/>
    <w:rsid w:val="000F24BC"/>
    <w:rsid w:val="000F25CD"/>
    <w:rsid w:val="000F2646"/>
    <w:rsid w:val="000F29E1"/>
    <w:rsid w:val="000F2B8B"/>
    <w:rsid w:val="000F2E3D"/>
    <w:rsid w:val="000F2E48"/>
    <w:rsid w:val="000F2EC5"/>
    <w:rsid w:val="000F2F2E"/>
    <w:rsid w:val="000F2FB1"/>
    <w:rsid w:val="000F2FCE"/>
    <w:rsid w:val="000F3200"/>
    <w:rsid w:val="000F327B"/>
    <w:rsid w:val="000F35CB"/>
    <w:rsid w:val="000F35F1"/>
    <w:rsid w:val="000F37CA"/>
    <w:rsid w:val="000F3A8A"/>
    <w:rsid w:val="000F3B00"/>
    <w:rsid w:val="000F3E09"/>
    <w:rsid w:val="000F3FBD"/>
    <w:rsid w:val="000F406D"/>
    <w:rsid w:val="000F415C"/>
    <w:rsid w:val="000F4174"/>
    <w:rsid w:val="000F4179"/>
    <w:rsid w:val="000F4448"/>
    <w:rsid w:val="000F4DAC"/>
    <w:rsid w:val="000F4DAF"/>
    <w:rsid w:val="000F4EC0"/>
    <w:rsid w:val="000F4ED4"/>
    <w:rsid w:val="000F5155"/>
    <w:rsid w:val="000F522B"/>
    <w:rsid w:val="000F5626"/>
    <w:rsid w:val="000F5759"/>
    <w:rsid w:val="000F5D4C"/>
    <w:rsid w:val="000F5E2D"/>
    <w:rsid w:val="000F5F75"/>
    <w:rsid w:val="000F60D5"/>
    <w:rsid w:val="000F6295"/>
    <w:rsid w:val="000F62D5"/>
    <w:rsid w:val="000F63E2"/>
    <w:rsid w:val="000F644E"/>
    <w:rsid w:val="000F655E"/>
    <w:rsid w:val="000F6616"/>
    <w:rsid w:val="000F6674"/>
    <w:rsid w:val="000F6776"/>
    <w:rsid w:val="000F680B"/>
    <w:rsid w:val="000F688F"/>
    <w:rsid w:val="000F6FAE"/>
    <w:rsid w:val="000F7329"/>
    <w:rsid w:val="000F74DE"/>
    <w:rsid w:val="000F75D4"/>
    <w:rsid w:val="000F775E"/>
    <w:rsid w:val="000F7DA0"/>
    <w:rsid w:val="000F7F4A"/>
    <w:rsid w:val="000F7FE2"/>
    <w:rsid w:val="00100100"/>
    <w:rsid w:val="001001C3"/>
    <w:rsid w:val="001004BD"/>
    <w:rsid w:val="00100804"/>
    <w:rsid w:val="00100866"/>
    <w:rsid w:val="00100A72"/>
    <w:rsid w:val="00100A89"/>
    <w:rsid w:val="00100CFD"/>
    <w:rsid w:val="001012E0"/>
    <w:rsid w:val="00101395"/>
    <w:rsid w:val="0010140E"/>
    <w:rsid w:val="00101513"/>
    <w:rsid w:val="001015DD"/>
    <w:rsid w:val="00101739"/>
    <w:rsid w:val="00101B1E"/>
    <w:rsid w:val="00101C17"/>
    <w:rsid w:val="00101DB0"/>
    <w:rsid w:val="0010204A"/>
    <w:rsid w:val="00102075"/>
    <w:rsid w:val="001021DB"/>
    <w:rsid w:val="001025BB"/>
    <w:rsid w:val="00102739"/>
    <w:rsid w:val="0010280E"/>
    <w:rsid w:val="001028B3"/>
    <w:rsid w:val="0010309B"/>
    <w:rsid w:val="00103466"/>
    <w:rsid w:val="00103548"/>
    <w:rsid w:val="001037B5"/>
    <w:rsid w:val="00103C3B"/>
    <w:rsid w:val="00103D0D"/>
    <w:rsid w:val="00103D70"/>
    <w:rsid w:val="00103DB7"/>
    <w:rsid w:val="0010412B"/>
    <w:rsid w:val="0010445E"/>
    <w:rsid w:val="00104D13"/>
    <w:rsid w:val="00104D62"/>
    <w:rsid w:val="00104D74"/>
    <w:rsid w:val="00104E62"/>
    <w:rsid w:val="00104F93"/>
    <w:rsid w:val="00104FD4"/>
    <w:rsid w:val="001050C3"/>
    <w:rsid w:val="0010531C"/>
    <w:rsid w:val="001054F2"/>
    <w:rsid w:val="00105653"/>
    <w:rsid w:val="00105680"/>
    <w:rsid w:val="001056B4"/>
    <w:rsid w:val="00105705"/>
    <w:rsid w:val="00105BB0"/>
    <w:rsid w:val="00105E19"/>
    <w:rsid w:val="001064F9"/>
    <w:rsid w:val="00106554"/>
    <w:rsid w:val="00106731"/>
    <w:rsid w:val="001067A5"/>
    <w:rsid w:val="00106847"/>
    <w:rsid w:val="00106B24"/>
    <w:rsid w:val="00106C37"/>
    <w:rsid w:val="00106C38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AFB"/>
    <w:rsid w:val="00107B61"/>
    <w:rsid w:val="00107C98"/>
    <w:rsid w:val="00107EEC"/>
    <w:rsid w:val="00107EF3"/>
    <w:rsid w:val="00107FC8"/>
    <w:rsid w:val="001102E4"/>
    <w:rsid w:val="00110357"/>
    <w:rsid w:val="0011042C"/>
    <w:rsid w:val="00110576"/>
    <w:rsid w:val="0011071B"/>
    <w:rsid w:val="0011079A"/>
    <w:rsid w:val="00110868"/>
    <w:rsid w:val="00110A76"/>
    <w:rsid w:val="00110CE7"/>
    <w:rsid w:val="00110D42"/>
    <w:rsid w:val="00110D63"/>
    <w:rsid w:val="00110E37"/>
    <w:rsid w:val="00111159"/>
    <w:rsid w:val="00111335"/>
    <w:rsid w:val="001114B4"/>
    <w:rsid w:val="00111532"/>
    <w:rsid w:val="0011156B"/>
    <w:rsid w:val="001115B9"/>
    <w:rsid w:val="001117F0"/>
    <w:rsid w:val="00111814"/>
    <w:rsid w:val="001118F6"/>
    <w:rsid w:val="00111C4C"/>
    <w:rsid w:val="00111CA6"/>
    <w:rsid w:val="00111DAB"/>
    <w:rsid w:val="00111FD6"/>
    <w:rsid w:val="00112039"/>
    <w:rsid w:val="001122B3"/>
    <w:rsid w:val="001123C4"/>
    <w:rsid w:val="00112751"/>
    <w:rsid w:val="00112802"/>
    <w:rsid w:val="00112A0D"/>
    <w:rsid w:val="00112A49"/>
    <w:rsid w:val="00112B56"/>
    <w:rsid w:val="00112B86"/>
    <w:rsid w:val="00112FFF"/>
    <w:rsid w:val="0011315E"/>
    <w:rsid w:val="0011318B"/>
    <w:rsid w:val="001131F1"/>
    <w:rsid w:val="001133A1"/>
    <w:rsid w:val="0011348D"/>
    <w:rsid w:val="001136D5"/>
    <w:rsid w:val="00113D8B"/>
    <w:rsid w:val="00113F4B"/>
    <w:rsid w:val="00113FF8"/>
    <w:rsid w:val="0011421E"/>
    <w:rsid w:val="001142D8"/>
    <w:rsid w:val="0011445A"/>
    <w:rsid w:val="0011447D"/>
    <w:rsid w:val="001144A8"/>
    <w:rsid w:val="001145EE"/>
    <w:rsid w:val="00114C93"/>
    <w:rsid w:val="00114CF3"/>
    <w:rsid w:val="00114D22"/>
    <w:rsid w:val="00114FC0"/>
    <w:rsid w:val="00115162"/>
    <w:rsid w:val="001151B0"/>
    <w:rsid w:val="00115384"/>
    <w:rsid w:val="0011542E"/>
    <w:rsid w:val="0011547B"/>
    <w:rsid w:val="0011555A"/>
    <w:rsid w:val="00115817"/>
    <w:rsid w:val="00115990"/>
    <w:rsid w:val="00115A23"/>
    <w:rsid w:val="00115A91"/>
    <w:rsid w:val="00115CE1"/>
    <w:rsid w:val="00115D12"/>
    <w:rsid w:val="00115D8E"/>
    <w:rsid w:val="0011640E"/>
    <w:rsid w:val="00116475"/>
    <w:rsid w:val="00116583"/>
    <w:rsid w:val="00116708"/>
    <w:rsid w:val="00116737"/>
    <w:rsid w:val="001167C7"/>
    <w:rsid w:val="00116838"/>
    <w:rsid w:val="00116985"/>
    <w:rsid w:val="00116A17"/>
    <w:rsid w:val="00116BFD"/>
    <w:rsid w:val="00116F8D"/>
    <w:rsid w:val="00116FDC"/>
    <w:rsid w:val="0011702B"/>
    <w:rsid w:val="00117187"/>
    <w:rsid w:val="001171F4"/>
    <w:rsid w:val="00117205"/>
    <w:rsid w:val="00117290"/>
    <w:rsid w:val="001174EA"/>
    <w:rsid w:val="0011762C"/>
    <w:rsid w:val="00117716"/>
    <w:rsid w:val="00117776"/>
    <w:rsid w:val="00117797"/>
    <w:rsid w:val="001177A4"/>
    <w:rsid w:val="00117AE7"/>
    <w:rsid w:val="00117D16"/>
    <w:rsid w:val="00117D98"/>
    <w:rsid w:val="00117DF1"/>
    <w:rsid w:val="00120083"/>
    <w:rsid w:val="001203DF"/>
    <w:rsid w:val="0012040D"/>
    <w:rsid w:val="00120434"/>
    <w:rsid w:val="001204BD"/>
    <w:rsid w:val="001206D9"/>
    <w:rsid w:val="0012098B"/>
    <w:rsid w:val="00120A86"/>
    <w:rsid w:val="00120ABB"/>
    <w:rsid w:val="00120CF4"/>
    <w:rsid w:val="00120D8A"/>
    <w:rsid w:val="00120E21"/>
    <w:rsid w:val="00120FF3"/>
    <w:rsid w:val="0012107D"/>
    <w:rsid w:val="0012143E"/>
    <w:rsid w:val="00121492"/>
    <w:rsid w:val="001217BA"/>
    <w:rsid w:val="00121986"/>
    <w:rsid w:val="00121EFE"/>
    <w:rsid w:val="00121F9B"/>
    <w:rsid w:val="001221E7"/>
    <w:rsid w:val="00122642"/>
    <w:rsid w:val="00122952"/>
    <w:rsid w:val="0012298A"/>
    <w:rsid w:val="001229B2"/>
    <w:rsid w:val="00122C0A"/>
    <w:rsid w:val="00122F49"/>
    <w:rsid w:val="0012315E"/>
    <w:rsid w:val="00123264"/>
    <w:rsid w:val="00123577"/>
    <w:rsid w:val="00123702"/>
    <w:rsid w:val="0012372A"/>
    <w:rsid w:val="00123B93"/>
    <w:rsid w:val="00123BF7"/>
    <w:rsid w:val="00123E86"/>
    <w:rsid w:val="00123F38"/>
    <w:rsid w:val="00123FA0"/>
    <w:rsid w:val="00124222"/>
    <w:rsid w:val="0012423F"/>
    <w:rsid w:val="0012425D"/>
    <w:rsid w:val="001244D4"/>
    <w:rsid w:val="00124517"/>
    <w:rsid w:val="001246F6"/>
    <w:rsid w:val="001248C6"/>
    <w:rsid w:val="001249FE"/>
    <w:rsid w:val="00124E81"/>
    <w:rsid w:val="00124F5C"/>
    <w:rsid w:val="00125355"/>
    <w:rsid w:val="00125422"/>
    <w:rsid w:val="00125487"/>
    <w:rsid w:val="00125659"/>
    <w:rsid w:val="00125908"/>
    <w:rsid w:val="00125B9F"/>
    <w:rsid w:val="00125BA5"/>
    <w:rsid w:val="00125BC2"/>
    <w:rsid w:val="00125CE4"/>
    <w:rsid w:val="00125D69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6E6B"/>
    <w:rsid w:val="001272CE"/>
    <w:rsid w:val="0012774C"/>
    <w:rsid w:val="00127975"/>
    <w:rsid w:val="00127B2C"/>
    <w:rsid w:val="00127BAE"/>
    <w:rsid w:val="0013000F"/>
    <w:rsid w:val="00130207"/>
    <w:rsid w:val="00130241"/>
    <w:rsid w:val="0013031B"/>
    <w:rsid w:val="0013034C"/>
    <w:rsid w:val="00130890"/>
    <w:rsid w:val="0013096C"/>
    <w:rsid w:val="00130975"/>
    <w:rsid w:val="001309B4"/>
    <w:rsid w:val="00130BEF"/>
    <w:rsid w:val="00130C4A"/>
    <w:rsid w:val="00130CDA"/>
    <w:rsid w:val="00130E2B"/>
    <w:rsid w:val="00131084"/>
    <w:rsid w:val="001310ED"/>
    <w:rsid w:val="00131570"/>
    <w:rsid w:val="0013160A"/>
    <w:rsid w:val="001316C2"/>
    <w:rsid w:val="0013175C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2BE"/>
    <w:rsid w:val="0013358D"/>
    <w:rsid w:val="00133721"/>
    <w:rsid w:val="0013377F"/>
    <w:rsid w:val="00133850"/>
    <w:rsid w:val="00133A9C"/>
    <w:rsid w:val="00133C46"/>
    <w:rsid w:val="00133E67"/>
    <w:rsid w:val="00133ED6"/>
    <w:rsid w:val="001340C0"/>
    <w:rsid w:val="001341C2"/>
    <w:rsid w:val="001342CB"/>
    <w:rsid w:val="0013464F"/>
    <w:rsid w:val="00134DCE"/>
    <w:rsid w:val="00134FA3"/>
    <w:rsid w:val="0013518D"/>
    <w:rsid w:val="001352AD"/>
    <w:rsid w:val="001352C2"/>
    <w:rsid w:val="0013548F"/>
    <w:rsid w:val="00135FEE"/>
    <w:rsid w:val="00136037"/>
    <w:rsid w:val="0013608B"/>
    <w:rsid w:val="0013624F"/>
    <w:rsid w:val="001363DE"/>
    <w:rsid w:val="00136536"/>
    <w:rsid w:val="00136B7F"/>
    <w:rsid w:val="00136DC2"/>
    <w:rsid w:val="00136E1E"/>
    <w:rsid w:val="00136F73"/>
    <w:rsid w:val="0013754D"/>
    <w:rsid w:val="00137605"/>
    <w:rsid w:val="001377D7"/>
    <w:rsid w:val="00137850"/>
    <w:rsid w:val="00137B74"/>
    <w:rsid w:val="00140077"/>
    <w:rsid w:val="00140334"/>
    <w:rsid w:val="001403D1"/>
    <w:rsid w:val="0014040D"/>
    <w:rsid w:val="0014058C"/>
    <w:rsid w:val="00140670"/>
    <w:rsid w:val="001407B8"/>
    <w:rsid w:val="00140BF0"/>
    <w:rsid w:val="00140C3C"/>
    <w:rsid w:val="00140D56"/>
    <w:rsid w:val="00140DB0"/>
    <w:rsid w:val="00141067"/>
    <w:rsid w:val="00141215"/>
    <w:rsid w:val="001413B0"/>
    <w:rsid w:val="0014148C"/>
    <w:rsid w:val="00141626"/>
    <w:rsid w:val="00141954"/>
    <w:rsid w:val="00141BC6"/>
    <w:rsid w:val="00141CD5"/>
    <w:rsid w:val="00141CEB"/>
    <w:rsid w:val="00141F9E"/>
    <w:rsid w:val="00141FB5"/>
    <w:rsid w:val="00141FE0"/>
    <w:rsid w:val="0014226C"/>
    <w:rsid w:val="0014287C"/>
    <w:rsid w:val="00142A1B"/>
    <w:rsid w:val="00143184"/>
    <w:rsid w:val="001431ED"/>
    <w:rsid w:val="001431F0"/>
    <w:rsid w:val="00143563"/>
    <w:rsid w:val="001437E2"/>
    <w:rsid w:val="001437F6"/>
    <w:rsid w:val="00143866"/>
    <w:rsid w:val="00143A19"/>
    <w:rsid w:val="00143CD2"/>
    <w:rsid w:val="00143D8D"/>
    <w:rsid w:val="0014419E"/>
    <w:rsid w:val="00144413"/>
    <w:rsid w:val="00144AB0"/>
    <w:rsid w:val="00144BB8"/>
    <w:rsid w:val="00144CE0"/>
    <w:rsid w:val="00144D9D"/>
    <w:rsid w:val="00144E77"/>
    <w:rsid w:val="00144F3C"/>
    <w:rsid w:val="00145062"/>
    <w:rsid w:val="001450B7"/>
    <w:rsid w:val="0014533D"/>
    <w:rsid w:val="0014564F"/>
    <w:rsid w:val="001457EB"/>
    <w:rsid w:val="00145AAC"/>
    <w:rsid w:val="00145B81"/>
    <w:rsid w:val="00145BB9"/>
    <w:rsid w:val="00145E40"/>
    <w:rsid w:val="0014630F"/>
    <w:rsid w:val="00146BC1"/>
    <w:rsid w:val="00146D3C"/>
    <w:rsid w:val="00146F37"/>
    <w:rsid w:val="00146FF2"/>
    <w:rsid w:val="0014707D"/>
    <w:rsid w:val="001470D9"/>
    <w:rsid w:val="00147220"/>
    <w:rsid w:val="001474B1"/>
    <w:rsid w:val="001474DC"/>
    <w:rsid w:val="00147506"/>
    <w:rsid w:val="00147681"/>
    <w:rsid w:val="0014776C"/>
    <w:rsid w:val="001477AD"/>
    <w:rsid w:val="00147858"/>
    <w:rsid w:val="00147AF2"/>
    <w:rsid w:val="00147C7B"/>
    <w:rsid w:val="00147C86"/>
    <w:rsid w:val="00147D3B"/>
    <w:rsid w:val="00147D9B"/>
    <w:rsid w:val="00147EED"/>
    <w:rsid w:val="00150589"/>
    <w:rsid w:val="001506B9"/>
    <w:rsid w:val="001509EE"/>
    <w:rsid w:val="00150B37"/>
    <w:rsid w:val="00150CED"/>
    <w:rsid w:val="00150D96"/>
    <w:rsid w:val="00150D9B"/>
    <w:rsid w:val="00150E25"/>
    <w:rsid w:val="00150FBD"/>
    <w:rsid w:val="0015104C"/>
    <w:rsid w:val="001511D6"/>
    <w:rsid w:val="0015174A"/>
    <w:rsid w:val="0015175C"/>
    <w:rsid w:val="001517DF"/>
    <w:rsid w:val="001517EB"/>
    <w:rsid w:val="00151A1C"/>
    <w:rsid w:val="00151A6D"/>
    <w:rsid w:val="00151B1B"/>
    <w:rsid w:val="00151D3C"/>
    <w:rsid w:val="00151E4C"/>
    <w:rsid w:val="001521A1"/>
    <w:rsid w:val="0015240B"/>
    <w:rsid w:val="00152455"/>
    <w:rsid w:val="0015247A"/>
    <w:rsid w:val="00152593"/>
    <w:rsid w:val="001527A6"/>
    <w:rsid w:val="00152B5D"/>
    <w:rsid w:val="00152EED"/>
    <w:rsid w:val="00153013"/>
    <w:rsid w:val="00153553"/>
    <w:rsid w:val="0015358B"/>
    <w:rsid w:val="00153830"/>
    <w:rsid w:val="00153A79"/>
    <w:rsid w:val="00153BFE"/>
    <w:rsid w:val="00153C82"/>
    <w:rsid w:val="00153D1F"/>
    <w:rsid w:val="00153DF8"/>
    <w:rsid w:val="001540AA"/>
    <w:rsid w:val="0015422A"/>
    <w:rsid w:val="00154505"/>
    <w:rsid w:val="00154978"/>
    <w:rsid w:val="001549AB"/>
    <w:rsid w:val="00154A9E"/>
    <w:rsid w:val="00154BDB"/>
    <w:rsid w:val="00154F49"/>
    <w:rsid w:val="00155288"/>
    <w:rsid w:val="00155554"/>
    <w:rsid w:val="00155655"/>
    <w:rsid w:val="00155906"/>
    <w:rsid w:val="00155A52"/>
    <w:rsid w:val="00155AD9"/>
    <w:rsid w:val="00155C9B"/>
    <w:rsid w:val="00155D0A"/>
    <w:rsid w:val="00155E23"/>
    <w:rsid w:val="00155F80"/>
    <w:rsid w:val="0015600F"/>
    <w:rsid w:val="00156162"/>
    <w:rsid w:val="0015621D"/>
    <w:rsid w:val="001565E1"/>
    <w:rsid w:val="00156746"/>
    <w:rsid w:val="001567E0"/>
    <w:rsid w:val="00156C48"/>
    <w:rsid w:val="00156C82"/>
    <w:rsid w:val="00156D0F"/>
    <w:rsid w:val="00156E71"/>
    <w:rsid w:val="00156E80"/>
    <w:rsid w:val="00156F14"/>
    <w:rsid w:val="00156F20"/>
    <w:rsid w:val="00156F97"/>
    <w:rsid w:val="00157044"/>
    <w:rsid w:val="0015785B"/>
    <w:rsid w:val="00157897"/>
    <w:rsid w:val="001579DB"/>
    <w:rsid w:val="00157A82"/>
    <w:rsid w:val="00157BF6"/>
    <w:rsid w:val="00157E38"/>
    <w:rsid w:val="00157EB3"/>
    <w:rsid w:val="00160058"/>
    <w:rsid w:val="001600F2"/>
    <w:rsid w:val="0016027D"/>
    <w:rsid w:val="001603C5"/>
    <w:rsid w:val="001603F3"/>
    <w:rsid w:val="0016076F"/>
    <w:rsid w:val="001607F8"/>
    <w:rsid w:val="00160A62"/>
    <w:rsid w:val="00160A78"/>
    <w:rsid w:val="00160CBB"/>
    <w:rsid w:val="00160F08"/>
    <w:rsid w:val="0016126D"/>
    <w:rsid w:val="001612F6"/>
    <w:rsid w:val="00161304"/>
    <w:rsid w:val="001613A1"/>
    <w:rsid w:val="00161415"/>
    <w:rsid w:val="00161439"/>
    <w:rsid w:val="001614B9"/>
    <w:rsid w:val="0016168B"/>
    <w:rsid w:val="001618A0"/>
    <w:rsid w:val="001618C3"/>
    <w:rsid w:val="00161910"/>
    <w:rsid w:val="00161950"/>
    <w:rsid w:val="0016196B"/>
    <w:rsid w:val="00161BCB"/>
    <w:rsid w:val="00161BDD"/>
    <w:rsid w:val="00161C39"/>
    <w:rsid w:val="00161EEF"/>
    <w:rsid w:val="00161FED"/>
    <w:rsid w:val="001621B9"/>
    <w:rsid w:val="00162306"/>
    <w:rsid w:val="001624BC"/>
    <w:rsid w:val="00162790"/>
    <w:rsid w:val="00162AA2"/>
    <w:rsid w:val="00162B9C"/>
    <w:rsid w:val="00162BC2"/>
    <w:rsid w:val="00162C71"/>
    <w:rsid w:val="00162CA4"/>
    <w:rsid w:val="00162D58"/>
    <w:rsid w:val="00162DB4"/>
    <w:rsid w:val="00162DBC"/>
    <w:rsid w:val="00162E5B"/>
    <w:rsid w:val="00162E94"/>
    <w:rsid w:val="00162F49"/>
    <w:rsid w:val="00162F82"/>
    <w:rsid w:val="00162FC5"/>
    <w:rsid w:val="00162FDA"/>
    <w:rsid w:val="00163196"/>
    <w:rsid w:val="00163200"/>
    <w:rsid w:val="001632FE"/>
    <w:rsid w:val="00163519"/>
    <w:rsid w:val="00163735"/>
    <w:rsid w:val="001637C0"/>
    <w:rsid w:val="00163811"/>
    <w:rsid w:val="00163960"/>
    <w:rsid w:val="00163AA6"/>
    <w:rsid w:val="00163AF7"/>
    <w:rsid w:val="00163BB2"/>
    <w:rsid w:val="00163CF6"/>
    <w:rsid w:val="00163D55"/>
    <w:rsid w:val="00163FF3"/>
    <w:rsid w:val="001640BA"/>
    <w:rsid w:val="001641CE"/>
    <w:rsid w:val="00164237"/>
    <w:rsid w:val="001642F4"/>
    <w:rsid w:val="0016456F"/>
    <w:rsid w:val="001647FC"/>
    <w:rsid w:val="001649F3"/>
    <w:rsid w:val="00164A5E"/>
    <w:rsid w:val="00164A66"/>
    <w:rsid w:val="00164D16"/>
    <w:rsid w:val="00164E37"/>
    <w:rsid w:val="00164E55"/>
    <w:rsid w:val="001650BD"/>
    <w:rsid w:val="00165330"/>
    <w:rsid w:val="00165745"/>
    <w:rsid w:val="001657F4"/>
    <w:rsid w:val="001659BB"/>
    <w:rsid w:val="00165AFE"/>
    <w:rsid w:val="00165BFD"/>
    <w:rsid w:val="00165C0D"/>
    <w:rsid w:val="00165C5D"/>
    <w:rsid w:val="00165C76"/>
    <w:rsid w:val="00165F38"/>
    <w:rsid w:val="0016607F"/>
    <w:rsid w:val="0016610F"/>
    <w:rsid w:val="0016629B"/>
    <w:rsid w:val="00166559"/>
    <w:rsid w:val="00166567"/>
    <w:rsid w:val="0016656E"/>
    <w:rsid w:val="00166CA9"/>
    <w:rsid w:val="00166F45"/>
    <w:rsid w:val="00167072"/>
    <w:rsid w:val="001671DC"/>
    <w:rsid w:val="001671E0"/>
    <w:rsid w:val="001673D2"/>
    <w:rsid w:val="00167482"/>
    <w:rsid w:val="00167649"/>
    <w:rsid w:val="00167C2B"/>
    <w:rsid w:val="00167CF1"/>
    <w:rsid w:val="00167EBE"/>
    <w:rsid w:val="00167EEC"/>
    <w:rsid w:val="00167F05"/>
    <w:rsid w:val="001702F3"/>
    <w:rsid w:val="001706BB"/>
    <w:rsid w:val="00170772"/>
    <w:rsid w:val="00170A9C"/>
    <w:rsid w:val="00170B23"/>
    <w:rsid w:val="00170C90"/>
    <w:rsid w:val="00170CB8"/>
    <w:rsid w:val="00170DC3"/>
    <w:rsid w:val="00171218"/>
    <w:rsid w:val="00171292"/>
    <w:rsid w:val="0017160C"/>
    <w:rsid w:val="00171765"/>
    <w:rsid w:val="001717C9"/>
    <w:rsid w:val="0017199F"/>
    <w:rsid w:val="00171A06"/>
    <w:rsid w:val="00171D93"/>
    <w:rsid w:val="00171D9E"/>
    <w:rsid w:val="00171E12"/>
    <w:rsid w:val="00171EC4"/>
    <w:rsid w:val="00171EDF"/>
    <w:rsid w:val="00171EF9"/>
    <w:rsid w:val="00171F8C"/>
    <w:rsid w:val="00172030"/>
    <w:rsid w:val="00172067"/>
    <w:rsid w:val="001721C5"/>
    <w:rsid w:val="001723AA"/>
    <w:rsid w:val="001723F1"/>
    <w:rsid w:val="00172544"/>
    <w:rsid w:val="001727C0"/>
    <w:rsid w:val="001729EC"/>
    <w:rsid w:val="00172CC6"/>
    <w:rsid w:val="00172DDF"/>
    <w:rsid w:val="00172EFB"/>
    <w:rsid w:val="001736DD"/>
    <w:rsid w:val="00173750"/>
    <w:rsid w:val="00173B5C"/>
    <w:rsid w:val="00173CAA"/>
    <w:rsid w:val="00174085"/>
    <w:rsid w:val="00174137"/>
    <w:rsid w:val="001742C4"/>
    <w:rsid w:val="00174497"/>
    <w:rsid w:val="00174554"/>
    <w:rsid w:val="001746BC"/>
    <w:rsid w:val="00174701"/>
    <w:rsid w:val="0017490B"/>
    <w:rsid w:val="0017495D"/>
    <w:rsid w:val="00174A73"/>
    <w:rsid w:val="00174D69"/>
    <w:rsid w:val="00175099"/>
    <w:rsid w:val="00175464"/>
    <w:rsid w:val="00175A42"/>
    <w:rsid w:val="001760FB"/>
    <w:rsid w:val="00176149"/>
    <w:rsid w:val="001763C2"/>
    <w:rsid w:val="001765A6"/>
    <w:rsid w:val="0017668B"/>
    <w:rsid w:val="00176858"/>
    <w:rsid w:val="001768ED"/>
    <w:rsid w:val="001769F1"/>
    <w:rsid w:val="00176A50"/>
    <w:rsid w:val="00176A76"/>
    <w:rsid w:val="00176AE7"/>
    <w:rsid w:val="00176BE5"/>
    <w:rsid w:val="00176CFE"/>
    <w:rsid w:val="00176D1B"/>
    <w:rsid w:val="00176D8F"/>
    <w:rsid w:val="00176DB6"/>
    <w:rsid w:val="00176E9C"/>
    <w:rsid w:val="0017724C"/>
    <w:rsid w:val="00177383"/>
    <w:rsid w:val="00177636"/>
    <w:rsid w:val="0017768B"/>
    <w:rsid w:val="001776CC"/>
    <w:rsid w:val="0017788F"/>
    <w:rsid w:val="00177981"/>
    <w:rsid w:val="00177A58"/>
    <w:rsid w:val="00177AD1"/>
    <w:rsid w:val="00177C02"/>
    <w:rsid w:val="00177DF2"/>
    <w:rsid w:val="00177E1E"/>
    <w:rsid w:val="00180024"/>
    <w:rsid w:val="0018014E"/>
    <w:rsid w:val="0018020D"/>
    <w:rsid w:val="001803BC"/>
    <w:rsid w:val="00180583"/>
    <w:rsid w:val="00180705"/>
    <w:rsid w:val="0018095E"/>
    <w:rsid w:val="00181107"/>
    <w:rsid w:val="00181192"/>
    <w:rsid w:val="001813D1"/>
    <w:rsid w:val="001813DE"/>
    <w:rsid w:val="0018143D"/>
    <w:rsid w:val="00181454"/>
    <w:rsid w:val="00181923"/>
    <w:rsid w:val="00182057"/>
    <w:rsid w:val="0018223A"/>
    <w:rsid w:val="001823F9"/>
    <w:rsid w:val="00182473"/>
    <w:rsid w:val="001825DB"/>
    <w:rsid w:val="00182697"/>
    <w:rsid w:val="00182710"/>
    <w:rsid w:val="00182766"/>
    <w:rsid w:val="00182CBF"/>
    <w:rsid w:val="00182E3D"/>
    <w:rsid w:val="00182ED3"/>
    <w:rsid w:val="001830EB"/>
    <w:rsid w:val="0018312F"/>
    <w:rsid w:val="001831B4"/>
    <w:rsid w:val="00183616"/>
    <w:rsid w:val="00183AB4"/>
    <w:rsid w:val="00183DC0"/>
    <w:rsid w:val="00184086"/>
    <w:rsid w:val="001841EB"/>
    <w:rsid w:val="001844E8"/>
    <w:rsid w:val="001845DE"/>
    <w:rsid w:val="00184D2A"/>
    <w:rsid w:val="00184F8D"/>
    <w:rsid w:val="00185141"/>
    <w:rsid w:val="00185397"/>
    <w:rsid w:val="001854CE"/>
    <w:rsid w:val="00185558"/>
    <w:rsid w:val="00185576"/>
    <w:rsid w:val="00185871"/>
    <w:rsid w:val="00185902"/>
    <w:rsid w:val="00185904"/>
    <w:rsid w:val="00185C16"/>
    <w:rsid w:val="00185DCB"/>
    <w:rsid w:val="00185DFD"/>
    <w:rsid w:val="00186042"/>
    <w:rsid w:val="001866F1"/>
    <w:rsid w:val="0018676D"/>
    <w:rsid w:val="00186AEE"/>
    <w:rsid w:val="00186B8B"/>
    <w:rsid w:val="00186C98"/>
    <w:rsid w:val="00186EC7"/>
    <w:rsid w:val="00187056"/>
    <w:rsid w:val="00187307"/>
    <w:rsid w:val="00187387"/>
    <w:rsid w:val="001873D4"/>
    <w:rsid w:val="001875A7"/>
    <w:rsid w:val="00187B98"/>
    <w:rsid w:val="00187E54"/>
    <w:rsid w:val="00187F40"/>
    <w:rsid w:val="001900E8"/>
    <w:rsid w:val="00190182"/>
    <w:rsid w:val="001903F0"/>
    <w:rsid w:val="00190783"/>
    <w:rsid w:val="001907F0"/>
    <w:rsid w:val="00190DEC"/>
    <w:rsid w:val="00190E97"/>
    <w:rsid w:val="00191004"/>
    <w:rsid w:val="00191321"/>
    <w:rsid w:val="0019132F"/>
    <w:rsid w:val="001915E4"/>
    <w:rsid w:val="00191661"/>
    <w:rsid w:val="00191692"/>
    <w:rsid w:val="001918BA"/>
    <w:rsid w:val="00191C63"/>
    <w:rsid w:val="00191D93"/>
    <w:rsid w:val="00191F31"/>
    <w:rsid w:val="001920AE"/>
    <w:rsid w:val="001920F7"/>
    <w:rsid w:val="00192259"/>
    <w:rsid w:val="00192316"/>
    <w:rsid w:val="0019240C"/>
    <w:rsid w:val="00192548"/>
    <w:rsid w:val="00192559"/>
    <w:rsid w:val="00192AC6"/>
    <w:rsid w:val="00192D1C"/>
    <w:rsid w:val="00192F3A"/>
    <w:rsid w:val="00192F42"/>
    <w:rsid w:val="001930B8"/>
    <w:rsid w:val="00193420"/>
    <w:rsid w:val="00193AA3"/>
    <w:rsid w:val="00193B7E"/>
    <w:rsid w:val="00193C15"/>
    <w:rsid w:val="00193C7B"/>
    <w:rsid w:val="00193E9B"/>
    <w:rsid w:val="00193F97"/>
    <w:rsid w:val="00193FA8"/>
    <w:rsid w:val="00193FD3"/>
    <w:rsid w:val="00194102"/>
    <w:rsid w:val="001947FC"/>
    <w:rsid w:val="00194845"/>
    <w:rsid w:val="00194893"/>
    <w:rsid w:val="0019489D"/>
    <w:rsid w:val="00194DBC"/>
    <w:rsid w:val="00194DE4"/>
    <w:rsid w:val="00194E69"/>
    <w:rsid w:val="00195513"/>
    <w:rsid w:val="001958EF"/>
    <w:rsid w:val="001958FC"/>
    <w:rsid w:val="00195A31"/>
    <w:rsid w:val="00195B76"/>
    <w:rsid w:val="00195CDD"/>
    <w:rsid w:val="00195E66"/>
    <w:rsid w:val="00195E78"/>
    <w:rsid w:val="00195F31"/>
    <w:rsid w:val="00196012"/>
    <w:rsid w:val="00196AAD"/>
    <w:rsid w:val="00196AC6"/>
    <w:rsid w:val="00196DF5"/>
    <w:rsid w:val="00197489"/>
    <w:rsid w:val="001977F1"/>
    <w:rsid w:val="00197858"/>
    <w:rsid w:val="0019787D"/>
    <w:rsid w:val="00197A5C"/>
    <w:rsid w:val="00197DFA"/>
    <w:rsid w:val="00197F6B"/>
    <w:rsid w:val="001A0164"/>
    <w:rsid w:val="001A021D"/>
    <w:rsid w:val="001A02AC"/>
    <w:rsid w:val="001A03BB"/>
    <w:rsid w:val="001A0532"/>
    <w:rsid w:val="001A0568"/>
    <w:rsid w:val="001A057B"/>
    <w:rsid w:val="001A0754"/>
    <w:rsid w:val="001A0E1C"/>
    <w:rsid w:val="001A10CC"/>
    <w:rsid w:val="001A11D9"/>
    <w:rsid w:val="001A1311"/>
    <w:rsid w:val="001A169E"/>
    <w:rsid w:val="001A18DC"/>
    <w:rsid w:val="001A1BB1"/>
    <w:rsid w:val="001A1E46"/>
    <w:rsid w:val="001A226A"/>
    <w:rsid w:val="001A2271"/>
    <w:rsid w:val="001A2291"/>
    <w:rsid w:val="001A24B0"/>
    <w:rsid w:val="001A29C7"/>
    <w:rsid w:val="001A2C88"/>
    <w:rsid w:val="001A2D7A"/>
    <w:rsid w:val="001A3072"/>
    <w:rsid w:val="001A3398"/>
    <w:rsid w:val="001A3491"/>
    <w:rsid w:val="001A3549"/>
    <w:rsid w:val="001A3975"/>
    <w:rsid w:val="001A39A0"/>
    <w:rsid w:val="001A3BEE"/>
    <w:rsid w:val="001A3F15"/>
    <w:rsid w:val="001A4036"/>
    <w:rsid w:val="001A455B"/>
    <w:rsid w:val="001A4768"/>
    <w:rsid w:val="001A4BCF"/>
    <w:rsid w:val="001A4C5B"/>
    <w:rsid w:val="001A4DEF"/>
    <w:rsid w:val="001A50AE"/>
    <w:rsid w:val="001A5430"/>
    <w:rsid w:val="001A549F"/>
    <w:rsid w:val="001A568D"/>
    <w:rsid w:val="001A57CB"/>
    <w:rsid w:val="001A592E"/>
    <w:rsid w:val="001A598B"/>
    <w:rsid w:val="001A5DBC"/>
    <w:rsid w:val="001A6090"/>
    <w:rsid w:val="001A613A"/>
    <w:rsid w:val="001A616A"/>
    <w:rsid w:val="001A626A"/>
    <w:rsid w:val="001A64A8"/>
    <w:rsid w:val="001A65F0"/>
    <w:rsid w:val="001A6697"/>
    <w:rsid w:val="001A66D8"/>
    <w:rsid w:val="001A6869"/>
    <w:rsid w:val="001A69FD"/>
    <w:rsid w:val="001A6C6F"/>
    <w:rsid w:val="001A6D47"/>
    <w:rsid w:val="001A6DB9"/>
    <w:rsid w:val="001A6E05"/>
    <w:rsid w:val="001A6E8F"/>
    <w:rsid w:val="001A6FC1"/>
    <w:rsid w:val="001A6FCA"/>
    <w:rsid w:val="001A7299"/>
    <w:rsid w:val="001A7468"/>
    <w:rsid w:val="001A7510"/>
    <w:rsid w:val="001A7576"/>
    <w:rsid w:val="001A76CE"/>
    <w:rsid w:val="001A7918"/>
    <w:rsid w:val="001A79E5"/>
    <w:rsid w:val="001A7D31"/>
    <w:rsid w:val="001A7D84"/>
    <w:rsid w:val="001A7DAB"/>
    <w:rsid w:val="001B03ED"/>
    <w:rsid w:val="001B0491"/>
    <w:rsid w:val="001B0716"/>
    <w:rsid w:val="001B08B5"/>
    <w:rsid w:val="001B08FF"/>
    <w:rsid w:val="001B0974"/>
    <w:rsid w:val="001B097C"/>
    <w:rsid w:val="001B10A2"/>
    <w:rsid w:val="001B123E"/>
    <w:rsid w:val="001B155D"/>
    <w:rsid w:val="001B17CB"/>
    <w:rsid w:val="001B192D"/>
    <w:rsid w:val="001B1970"/>
    <w:rsid w:val="001B1E01"/>
    <w:rsid w:val="001B1EE5"/>
    <w:rsid w:val="001B1EEE"/>
    <w:rsid w:val="001B1F6B"/>
    <w:rsid w:val="001B1FCF"/>
    <w:rsid w:val="001B1FF7"/>
    <w:rsid w:val="001B20F9"/>
    <w:rsid w:val="001B27AD"/>
    <w:rsid w:val="001B283A"/>
    <w:rsid w:val="001B2955"/>
    <w:rsid w:val="001B2E4E"/>
    <w:rsid w:val="001B2E69"/>
    <w:rsid w:val="001B308F"/>
    <w:rsid w:val="001B313F"/>
    <w:rsid w:val="001B3925"/>
    <w:rsid w:val="001B3A4E"/>
    <w:rsid w:val="001B404C"/>
    <w:rsid w:val="001B43AC"/>
    <w:rsid w:val="001B451C"/>
    <w:rsid w:val="001B4605"/>
    <w:rsid w:val="001B47A2"/>
    <w:rsid w:val="001B487C"/>
    <w:rsid w:val="001B491A"/>
    <w:rsid w:val="001B4970"/>
    <w:rsid w:val="001B4DCB"/>
    <w:rsid w:val="001B5022"/>
    <w:rsid w:val="001B529F"/>
    <w:rsid w:val="001B54AE"/>
    <w:rsid w:val="001B5591"/>
    <w:rsid w:val="001B568B"/>
    <w:rsid w:val="001B56F9"/>
    <w:rsid w:val="001B5752"/>
    <w:rsid w:val="001B57B9"/>
    <w:rsid w:val="001B5CAC"/>
    <w:rsid w:val="001B6170"/>
    <w:rsid w:val="001B6200"/>
    <w:rsid w:val="001B6542"/>
    <w:rsid w:val="001B6695"/>
    <w:rsid w:val="001B6837"/>
    <w:rsid w:val="001B687C"/>
    <w:rsid w:val="001B6CFE"/>
    <w:rsid w:val="001B6FBC"/>
    <w:rsid w:val="001B7007"/>
    <w:rsid w:val="001B70D2"/>
    <w:rsid w:val="001B797F"/>
    <w:rsid w:val="001B7A8D"/>
    <w:rsid w:val="001B7B8B"/>
    <w:rsid w:val="001B7CF7"/>
    <w:rsid w:val="001C0094"/>
    <w:rsid w:val="001C00C0"/>
    <w:rsid w:val="001C0106"/>
    <w:rsid w:val="001C02CF"/>
    <w:rsid w:val="001C0470"/>
    <w:rsid w:val="001C0484"/>
    <w:rsid w:val="001C0872"/>
    <w:rsid w:val="001C0A2E"/>
    <w:rsid w:val="001C0BB4"/>
    <w:rsid w:val="001C0BDB"/>
    <w:rsid w:val="001C0D86"/>
    <w:rsid w:val="001C0F69"/>
    <w:rsid w:val="001C1041"/>
    <w:rsid w:val="001C12E3"/>
    <w:rsid w:val="001C140B"/>
    <w:rsid w:val="001C1514"/>
    <w:rsid w:val="001C177E"/>
    <w:rsid w:val="001C1A27"/>
    <w:rsid w:val="001C1A28"/>
    <w:rsid w:val="001C1F46"/>
    <w:rsid w:val="001C1F52"/>
    <w:rsid w:val="001C2174"/>
    <w:rsid w:val="001C224B"/>
    <w:rsid w:val="001C2306"/>
    <w:rsid w:val="001C23E4"/>
    <w:rsid w:val="001C2541"/>
    <w:rsid w:val="001C258D"/>
    <w:rsid w:val="001C2A69"/>
    <w:rsid w:val="001C2BA2"/>
    <w:rsid w:val="001C2C66"/>
    <w:rsid w:val="001C2CDF"/>
    <w:rsid w:val="001C2FDD"/>
    <w:rsid w:val="001C306F"/>
    <w:rsid w:val="001C30D3"/>
    <w:rsid w:val="001C34F9"/>
    <w:rsid w:val="001C353F"/>
    <w:rsid w:val="001C37EF"/>
    <w:rsid w:val="001C3B54"/>
    <w:rsid w:val="001C3D07"/>
    <w:rsid w:val="001C3D50"/>
    <w:rsid w:val="001C3DE6"/>
    <w:rsid w:val="001C3F49"/>
    <w:rsid w:val="001C40BD"/>
    <w:rsid w:val="001C43AB"/>
    <w:rsid w:val="001C4647"/>
    <w:rsid w:val="001C48C6"/>
    <w:rsid w:val="001C4990"/>
    <w:rsid w:val="001C4C2D"/>
    <w:rsid w:val="001C53F4"/>
    <w:rsid w:val="001C5E30"/>
    <w:rsid w:val="001C5EFB"/>
    <w:rsid w:val="001C63EC"/>
    <w:rsid w:val="001C6451"/>
    <w:rsid w:val="001C6491"/>
    <w:rsid w:val="001C6A29"/>
    <w:rsid w:val="001C6AE4"/>
    <w:rsid w:val="001C6B04"/>
    <w:rsid w:val="001C6B5A"/>
    <w:rsid w:val="001C6C55"/>
    <w:rsid w:val="001C6D65"/>
    <w:rsid w:val="001C6E8D"/>
    <w:rsid w:val="001C6FFD"/>
    <w:rsid w:val="001C71F2"/>
    <w:rsid w:val="001C77F9"/>
    <w:rsid w:val="001C7804"/>
    <w:rsid w:val="001C7950"/>
    <w:rsid w:val="001C79B9"/>
    <w:rsid w:val="001C7D4B"/>
    <w:rsid w:val="001C7D99"/>
    <w:rsid w:val="001C7F3D"/>
    <w:rsid w:val="001D0146"/>
    <w:rsid w:val="001D040C"/>
    <w:rsid w:val="001D0418"/>
    <w:rsid w:val="001D06B3"/>
    <w:rsid w:val="001D0842"/>
    <w:rsid w:val="001D0A8F"/>
    <w:rsid w:val="001D10F3"/>
    <w:rsid w:val="001D1102"/>
    <w:rsid w:val="001D11D1"/>
    <w:rsid w:val="001D12FC"/>
    <w:rsid w:val="001D1609"/>
    <w:rsid w:val="001D1711"/>
    <w:rsid w:val="001D1A07"/>
    <w:rsid w:val="001D1BD8"/>
    <w:rsid w:val="001D1EFF"/>
    <w:rsid w:val="001D1F47"/>
    <w:rsid w:val="001D1FB6"/>
    <w:rsid w:val="001D2003"/>
    <w:rsid w:val="001D2061"/>
    <w:rsid w:val="001D25F8"/>
    <w:rsid w:val="001D2724"/>
    <w:rsid w:val="001D28B7"/>
    <w:rsid w:val="001D28CD"/>
    <w:rsid w:val="001D29CC"/>
    <w:rsid w:val="001D29F3"/>
    <w:rsid w:val="001D2A44"/>
    <w:rsid w:val="001D2C75"/>
    <w:rsid w:val="001D2D65"/>
    <w:rsid w:val="001D2D6D"/>
    <w:rsid w:val="001D3145"/>
    <w:rsid w:val="001D334D"/>
    <w:rsid w:val="001D3808"/>
    <w:rsid w:val="001D3941"/>
    <w:rsid w:val="001D3AB9"/>
    <w:rsid w:val="001D3AE1"/>
    <w:rsid w:val="001D40A9"/>
    <w:rsid w:val="001D43EF"/>
    <w:rsid w:val="001D43FB"/>
    <w:rsid w:val="001D4468"/>
    <w:rsid w:val="001D475D"/>
    <w:rsid w:val="001D4C1C"/>
    <w:rsid w:val="001D4C8D"/>
    <w:rsid w:val="001D4DE5"/>
    <w:rsid w:val="001D5002"/>
    <w:rsid w:val="001D544A"/>
    <w:rsid w:val="001D5683"/>
    <w:rsid w:val="001D572C"/>
    <w:rsid w:val="001D5AFF"/>
    <w:rsid w:val="001D5C15"/>
    <w:rsid w:val="001D5CBD"/>
    <w:rsid w:val="001D5E9E"/>
    <w:rsid w:val="001D5EAF"/>
    <w:rsid w:val="001D5F1F"/>
    <w:rsid w:val="001D6022"/>
    <w:rsid w:val="001D639B"/>
    <w:rsid w:val="001D6685"/>
    <w:rsid w:val="001D66B2"/>
    <w:rsid w:val="001D6814"/>
    <w:rsid w:val="001D69B1"/>
    <w:rsid w:val="001D6A98"/>
    <w:rsid w:val="001D6B77"/>
    <w:rsid w:val="001D6D6F"/>
    <w:rsid w:val="001D6D75"/>
    <w:rsid w:val="001D6F52"/>
    <w:rsid w:val="001D7101"/>
    <w:rsid w:val="001D721F"/>
    <w:rsid w:val="001D72DE"/>
    <w:rsid w:val="001D7354"/>
    <w:rsid w:val="001D73F1"/>
    <w:rsid w:val="001D7454"/>
    <w:rsid w:val="001D7598"/>
    <w:rsid w:val="001D78D8"/>
    <w:rsid w:val="001D7B14"/>
    <w:rsid w:val="001D7D9E"/>
    <w:rsid w:val="001E0285"/>
    <w:rsid w:val="001E0466"/>
    <w:rsid w:val="001E05A7"/>
    <w:rsid w:val="001E0744"/>
    <w:rsid w:val="001E0A58"/>
    <w:rsid w:val="001E0BCC"/>
    <w:rsid w:val="001E0BD5"/>
    <w:rsid w:val="001E0C6F"/>
    <w:rsid w:val="001E0FFB"/>
    <w:rsid w:val="001E11A9"/>
    <w:rsid w:val="001E124F"/>
    <w:rsid w:val="001E13E0"/>
    <w:rsid w:val="001E14AB"/>
    <w:rsid w:val="001E1706"/>
    <w:rsid w:val="001E186A"/>
    <w:rsid w:val="001E18A9"/>
    <w:rsid w:val="001E18EA"/>
    <w:rsid w:val="001E19A1"/>
    <w:rsid w:val="001E19CE"/>
    <w:rsid w:val="001E1A5D"/>
    <w:rsid w:val="001E1AB9"/>
    <w:rsid w:val="001E1AEC"/>
    <w:rsid w:val="001E1BD4"/>
    <w:rsid w:val="001E1C96"/>
    <w:rsid w:val="001E1E02"/>
    <w:rsid w:val="001E2319"/>
    <w:rsid w:val="001E25F8"/>
    <w:rsid w:val="001E261D"/>
    <w:rsid w:val="001E27DB"/>
    <w:rsid w:val="001E2867"/>
    <w:rsid w:val="001E2BF6"/>
    <w:rsid w:val="001E2CA2"/>
    <w:rsid w:val="001E2D6F"/>
    <w:rsid w:val="001E33FE"/>
    <w:rsid w:val="001E367A"/>
    <w:rsid w:val="001E3842"/>
    <w:rsid w:val="001E3862"/>
    <w:rsid w:val="001E38CF"/>
    <w:rsid w:val="001E3A29"/>
    <w:rsid w:val="001E3CCE"/>
    <w:rsid w:val="001E3EE6"/>
    <w:rsid w:val="001E3F13"/>
    <w:rsid w:val="001E445C"/>
    <w:rsid w:val="001E46F4"/>
    <w:rsid w:val="001E4737"/>
    <w:rsid w:val="001E4B4F"/>
    <w:rsid w:val="001E4B62"/>
    <w:rsid w:val="001E4EAF"/>
    <w:rsid w:val="001E4EEC"/>
    <w:rsid w:val="001E4F1C"/>
    <w:rsid w:val="001E5006"/>
    <w:rsid w:val="001E506F"/>
    <w:rsid w:val="001E50EB"/>
    <w:rsid w:val="001E528B"/>
    <w:rsid w:val="001E538C"/>
    <w:rsid w:val="001E53AD"/>
    <w:rsid w:val="001E5438"/>
    <w:rsid w:val="001E54E0"/>
    <w:rsid w:val="001E5568"/>
    <w:rsid w:val="001E59DC"/>
    <w:rsid w:val="001E59EB"/>
    <w:rsid w:val="001E5BAE"/>
    <w:rsid w:val="001E5BDA"/>
    <w:rsid w:val="001E5D9B"/>
    <w:rsid w:val="001E6667"/>
    <w:rsid w:val="001E6E00"/>
    <w:rsid w:val="001E6EAC"/>
    <w:rsid w:val="001E6EC0"/>
    <w:rsid w:val="001E7089"/>
    <w:rsid w:val="001E746C"/>
    <w:rsid w:val="001E74C5"/>
    <w:rsid w:val="001E753C"/>
    <w:rsid w:val="001E76AB"/>
    <w:rsid w:val="001E7767"/>
    <w:rsid w:val="001E7833"/>
    <w:rsid w:val="001E7956"/>
    <w:rsid w:val="001E795E"/>
    <w:rsid w:val="001E7986"/>
    <w:rsid w:val="001E79C7"/>
    <w:rsid w:val="001E7A1B"/>
    <w:rsid w:val="001E7C75"/>
    <w:rsid w:val="001E7D22"/>
    <w:rsid w:val="001E7E41"/>
    <w:rsid w:val="001F0240"/>
    <w:rsid w:val="001F06BF"/>
    <w:rsid w:val="001F07D0"/>
    <w:rsid w:val="001F0AF2"/>
    <w:rsid w:val="001F0BD7"/>
    <w:rsid w:val="001F0EB6"/>
    <w:rsid w:val="001F115C"/>
    <w:rsid w:val="001F1AC8"/>
    <w:rsid w:val="001F1AD5"/>
    <w:rsid w:val="001F1B8E"/>
    <w:rsid w:val="001F1E37"/>
    <w:rsid w:val="001F1E80"/>
    <w:rsid w:val="001F1E89"/>
    <w:rsid w:val="001F204B"/>
    <w:rsid w:val="001F20FE"/>
    <w:rsid w:val="001F2577"/>
    <w:rsid w:val="001F2639"/>
    <w:rsid w:val="001F2743"/>
    <w:rsid w:val="001F2864"/>
    <w:rsid w:val="001F2A28"/>
    <w:rsid w:val="001F2B94"/>
    <w:rsid w:val="001F2F27"/>
    <w:rsid w:val="001F31B8"/>
    <w:rsid w:val="001F31D7"/>
    <w:rsid w:val="001F3229"/>
    <w:rsid w:val="001F32CE"/>
    <w:rsid w:val="001F3370"/>
    <w:rsid w:val="001F3372"/>
    <w:rsid w:val="001F3466"/>
    <w:rsid w:val="001F3525"/>
    <w:rsid w:val="001F3565"/>
    <w:rsid w:val="001F35F3"/>
    <w:rsid w:val="001F379F"/>
    <w:rsid w:val="001F38DB"/>
    <w:rsid w:val="001F3935"/>
    <w:rsid w:val="001F3953"/>
    <w:rsid w:val="001F3CA4"/>
    <w:rsid w:val="001F3F8D"/>
    <w:rsid w:val="001F3FA7"/>
    <w:rsid w:val="001F404D"/>
    <w:rsid w:val="001F42B8"/>
    <w:rsid w:val="001F44A1"/>
    <w:rsid w:val="001F4584"/>
    <w:rsid w:val="001F46F1"/>
    <w:rsid w:val="001F48C3"/>
    <w:rsid w:val="001F5148"/>
    <w:rsid w:val="001F5424"/>
    <w:rsid w:val="001F567B"/>
    <w:rsid w:val="001F57FF"/>
    <w:rsid w:val="001F592C"/>
    <w:rsid w:val="001F5D01"/>
    <w:rsid w:val="001F5E0C"/>
    <w:rsid w:val="001F6045"/>
    <w:rsid w:val="001F6225"/>
    <w:rsid w:val="001F6284"/>
    <w:rsid w:val="001F631B"/>
    <w:rsid w:val="001F63AB"/>
    <w:rsid w:val="001F6444"/>
    <w:rsid w:val="001F6511"/>
    <w:rsid w:val="001F65C8"/>
    <w:rsid w:val="001F6655"/>
    <w:rsid w:val="001F6688"/>
    <w:rsid w:val="001F69CD"/>
    <w:rsid w:val="001F6B36"/>
    <w:rsid w:val="001F6B9D"/>
    <w:rsid w:val="001F6BD6"/>
    <w:rsid w:val="001F6C58"/>
    <w:rsid w:val="001F6D38"/>
    <w:rsid w:val="001F7126"/>
    <w:rsid w:val="001F73D5"/>
    <w:rsid w:val="001F76BC"/>
    <w:rsid w:val="001F78CE"/>
    <w:rsid w:val="001F7949"/>
    <w:rsid w:val="001F7CA2"/>
    <w:rsid w:val="001F7D39"/>
    <w:rsid w:val="001F7D44"/>
    <w:rsid w:val="00200173"/>
    <w:rsid w:val="00200537"/>
    <w:rsid w:val="00200603"/>
    <w:rsid w:val="00200B90"/>
    <w:rsid w:val="00200EA2"/>
    <w:rsid w:val="00200FA4"/>
    <w:rsid w:val="002012A1"/>
    <w:rsid w:val="002013A1"/>
    <w:rsid w:val="002014CA"/>
    <w:rsid w:val="00201976"/>
    <w:rsid w:val="00201BD7"/>
    <w:rsid w:val="00201DE3"/>
    <w:rsid w:val="00201E33"/>
    <w:rsid w:val="00201E60"/>
    <w:rsid w:val="00201F86"/>
    <w:rsid w:val="00201F96"/>
    <w:rsid w:val="002020B5"/>
    <w:rsid w:val="00202357"/>
    <w:rsid w:val="00202602"/>
    <w:rsid w:val="0020266B"/>
    <w:rsid w:val="00202897"/>
    <w:rsid w:val="00202930"/>
    <w:rsid w:val="00202BB3"/>
    <w:rsid w:val="00202BBB"/>
    <w:rsid w:val="0020302C"/>
    <w:rsid w:val="002030C1"/>
    <w:rsid w:val="00203176"/>
    <w:rsid w:val="0020331B"/>
    <w:rsid w:val="0020360F"/>
    <w:rsid w:val="00203EE7"/>
    <w:rsid w:val="00204366"/>
    <w:rsid w:val="002046B0"/>
    <w:rsid w:val="00204804"/>
    <w:rsid w:val="00204914"/>
    <w:rsid w:val="00204B48"/>
    <w:rsid w:val="00204C43"/>
    <w:rsid w:val="00204C7B"/>
    <w:rsid w:val="00204E57"/>
    <w:rsid w:val="00205051"/>
    <w:rsid w:val="002050FA"/>
    <w:rsid w:val="002054AB"/>
    <w:rsid w:val="00205637"/>
    <w:rsid w:val="00205763"/>
    <w:rsid w:val="002058DE"/>
    <w:rsid w:val="0020599C"/>
    <w:rsid w:val="00205B13"/>
    <w:rsid w:val="00205C2E"/>
    <w:rsid w:val="002064F5"/>
    <w:rsid w:val="002066D8"/>
    <w:rsid w:val="00206750"/>
    <w:rsid w:val="002067AD"/>
    <w:rsid w:val="00206926"/>
    <w:rsid w:val="0020696D"/>
    <w:rsid w:val="00206A08"/>
    <w:rsid w:val="00206A80"/>
    <w:rsid w:val="00206DD2"/>
    <w:rsid w:val="00206FB3"/>
    <w:rsid w:val="00206FC1"/>
    <w:rsid w:val="0020705D"/>
    <w:rsid w:val="002070A4"/>
    <w:rsid w:val="00207108"/>
    <w:rsid w:val="002073BD"/>
    <w:rsid w:val="00207D75"/>
    <w:rsid w:val="00210026"/>
    <w:rsid w:val="002101E6"/>
    <w:rsid w:val="00210396"/>
    <w:rsid w:val="002105D2"/>
    <w:rsid w:val="00210A96"/>
    <w:rsid w:val="00210B08"/>
    <w:rsid w:val="00210BBC"/>
    <w:rsid w:val="00211500"/>
    <w:rsid w:val="002117D6"/>
    <w:rsid w:val="002118D6"/>
    <w:rsid w:val="00211939"/>
    <w:rsid w:val="00211A68"/>
    <w:rsid w:val="00211AC7"/>
    <w:rsid w:val="00211B52"/>
    <w:rsid w:val="00211BF0"/>
    <w:rsid w:val="00211C3A"/>
    <w:rsid w:val="00211CD1"/>
    <w:rsid w:val="00211E9E"/>
    <w:rsid w:val="00211EED"/>
    <w:rsid w:val="0021211B"/>
    <w:rsid w:val="00212590"/>
    <w:rsid w:val="002125C8"/>
    <w:rsid w:val="00212606"/>
    <w:rsid w:val="002126EE"/>
    <w:rsid w:val="002129A2"/>
    <w:rsid w:val="00212D08"/>
    <w:rsid w:val="00212DE8"/>
    <w:rsid w:val="00212F8E"/>
    <w:rsid w:val="0021301D"/>
    <w:rsid w:val="00213188"/>
    <w:rsid w:val="002131BF"/>
    <w:rsid w:val="0021333C"/>
    <w:rsid w:val="002133CA"/>
    <w:rsid w:val="002133F9"/>
    <w:rsid w:val="00213649"/>
    <w:rsid w:val="0021388A"/>
    <w:rsid w:val="00213893"/>
    <w:rsid w:val="002139B2"/>
    <w:rsid w:val="00213C58"/>
    <w:rsid w:val="00213D0E"/>
    <w:rsid w:val="00213DDC"/>
    <w:rsid w:val="00213E81"/>
    <w:rsid w:val="0021417A"/>
    <w:rsid w:val="002141AF"/>
    <w:rsid w:val="0021425A"/>
    <w:rsid w:val="00214405"/>
    <w:rsid w:val="0021454A"/>
    <w:rsid w:val="00214665"/>
    <w:rsid w:val="00214B3A"/>
    <w:rsid w:val="00214B3B"/>
    <w:rsid w:val="002150FF"/>
    <w:rsid w:val="0021515B"/>
    <w:rsid w:val="002151D0"/>
    <w:rsid w:val="00215567"/>
    <w:rsid w:val="002157EB"/>
    <w:rsid w:val="00215ADE"/>
    <w:rsid w:val="00215DF7"/>
    <w:rsid w:val="002161DA"/>
    <w:rsid w:val="00216258"/>
    <w:rsid w:val="0021629B"/>
    <w:rsid w:val="002164D2"/>
    <w:rsid w:val="0021657E"/>
    <w:rsid w:val="00216598"/>
    <w:rsid w:val="00216622"/>
    <w:rsid w:val="002166C0"/>
    <w:rsid w:val="00216773"/>
    <w:rsid w:val="00217034"/>
    <w:rsid w:val="0021704F"/>
    <w:rsid w:val="0021708D"/>
    <w:rsid w:val="00217138"/>
    <w:rsid w:val="0021720A"/>
    <w:rsid w:val="002176E2"/>
    <w:rsid w:val="00217C08"/>
    <w:rsid w:val="00217DFD"/>
    <w:rsid w:val="00217E94"/>
    <w:rsid w:val="002200BC"/>
    <w:rsid w:val="00220400"/>
    <w:rsid w:val="002207BF"/>
    <w:rsid w:val="002209C7"/>
    <w:rsid w:val="00220AAB"/>
    <w:rsid w:val="00220DEF"/>
    <w:rsid w:val="00220ED1"/>
    <w:rsid w:val="00220F11"/>
    <w:rsid w:val="0022101F"/>
    <w:rsid w:val="002212F4"/>
    <w:rsid w:val="002213D3"/>
    <w:rsid w:val="002213DD"/>
    <w:rsid w:val="0022153A"/>
    <w:rsid w:val="0022194A"/>
    <w:rsid w:val="00221DF0"/>
    <w:rsid w:val="00221F2D"/>
    <w:rsid w:val="002220FC"/>
    <w:rsid w:val="00222140"/>
    <w:rsid w:val="00222154"/>
    <w:rsid w:val="002223ED"/>
    <w:rsid w:val="00222544"/>
    <w:rsid w:val="00222976"/>
    <w:rsid w:val="00222AEC"/>
    <w:rsid w:val="00222CE3"/>
    <w:rsid w:val="00222D03"/>
    <w:rsid w:val="00222DA4"/>
    <w:rsid w:val="002232C9"/>
    <w:rsid w:val="0022343D"/>
    <w:rsid w:val="00223851"/>
    <w:rsid w:val="002238B0"/>
    <w:rsid w:val="00223BE0"/>
    <w:rsid w:val="00223CE6"/>
    <w:rsid w:val="00223F02"/>
    <w:rsid w:val="00223F08"/>
    <w:rsid w:val="00223F6A"/>
    <w:rsid w:val="0022416A"/>
    <w:rsid w:val="00224232"/>
    <w:rsid w:val="0022437A"/>
    <w:rsid w:val="00224448"/>
    <w:rsid w:val="0022476A"/>
    <w:rsid w:val="00224B94"/>
    <w:rsid w:val="00224BA4"/>
    <w:rsid w:val="00224BB5"/>
    <w:rsid w:val="00224C06"/>
    <w:rsid w:val="00224C45"/>
    <w:rsid w:val="00224CB1"/>
    <w:rsid w:val="00224DEC"/>
    <w:rsid w:val="00225280"/>
    <w:rsid w:val="0022538C"/>
    <w:rsid w:val="002255F7"/>
    <w:rsid w:val="00225EEC"/>
    <w:rsid w:val="002260F3"/>
    <w:rsid w:val="00226269"/>
    <w:rsid w:val="002262DC"/>
    <w:rsid w:val="0022647F"/>
    <w:rsid w:val="0022656E"/>
    <w:rsid w:val="002265B3"/>
    <w:rsid w:val="002267A8"/>
    <w:rsid w:val="002267F6"/>
    <w:rsid w:val="00226B70"/>
    <w:rsid w:val="00226BDA"/>
    <w:rsid w:val="00226F80"/>
    <w:rsid w:val="00226F98"/>
    <w:rsid w:val="00227201"/>
    <w:rsid w:val="00227797"/>
    <w:rsid w:val="002278B1"/>
    <w:rsid w:val="00227C16"/>
    <w:rsid w:val="00227D01"/>
    <w:rsid w:val="00227D3B"/>
    <w:rsid w:val="00227DBA"/>
    <w:rsid w:val="00227EF9"/>
    <w:rsid w:val="00227F69"/>
    <w:rsid w:val="002303A6"/>
    <w:rsid w:val="00230544"/>
    <w:rsid w:val="002305EC"/>
    <w:rsid w:val="00230840"/>
    <w:rsid w:val="00230AA3"/>
    <w:rsid w:val="00230BA0"/>
    <w:rsid w:val="00230F0B"/>
    <w:rsid w:val="00230F67"/>
    <w:rsid w:val="002317FB"/>
    <w:rsid w:val="002318D9"/>
    <w:rsid w:val="00231919"/>
    <w:rsid w:val="00231A48"/>
    <w:rsid w:val="00231B41"/>
    <w:rsid w:val="00231CC7"/>
    <w:rsid w:val="00231DDB"/>
    <w:rsid w:val="00231E15"/>
    <w:rsid w:val="00231F31"/>
    <w:rsid w:val="00231F90"/>
    <w:rsid w:val="00231FC0"/>
    <w:rsid w:val="00232345"/>
    <w:rsid w:val="00232346"/>
    <w:rsid w:val="00232542"/>
    <w:rsid w:val="00232732"/>
    <w:rsid w:val="002327B5"/>
    <w:rsid w:val="00232841"/>
    <w:rsid w:val="00232863"/>
    <w:rsid w:val="00232DBB"/>
    <w:rsid w:val="00232E63"/>
    <w:rsid w:val="00232EF9"/>
    <w:rsid w:val="0023320D"/>
    <w:rsid w:val="00233228"/>
    <w:rsid w:val="002335B1"/>
    <w:rsid w:val="002335FE"/>
    <w:rsid w:val="0023367B"/>
    <w:rsid w:val="002337C3"/>
    <w:rsid w:val="00233806"/>
    <w:rsid w:val="002338AC"/>
    <w:rsid w:val="0023395B"/>
    <w:rsid w:val="002339F3"/>
    <w:rsid w:val="00233B76"/>
    <w:rsid w:val="00233CA6"/>
    <w:rsid w:val="00233CFB"/>
    <w:rsid w:val="00233D65"/>
    <w:rsid w:val="00233E1B"/>
    <w:rsid w:val="00233E71"/>
    <w:rsid w:val="00234353"/>
    <w:rsid w:val="002345B0"/>
    <w:rsid w:val="00234849"/>
    <w:rsid w:val="0023489F"/>
    <w:rsid w:val="0023495C"/>
    <w:rsid w:val="00234A7A"/>
    <w:rsid w:val="00234B79"/>
    <w:rsid w:val="00234CB7"/>
    <w:rsid w:val="00234F47"/>
    <w:rsid w:val="00235098"/>
    <w:rsid w:val="002353EC"/>
    <w:rsid w:val="00235582"/>
    <w:rsid w:val="00235770"/>
    <w:rsid w:val="00235840"/>
    <w:rsid w:val="00235A39"/>
    <w:rsid w:val="00235A41"/>
    <w:rsid w:val="00235B65"/>
    <w:rsid w:val="00235C3E"/>
    <w:rsid w:val="00235C4B"/>
    <w:rsid w:val="00235EF5"/>
    <w:rsid w:val="00235F36"/>
    <w:rsid w:val="0023610A"/>
    <w:rsid w:val="00236284"/>
    <w:rsid w:val="0023636D"/>
    <w:rsid w:val="00236378"/>
    <w:rsid w:val="00236442"/>
    <w:rsid w:val="00236528"/>
    <w:rsid w:val="002366A9"/>
    <w:rsid w:val="0023677E"/>
    <w:rsid w:val="002367A0"/>
    <w:rsid w:val="00236832"/>
    <w:rsid w:val="00236834"/>
    <w:rsid w:val="002369C8"/>
    <w:rsid w:val="00236DE6"/>
    <w:rsid w:val="00236F1A"/>
    <w:rsid w:val="00237057"/>
    <w:rsid w:val="0023721F"/>
    <w:rsid w:val="002372AF"/>
    <w:rsid w:val="00237387"/>
    <w:rsid w:val="00237620"/>
    <w:rsid w:val="00237B6C"/>
    <w:rsid w:val="00237CE9"/>
    <w:rsid w:val="00237D5E"/>
    <w:rsid w:val="00237DF7"/>
    <w:rsid w:val="00237E65"/>
    <w:rsid w:val="00237F83"/>
    <w:rsid w:val="002400F0"/>
    <w:rsid w:val="00240179"/>
    <w:rsid w:val="002401B0"/>
    <w:rsid w:val="0024029A"/>
    <w:rsid w:val="00240532"/>
    <w:rsid w:val="00240628"/>
    <w:rsid w:val="002406BE"/>
    <w:rsid w:val="00240739"/>
    <w:rsid w:val="00240783"/>
    <w:rsid w:val="0024091A"/>
    <w:rsid w:val="00240D72"/>
    <w:rsid w:val="00240DB9"/>
    <w:rsid w:val="002410B0"/>
    <w:rsid w:val="002411BC"/>
    <w:rsid w:val="00241625"/>
    <w:rsid w:val="00241681"/>
    <w:rsid w:val="002417CC"/>
    <w:rsid w:val="00241862"/>
    <w:rsid w:val="002419A4"/>
    <w:rsid w:val="00241ABD"/>
    <w:rsid w:val="00241C12"/>
    <w:rsid w:val="00241D66"/>
    <w:rsid w:val="00241FB5"/>
    <w:rsid w:val="002420F4"/>
    <w:rsid w:val="00242149"/>
    <w:rsid w:val="00242226"/>
    <w:rsid w:val="0024223C"/>
    <w:rsid w:val="0024235A"/>
    <w:rsid w:val="002427C6"/>
    <w:rsid w:val="00242C5A"/>
    <w:rsid w:val="00242F6C"/>
    <w:rsid w:val="00243203"/>
    <w:rsid w:val="002434BB"/>
    <w:rsid w:val="0024390E"/>
    <w:rsid w:val="00243B35"/>
    <w:rsid w:val="00243E02"/>
    <w:rsid w:val="00243E96"/>
    <w:rsid w:val="00244117"/>
    <w:rsid w:val="00244229"/>
    <w:rsid w:val="00244291"/>
    <w:rsid w:val="002442AD"/>
    <w:rsid w:val="0024433D"/>
    <w:rsid w:val="0024491F"/>
    <w:rsid w:val="00244A4C"/>
    <w:rsid w:val="00244D04"/>
    <w:rsid w:val="00244D1B"/>
    <w:rsid w:val="00244EF0"/>
    <w:rsid w:val="00245099"/>
    <w:rsid w:val="002453AC"/>
    <w:rsid w:val="002456DA"/>
    <w:rsid w:val="00245743"/>
    <w:rsid w:val="00245840"/>
    <w:rsid w:val="00245995"/>
    <w:rsid w:val="00245CF8"/>
    <w:rsid w:val="00245DC2"/>
    <w:rsid w:val="0024628A"/>
    <w:rsid w:val="002462CB"/>
    <w:rsid w:val="00246426"/>
    <w:rsid w:val="002464A3"/>
    <w:rsid w:val="00246C60"/>
    <w:rsid w:val="002472CF"/>
    <w:rsid w:val="002472F8"/>
    <w:rsid w:val="002473FD"/>
    <w:rsid w:val="002479AF"/>
    <w:rsid w:val="00247A57"/>
    <w:rsid w:val="00247AB0"/>
    <w:rsid w:val="00247BCC"/>
    <w:rsid w:val="00247C31"/>
    <w:rsid w:val="00247D26"/>
    <w:rsid w:val="00247E7D"/>
    <w:rsid w:val="00247F2D"/>
    <w:rsid w:val="00247F9E"/>
    <w:rsid w:val="00247FD4"/>
    <w:rsid w:val="00247FE0"/>
    <w:rsid w:val="0025000F"/>
    <w:rsid w:val="0025024B"/>
    <w:rsid w:val="0025029A"/>
    <w:rsid w:val="0025036C"/>
    <w:rsid w:val="002503DE"/>
    <w:rsid w:val="002503F7"/>
    <w:rsid w:val="00250805"/>
    <w:rsid w:val="0025088C"/>
    <w:rsid w:val="00250CE2"/>
    <w:rsid w:val="00250E30"/>
    <w:rsid w:val="00250FE3"/>
    <w:rsid w:val="002511FB"/>
    <w:rsid w:val="00251241"/>
    <w:rsid w:val="0025133F"/>
    <w:rsid w:val="00251444"/>
    <w:rsid w:val="00251615"/>
    <w:rsid w:val="00251657"/>
    <w:rsid w:val="002516E6"/>
    <w:rsid w:val="00251901"/>
    <w:rsid w:val="00251916"/>
    <w:rsid w:val="00251CA4"/>
    <w:rsid w:val="00251D50"/>
    <w:rsid w:val="00251F6C"/>
    <w:rsid w:val="00251F9A"/>
    <w:rsid w:val="00252102"/>
    <w:rsid w:val="00252625"/>
    <w:rsid w:val="0025262D"/>
    <w:rsid w:val="002526AF"/>
    <w:rsid w:val="002526BD"/>
    <w:rsid w:val="002526D9"/>
    <w:rsid w:val="00252738"/>
    <w:rsid w:val="002527C3"/>
    <w:rsid w:val="0025283A"/>
    <w:rsid w:val="0025285D"/>
    <w:rsid w:val="002528DD"/>
    <w:rsid w:val="00252AF1"/>
    <w:rsid w:val="00252C1D"/>
    <w:rsid w:val="00252CE0"/>
    <w:rsid w:val="00252DC8"/>
    <w:rsid w:val="0025313C"/>
    <w:rsid w:val="00253238"/>
    <w:rsid w:val="002535C2"/>
    <w:rsid w:val="00253677"/>
    <w:rsid w:val="00253761"/>
    <w:rsid w:val="0025393E"/>
    <w:rsid w:val="002539A3"/>
    <w:rsid w:val="00253B32"/>
    <w:rsid w:val="00253BA5"/>
    <w:rsid w:val="00253C14"/>
    <w:rsid w:val="00253DB6"/>
    <w:rsid w:val="00253E57"/>
    <w:rsid w:val="00253EB9"/>
    <w:rsid w:val="0025401D"/>
    <w:rsid w:val="00254026"/>
    <w:rsid w:val="002540FA"/>
    <w:rsid w:val="00254283"/>
    <w:rsid w:val="00254669"/>
    <w:rsid w:val="00254785"/>
    <w:rsid w:val="002548DF"/>
    <w:rsid w:val="00255605"/>
    <w:rsid w:val="0025598F"/>
    <w:rsid w:val="00255B0F"/>
    <w:rsid w:val="00255B60"/>
    <w:rsid w:val="00255F13"/>
    <w:rsid w:val="00255F15"/>
    <w:rsid w:val="00255F69"/>
    <w:rsid w:val="00255FCB"/>
    <w:rsid w:val="002565F8"/>
    <w:rsid w:val="00256646"/>
    <w:rsid w:val="002568BC"/>
    <w:rsid w:val="00256A0C"/>
    <w:rsid w:val="00256B02"/>
    <w:rsid w:val="00256DE1"/>
    <w:rsid w:val="00257133"/>
    <w:rsid w:val="002571A3"/>
    <w:rsid w:val="002571D8"/>
    <w:rsid w:val="0025730C"/>
    <w:rsid w:val="002574EB"/>
    <w:rsid w:val="00257545"/>
    <w:rsid w:val="002575D3"/>
    <w:rsid w:val="0025792D"/>
    <w:rsid w:val="0026001A"/>
    <w:rsid w:val="0026020D"/>
    <w:rsid w:val="002607DA"/>
    <w:rsid w:val="002609A8"/>
    <w:rsid w:val="0026109F"/>
    <w:rsid w:val="00261256"/>
    <w:rsid w:val="00261326"/>
    <w:rsid w:val="00261388"/>
    <w:rsid w:val="002615EC"/>
    <w:rsid w:val="0026186A"/>
    <w:rsid w:val="00261A0A"/>
    <w:rsid w:val="00261EC9"/>
    <w:rsid w:val="00261F16"/>
    <w:rsid w:val="0026218C"/>
    <w:rsid w:val="00262659"/>
    <w:rsid w:val="0026278A"/>
    <w:rsid w:val="00262944"/>
    <w:rsid w:val="002629EE"/>
    <w:rsid w:val="00262A58"/>
    <w:rsid w:val="00262D3B"/>
    <w:rsid w:val="00263305"/>
    <w:rsid w:val="002633C8"/>
    <w:rsid w:val="0026350B"/>
    <w:rsid w:val="00263586"/>
    <w:rsid w:val="00263699"/>
    <w:rsid w:val="002636E0"/>
    <w:rsid w:val="0026398D"/>
    <w:rsid w:val="00263B26"/>
    <w:rsid w:val="00263B6C"/>
    <w:rsid w:val="00263C1E"/>
    <w:rsid w:val="00263CC6"/>
    <w:rsid w:val="00263F95"/>
    <w:rsid w:val="00263FC4"/>
    <w:rsid w:val="0026411C"/>
    <w:rsid w:val="00264297"/>
    <w:rsid w:val="00264A04"/>
    <w:rsid w:val="00264A4B"/>
    <w:rsid w:val="00264B45"/>
    <w:rsid w:val="00264CF9"/>
    <w:rsid w:val="00264D75"/>
    <w:rsid w:val="00264DA4"/>
    <w:rsid w:val="00265012"/>
    <w:rsid w:val="002651F2"/>
    <w:rsid w:val="002654D9"/>
    <w:rsid w:val="002657EF"/>
    <w:rsid w:val="00265957"/>
    <w:rsid w:val="00265F1E"/>
    <w:rsid w:val="00266066"/>
    <w:rsid w:val="0026610D"/>
    <w:rsid w:val="00266299"/>
    <w:rsid w:val="0026630F"/>
    <w:rsid w:val="00266386"/>
    <w:rsid w:val="002663A0"/>
    <w:rsid w:val="002667DE"/>
    <w:rsid w:val="002668CD"/>
    <w:rsid w:val="002668F7"/>
    <w:rsid w:val="00266A78"/>
    <w:rsid w:val="00266A8D"/>
    <w:rsid w:val="00266CC8"/>
    <w:rsid w:val="00266D72"/>
    <w:rsid w:val="00267197"/>
    <w:rsid w:val="002671AC"/>
    <w:rsid w:val="002671B8"/>
    <w:rsid w:val="00267338"/>
    <w:rsid w:val="0026741A"/>
    <w:rsid w:val="002675E2"/>
    <w:rsid w:val="002676BB"/>
    <w:rsid w:val="0026770C"/>
    <w:rsid w:val="002679C4"/>
    <w:rsid w:val="00267BB2"/>
    <w:rsid w:val="00267BE3"/>
    <w:rsid w:val="00267C55"/>
    <w:rsid w:val="00267F95"/>
    <w:rsid w:val="00270301"/>
    <w:rsid w:val="00270663"/>
    <w:rsid w:val="00270673"/>
    <w:rsid w:val="00270781"/>
    <w:rsid w:val="00270820"/>
    <w:rsid w:val="00270B41"/>
    <w:rsid w:val="00270C81"/>
    <w:rsid w:val="00270CA7"/>
    <w:rsid w:val="00270EB7"/>
    <w:rsid w:val="002710F7"/>
    <w:rsid w:val="00271160"/>
    <w:rsid w:val="002712FF"/>
    <w:rsid w:val="002714AE"/>
    <w:rsid w:val="002715F0"/>
    <w:rsid w:val="002718AB"/>
    <w:rsid w:val="002718B3"/>
    <w:rsid w:val="00271948"/>
    <w:rsid w:val="002719AF"/>
    <w:rsid w:val="00271A16"/>
    <w:rsid w:val="00271C32"/>
    <w:rsid w:val="0027212B"/>
    <w:rsid w:val="0027221B"/>
    <w:rsid w:val="002724DF"/>
    <w:rsid w:val="0027255B"/>
    <w:rsid w:val="00272697"/>
    <w:rsid w:val="00272A86"/>
    <w:rsid w:val="00272EB5"/>
    <w:rsid w:val="002730DE"/>
    <w:rsid w:val="00273691"/>
    <w:rsid w:val="002736DB"/>
    <w:rsid w:val="002738A9"/>
    <w:rsid w:val="00273B58"/>
    <w:rsid w:val="00273D5A"/>
    <w:rsid w:val="00273D8B"/>
    <w:rsid w:val="00273D90"/>
    <w:rsid w:val="00273EE9"/>
    <w:rsid w:val="00273F92"/>
    <w:rsid w:val="0027413B"/>
    <w:rsid w:val="002743E2"/>
    <w:rsid w:val="00274797"/>
    <w:rsid w:val="0027479D"/>
    <w:rsid w:val="0027483A"/>
    <w:rsid w:val="00274928"/>
    <w:rsid w:val="00274A55"/>
    <w:rsid w:val="00274CAD"/>
    <w:rsid w:val="00275221"/>
    <w:rsid w:val="00275258"/>
    <w:rsid w:val="00275527"/>
    <w:rsid w:val="002757BB"/>
    <w:rsid w:val="002758E5"/>
    <w:rsid w:val="0027591E"/>
    <w:rsid w:val="00275F92"/>
    <w:rsid w:val="00276309"/>
    <w:rsid w:val="00276613"/>
    <w:rsid w:val="002767E2"/>
    <w:rsid w:val="002767E6"/>
    <w:rsid w:val="002768B0"/>
    <w:rsid w:val="00276A7C"/>
    <w:rsid w:val="00276AFC"/>
    <w:rsid w:val="00276DAA"/>
    <w:rsid w:val="00276DE6"/>
    <w:rsid w:val="0027704B"/>
    <w:rsid w:val="00277672"/>
    <w:rsid w:val="00277AAD"/>
    <w:rsid w:val="00277C8A"/>
    <w:rsid w:val="00277DA7"/>
    <w:rsid w:val="00277E3C"/>
    <w:rsid w:val="00277F65"/>
    <w:rsid w:val="002805BF"/>
    <w:rsid w:val="002806D3"/>
    <w:rsid w:val="002808E9"/>
    <w:rsid w:val="00280F69"/>
    <w:rsid w:val="00281159"/>
    <w:rsid w:val="0028119D"/>
    <w:rsid w:val="00281263"/>
    <w:rsid w:val="002812AB"/>
    <w:rsid w:val="002812BC"/>
    <w:rsid w:val="0028185C"/>
    <w:rsid w:val="002818A7"/>
    <w:rsid w:val="00281978"/>
    <w:rsid w:val="0028198E"/>
    <w:rsid w:val="00281AF4"/>
    <w:rsid w:val="00281F24"/>
    <w:rsid w:val="00281FFC"/>
    <w:rsid w:val="0028221C"/>
    <w:rsid w:val="0028225E"/>
    <w:rsid w:val="002824A7"/>
    <w:rsid w:val="002827AE"/>
    <w:rsid w:val="002827DB"/>
    <w:rsid w:val="0028293A"/>
    <w:rsid w:val="00282BD6"/>
    <w:rsid w:val="00282BF5"/>
    <w:rsid w:val="00282D74"/>
    <w:rsid w:val="00282EB2"/>
    <w:rsid w:val="00283116"/>
    <w:rsid w:val="002834CA"/>
    <w:rsid w:val="0028353A"/>
    <w:rsid w:val="00283688"/>
    <w:rsid w:val="00283798"/>
    <w:rsid w:val="0028399D"/>
    <w:rsid w:val="00283B02"/>
    <w:rsid w:val="00283BF2"/>
    <w:rsid w:val="00283CA9"/>
    <w:rsid w:val="00283D49"/>
    <w:rsid w:val="00284099"/>
    <w:rsid w:val="0028435B"/>
    <w:rsid w:val="0028522D"/>
    <w:rsid w:val="00285265"/>
    <w:rsid w:val="002852B0"/>
    <w:rsid w:val="002854AA"/>
    <w:rsid w:val="0028554F"/>
    <w:rsid w:val="002856C4"/>
    <w:rsid w:val="00285A01"/>
    <w:rsid w:val="00285A30"/>
    <w:rsid w:val="00285A5C"/>
    <w:rsid w:val="00285C62"/>
    <w:rsid w:val="00285DA0"/>
    <w:rsid w:val="00285E2C"/>
    <w:rsid w:val="00285E84"/>
    <w:rsid w:val="002860DA"/>
    <w:rsid w:val="002860F4"/>
    <w:rsid w:val="00286368"/>
    <w:rsid w:val="00286809"/>
    <w:rsid w:val="00286EF4"/>
    <w:rsid w:val="00286F10"/>
    <w:rsid w:val="00286FE1"/>
    <w:rsid w:val="00287028"/>
    <w:rsid w:val="0028722D"/>
    <w:rsid w:val="00287288"/>
    <w:rsid w:val="002873EC"/>
    <w:rsid w:val="00287507"/>
    <w:rsid w:val="00287667"/>
    <w:rsid w:val="00287790"/>
    <w:rsid w:val="002878AE"/>
    <w:rsid w:val="002878D4"/>
    <w:rsid w:val="00287921"/>
    <w:rsid w:val="00287BB1"/>
    <w:rsid w:val="00287CFE"/>
    <w:rsid w:val="00287D64"/>
    <w:rsid w:val="002900B7"/>
    <w:rsid w:val="00290269"/>
    <w:rsid w:val="0029049B"/>
    <w:rsid w:val="002906E3"/>
    <w:rsid w:val="0029082E"/>
    <w:rsid w:val="002908D5"/>
    <w:rsid w:val="002908EF"/>
    <w:rsid w:val="00290BBE"/>
    <w:rsid w:val="00290C76"/>
    <w:rsid w:val="00290DD9"/>
    <w:rsid w:val="00290E73"/>
    <w:rsid w:val="00290EBD"/>
    <w:rsid w:val="00290F3E"/>
    <w:rsid w:val="00290FB9"/>
    <w:rsid w:val="00291238"/>
    <w:rsid w:val="00291337"/>
    <w:rsid w:val="00291439"/>
    <w:rsid w:val="002914DE"/>
    <w:rsid w:val="0029155A"/>
    <w:rsid w:val="002915E0"/>
    <w:rsid w:val="002916A5"/>
    <w:rsid w:val="002916C1"/>
    <w:rsid w:val="00291968"/>
    <w:rsid w:val="00291AB3"/>
    <w:rsid w:val="00291CE2"/>
    <w:rsid w:val="00291D01"/>
    <w:rsid w:val="00291D62"/>
    <w:rsid w:val="00291F3B"/>
    <w:rsid w:val="00291FF4"/>
    <w:rsid w:val="00292064"/>
    <w:rsid w:val="002923C0"/>
    <w:rsid w:val="00292460"/>
    <w:rsid w:val="002924DE"/>
    <w:rsid w:val="0029274E"/>
    <w:rsid w:val="002928E0"/>
    <w:rsid w:val="00292BDD"/>
    <w:rsid w:val="00292C4E"/>
    <w:rsid w:val="0029323A"/>
    <w:rsid w:val="002932EF"/>
    <w:rsid w:val="002934D1"/>
    <w:rsid w:val="002934E0"/>
    <w:rsid w:val="00293518"/>
    <w:rsid w:val="0029361D"/>
    <w:rsid w:val="0029379B"/>
    <w:rsid w:val="0029391B"/>
    <w:rsid w:val="00293961"/>
    <w:rsid w:val="00293D68"/>
    <w:rsid w:val="00293F9F"/>
    <w:rsid w:val="00294018"/>
    <w:rsid w:val="002942F2"/>
    <w:rsid w:val="00294496"/>
    <w:rsid w:val="00294582"/>
    <w:rsid w:val="0029459B"/>
    <w:rsid w:val="002947A8"/>
    <w:rsid w:val="00294EB0"/>
    <w:rsid w:val="00294F99"/>
    <w:rsid w:val="0029501A"/>
    <w:rsid w:val="0029528A"/>
    <w:rsid w:val="0029549E"/>
    <w:rsid w:val="00295555"/>
    <w:rsid w:val="0029560F"/>
    <w:rsid w:val="002959B5"/>
    <w:rsid w:val="00295ACD"/>
    <w:rsid w:val="00295C87"/>
    <w:rsid w:val="00295CE4"/>
    <w:rsid w:val="00295CF0"/>
    <w:rsid w:val="00296285"/>
    <w:rsid w:val="002962F4"/>
    <w:rsid w:val="0029654D"/>
    <w:rsid w:val="00296AAA"/>
    <w:rsid w:val="00296B2D"/>
    <w:rsid w:val="00296CAE"/>
    <w:rsid w:val="00296D2A"/>
    <w:rsid w:val="0029714E"/>
    <w:rsid w:val="00297356"/>
    <w:rsid w:val="00297483"/>
    <w:rsid w:val="002979A7"/>
    <w:rsid w:val="00297A25"/>
    <w:rsid w:val="00297A81"/>
    <w:rsid w:val="00297E63"/>
    <w:rsid w:val="002A02AB"/>
    <w:rsid w:val="002A030F"/>
    <w:rsid w:val="002A0325"/>
    <w:rsid w:val="002A0336"/>
    <w:rsid w:val="002A0530"/>
    <w:rsid w:val="002A0754"/>
    <w:rsid w:val="002A0928"/>
    <w:rsid w:val="002A0E0A"/>
    <w:rsid w:val="002A1249"/>
    <w:rsid w:val="002A18EE"/>
    <w:rsid w:val="002A1A1A"/>
    <w:rsid w:val="002A1A59"/>
    <w:rsid w:val="002A1C89"/>
    <w:rsid w:val="002A24DC"/>
    <w:rsid w:val="002A25CC"/>
    <w:rsid w:val="002A2729"/>
    <w:rsid w:val="002A291E"/>
    <w:rsid w:val="002A2C5A"/>
    <w:rsid w:val="002A2D8C"/>
    <w:rsid w:val="002A2DA1"/>
    <w:rsid w:val="002A2E03"/>
    <w:rsid w:val="002A2FAF"/>
    <w:rsid w:val="002A30E8"/>
    <w:rsid w:val="002A33A1"/>
    <w:rsid w:val="002A346D"/>
    <w:rsid w:val="002A384B"/>
    <w:rsid w:val="002A391D"/>
    <w:rsid w:val="002A3B27"/>
    <w:rsid w:val="002A424B"/>
    <w:rsid w:val="002A44FA"/>
    <w:rsid w:val="002A4510"/>
    <w:rsid w:val="002A4A92"/>
    <w:rsid w:val="002A4AB4"/>
    <w:rsid w:val="002A4B37"/>
    <w:rsid w:val="002A4C6E"/>
    <w:rsid w:val="002A4ED6"/>
    <w:rsid w:val="002A5046"/>
    <w:rsid w:val="002A5090"/>
    <w:rsid w:val="002A5145"/>
    <w:rsid w:val="002A5348"/>
    <w:rsid w:val="002A5365"/>
    <w:rsid w:val="002A58CA"/>
    <w:rsid w:val="002A5B55"/>
    <w:rsid w:val="002A5B56"/>
    <w:rsid w:val="002A5C3E"/>
    <w:rsid w:val="002A5F0B"/>
    <w:rsid w:val="002A5FE4"/>
    <w:rsid w:val="002A62D5"/>
    <w:rsid w:val="002A6306"/>
    <w:rsid w:val="002A6581"/>
    <w:rsid w:val="002A66B5"/>
    <w:rsid w:val="002A6C19"/>
    <w:rsid w:val="002A6CBB"/>
    <w:rsid w:val="002A6DE7"/>
    <w:rsid w:val="002A70E5"/>
    <w:rsid w:val="002A7189"/>
    <w:rsid w:val="002A726E"/>
    <w:rsid w:val="002A72F3"/>
    <w:rsid w:val="002A73C1"/>
    <w:rsid w:val="002A7547"/>
    <w:rsid w:val="002A75BD"/>
    <w:rsid w:val="002A763C"/>
    <w:rsid w:val="002A7828"/>
    <w:rsid w:val="002A7D5C"/>
    <w:rsid w:val="002B0006"/>
    <w:rsid w:val="002B029F"/>
    <w:rsid w:val="002B0C69"/>
    <w:rsid w:val="002B0C9D"/>
    <w:rsid w:val="002B0E46"/>
    <w:rsid w:val="002B0E7A"/>
    <w:rsid w:val="002B0EC9"/>
    <w:rsid w:val="002B1027"/>
    <w:rsid w:val="002B1284"/>
    <w:rsid w:val="002B13EA"/>
    <w:rsid w:val="002B155B"/>
    <w:rsid w:val="002B1812"/>
    <w:rsid w:val="002B19D2"/>
    <w:rsid w:val="002B1C79"/>
    <w:rsid w:val="002B1D98"/>
    <w:rsid w:val="002B1F5E"/>
    <w:rsid w:val="002B1FC7"/>
    <w:rsid w:val="002B23D1"/>
    <w:rsid w:val="002B24DB"/>
    <w:rsid w:val="002B2739"/>
    <w:rsid w:val="002B295D"/>
    <w:rsid w:val="002B29E8"/>
    <w:rsid w:val="002B2A4B"/>
    <w:rsid w:val="002B2B2A"/>
    <w:rsid w:val="002B2B30"/>
    <w:rsid w:val="002B2E0E"/>
    <w:rsid w:val="002B2F62"/>
    <w:rsid w:val="002B30B9"/>
    <w:rsid w:val="002B3138"/>
    <w:rsid w:val="002B321B"/>
    <w:rsid w:val="002B34FE"/>
    <w:rsid w:val="002B353F"/>
    <w:rsid w:val="002B35F5"/>
    <w:rsid w:val="002B3818"/>
    <w:rsid w:val="002B38BE"/>
    <w:rsid w:val="002B39D7"/>
    <w:rsid w:val="002B3FF5"/>
    <w:rsid w:val="002B415A"/>
    <w:rsid w:val="002B42E5"/>
    <w:rsid w:val="002B44EB"/>
    <w:rsid w:val="002B465C"/>
    <w:rsid w:val="002B476A"/>
    <w:rsid w:val="002B483B"/>
    <w:rsid w:val="002B4878"/>
    <w:rsid w:val="002B4941"/>
    <w:rsid w:val="002B4AB5"/>
    <w:rsid w:val="002B4AB7"/>
    <w:rsid w:val="002B4BB5"/>
    <w:rsid w:val="002B4C7B"/>
    <w:rsid w:val="002B4D94"/>
    <w:rsid w:val="002B4DF6"/>
    <w:rsid w:val="002B4F4E"/>
    <w:rsid w:val="002B5003"/>
    <w:rsid w:val="002B50A7"/>
    <w:rsid w:val="002B50B4"/>
    <w:rsid w:val="002B5186"/>
    <w:rsid w:val="002B526B"/>
    <w:rsid w:val="002B55ED"/>
    <w:rsid w:val="002B5AB9"/>
    <w:rsid w:val="002B5AF3"/>
    <w:rsid w:val="002B5E80"/>
    <w:rsid w:val="002B6450"/>
    <w:rsid w:val="002B6487"/>
    <w:rsid w:val="002B64EC"/>
    <w:rsid w:val="002B6FAD"/>
    <w:rsid w:val="002B737E"/>
    <w:rsid w:val="002B780A"/>
    <w:rsid w:val="002B786E"/>
    <w:rsid w:val="002B7E72"/>
    <w:rsid w:val="002B7F5F"/>
    <w:rsid w:val="002B7FA5"/>
    <w:rsid w:val="002C00C2"/>
    <w:rsid w:val="002C0243"/>
    <w:rsid w:val="002C035E"/>
    <w:rsid w:val="002C0520"/>
    <w:rsid w:val="002C0738"/>
    <w:rsid w:val="002C080B"/>
    <w:rsid w:val="002C0860"/>
    <w:rsid w:val="002C0B87"/>
    <w:rsid w:val="002C0CBF"/>
    <w:rsid w:val="002C1131"/>
    <w:rsid w:val="002C1259"/>
    <w:rsid w:val="002C1454"/>
    <w:rsid w:val="002C16DF"/>
    <w:rsid w:val="002C16EF"/>
    <w:rsid w:val="002C17D3"/>
    <w:rsid w:val="002C1A74"/>
    <w:rsid w:val="002C1B97"/>
    <w:rsid w:val="002C1BDE"/>
    <w:rsid w:val="002C1BF5"/>
    <w:rsid w:val="002C1FB4"/>
    <w:rsid w:val="002C2161"/>
    <w:rsid w:val="002C233B"/>
    <w:rsid w:val="002C252F"/>
    <w:rsid w:val="002C2652"/>
    <w:rsid w:val="002C275A"/>
    <w:rsid w:val="002C298E"/>
    <w:rsid w:val="002C299E"/>
    <w:rsid w:val="002C2D58"/>
    <w:rsid w:val="002C2D81"/>
    <w:rsid w:val="002C2E92"/>
    <w:rsid w:val="002C320F"/>
    <w:rsid w:val="002C328C"/>
    <w:rsid w:val="002C340D"/>
    <w:rsid w:val="002C3534"/>
    <w:rsid w:val="002C356E"/>
    <w:rsid w:val="002C3A00"/>
    <w:rsid w:val="002C3AA8"/>
    <w:rsid w:val="002C3C0B"/>
    <w:rsid w:val="002C3CAC"/>
    <w:rsid w:val="002C3CDC"/>
    <w:rsid w:val="002C3EC5"/>
    <w:rsid w:val="002C3F43"/>
    <w:rsid w:val="002C4252"/>
    <w:rsid w:val="002C435D"/>
    <w:rsid w:val="002C441B"/>
    <w:rsid w:val="002C4446"/>
    <w:rsid w:val="002C45B8"/>
    <w:rsid w:val="002C4883"/>
    <w:rsid w:val="002C49AF"/>
    <w:rsid w:val="002C51DF"/>
    <w:rsid w:val="002C5224"/>
    <w:rsid w:val="002C52BA"/>
    <w:rsid w:val="002C5476"/>
    <w:rsid w:val="002C54D2"/>
    <w:rsid w:val="002C54F6"/>
    <w:rsid w:val="002C5648"/>
    <w:rsid w:val="002C58DA"/>
    <w:rsid w:val="002C59C4"/>
    <w:rsid w:val="002C59D1"/>
    <w:rsid w:val="002C5A1A"/>
    <w:rsid w:val="002C5A97"/>
    <w:rsid w:val="002C5AEB"/>
    <w:rsid w:val="002C5BC1"/>
    <w:rsid w:val="002C5F8E"/>
    <w:rsid w:val="002C6424"/>
    <w:rsid w:val="002C648C"/>
    <w:rsid w:val="002C64C4"/>
    <w:rsid w:val="002C6578"/>
    <w:rsid w:val="002C65BC"/>
    <w:rsid w:val="002C67AD"/>
    <w:rsid w:val="002C691D"/>
    <w:rsid w:val="002C6946"/>
    <w:rsid w:val="002C6A53"/>
    <w:rsid w:val="002C6A93"/>
    <w:rsid w:val="002C6BB1"/>
    <w:rsid w:val="002C6C3B"/>
    <w:rsid w:val="002C6CCF"/>
    <w:rsid w:val="002C700A"/>
    <w:rsid w:val="002C7165"/>
    <w:rsid w:val="002C722B"/>
    <w:rsid w:val="002C72CE"/>
    <w:rsid w:val="002C74EB"/>
    <w:rsid w:val="002C7DAC"/>
    <w:rsid w:val="002C7DF7"/>
    <w:rsid w:val="002C7E3D"/>
    <w:rsid w:val="002D022E"/>
    <w:rsid w:val="002D0281"/>
    <w:rsid w:val="002D0520"/>
    <w:rsid w:val="002D06B5"/>
    <w:rsid w:val="002D07DE"/>
    <w:rsid w:val="002D0819"/>
    <w:rsid w:val="002D08D5"/>
    <w:rsid w:val="002D0928"/>
    <w:rsid w:val="002D0C28"/>
    <w:rsid w:val="002D106A"/>
    <w:rsid w:val="002D14C7"/>
    <w:rsid w:val="002D1590"/>
    <w:rsid w:val="002D16A3"/>
    <w:rsid w:val="002D1E85"/>
    <w:rsid w:val="002D1FEB"/>
    <w:rsid w:val="002D216D"/>
    <w:rsid w:val="002D2218"/>
    <w:rsid w:val="002D2414"/>
    <w:rsid w:val="002D2975"/>
    <w:rsid w:val="002D2A92"/>
    <w:rsid w:val="002D2C1E"/>
    <w:rsid w:val="002D2EDC"/>
    <w:rsid w:val="002D2F2D"/>
    <w:rsid w:val="002D2F87"/>
    <w:rsid w:val="002D2F9D"/>
    <w:rsid w:val="002D32FA"/>
    <w:rsid w:val="002D332D"/>
    <w:rsid w:val="002D35B6"/>
    <w:rsid w:val="002D3633"/>
    <w:rsid w:val="002D3711"/>
    <w:rsid w:val="002D3A4D"/>
    <w:rsid w:val="002D3CF6"/>
    <w:rsid w:val="002D3F6F"/>
    <w:rsid w:val="002D40FC"/>
    <w:rsid w:val="002D4307"/>
    <w:rsid w:val="002D4361"/>
    <w:rsid w:val="002D4450"/>
    <w:rsid w:val="002D450D"/>
    <w:rsid w:val="002D4554"/>
    <w:rsid w:val="002D4665"/>
    <w:rsid w:val="002D4697"/>
    <w:rsid w:val="002D4758"/>
    <w:rsid w:val="002D507E"/>
    <w:rsid w:val="002D50DC"/>
    <w:rsid w:val="002D5325"/>
    <w:rsid w:val="002D533D"/>
    <w:rsid w:val="002D552B"/>
    <w:rsid w:val="002D5540"/>
    <w:rsid w:val="002D55E9"/>
    <w:rsid w:val="002D55ED"/>
    <w:rsid w:val="002D5AB5"/>
    <w:rsid w:val="002D5B46"/>
    <w:rsid w:val="002D5C28"/>
    <w:rsid w:val="002D5D70"/>
    <w:rsid w:val="002D5F34"/>
    <w:rsid w:val="002D6682"/>
    <w:rsid w:val="002D6847"/>
    <w:rsid w:val="002D68F1"/>
    <w:rsid w:val="002D6F4F"/>
    <w:rsid w:val="002D70CD"/>
    <w:rsid w:val="002D75CE"/>
    <w:rsid w:val="002D77ED"/>
    <w:rsid w:val="002D7880"/>
    <w:rsid w:val="002D7B97"/>
    <w:rsid w:val="002D7D64"/>
    <w:rsid w:val="002D7DBB"/>
    <w:rsid w:val="002D7E53"/>
    <w:rsid w:val="002E00DA"/>
    <w:rsid w:val="002E0145"/>
    <w:rsid w:val="002E053D"/>
    <w:rsid w:val="002E0697"/>
    <w:rsid w:val="002E08F6"/>
    <w:rsid w:val="002E0D1C"/>
    <w:rsid w:val="002E0D4C"/>
    <w:rsid w:val="002E1016"/>
    <w:rsid w:val="002E1184"/>
    <w:rsid w:val="002E1695"/>
    <w:rsid w:val="002E1767"/>
    <w:rsid w:val="002E1CCB"/>
    <w:rsid w:val="002E1D37"/>
    <w:rsid w:val="002E1DDC"/>
    <w:rsid w:val="002E1F5E"/>
    <w:rsid w:val="002E24E3"/>
    <w:rsid w:val="002E2692"/>
    <w:rsid w:val="002E27C5"/>
    <w:rsid w:val="002E2840"/>
    <w:rsid w:val="002E28B9"/>
    <w:rsid w:val="002E2A77"/>
    <w:rsid w:val="002E2A81"/>
    <w:rsid w:val="002E2E13"/>
    <w:rsid w:val="002E34F1"/>
    <w:rsid w:val="002E3511"/>
    <w:rsid w:val="002E3696"/>
    <w:rsid w:val="002E36BE"/>
    <w:rsid w:val="002E39FC"/>
    <w:rsid w:val="002E3AFC"/>
    <w:rsid w:val="002E3CE0"/>
    <w:rsid w:val="002E3CF0"/>
    <w:rsid w:val="002E3F8C"/>
    <w:rsid w:val="002E4167"/>
    <w:rsid w:val="002E42E3"/>
    <w:rsid w:val="002E4355"/>
    <w:rsid w:val="002E4434"/>
    <w:rsid w:val="002E4606"/>
    <w:rsid w:val="002E49DC"/>
    <w:rsid w:val="002E4B1D"/>
    <w:rsid w:val="002E4C05"/>
    <w:rsid w:val="002E4CF4"/>
    <w:rsid w:val="002E4EF2"/>
    <w:rsid w:val="002E504E"/>
    <w:rsid w:val="002E51AE"/>
    <w:rsid w:val="002E5524"/>
    <w:rsid w:val="002E55CD"/>
    <w:rsid w:val="002E5937"/>
    <w:rsid w:val="002E595D"/>
    <w:rsid w:val="002E5A63"/>
    <w:rsid w:val="002E5B75"/>
    <w:rsid w:val="002E5C8F"/>
    <w:rsid w:val="002E5D02"/>
    <w:rsid w:val="002E5D6B"/>
    <w:rsid w:val="002E5E6C"/>
    <w:rsid w:val="002E5E98"/>
    <w:rsid w:val="002E6057"/>
    <w:rsid w:val="002E6121"/>
    <w:rsid w:val="002E631A"/>
    <w:rsid w:val="002E63FA"/>
    <w:rsid w:val="002E65AD"/>
    <w:rsid w:val="002E688F"/>
    <w:rsid w:val="002E696D"/>
    <w:rsid w:val="002E6CF9"/>
    <w:rsid w:val="002E6EC1"/>
    <w:rsid w:val="002E6FE2"/>
    <w:rsid w:val="002E7664"/>
    <w:rsid w:val="002E7759"/>
    <w:rsid w:val="002E788A"/>
    <w:rsid w:val="002E7B04"/>
    <w:rsid w:val="002E7D83"/>
    <w:rsid w:val="002E7F7E"/>
    <w:rsid w:val="002F008F"/>
    <w:rsid w:val="002F0208"/>
    <w:rsid w:val="002F04D7"/>
    <w:rsid w:val="002F04FC"/>
    <w:rsid w:val="002F055E"/>
    <w:rsid w:val="002F07A1"/>
    <w:rsid w:val="002F08B5"/>
    <w:rsid w:val="002F0AA8"/>
    <w:rsid w:val="002F0BA9"/>
    <w:rsid w:val="002F0F12"/>
    <w:rsid w:val="002F0F7F"/>
    <w:rsid w:val="002F11D8"/>
    <w:rsid w:val="002F1234"/>
    <w:rsid w:val="002F1235"/>
    <w:rsid w:val="002F124B"/>
    <w:rsid w:val="002F1339"/>
    <w:rsid w:val="002F1485"/>
    <w:rsid w:val="002F17A7"/>
    <w:rsid w:val="002F18AA"/>
    <w:rsid w:val="002F193F"/>
    <w:rsid w:val="002F1964"/>
    <w:rsid w:val="002F1DAF"/>
    <w:rsid w:val="002F1E1D"/>
    <w:rsid w:val="002F248E"/>
    <w:rsid w:val="002F264F"/>
    <w:rsid w:val="002F2AAA"/>
    <w:rsid w:val="002F2B66"/>
    <w:rsid w:val="002F2B98"/>
    <w:rsid w:val="002F2CFB"/>
    <w:rsid w:val="002F3033"/>
    <w:rsid w:val="002F3187"/>
    <w:rsid w:val="002F32A9"/>
    <w:rsid w:val="002F3317"/>
    <w:rsid w:val="002F3625"/>
    <w:rsid w:val="002F3724"/>
    <w:rsid w:val="002F381C"/>
    <w:rsid w:val="002F391A"/>
    <w:rsid w:val="002F394D"/>
    <w:rsid w:val="002F3B81"/>
    <w:rsid w:val="002F3CAD"/>
    <w:rsid w:val="002F3D84"/>
    <w:rsid w:val="002F3ECA"/>
    <w:rsid w:val="002F3F2E"/>
    <w:rsid w:val="002F3FC3"/>
    <w:rsid w:val="002F4259"/>
    <w:rsid w:val="002F449C"/>
    <w:rsid w:val="002F4814"/>
    <w:rsid w:val="002F497A"/>
    <w:rsid w:val="002F4DAB"/>
    <w:rsid w:val="002F5590"/>
    <w:rsid w:val="002F5AAA"/>
    <w:rsid w:val="002F5ADF"/>
    <w:rsid w:val="002F5C6A"/>
    <w:rsid w:val="002F5D1E"/>
    <w:rsid w:val="002F5D35"/>
    <w:rsid w:val="002F5EBE"/>
    <w:rsid w:val="002F5FE4"/>
    <w:rsid w:val="002F60A5"/>
    <w:rsid w:val="002F624F"/>
    <w:rsid w:val="002F62A2"/>
    <w:rsid w:val="002F62DA"/>
    <w:rsid w:val="002F66E7"/>
    <w:rsid w:val="002F686C"/>
    <w:rsid w:val="002F6919"/>
    <w:rsid w:val="002F6B9A"/>
    <w:rsid w:val="002F6C32"/>
    <w:rsid w:val="002F6E41"/>
    <w:rsid w:val="002F6EBD"/>
    <w:rsid w:val="002F6ED1"/>
    <w:rsid w:val="002F6FB0"/>
    <w:rsid w:val="002F7967"/>
    <w:rsid w:val="002F7C0D"/>
    <w:rsid w:val="002F7D45"/>
    <w:rsid w:val="002F7ED6"/>
    <w:rsid w:val="00300183"/>
    <w:rsid w:val="003002A5"/>
    <w:rsid w:val="00300362"/>
    <w:rsid w:val="003005C3"/>
    <w:rsid w:val="00300630"/>
    <w:rsid w:val="003006BD"/>
    <w:rsid w:val="00300F20"/>
    <w:rsid w:val="00301210"/>
    <w:rsid w:val="003017D0"/>
    <w:rsid w:val="00301B58"/>
    <w:rsid w:val="00302124"/>
    <w:rsid w:val="0030254C"/>
    <w:rsid w:val="00302649"/>
    <w:rsid w:val="003026E3"/>
    <w:rsid w:val="00302767"/>
    <w:rsid w:val="0030282A"/>
    <w:rsid w:val="00302A28"/>
    <w:rsid w:val="00302B69"/>
    <w:rsid w:val="00302C22"/>
    <w:rsid w:val="00302D67"/>
    <w:rsid w:val="00302F7D"/>
    <w:rsid w:val="00303266"/>
    <w:rsid w:val="003032A7"/>
    <w:rsid w:val="0030342C"/>
    <w:rsid w:val="0030386D"/>
    <w:rsid w:val="003039F5"/>
    <w:rsid w:val="00303D96"/>
    <w:rsid w:val="00303DD5"/>
    <w:rsid w:val="003042CC"/>
    <w:rsid w:val="003043DF"/>
    <w:rsid w:val="003043F2"/>
    <w:rsid w:val="00304481"/>
    <w:rsid w:val="00304626"/>
    <w:rsid w:val="00304652"/>
    <w:rsid w:val="00304678"/>
    <w:rsid w:val="00304740"/>
    <w:rsid w:val="00304772"/>
    <w:rsid w:val="003047BC"/>
    <w:rsid w:val="003047BD"/>
    <w:rsid w:val="00304873"/>
    <w:rsid w:val="00304987"/>
    <w:rsid w:val="003049B8"/>
    <w:rsid w:val="003049E5"/>
    <w:rsid w:val="00304ADE"/>
    <w:rsid w:val="00304AE8"/>
    <w:rsid w:val="00304C60"/>
    <w:rsid w:val="00304D6A"/>
    <w:rsid w:val="00304E04"/>
    <w:rsid w:val="00304E63"/>
    <w:rsid w:val="00304F71"/>
    <w:rsid w:val="003050A9"/>
    <w:rsid w:val="003051EC"/>
    <w:rsid w:val="00305315"/>
    <w:rsid w:val="003053D2"/>
    <w:rsid w:val="0030541B"/>
    <w:rsid w:val="003057F5"/>
    <w:rsid w:val="00305B8F"/>
    <w:rsid w:val="00305D5F"/>
    <w:rsid w:val="00305EE0"/>
    <w:rsid w:val="00306066"/>
    <w:rsid w:val="00306272"/>
    <w:rsid w:val="003064AB"/>
    <w:rsid w:val="00306BC5"/>
    <w:rsid w:val="00306CE8"/>
    <w:rsid w:val="00307028"/>
    <w:rsid w:val="003070E8"/>
    <w:rsid w:val="00307474"/>
    <w:rsid w:val="0030765C"/>
    <w:rsid w:val="00307965"/>
    <w:rsid w:val="00307DA4"/>
    <w:rsid w:val="00307DFE"/>
    <w:rsid w:val="00307ED5"/>
    <w:rsid w:val="00310313"/>
    <w:rsid w:val="0031044F"/>
    <w:rsid w:val="003105E5"/>
    <w:rsid w:val="0031062B"/>
    <w:rsid w:val="0031083E"/>
    <w:rsid w:val="00310AA5"/>
    <w:rsid w:val="00310BED"/>
    <w:rsid w:val="00310DBE"/>
    <w:rsid w:val="00310ECD"/>
    <w:rsid w:val="00310EE4"/>
    <w:rsid w:val="0031115B"/>
    <w:rsid w:val="003111CA"/>
    <w:rsid w:val="00311260"/>
    <w:rsid w:val="00311523"/>
    <w:rsid w:val="0031161B"/>
    <w:rsid w:val="003116BC"/>
    <w:rsid w:val="00311808"/>
    <w:rsid w:val="00311943"/>
    <w:rsid w:val="00311B0D"/>
    <w:rsid w:val="00311B16"/>
    <w:rsid w:val="00311B62"/>
    <w:rsid w:val="00311DCA"/>
    <w:rsid w:val="00311F67"/>
    <w:rsid w:val="003120AE"/>
    <w:rsid w:val="00312284"/>
    <w:rsid w:val="00312BC4"/>
    <w:rsid w:val="00312CF8"/>
    <w:rsid w:val="003130FB"/>
    <w:rsid w:val="003131E8"/>
    <w:rsid w:val="00313242"/>
    <w:rsid w:val="003132D2"/>
    <w:rsid w:val="003133AD"/>
    <w:rsid w:val="00313742"/>
    <w:rsid w:val="0031396A"/>
    <w:rsid w:val="00313AB6"/>
    <w:rsid w:val="00313DDD"/>
    <w:rsid w:val="00313DE1"/>
    <w:rsid w:val="0031418D"/>
    <w:rsid w:val="003144E0"/>
    <w:rsid w:val="00314542"/>
    <w:rsid w:val="0031469C"/>
    <w:rsid w:val="0031483C"/>
    <w:rsid w:val="00314DD4"/>
    <w:rsid w:val="00314E0A"/>
    <w:rsid w:val="003154F8"/>
    <w:rsid w:val="003155DC"/>
    <w:rsid w:val="00315607"/>
    <w:rsid w:val="0031578A"/>
    <w:rsid w:val="003157D4"/>
    <w:rsid w:val="00315897"/>
    <w:rsid w:val="003159FC"/>
    <w:rsid w:val="00315A90"/>
    <w:rsid w:val="00315C55"/>
    <w:rsid w:val="00315C62"/>
    <w:rsid w:val="00315D63"/>
    <w:rsid w:val="00316093"/>
    <w:rsid w:val="00316126"/>
    <w:rsid w:val="00316272"/>
    <w:rsid w:val="00316396"/>
    <w:rsid w:val="003166E2"/>
    <w:rsid w:val="003168A9"/>
    <w:rsid w:val="00316903"/>
    <w:rsid w:val="00316A42"/>
    <w:rsid w:val="00316D99"/>
    <w:rsid w:val="00316FE3"/>
    <w:rsid w:val="0031702F"/>
    <w:rsid w:val="00317110"/>
    <w:rsid w:val="0031733A"/>
    <w:rsid w:val="003174BC"/>
    <w:rsid w:val="003176BE"/>
    <w:rsid w:val="00317946"/>
    <w:rsid w:val="00317998"/>
    <w:rsid w:val="00317B1F"/>
    <w:rsid w:val="00317BED"/>
    <w:rsid w:val="00317F00"/>
    <w:rsid w:val="00317F09"/>
    <w:rsid w:val="00320189"/>
    <w:rsid w:val="003202FB"/>
    <w:rsid w:val="00320448"/>
    <w:rsid w:val="0032050F"/>
    <w:rsid w:val="003207B2"/>
    <w:rsid w:val="00320CAA"/>
    <w:rsid w:val="00320F19"/>
    <w:rsid w:val="0032100D"/>
    <w:rsid w:val="003212AD"/>
    <w:rsid w:val="003212C4"/>
    <w:rsid w:val="003215EF"/>
    <w:rsid w:val="00321666"/>
    <w:rsid w:val="00321788"/>
    <w:rsid w:val="0032188E"/>
    <w:rsid w:val="0032194D"/>
    <w:rsid w:val="00321974"/>
    <w:rsid w:val="00321A64"/>
    <w:rsid w:val="00321BEF"/>
    <w:rsid w:val="00321C3C"/>
    <w:rsid w:val="00321E71"/>
    <w:rsid w:val="00322008"/>
    <w:rsid w:val="003220CC"/>
    <w:rsid w:val="0032213F"/>
    <w:rsid w:val="003221CD"/>
    <w:rsid w:val="003224E8"/>
    <w:rsid w:val="00322588"/>
    <w:rsid w:val="00322712"/>
    <w:rsid w:val="003228E8"/>
    <w:rsid w:val="00322984"/>
    <w:rsid w:val="00322AA1"/>
    <w:rsid w:val="00322C18"/>
    <w:rsid w:val="00322C22"/>
    <w:rsid w:val="00322CDF"/>
    <w:rsid w:val="00323335"/>
    <w:rsid w:val="00323430"/>
    <w:rsid w:val="00323451"/>
    <w:rsid w:val="00323741"/>
    <w:rsid w:val="0032385D"/>
    <w:rsid w:val="003238D5"/>
    <w:rsid w:val="00323A66"/>
    <w:rsid w:val="00323ACD"/>
    <w:rsid w:val="00323CB2"/>
    <w:rsid w:val="00323E24"/>
    <w:rsid w:val="00323F30"/>
    <w:rsid w:val="00324130"/>
    <w:rsid w:val="00324262"/>
    <w:rsid w:val="00324371"/>
    <w:rsid w:val="00324397"/>
    <w:rsid w:val="00324423"/>
    <w:rsid w:val="003246B6"/>
    <w:rsid w:val="003249F2"/>
    <w:rsid w:val="00324A9D"/>
    <w:rsid w:val="00324B10"/>
    <w:rsid w:val="00324BC0"/>
    <w:rsid w:val="00324FF8"/>
    <w:rsid w:val="00324FFE"/>
    <w:rsid w:val="0032541D"/>
    <w:rsid w:val="003255DF"/>
    <w:rsid w:val="0032564A"/>
    <w:rsid w:val="00325725"/>
    <w:rsid w:val="00325A78"/>
    <w:rsid w:val="00325BB9"/>
    <w:rsid w:val="00325C26"/>
    <w:rsid w:val="00325DA3"/>
    <w:rsid w:val="00325ED1"/>
    <w:rsid w:val="00326293"/>
    <w:rsid w:val="00326365"/>
    <w:rsid w:val="003263B6"/>
    <w:rsid w:val="003264C2"/>
    <w:rsid w:val="003264C5"/>
    <w:rsid w:val="00326500"/>
    <w:rsid w:val="00326588"/>
    <w:rsid w:val="0032659D"/>
    <w:rsid w:val="00326642"/>
    <w:rsid w:val="00326656"/>
    <w:rsid w:val="00326823"/>
    <w:rsid w:val="00326B02"/>
    <w:rsid w:val="00326C67"/>
    <w:rsid w:val="00326C6C"/>
    <w:rsid w:val="00326EC4"/>
    <w:rsid w:val="00326EE5"/>
    <w:rsid w:val="00327002"/>
    <w:rsid w:val="00327081"/>
    <w:rsid w:val="003271E8"/>
    <w:rsid w:val="00327396"/>
    <w:rsid w:val="0032747C"/>
    <w:rsid w:val="00327583"/>
    <w:rsid w:val="00327677"/>
    <w:rsid w:val="003277CA"/>
    <w:rsid w:val="00327985"/>
    <w:rsid w:val="00327A89"/>
    <w:rsid w:val="00327FDE"/>
    <w:rsid w:val="003302A2"/>
    <w:rsid w:val="00330407"/>
    <w:rsid w:val="003304E7"/>
    <w:rsid w:val="0033097F"/>
    <w:rsid w:val="00330C99"/>
    <w:rsid w:val="00330CF2"/>
    <w:rsid w:val="00330E82"/>
    <w:rsid w:val="00331164"/>
    <w:rsid w:val="00331292"/>
    <w:rsid w:val="003314EE"/>
    <w:rsid w:val="0033162B"/>
    <w:rsid w:val="00331686"/>
    <w:rsid w:val="00331AD5"/>
    <w:rsid w:val="00331B48"/>
    <w:rsid w:val="00331E29"/>
    <w:rsid w:val="00332063"/>
    <w:rsid w:val="0033265B"/>
    <w:rsid w:val="00332D1B"/>
    <w:rsid w:val="00332D44"/>
    <w:rsid w:val="00332D8C"/>
    <w:rsid w:val="00332EE3"/>
    <w:rsid w:val="00333020"/>
    <w:rsid w:val="0033326F"/>
    <w:rsid w:val="003332B3"/>
    <w:rsid w:val="003332F7"/>
    <w:rsid w:val="003333AD"/>
    <w:rsid w:val="003333C1"/>
    <w:rsid w:val="00333437"/>
    <w:rsid w:val="0033353A"/>
    <w:rsid w:val="00333601"/>
    <w:rsid w:val="00333607"/>
    <w:rsid w:val="00333714"/>
    <w:rsid w:val="00333A61"/>
    <w:rsid w:val="00333B1F"/>
    <w:rsid w:val="00333CEB"/>
    <w:rsid w:val="00333DF6"/>
    <w:rsid w:val="0033403F"/>
    <w:rsid w:val="003340D7"/>
    <w:rsid w:val="003341A8"/>
    <w:rsid w:val="00334259"/>
    <w:rsid w:val="0033436E"/>
    <w:rsid w:val="0033484C"/>
    <w:rsid w:val="003348C0"/>
    <w:rsid w:val="00334931"/>
    <w:rsid w:val="00334D1C"/>
    <w:rsid w:val="00334F1F"/>
    <w:rsid w:val="00335314"/>
    <w:rsid w:val="003353DF"/>
    <w:rsid w:val="0033578D"/>
    <w:rsid w:val="0033585A"/>
    <w:rsid w:val="003358B4"/>
    <w:rsid w:val="00335C45"/>
    <w:rsid w:val="00335CF7"/>
    <w:rsid w:val="00336270"/>
    <w:rsid w:val="00336283"/>
    <w:rsid w:val="0033644F"/>
    <w:rsid w:val="00336A4A"/>
    <w:rsid w:val="00336EE5"/>
    <w:rsid w:val="00336F55"/>
    <w:rsid w:val="0033718F"/>
    <w:rsid w:val="003372D8"/>
    <w:rsid w:val="0033751E"/>
    <w:rsid w:val="003375D6"/>
    <w:rsid w:val="003375E6"/>
    <w:rsid w:val="003376A1"/>
    <w:rsid w:val="0033778B"/>
    <w:rsid w:val="003378E8"/>
    <w:rsid w:val="00337EA9"/>
    <w:rsid w:val="00337F4C"/>
    <w:rsid w:val="0034041A"/>
    <w:rsid w:val="003405BC"/>
    <w:rsid w:val="003407EA"/>
    <w:rsid w:val="003409A1"/>
    <w:rsid w:val="00340C07"/>
    <w:rsid w:val="00340C8D"/>
    <w:rsid w:val="00340E82"/>
    <w:rsid w:val="00341058"/>
    <w:rsid w:val="003410FB"/>
    <w:rsid w:val="00341190"/>
    <w:rsid w:val="003411C0"/>
    <w:rsid w:val="0034131F"/>
    <w:rsid w:val="0034133D"/>
    <w:rsid w:val="00341401"/>
    <w:rsid w:val="003414D0"/>
    <w:rsid w:val="00341991"/>
    <w:rsid w:val="00341BC8"/>
    <w:rsid w:val="00341E0E"/>
    <w:rsid w:val="00341F48"/>
    <w:rsid w:val="003425AB"/>
    <w:rsid w:val="003425E0"/>
    <w:rsid w:val="00342627"/>
    <w:rsid w:val="0034268B"/>
    <w:rsid w:val="003427EC"/>
    <w:rsid w:val="00342ADA"/>
    <w:rsid w:val="00342B12"/>
    <w:rsid w:val="00342BCD"/>
    <w:rsid w:val="00342C30"/>
    <w:rsid w:val="00343156"/>
    <w:rsid w:val="0034332E"/>
    <w:rsid w:val="003434DA"/>
    <w:rsid w:val="003434F9"/>
    <w:rsid w:val="003438BA"/>
    <w:rsid w:val="003438F3"/>
    <w:rsid w:val="00343972"/>
    <w:rsid w:val="00343D4F"/>
    <w:rsid w:val="00343D85"/>
    <w:rsid w:val="003442E2"/>
    <w:rsid w:val="003445E9"/>
    <w:rsid w:val="00344689"/>
    <w:rsid w:val="003447E3"/>
    <w:rsid w:val="00344C5B"/>
    <w:rsid w:val="00344E0D"/>
    <w:rsid w:val="00344E54"/>
    <w:rsid w:val="00344F85"/>
    <w:rsid w:val="00345022"/>
    <w:rsid w:val="003452B9"/>
    <w:rsid w:val="00345717"/>
    <w:rsid w:val="00345811"/>
    <w:rsid w:val="00345909"/>
    <w:rsid w:val="00345939"/>
    <w:rsid w:val="00345964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6DD"/>
    <w:rsid w:val="003467EE"/>
    <w:rsid w:val="00346863"/>
    <w:rsid w:val="00346D15"/>
    <w:rsid w:val="00346E4C"/>
    <w:rsid w:val="00346EA2"/>
    <w:rsid w:val="0034733B"/>
    <w:rsid w:val="003473B6"/>
    <w:rsid w:val="00347484"/>
    <w:rsid w:val="00347558"/>
    <w:rsid w:val="003475DC"/>
    <w:rsid w:val="003477C1"/>
    <w:rsid w:val="003477F6"/>
    <w:rsid w:val="003478C8"/>
    <w:rsid w:val="00347917"/>
    <w:rsid w:val="00347A14"/>
    <w:rsid w:val="00347C32"/>
    <w:rsid w:val="00347CE9"/>
    <w:rsid w:val="00347E91"/>
    <w:rsid w:val="00350058"/>
    <w:rsid w:val="00350310"/>
    <w:rsid w:val="003503A1"/>
    <w:rsid w:val="0035049C"/>
    <w:rsid w:val="00350BEC"/>
    <w:rsid w:val="00350D5E"/>
    <w:rsid w:val="00350DAE"/>
    <w:rsid w:val="00350E27"/>
    <w:rsid w:val="00350F80"/>
    <w:rsid w:val="00350F83"/>
    <w:rsid w:val="003510AC"/>
    <w:rsid w:val="003510E7"/>
    <w:rsid w:val="003511B6"/>
    <w:rsid w:val="003511EB"/>
    <w:rsid w:val="003515B8"/>
    <w:rsid w:val="00351770"/>
    <w:rsid w:val="003519D7"/>
    <w:rsid w:val="00351A19"/>
    <w:rsid w:val="00351C50"/>
    <w:rsid w:val="00351FF3"/>
    <w:rsid w:val="00352038"/>
    <w:rsid w:val="00352251"/>
    <w:rsid w:val="00352506"/>
    <w:rsid w:val="003526B4"/>
    <w:rsid w:val="003527BA"/>
    <w:rsid w:val="003527BF"/>
    <w:rsid w:val="00352848"/>
    <w:rsid w:val="00352888"/>
    <w:rsid w:val="0035289B"/>
    <w:rsid w:val="003528AE"/>
    <w:rsid w:val="003529EE"/>
    <w:rsid w:val="00352CC4"/>
    <w:rsid w:val="00352D17"/>
    <w:rsid w:val="00353198"/>
    <w:rsid w:val="003531AC"/>
    <w:rsid w:val="0035330B"/>
    <w:rsid w:val="0035331C"/>
    <w:rsid w:val="00353520"/>
    <w:rsid w:val="003535A0"/>
    <w:rsid w:val="00353780"/>
    <w:rsid w:val="00353782"/>
    <w:rsid w:val="0035384C"/>
    <w:rsid w:val="003538FD"/>
    <w:rsid w:val="0035391B"/>
    <w:rsid w:val="00353949"/>
    <w:rsid w:val="00353A52"/>
    <w:rsid w:val="00353DDB"/>
    <w:rsid w:val="00354097"/>
    <w:rsid w:val="003541C0"/>
    <w:rsid w:val="00354220"/>
    <w:rsid w:val="0035433F"/>
    <w:rsid w:val="00354407"/>
    <w:rsid w:val="003544F1"/>
    <w:rsid w:val="00354579"/>
    <w:rsid w:val="003547EA"/>
    <w:rsid w:val="00354B61"/>
    <w:rsid w:val="00354D6E"/>
    <w:rsid w:val="00354FAD"/>
    <w:rsid w:val="003551D0"/>
    <w:rsid w:val="00355293"/>
    <w:rsid w:val="00355637"/>
    <w:rsid w:val="003556DE"/>
    <w:rsid w:val="003556E4"/>
    <w:rsid w:val="00355771"/>
    <w:rsid w:val="003558E3"/>
    <w:rsid w:val="0035593B"/>
    <w:rsid w:val="00355996"/>
    <w:rsid w:val="00355A85"/>
    <w:rsid w:val="00355CFC"/>
    <w:rsid w:val="00355D71"/>
    <w:rsid w:val="00355DED"/>
    <w:rsid w:val="00355DF8"/>
    <w:rsid w:val="00355EC0"/>
    <w:rsid w:val="00355F56"/>
    <w:rsid w:val="00356044"/>
    <w:rsid w:val="00356252"/>
    <w:rsid w:val="003565C7"/>
    <w:rsid w:val="00356821"/>
    <w:rsid w:val="003568C1"/>
    <w:rsid w:val="003568FF"/>
    <w:rsid w:val="003569A3"/>
    <w:rsid w:val="00356A25"/>
    <w:rsid w:val="00356BF8"/>
    <w:rsid w:val="00356F40"/>
    <w:rsid w:val="00356F6E"/>
    <w:rsid w:val="003570FB"/>
    <w:rsid w:val="003577A2"/>
    <w:rsid w:val="00357BFA"/>
    <w:rsid w:val="00357DB7"/>
    <w:rsid w:val="00357F46"/>
    <w:rsid w:val="00360434"/>
    <w:rsid w:val="00360533"/>
    <w:rsid w:val="0036075B"/>
    <w:rsid w:val="003608BA"/>
    <w:rsid w:val="00360BB2"/>
    <w:rsid w:val="00360BE3"/>
    <w:rsid w:val="00360CB0"/>
    <w:rsid w:val="00361011"/>
    <w:rsid w:val="0036148E"/>
    <w:rsid w:val="003614C8"/>
    <w:rsid w:val="003618D9"/>
    <w:rsid w:val="00361A20"/>
    <w:rsid w:val="00361AB8"/>
    <w:rsid w:val="00361C26"/>
    <w:rsid w:val="00361CC7"/>
    <w:rsid w:val="00361D1C"/>
    <w:rsid w:val="00361D41"/>
    <w:rsid w:val="00361DCD"/>
    <w:rsid w:val="00361E60"/>
    <w:rsid w:val="00361ECB"/>
    <w:rsid w:val="00361FC8"/>
    <w:rsid w:val="0036202F"/>
    <w:rsid w:val="00362216"/>
    <w:rsid w:val="00362254"/>
    <w:rsid w:val="003625B1"/>
    <w:rsid w:val="00362614"/>
    <w:rsid w:val="00362683"/>
    <w:rsid w:val="0036273F"/>
    <w:rsid w:val="0036279F"/>
    <w:rsid w:val="00362940"/>
    <w:rsid w:val="003629A9"/>
    <w:rsid w:val="00362B98"/>
    <w:rsid w:val="00362CC2"/>
    <w:rsid w:val="00362DD8"/>
    <w:rsid w:val="0036313E"/>
    <w:rsid w:val="00363518"/>
    <w:rsid w:val="00363535"/>
    <w:rsid w:val="00363537"/>
    <w:rsid w:val="003639BD"/>
    <w:rsid w:val="00363D7D"/>
    <w:rsid w:val="00363E1E"/>
    <w:rsid w:val="00363E27"/>
    <w:rsid w:val="00363EF2"/>
    <w:rsid w:val="0036410B"/>
    <w:rsid w:val="00364215"/>
    <w:rsid w:val="00364348"/>
    <w:rsid w:val="0036437A"/>
    <w:rsid w:val="00364621"/>
    <w:rsid w:val="00364E51"/>
    <w:rsid w:val="003650E4"/>
    <w:rsid w:val="0036513B"/>
    <w:rsid w:val="00365231"/>
    <w:rsid w:val="003652F8"/>
    <w:rsid w:val="0036531D"/>
    <w:rsid w:val="003655FB"/>
    <w:rsid w:val="00365A8B"/>
    <w:rsid w:val="00365C8A"/>
    <w:rsid w:val="00365FA7"/>
    <w:rsid w:val="00365FED"/>
    <w:rsid w:val="003660EC"/>
    <w:rsid w:val="0036619B"/>
    <w:rsid w:val="003661D8"/>
    <w:rsid w:val="00366389"/>
    <w:rsid w:val="00366473"/>
    <w:rsid w:val="003665FD"/>
    <w:rsid w:val="00366692"/>
    <w:rsid w:val="003666B0"/>
    <w:rsid w:val="003666C2"/>
    <w:rsid w:val="003666F0"/>
    <w:rsid w:val="00366935"/>
    <w:rsid w:val="00366A2C"/>
    <w:rsid w:val="00366C19"/>
    <w:rsid w:val="00366D41"/>
    <w:rsid w:val="00366DA4"/>
    <w:rsid w:val="00366ECA"/>
    <w:rsid w:val="003671C5"/>
    <w:rsid w:val="00367979"/>
    <w:rsid w:val="00367AA5"/>
    <w:rsid w:val="00367EDF"/>
    <w:rsid w:val="00370182"/>
    <w:rsid w:val="0037029D"/>
    <w:rsid w:val="00370561"/>
    <w:rsid w:val="0037077B"/>
    <w:rsid w:val="00370857"/>
    <w:rsid w:val="0037086A"/>
    <w:rsid w:val="00370A8E"/>
    <w:rsid w:val="00370BF2"/>
    <w:rsid w:val="00370CED"/>
    <w:rsid w:val="00370D20"/>
    <w:rsid w:val="00370E9A"/>
    <w:rsid w:val="00370F3D"/>
    <w:rsid w:val="00371357"/>
    <w:rsid w:val="003715D6"/>
    <w:rsid w:val="003715DD"/>
    <w:rsid w:val="00371697"/>
    <w:rsid w:val="00371735"/>
    <w:rsid w:val="00371760"/>
    <w:rsid w:val="00371800"/>
    <w:rsid w:val="0037191D"/>
    <w:rsid w:val="00371CE2"/>
    <w:rsid w:val="00372002"/>
    <w:rsid w:val="00372318"/>
    <w:rsid w:val="003723D0"/>
    <w:rsid w:val="0037258B"/>
    <w:rsid w:val="00372684"/>
    <w:rsid w:val="003727D0"/>
    <w:rsid w:val="003729F6"/>
    <w:rsid w:val="00372BF3"/>
    <w:rsid w:val="00373029"/>
    <w:rsid w:val="0037303B"/>
    <w:rsid w:val="0037313F"/>
    <w:rsid w:val="003733A0"/>
    <w:rsid w:val="003733E3"/>
    <w:rsid w:val="0037340C"/>
    <w:rsid w:val="003736ED"/>
    <w:rsid w:val="0037392F"/>
    <w:rsid w:val="00374327"/>
    <w:rsid w:val="003745BF"/>
    <w:rsid w:val="003746AC"/>
    <w:rsid w:val="0037476F"/>
    <w:rsid w:val="00374877"/>
    <w:rsid w:val="003748B0"/>
    <w:rsid w:val="00374AB4"/>
    <w:rsid w:val="00374C23"/>
    <w:rsid w:val="00374C40"/>
    <w:rsid w:val="00374CAD"/>
    <w:rsid w:val="00374D16"/>
    <w:rsid w:val="00374FA1"/>
    <w:rsid w:val="00375249"/>
    <w:rsid w:val="003752F5"/>
    <w:rsid w:val="00375346"/>
    <w:rsid w:val="00375414"/>
    <w:rsid w:val="0037564C"/>
    <w:rsid w:val="0037585C"/>
    <w:rsid w:val="00375A52"/>
    <w:rsid w:val="00375FA8"/>
    <w:rsid w:val="00376257"/>
    <w:rsid w:val="003762DC"/>
    <w:rsid w:val="00376502"/>
    <w:rsid w:val="003765E7"/>
    <w:rsid w:val="0037661F"/>
    <w:rsid w:val="0037663B"/>
    <w:rsid w:val="003767F1"/>
    <w:rsid w:val="003768F8"/>
    <w:rsid w:val="00376A7D"/>
    <w:rsid w:val="00376A9B"/>
    <w:rsid w:val="00376AE6"/>
    <w:rsid w:val="00376DA0"/>
    <w:rsid w:val="00377153"/>
    <w:rsid w:val="003772DD"/>
    <w:rsid w:val="00377556"/>
    <w:rsid w:val="00377580"/>
    <w:rsid w:val="0037773A"/>
    <w:rsid w:val="003777EC"/>
    <w:rsid w:val="00377A11"/>
    <w:rsid w:val="00377A35"/>
    <w:rsid w:val="00377B15"/>
    <w:rsid w:val="00377C21"/>
    <w:rsid w:val="00377C73"/>
    <w:rsid w:val="00377DDA"/>
    <w:rsid w:val="00377F43"/>
    <w:rsid w:val="00377F75"/>
    <w:rsid w:val="00377FBC"/>
    <w:rsid w:val="00380232"/>
    <w:rsid w:val="00380242"/>
    <w:rsid w:val="00380339"/>
    <w:rsid w:val="003804E8"/>
    <w:rsid w:val="003806C8"/>
    <w:rsid w:val="003806E4"/>
    <w:rsid w:val="00380902"/>
    <w:rsid w:val="00380A61"/>
    <w:rsid w:val="00380F06"/>
    <w:rsid w:val="00380FC8"/>
    <w:rsid w:val="0038105E"/>
    <w:rsid w:val="00381350"/>
    <w:rsid w:val="00381355"/>
    <w:rsid w:val="0038141B"/>
    <w:rsid w:val="003816A6"/>
    <w:rsid w:val="00381834"/>
    <w:rsid w:val="0038195E"/>
    <w:rsid w:val="00381C7F"/>
    <w:rsid w:val="00381DA4"/>
    <w:rsid w:val="00381F82"/>
    <w:rsid w:val="00381FB1"/>
    <w:rsid w:val="00381FE9"/>
    <w:rsid w:val="0038201E"/>
    <w:rsid w:val="003821E1"/>
    <w:rsid w:val="0038237D"/>
    <w:rsid w:val="003826B4"/>
    <w:rsid w:val="0038277D"/>
    <w:rsid w:val="0038299E"/>
    <w:rsid w:val="00382AD8"/>
    <w:rsid w:val="00382B79"/>
    <w:rsid w:val="00382D5C"/>
    <w:rsid w:val="00382DD9"/>
    <w:rsid w:val="00383060"/>
    <w:rsid w:val="00383AFA"/>
    <w:rsid w:val="00383B91"/>
    <w:rsid w:val="00383D5A"/>
    <w:rsid w:val="00383EDC"/>
    <w:rsid w:val="00383F50"/>
    <w:rsid w:val="00383FDF"/>
    <w:rsid w:val="00384002"/>
    <w:rsid w:val="0038405A"/>
    <w:rsid w:val="0038407E"/>
    <w:rsid w:val="0038409D"/>
    <w:rsid w:val="003840A9"/>
    <w:rsid w:val="00384100"/>
    <w:rsid w:val="0038430D"/>
    <w:rsid w:val="00384453"/>
    <w:rsid w:val="0038491B"/>
    <w:rsid w:val="003849B0"/>
    <w:rsid w:val="00384A92"/>
    <w:rsid w:val="00384C10"/>
    <w:rsid w:val="00384E71"/>
    <w:rsid w:val="00384F64"/>
    <w:rsid w:val="0038501F"/>
    <w:rsid w:val="003851BA"/>
    <w:rsid w:val="00385432"/>
    <w:rsid w:val="00385776"/>
    <w:rsid w:val="00385959"/>
    <w:rsid w:val="00385BAA"/>
    <w:rsid w:val="00385E53"/>
    <w:rsid w:val="003862A6"/>
    <w:rsid w:val="003862C7"/>
    <w:rsid w:val="0038642C"/>
    <w:rsid w:val="003864A4"/>
    <w:rsid w:val="00386613"/>
    <w:rsid w:val="0038676F"/>
    <w:rsid w:val="00386B64"/>
    <w:rsid w:val="00386B84"/>
    <w:rsid w:val="00386BBE"/>
    <w:rsid w:val="00386BE5"/>
    <w:rsid w:val="00386CCC"/>
    <w:rsid w:val="00386DF4"/>
    <w:rsid w:val="00386DF6"/>
    <w:rsid w:val="00386E9C"/>
    <w:rsid w:val="0038701A"/>
    <w:rsid w:val="003870CB"/>
    <w:rsid w:val="00387855"/>
    <w:rsid w:val="00387985"/>
    <w:rsid w:val="00387B1E"/>
    <w:rsid w:val="00387D68"/>
    <w:rsid w:val="00387EF8"/>
    <w:rsid w:val="00390118"/>
    <w:rsid w:val="00390474"/>
    <w:rsid w:val="003904C2"/>
    <w:rsid w:val="0039071E"/>
    <w:rsid w:val="00390E87"/>
    <w:rsid w:val="00390FDA"/>
    <w:rsid w:val="003912A3"/>
    <w:rsid w:val="00391301"/>
    <w:rsid w:val="003913B1"/>
    <w:rsid w:val="00391515"/>
    <w:rsid w:val="00391EE1"/>
    <w:rsid w:val="0039228B"/>
    <w:rsid w:val="00392631"/>
    <w:rsid w:val="003929B4"/>
    <w:rsid w:val="00392A4E"/>
    <w:rsid w:val="00392A52"/>
    <w:rsid w:val="00392B37"/>
    <w:rsid w:val="00392D12"/>
    <w:rsid w:val="00392E9D"/>
    <w:rsid w:val="00392F5F"/>
    <w:rsid w:val="0039343F"/>
    <w:rsid w:val="003934CA"/>
    <w:rsid w:val="00393609"/>
    <w:rsid w:val="00393880"/>
    <w:rsid w:val="003938AD"/>
    <w:rsid w:val="00393E4F"/>
    <w:rsid w:val="00394285"/>
    <w:rsid w:val="003948EE"/>
    <w:rsid w:val="00394B4B"/>
    <w:rsid w:val="00394BA0"/>
    <w:rsid w:val="00394E83"/>
    <w:rsid w:val="00394EBF"/>
    <w:rsid w:val="00394EE6"/>
    <w:rsid w:val="00395074"/>
    <w:rsid w:val="003950DC"/>
    <w:rsid w:val="0039510E"/>
    <w:rsid w:val="00395265"/>
    <w:rsid w:val="00395281"/>
    <w:rsid w:val="00395AEF"/>
    <w:rsid w:val="00395E03"/>
    <w:rsid w:val="0039632F"/>
    <w:rsid w:val="0039675B"/>
    <w:rsid w:val="003968F9"/>
    <w:rsid w:val="00396A85"/>
    <w:rsid w:val="00396C69"/>
    <w:rsid w:val="00396C97"/>
    <w:rsid w:val="00396EC5"/>
    <w:rsid w:val="00396F5E"/>
    <w:rsid w:val="00397180"/>
    <w:rsid w:val="00397496"/>
    <w:rsid w:val="003976D1"/>
    <w:rsid w:val="0039795F"/>
    <w:rsid w:val="00397A31"/>
    <w:rsid w:val="00397CF5"/>
    <w:rsid w:val="00397F32"/>
    <w:rsid w:val="00397FA2"/>
    <w:rsid w:val="003A031B"/>
    <w:rsid w:val="003A0430"/>
    <w:rsid w:val="003A0450"/>
    <w:rsid w:val="003A0474"/>
    <w:rsid w:val="003A0662"/>
    <w:rsid w:val="003A085B"/>
    <w:rsid w:val="003A0AB1"/>
    <w:rsid w:val="003A0E6B"/>
    <w:rsid w:val="003A1556"/>
    <w:rsid w:val="003A16B3"/>
    <w:rsid w:val="003A172E"/>
    <w:rsid w:val="003A1C55"/>
    <w:rsid w:val="003A1C59"/>
    <w:rsid w:val="003A1F19"/>
    <w:rsid w:val="003A219B"/>
    <w:rsid w:val="003A22BA"/>
    <w:rsid w:val="003A2388"/>
    <w:rsid w:val="003A245A"/>
    <w:rsid w:val="003A252C"/>
    <w:rsid w:val="003A2573"/>
    <w:rsid w:val="003A2B2F"/>
    <w:rsid w:val="003A2BAA"/>
    <w:rsid w:val="003A2C9A"/>
    <w:rsid w:val="003A2E9C"/>
    <w:rsid w:val="003A30BF"/>
    <w:rsid w:val="003A30D2"/>
    <w:rsid w:val="003A3120"/>
    <w:rsid w:val="003A33D9"/>
    <w:rsid w:val="003A3682"/>
    <w:rsid w:val="003A3C37"/>
    <w:rsid w:val="003A3EE6"/>
    <w:rsid w:val="003A43B1"/>
    <w:rsid w:val="003A4953"/>
    <w:rsid w:val="003A4975"/>
    <w:rsid w:val="003A497C"/>
    <w:rsid w:val="003A49C6"/>
    <w:rsid w:val="003A49FC"/>
    <w:rsid w:val="003A4ECC"/>
    <w:rsid w:val="003A4FB8"/>
    <w:rsid w:val="003A517B"/>
    <w:rsid w:val="003A51B0"/>
    <w:rsid w:val="003A51B8"/>
    <w:rsid w:val="003A52DF"/>
    <w:rsid w:val="003A53CE"/>
    <w:rsid w:val="003A5542"/>
    <w:rsid w:val="003A5806"/>
    <w:rsid w:val="003A592C"/>
    <w:rsid w:val="003A5AF8"/>
    <w:rsid w:val="003A5B8E"/>
    <w:rsid w:val="003A5B94"/>
    <w:rsid w:val="003A5C46"/>
    <w:rsid w:val="003A5CD5"/>
    <w:rsid w:val="003A5EE0"/>
    <w:rsid w:val="003A5F52"/>
    <w:rsid w:val="003A5FD9"/>
    <w:rsid w:val="003A610C"/>
    <w:rsid w:val="003A622D"/>
    <w:rsid w:val="003A62D9"/>
    <w:rsid w:val="003A6626"/>
    <w:rsid w:val="003A66C1"/>
    <w:rsid w:val="003A6D0F"/>
    <w:rsid w:val="003A7544"/>
    <w:rsid w:val="003A75C6"/>
    <w:rsid w:val="003A776F"/>
    <w:rsid w:val="003A7770"/>
    <w:rsid w:val="003A77D5"/>
    <w:rsid w:val="003A7994"/>
    <w:rsid w:val="003A7D9F"/>
    <w:rsid w:val="003A7E0D"/>
    <w:rsid w:val="003B0118"/>
    <w:rsid w:val="003B017D"/>
    <w:rsid w:val="003B04E3"/>
    <w:rsid w:val="003B0527"/>
    <w:rsid w:val="003B0568"/>
    <w:rsid w:val="003B0A60"/>
    <w:rsid w:val="003B0B01"/>
    <w:rsid w:val="003B0B96"/>
    <w:rsid w:val="003B0BC6"/>
    <w:rsid w:val="003B0CFB"/>
    <w:rsid w:val="003B0D44"/>
    <w:rsid w:val="003B0DC3"/>
    <w:rsid w:val="003B0F52"/>
    <w:rsid w:val="003B10AA"/>
    <w:rsid w:val="003B12BD"/>
    <w:rsid w:val="003B1726"/>
    <w:rsid w:val="003B192A"/>
    <w:rsid w:val="003B192F"/>
    <w:rsid w:val="003B1A10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CB5"/>
    <w:rsid w:val="003B2E28"/>
    <w:rsid w:val="003B2FC8"/>
    <w:rsid w:val="003B30DC"/>
    <w:rsid w:val="003B31D1"/>
    <w:rsid w:val="003B332E"/>
    <w:rsid w:val="003B3808"/>
    <w:rsid w:val="003B3A45"/>
    <w:rsid w:val="003B3BC0"/>
    <w:rsid w:val="003B3F91"/>
    <w:rsid w:val="003B4062"/>
    <w:rsid w:val="003B4190"/>
    <w:rsid w:val="003B427D"/>
    <w:rsid w:val="003B4612"/>
    <w:rsid w:val="003B4663"/>
    <w:rsid w:val="003B4776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6AA"/>
    <w:rsid w:val="003B574B"/>
    <w:rsid w:val="003B5884"/>
    <w:rsid w:val="003B59B8"/>
    <w:rsid w:val="003B5A88"/>
    <w:rsid w:val="003B5B10"/>
    <w:rsid w:val="003B5B42"/>
    <w:rsid w:val="003B5CBE"/>
    <w:rsid w:val="003B5D93"/>
    <w:rsid w:val="003B5E10"/>
    <w:rsid w:val="003B5E45"/>
    <w:rsid w:val="003B5F0A"/>
    <w:rsid w:val="003B5F22"/>
    <w:rsid w:val="003B600C"/>
    <w:rsid w:val="003B6081"/>
    <w:rsid w:val="003B6134"/>
    <w:rsid w:val="003B644E"/>
    <w:rsid w:val="003B6457"/>
    <w:rsid w:val="003B67F7"/>
    <w:rsid w:val="003B6966"/>
    <w:rsid w:val="003B6CAF"/>
    <w:rsid w:val="003B6E67"/>
    <w:rsid w:val="003B7184"/>
    <w:rsid w:val="003B7238"/>
    <w:rsid w:val="003B7327"/>
    <w:rsid w:val="003B7469"/>
    <w:rsid w:val="003B7539"/>
    <w:rsid w:val="003B7775"/>
    <w:rsid w:val="003B778F"/>
    <w:rsid w:val="003B77B5"/>
    <w:rsid w:val="003B78DA"/>
    <w:rsid w:val="003B7A6D"/>
    <w:rsid w:val="003B7B19"/>
    <w:rsid w:val="003B7C7A"/>
    <w:rsid w:val="003B7DAD"/>
    <w:rsid w:val="003C0034"/>
    <w:rsid w:val="003C0128"/>
    <w:rsid w:val="003C02D7"/>
    <w:rsid w:val="003C0492"/>
    <w:rsid w:val="003C0794"/>
    <w:rsid w:val="003C08EB"/>
    <w:rsid w:val="003C1125"/>
    <w:rsid w:val="003C1155"/>
    <w:rsid w:val="003C11A0"/>
    <w:rsid w:val="003C13FB"/>
    <w:rsid w:val="003C14EF"/>
    <w:rsid w:val="003C155B"/>
    <w:rsid w:val="003C15D1"/>
    <w:rsid w:val="003C15D8"/>
    <w:rsid w:val="003C1732"/>
    <w:rsid w:val="003C1856"/>
    <w:rsid w:val="003C18C6"/>
    <w:rsid w:val="003C1909"/>
    <w:rsid w:val="003C19A5"/>
    <w:rsid w:val="003C19D1"/>
    <w:rsid w:val="003C1AFF"/>
    <w:rsid w:val="003C1BA0"/>
    <w:rsid w:val="003C1F57"/>
    <w:rsid w:val="003C1F73"/>
    <w:rsid w:val="003C242A"/>
    <w:rsid w:val="003C242C"/>
    <w:rsid w:val="003C244A"/>
    <w:rsid w:val="003C245F"/>
    <w:rsid w:val="003C26BD"/>
    <w:rsid w:val="003C26F0"/>
    <w:rsid w:val="003C2AA6"/>
    <w:rsid w:val="003C2BE8"/>
    <w:rsid w:val="003C2D1C"/>
    <w:rsid w:val="003C2DBD"/>
    <w:rsid w:val="003C2EAF"/>
    <w:rsid w:val="003C307C"/>
    <w:rsid w:val="003C3378"/>
    <w:rsid w:val="003C35D1"/>
    <w:rsid w:val="003C3791"/>
    <w:rsid w:val="003C3920"/>
    <w:rsid w:val="003C3981"/>
    <w:rsid w:val="003C3B50"/>
    <w:rsid w:val="003C3C0C"/>
    <w:rsid w:val="003C3CCA"/>
    <w:rsid w:val="003C3D4E"/>
    <w:rsid w:val="003C3E0C"/>
    <w:rsid w:val="003C3E4E"/>
    <w:rsid w:val="003C4267"/>
    <w:rsid w:val="003C4386"/>
    <w:rsid w:val="003C458D"/>
    <w:rsid w:val="003C45CB"/>
    <w:rsid w:val="003C4775"/>
    <w:rsid w:val="003C482D"/>
    <w:rsid w:val="003C49D6"/>
    <w:rsid w:val="003C49FA"/>
    <w:rsid w:val="003C4B79"/>
    <w:rsid w:val="003C4F7D"/>
    <w:rsid w:val="003C5132"/>
    <w:rsid w:val="003C54DE"/>
    <w:rsid w:val="003C5797"/>
    <w:rsid w:val="003C5C4B"/>
    <w:rsid w:val="003C5DE7"/>
    <w:rsid w:val="003C6178"/>
    <w:rsid w:val="003C630D"/>
    <w:rsid w:val="003C634A"/>
    <w:rsid w:val="003C6509"/>
    <w:rsid w:val="003C652C"/>
    <w:rsid w:val="003C65AF"/>
    <w:rsid w:val="003C69E5"/>
    <w:rsid w:val="003C6B56"/>
    <w:rsid w:val="003C7270"/>
    <w:rsid w:val="003C730B"/>
    <w:rsid w:val="003C74DA"/>
    <w:rsid w:val="003C76F6"/>
    <w:rsid w:val="003C79D5"/>
    <w:rsid w:val="003D01F8"/>
    <w:rsid w:val="003D03EB"/>
    <w:rsid w:val="003D05E3"/>
    <w:rsid w:val="003D0689"/>
    <w:rsid w:val="003D0737"/>
    <w:rsid w:val="003D0946"/>
    <w:rsid w:val="003D0A1F"/>
    <w:rsid w:val="003D0A99"/>
    <w:rsid w:val="003D0A9C"/>
    <w:rsid w:val="003D0D99"/>
    <w:rsid w:val="003D0FFE"/>
    <w:rsid w:val="003D1170"/>
    <w:rsid w:val="003D1286"/>
    <w:rsid w:val="003D1344"/>
    <w:rsid w:val="003D1649"/>
    <w:rsid w:val="003D167C"/>
    <w:rsid w:val="003D17BA"/>
    <w:rsid w:val="003D17CC"/>
    <w:rsid w:val="003D18C7"/>
    <w:rsid w:val="003D190F"/>
    <w:rsid w:val="003D1B3F"/>
    <w:rsid w:val="003D1C49"/>
    <w:rsid w:val="003D1C50"/>
    <w:rsid w:val="003D20BF"/>
    <w:rsid w:val="003D21AD"/>
    <w:rsid w:val="003D2234"/>
    <w:rsid w:val="003D229A"/>
    <w:rsid w:val="003D2581"/>
    <w:rsid w:val="003D29D6"/>
    <w:rsid w:val="003D2F28"/>
    <w:rsid w:val="003D2F59"/>
    <w:rsid w:val="003D3150"/>
    <w:rsid w:val="003D31F4"/>
    <w:rsid w:val="003D325A"/>
    <w:rsid w:val="003D3350"/>
    <w:rsid w:val="003D337E"/>
    <w:rsid w:val="003D34E9"/>
    <w:rsid w:val="003D38F3"/>
    <w:rsid w:val="003D3C68"/>
    <w:rsid w:val="003D415B"/>
    <w:rsid w:val="003D41F9"/>
    <w:rsid w:val="003D4373"/>
    <w:rsid w:val="003D48EC"/>
    <w:rsid w:val="003D4CCD"/>
    <w:rsid w:val="003D4D1E"/>
    <w:rsid w:val="003D4E1F"/>
    <w:rsid w:val="003D50E5"/>
    <w:rsid w:val="003D5271"/>
    <w:rsid w:val="003D52E5"/>
    <w:rsid w:val="003D53C9"/>
    <w:rsid w:val="003D58A9"/>
    <w:rsid w:val="003D5972"/>
    <w:rsid w:val="003D5A59"/>
    <w:rsid w:val="003D5A65"/>
    <w:rsid w:val="003D5D3F"/>
    <w:rsid w:val="003D5D8A"/>
    <w:rsid w:val="003D5E18"/>
    <w:rsid w:val="003D5E7E"/>
    <w:rsid w:val="003D5FAE"/>
    <w:rsid w:val="003D6377"/>
    <w:rsid w:val="003D685D"/>
    <w:rsid w:val="003D690D"/>
    <w:rsid w:val="003D6CC7"/>
    <w:rsid w:val="003D6EF5"/>
    <w:rsid w:val="003D7090"/>
    <w:rsid w:val="003D74A8"/>
    <w:rsid w:val="003D753D"/>
    <w:rsid w:val="003D77EA"/>
    <w:rsid w:val="003D780A"/>
    <w:rsid w:val="003D7BC9"/>
    <w:rsid w:val="003D7BCC"/>
    <w:rsid w:val="003D7D18"/>
    <w:rsid w:val="003E00F1"/>
    <w:rsid w:val="003E029A"/>
    <w:rsid w:val="003E0335"/>
    <w:rsid w:val="003E03A0"/>
    <w:rsid w:val="003E076D"/>
    <w:rsid w:val="003E07AF"/>
    <w:rsid w:val="003E09A1"/>
    <w:rsid w:val="003E0B89"/>
    <w:rsid w:val="003E0CE5"/>
    <w:rsid w:val="003E0F03"/>
    <w:rsid w:val="003E0FF9"/>
    <w:rsid w:val="003E1060"/>
    <w:rsid w:val="003E128F"/>
    <w:rsid w:val="003E14C2"/>
    <w:rsid w:val="003E185B"/>
    <w:rsid w:val="003E18B7"/>
    <w:rsid w:val="003E1A0B"/>
    <w:rsid w:val="003E1EF8"/>
    <w:rsid w:val="003E2153"/>
    <w:rsid w:val="003E217F"/>
    <w:rsid w:val="003E21EF"/>
    <w:rsid w:val="003E23C9"/>
    <w:rsid w:val="003E259A"/>
    <w:rsid w:val="003E26A7"/>
    <w:rsid w:val="003E26E9"/>
    <w:rsid w:val="003E28A3"/>
    <w:rsid w:val="003E2964"/>
    <w:rsid w:val="003E2ABA"/>
    <w:rsid w:val="003E2C27"/>
    <w:rsid w:val="003E2DE9"/>
    <w:rsid w:val="003E2E30"/>
    <w:rsid w:val="003E2EDB"/>
    <w:rsid w:val="003E31F3"/>
    <w:rsid w:val="003E324A"/>
    <w:rsid w:val="003E3484"/>
    <w:rsid w:val="003E34CA"/>
    <w:rsid w:val="003E3530"/>
    <w:rsid w:val="003E3772"/>
    <w:rsid w:val="003E39DF"/>
    <w:rsid w:val="003E3A2A"/>
    <w:rsid w:val="003E3CAE"/>
    <w:rsid w:val="003E3FA6"/>
    <w:rsid w:val="003E41D2"/>
    <w:rsid w:val="003E4268"/>
    <w:rsid w:val="003E42EE"/>
    <w:rsid w:val="003E42FF"/>
    <w:rsid w:val="003E44EA"/>
    <w:rsid w:val="003E45B9"/>
    <w:rsid w:val="003E469E"/>
    <w:rsid w:val="003E469F"/>
    <w:rsid w:val="003E46C5"/>
    <w:rsid w:val="003E4891"/>
    <w:rsid w:val="003E4A68"/>
    <w:rsid w:val="003E4BF0"/>
    <w:rsid w:val="003E4C86"/>
    <w:rsid w:val="003E4D3D"/>
    <w:rsid w:val="003E4DBE"/>
    <w:rsid w:val="003E515E"/>
    <w:rsid w:val="003E5268"/>
    <w:rsid w:val="003E535E"/>
    <w:rsid w:val="003E53E0"/>
    <w:rsid w:val="003E55AC"/>
    <w:rsid w:val="003E575F"/>
    <w:rsid w:val="003E5842"/>
    <w:rsid w:val="003E589F"/>
    <w:rsid w:val="003E5A64"/>
    <w:rsid w:val="003E5B9C"/>
    <w:rsid w:val="003E5C0D"/>
    <w:rsid w:val="003E5CA8"/>
    <w:rsid w:val="003E5F7A"/>
    <w:rsid w:val="003E627D"/>
    <w:rsid w:val="003E6417"/>
    <w:rsid w:val="003E6764"/>
    <w:rsid w:val="003E67D4"/>
    <w:rsid w:val="003E6955"/>
    <w:rsid w:val="003E697F"/>
    <w:rsid w:val="003E69F5"/>
    <w:rsid w:val="003E6C8C"/>
    <w:rsid w:val="003E6E25"/>
    <w:rsid w:val="003E71DA"/>
    <w:rsid w:val="003E7386"/>
    <w:rsid w:val="003E75AE"/>
    <w:rsid w:val="003E77DE"/>
    <w:rsid w:val="003E782A"/>
    <w:rsid w:val="003E7AEA"/>
    <w:rsid w:val="003E7D7F"/>
    <w:rsid w:val="003E7DC9"/>
    <w:rsid w:val="003F0016"/>
    <w:rsid w:val="003F0088"/>
    <w:rsid w:val="003F010B"/>
    <w:rsid w:val="003F01C7"/>
    <w:rsid w:val="003F04A9"/>
    <w:rsid w:val="003F055C"/>
    <w:rsid w:val="003F067C"/>
    <w:rsid w:val="003F0A0E"/>
    <w:rsid w:val="003F0A5B"/>
    <w:rsid w:val="003F0AB7"/>
    <w:rsid w:val="003F0DBE"/>
    <w:rsid w:val="003F0ED6"/>
    <w:rsid w:val="003F0FE1"/>
    <w:rsid w:val="003F1039"/>
    <w:rsid w:val="003F1319"/>
    <w:rsid w:val="003F133B"/>
    <w:rsid w:val="003F13A7"/>
    <w:rsid w:val="003F1713"/>
    <w:rsid w:val="003F1AE8"/>
    <w:rsid w:val="003F1F94"/>
    <w:rsid w:val="003F29EB"/>
    <w:rsid w:val="003F2A86"/>
    <w:rsid w:val="003F2B35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3C"/>
    <w:rsid w:val="003F40CC"/>
    <w:rsid w:val="003F42C5"/>
    <w:rsid w:val="003F457C"/>
    <w:rsid w:val="003F48DA"/>
    <w:rsid w:val="003F4A63"/>
    <w:rsid w:val="003F4A81"/>
    <w:rsid w:val="003F4C50"/>
    <w:rsid w:val="003F4D90"/>
    <w:rsid w:val="003F4E96"/>
    <w:rsid w:val="003F4EE6"/>
    <w:rsid w:val="003F4F48"/>
    <w:rsid w:val="003F5352"/>
    <w:rsid w:val="003F550F"/>
    <w:rsid w:val="003F5708"/>
    <w:rsid w:val="003F5960"/>
    <w:rsid w:val="003F598B"/>
    <w:rsid w:val="003F5AB1"/>
    <w:rsid w:val="003F5AC2"/>
    <w:rsid w:val="003F5D65"/>
    <w:rsid w:val="003F618B"/>
    <w:rsid w:val="003F62EB"/>
    <w:rsid w:val="003F65E8"/>
    <w:rsid w:val="003F6857"/>
    <w:rsid w:val="003F6955"/>
    <w:rsid w:val="003F6B4C"/>
    <w:rsid w:val="003F6D92"/>
    <w:rsid w:val="003F6F81"/>
    <w:rsid w:val="003F70FF"/>
    <w:rsid w:val="003F734C"/>
    <w:rsid w:val="003F740D"/>
    <w:rsid w:val="003F764F"/>
    <w:rsid w:val="003F7A19"/>
    <w:rsid w:val="003F7D2D"/>
    <w:rsid w:val="003F7F4B"/>
    <w:rsid w:val="00400412"/>
    <w:rsid w:val="00400423"/>
    <w:rsid w:val="004004F4"/>
    <w:rsid w:val="0040055D"/>
    <w:rsid w:val="004006C6"/>
    <w:rsid w:val="004008BC"/>
    <w:rsid w:val="004008E7"/>
    <w:rsid w:val="00400AFE"/>
    <w:rsid w:val="0040131C"/>
    <w:rsid w:val="0040139E"/>
    <w:rsid w:val="004016F3"/>
    <w:rsid w:val="00401753"/>
    <w:rsid w:val="0040191F"/>
    <w:rsid w:val="004019F2"/>
    <w:rsid w:val="00401BC3"/>
    <w:rsid w:val="00401DEB"/>
    <w:rsid w:val="004020B7"/>
    <w:rsid w:val="00402250"/>
    <w:rsid w:val="00402412"/>
    <w:rsid w:val="004027C1"/>
    <w:rsid w:val="00402934"/>
    <w:rsid w:val="00402B39"/>
    <w:rsid w:val="00402D07"/>
    <w:rsid w:val="00402DEF"/>
    <w:rsid w:val="00403092"/>
    <w:rsid w:val="00403158"/>
    <w:rsid w:val="00403301"/>
    <w:rsid w:val="00403465"/>
    <w:rsid w:val="00403839"/>
    <w:rsid w:val="0040397B"/>
    <w:rsid w:val="00403F83"/>
    <w:rsid w:val="004040B9"/>
    <w:rsid w:val="004040C9"/>
    <w:rsid w:val="00404167"/>
    <w:rsid w:val="004041EC"/>
    <w:rsid w:val="00404299"/>
    <w:rsid w:val="004042AC"/>
    <w:rsid w:val="004042FC"/>
    <w:rsid w:val="004045D4"/>
    <w:rsid w:val="00404854"/>
    <w:rsid w:val="0040486E"/>
    <w:rsid w:val="00404A05"/>
    <w:rsid w:val="00404B32"/>
    <w:rsid w:val="00404C43"/>
    <w:rsid w:val="00404D72"/>
    <w:rsid w:val="00404F60"/>
    <w:rsid w:val="004052A8"/>
    <w:rsid w:val="00405513"/>
    <w:rsid w:val="004059B8"/>
    <w:rsid w:val="004059D4"/>
    <w:rsid w:val="00405FDD"/>
    <w:rsid w:val="004061BE"/>
    <w:rsid w:val="004061DA"/>
    <w:rsid w:val="004062FC"/>
    <w:rsid w:val="00406311"/>
    <w:rsid w:val="004063A1"/>
    <w:rsid w:val="004063A5"/>
    <w:rsid w:val="004065BA"/>
    <w:rsid w:val="004066DE"/>
    <w:rsid w:val="0040671A"/>
    <w:rsid w:val="00406806"/>
    <w:rsid w:val="00406BEE"/>
    <w:rsid w:val="00406CC6"/>
    <w:rsid w:val="00406D69"/>
    <w:rsid w:val="00406FA7"/>
    <w:rsid w:val="004072D5"/>
    <w:rsid w:val="0040739A"/>
    <w:rsid w:val="00407513"/>
    <w:rsid w:val="00407832"/>
    <w:rsid w:val="00407C74"/>
    <w:rsid w:val="00407CD5"/>
    <w:rsid w:val="00407E56"/>
    <w:rsid w:val="004100B4"/>
    <w:rsid w:val="004102BC"/>
    <w:rsid w:val="00410BED"/>
    <w:rsid w:val="00410E9A"/>
    <w:rsid w:val="0041102D"/>
    <w:rsid w:val="00411095"/>
    <w:rsid w:val="004110CD"/>
    <w:rsid w:val="00411245"/>
    <w:rsid w:val="0041154B"/>
    <w:rsid w:val="00411661"/>
    <w:rsid w:val="004116E9"/>
    <w:rsid w:val="004119C4"/>
    <w:rsid w:val="00411ABA"/>
    <w:rsid w:val="00411B1D"/>
    <w:rsid w:val="00411C41"/>
    <w:rsid w:val="00411C4B"/>
    <w:rsid w:val="00412214"/>
    <w:rsid w:val="00412274"/>
    <w:rsid w:val="00412328"/>
    <w:rsid w:val="004123A3"/>
    <w:rsid w:val="004124D5"/>
    <w:rsid w:val="004124E7"/>
    <w:rsid w:val="00412913"/>
    <w:rsid w:val="00412B18"/>
    <w:rsid w:val="00412B7C"/>
    <w:rsid w:val="00412BF7"/>
    <w:rsid w:val="00412E6D"/>
    <w:rsid w:val="00413098"/>
    <w:rsid w:val="0041314B"/>
    <w:rsid w:val="004135C2"/>
    <w:rsid w:val="00413B1B"/>
    <w:rsid w:val="00413BC0"/>
    <w:rsid w:val="00413BF8"/>
    <w:rsid w:val="00413D36"/>
    <w:rsid w:val="00413D7D"/>
    <w:rsid w:val="00413E8C"/>
    <w:rsid w:val="004140BE"/>
    <w:rsid w:val="004144FC"/>
    <w:rsid w:val="004146BA"/>
    <w:rsid w:val="00414B30"/>
    <w:rsid w:val="00414BB6"/>
    <w:rsid w:val="00414F10"/>
    <w:rsid w:val="00414F41"/>
    <w:rsid w:val="0041513D"/>
    <w:rsid w:val="0041526F"/>
    <w:rsid w:val="004152FA"/>
    <w:rsid w:val="00415356"/>
    <w:rsid w:val="00415729"/>
    <w:rsid w:val="00415B4C"/>
    <w:rsid w:val="00415C4C"/>
    <w:rsid w:val="00415CB6"/>
    <w:rsid w:val="00415D98"/>
    <w:rsid w:val="00415E85"/>
    <w:rsid w:val="00416076"/>
    <w:rsid w:val="0041626A"/>
    <w:rsid w:val="00416890"/>
    <w:rsid w:val="00416A97"/>
    <w:rsid w:val="00416AE0"/>
    <w:rsid w:val="00416BD7"/>
    <w:rsid w:val="00416EF7"/>
    <w:rsid w:val="00417411"/>
    <w:rsid w:val="0041742F"/>
    <w:rsid w:val="00417F1F"/>
    <w:rsid w:val="00417F26"/>
    <w:rsid w:val="00417FDC"/>
    <w:rsid w:val="00420049"/>
    <w:rsid w:val="0042022A"/>
    <w:rsid w:val="00420594"/>
    <w:rsid w:val="004205AE"/>
    <w:rsid w:val="004209B1"/>
    <w:rsid w:val="00420EF8"/>
    <w:rsid w:val="00420FCF"/>
    <w:rsid w:val="0042124F"/>
    <w:rsid w:val="004214CE"/>
    <w:rsid w:val="00421617"/>
    <w:rsid w:val="00421720"/>
    <w:rsid w:val="00421C12"/>
    <w:rsid w:val="00421C1F"/>
    <w:rsid w:val="00421DB2"/>
    <w:rsid w:val="00421DEC"/>
    <w:rsid w:val="00421E2B"/>
    <w:rsid w:val="00421F22"/>
    <w:rsid w:val="0042209B"/>
    <w:rsid w:val="00422193"/>
    <w:rsid w:val="00422263"/>
    <w:rsid w:val="00422381"/>
    <w:rsid w:val="004226D9"/>
    <w:rsid w:val="0042270E"/>
    <w:rsid w:val="004227A6"/>
    <w:rsid w:val="004228B0"/>
    <w:rsid w:val="004229B7"/>
    <w:rsid w:val="00422C18"/>
    <w:rsid w:val="00422C71"/>
    <w:rsid w:val="00422CB0"/>
    <w:rsid w:val="0042314B"/>
    <w:rsid w:val="00423278"/>
    <w:rsid w:val="0042336B"/>
    <w:rsid w:val="004233AE"/>
    <w:rsid w:val="004235B1"/>
    <w:rsid w:val="00423919"/>
    <w:rsid w:val="00423967"/>
    <w:rsid w:val="00423A99"/>
    <w:rsid w:val="00423D93"/>
    <w:rsid w:val="00423E9E"/>
    <w:rsid w:val="00424207"/>
    <w:rsid w:val="004246A9"/>
    <w:rsid w:val="00424878"/>
    <w:rsid w:val="00424B1D"/>
    <w:rsid w:val="00424C79"/>
    <w:rsid w:val="00424CE5"/>
    <w:rsid w:val="00424EE6"/>
    <w:rsid w:val="00424F8D"/>
    <w:rsid w:val="004250FB"/>
    <w:rsid w:val="0042514E"/>
    <w:rsid w:val="004252BA"/>
    <w:rsid w:val="00425549"/>
    <w:rsid w:val="0042559A"/>
    <w:rsid w:val="0042593D"/>
    <w:rsid w:val="00425963"/>
    <w:rsid w:val="00425A56"/>
    <w:rsid w:val="00425B5A"/>
    <w:rsid w:val="00425C0D"/>
    <w:rsid w:val="00425D16"/>
    <w:rsid w:val="00425EAA"/>
    <w:rsid w:val="00425F1A"/>
    <w:rsid w:val="00426089"/>
    <w:rsid w:val="004260B3"/>
    <w:rsid w:val="00426107"/>
    <w:rsid w:val="00426414"/>
    <w:rsid w:val="00426468"/>
    <w:rsid w:val="004264EA"/>
    <w:rsid w:val="0042684A"/>
    <w:rsid w:val="0042699C"/>
    <w:rsid w:val="00426AD0"/>
    <w:rsid w:val="00426B90"/>
    <w:rsid w:val="00426CE9"/>
    <w:rsid w:val="00426D08"/>
    <w:rsid w:val="00426DD0"/>
    <w:rsid w:val="00426E0A"/>
    <w:rsid w:val="00426E0E"/>
    <w:rsid w:val="0042707C"/>
    <w:rsid w:val="004270D9"/>
    <w:rsid w:val="00427347"/>
    <w:rsid w:val="00427398"/>
    <w:rsid w:val="004273BB"/>
    <w:rsid w:val="004275A8"/>
    <w:rsid w:val="00427806"/>
    <w:rsid w:val="0042789B"/>
    <w:rsid w:val="004278D2"/>
    <w:rsid w:val="004279FC"/>
    <w:rsid w:val="00427B84"/>
    <w:rsid w:val="00427C10"/>
    <w:rsid w:val="00427D29"/>
    <w:rsid w:val="00427F85"/>
    <w:rsid w:val="00427FA5"/>
    <w:rsid w:val="00430032"/>
    <w:rsid w:val="00430174"/>
    <w:rsid w:val="00430218"/>
    <w:rsid w:val="00430259"/>
    <w:rsid w:val="00430356"/>
    <w:rsid w:val="0043055F"/>
    <w:rsid w:val="00430711"/>
    <w:rsid w:val="0043082B"/>
    <w:rsid w:val="00430840"/>
    <w:rsid w:val="0043090E"/>
    <w:rsid w:val="00430BD6"/>
    <w:rsid w:val="00430F5D"/>
    <w:rsid w:val="0043102C"/>
    <w:rsid w:val="00431191"/>
    <w:rsid w:val="004311AB"/>
    <w:rsid w:val="00431211"/>
    <w:rsid w:val="00431304"/>
    <w:rsid w:val="00431325"/>
    <w:rsid w:val="00431812"/>
    <w:rsid w:val="004318A2"/>
    <w:rsid w:val="00431A6C"/>
    <w:rsid w:val="00431ACF"/>
    <w:rsid w:val="00431BE0"/>
    <w:rsid w:val="00431F50"/>
    <w:rsid w:val="0043202B"/>
    <w:rsid w:val="0043256B"/>
    <w:rsid w:val="004327DB"/>
    <w:rsid w:val="00432877"/>
    <w:rsid w:val="00432AC9"/>
    <w:rsid w:val="00432C9B"/>
    <w:rsid w:val="00432FC4"/>
    <w:rsid w:val="004330BA"/>
    <w:rsid w:val="004330DB"/>
    <w:rsid w:val="004330E7"/>
    <w:rsid w:val="00433423"/>
    <w:rsid w:val="00433573"/>
    <w:rsid w:val="004335CD"/>
    <w:rsid w:val="00433668"/>
    <w:rsid w:val="0043380D"/>
    <w:rsid w:val="00433941"/>
    <w:rsid w:val="00433B5C"/>
    <w:rsid w:val="00433E19"/>
    <w:rsid w:val="00433EC1"/>
    <w:rsid w:val="00433FB7"/>
    <w:rsid w:val="00433FED"/>
    <w:rsid w:val="00434090"/>
    <w:rsid w:val="00434122"/>
    <w:rsid w:val="00434A38"/>
    <w:rsid w:val="00434B6C"/>
    <w:rsid w:val="00434B8A"/>
    <w:rsid w:val="00434D0C"/>
    <w:rsid w:val="00434F1C"/>
    <w:rsid w:val="00435103"/>
    <w:rsid w:val="0043549E"/>
    <w:rsid w:val="0043584B"/>
    <w:rsid w:val="00435A08"/>
    <w:rsid w:val="00436172"/>
    <w:rsid w:val="0043668F"/>
    <w:rsid w:val="00436E06"/>
    <w:rsid w:val="00436EED"/>
    <w:rsid w:val="0043708D"/>
    <w:rsid w:val="0043709E"/>
    <w:rsid w:val="004370E4"/>
    <w:rsid w:val="004373D1"/>
    <w:rsid w:val="0043754C"/>
    <w:rsid w:val="00437568"/>
    <w:rsid w:val="0043756B"/>
    <w:rsid w:val="0043795D"/>
    <w:rsid w:val="004379E9"/>
    <w:rsid w:val="00437A1E"/>
    <w:rsid w:val="00437D3E"/>
    <w:rsid w:val="004400C1"/>
    <w:rsid w:val="00440526"/>
    <w:rsid w:val="0044065B"/>
    <w:rsid w:val="004407B4"/>
    <w:rsid w:val="00440864"/>
    <w:rsid w:val="004409CD"/>
    <w:rsid w:val="00440A87"/>
    <w:rsid w:val="00440BBF"/>
    <w:rsid w:val="00440C52"/>
    <w:rsid w:val="00441126"/>
    <w:rsid w:val="004411C4"/>
    <w:rsid w:val="00441265"/>
    <w:rsid w:val="004412CE"/>
    <w:rsid w:val="004412DA"/>
    <w:rsid w:val="00441344"/>
    <w:rsid w:val="00441571"/>
    <w:rsid w:val="004415AF"/>
    <w:rsid w:val="004415ED"/>
    <w:rsid w:val="004417B8"/>
    <w:rsid w:val="004419B7"/>
    <w:rsid w:val="00441AA6"/>
    <w:rsid w:val="00441B0C"/>
    <w:rsid w:val="00441BDF"/>
    <w:rsid w:val="00441D83"/>
    <w:rsid w:val="00442079"/>
    <w:rsid w:val="0044207B"/>
    <w:rsid w:val="004420E1"/>
    <w:rsid w:val="00442156"/>
    <w:rsid w:val="00442172"/>
    <w:rsid w:val="004421E6"/>
    <w:rsid w:val="0044220F"/>
    <w:rsid w:val="0044234D"/>
    <w:rsid w:val="0044246D"/>
    <w:rsid w:val="00442557"/>
    <w:rsid w:val="00442A9E"/>
    <w:rsid w:val="00442AB6"/>
    <w:rsid w:val="00442ACB"/>
    <w:rsid w:val="00442E50"/>
    <w:rsid w:val="0044319D"/>
    <w:rsid w:val="00443331"/>
    <w:rsid w:val="00443361"/>
    <w:rsid w:val="00443530"/>
    <w:rsid w:val="00443863"/>
    <w:rsid w:val="00443BAE"/>
    <w:rsid w:val="00443BB5"/>
    <w:rsid w:val="00443C17"/>
    <w:rsid w:val="00443F79"/>
    <w:rsid w:val="00443FEE"/>
    <w:rsid w:val="00444306"/>
    <w:rsid w:val="00444468"/>
    <w:rsid w:val="0044455B"/>
    <w:rsid w:val="004445D7"/>
    <w:rsid w:val="004446A6"/>
    <w:rsid w:val="004446A7"/>
    <w:rsid w:val="00444D6B"/>
    <w:rsid w:val="004453FD"/>
    <w:rsid w:val="00445602"/>
    <w:rsid w:val="004457BB"/>
    <w:rsid w:val="004457CA"/>
    <w:rsid w:val="0044581A"/>
    <w:rsid w:val="00445A01"/>
    <w:rsid w:val="00445A3E"/>
    <w:rsid w:val="00445D0C"/>
    <w:rsid w:val="00445E7E"/>
    <w:rsid w:val="00446165"/>
    <w:rsid w:val="0044641B"/>
    <w:rsid w:val="004467F1"/>
    <w:rsid w:val="004468B1"/>
    <w:rsid w:val="00446AB9"/>
    <w:rsid w:val="00446CD5"/>
    <w:rsid w:val="00446E19"/>
    <w:rsid w:val="00447007"/>
    <w:rsid w:val="00447051"/>
    <w:rsid w:val="004470E2"/>
    <w:rsid w:val="0044730B"/>
    <w:rsid w:val="00447388"/>
    <w:rsid w:val="0044747B"/>
    <w:rsid w:val="00447612"/>
    <w:rsid w:val="00447781"/>
    <w:rsid w:val="00447B45"/>
    <w:rsid w:val="00447CA5"/>
    <w:rsid w:val="00447DD2"/>
    <w:rsid w:val="00447E08"/>
    <w:rsid w:val="0045003D"/>
    <w:rsid w:val="004500AB"/>
    <w:rsid w:val="00450261"/>
    <w:rsid w:val="004502AC"/>
    <w:rsid w:val="0045042D"/>
    <w:rsid w:val="0045074C"/>
    <w:rsid w:val="0045099A"/>
    <w:rsid w:val="00451019"/>
    <w:rsid w:val="0045108C"/>
    <w:rsid w:val="004511A8"/>
    <w:rsid w:val="004511C2"/>
    <w:rsid w:val="004512CC"/>
    <w:rsid w:val="004512CF"/>
    <w:rsid w:val="00451582"/>
    <w:rsid w:val="004515CB"/>
    <w:rsid w:val="0045184D"/>
    <w:rsid w:val="004518C0"/>
    <w:rsid w:val="00451920"/>
    <w:rsid w:val="00451B3A"/>
    <w:rsid w:val="00451CAD"/>
    <w:rsid w:val="00451CEC"/>
    <w:rsid w:val="00451E31"/>
    <w:rsid w:val="00451E8F"/>
    <w:rsid w:val="004520D6"/>
    <w:rsid w:val="00452362"/>
    <w:rsid w:val="004526BB"/>
    <w:rsid w:val="004526BF"/>
    <w:rsid w:val="00452734"/>
    <w:rsid w:val="0045290C"/>
    <w:rsid w:val="004529F7"/>
    <w:rsid w:val="00452D15"/>
    <w:rsid w:val="00452E59"/>
    <w:rsid w:val="00452FB4"/>
    <w:rsid w:val="00453020"/>
    <w:rsid w:val="00453131"/>
    <w:rsid w:val="0045321B"/>
    <w:rsid w:val="00453F19"/>
    <w:rsid w:val="00453F89"/>
    <w:rsid w:val="00454107"/>
    <w:rsid w:val="0045421F"/>
    <w:rsid w:val="00454300"/>
    <w:rsid w:val="00454652"/>
    <w:rsid w:val="00454847"/>
    <w:rsid w:val="004549A6"/>
    <w:rsid w:val="00454A63"/>
    <w:rsid w:val="00454A74"/>
    <w:rsid w:val="00454B99"/>
    <w:rsid w:val="00454E8D"/>
    <w:rsid w:val="00454F33"/>
    <w:rsid w:val="004550D3"/>
    <w:rsid w:val="00455148"/>
    <w:rsid w:val="004551DF"/>
    <w:rsid w:val="0045528B"/>
    <w:rsid w:val="00455451"/>
    <w:rsid w:val="0045546C"/>
    <w:rsid w:val="004557EA"/>
    <w:rsid w:val="004558CA"/>
    <w:rsid w:val="00455A40"/>
    <w:rsid w:val="00455AE3"/>
    <w:rsid w:val="00455D9C"/>
    <w:rsid w:val="00455FFC"/>
    <w:rsid w:val="004562A2"/>
    <w:rsid w:val="00456422"/>
    <w:rsid w:val="0045653F"/>
    <w:rsid w:val="004565B7"/>
    <w:rsid w:val="00456F57"/>
    <w:rsid w:val="004570B4"/>
    <w:rsid w:val="00457110"/>
    <w:rsid w:val="0045738A"/>
    <w:rsid w:val="00457586"/>
    <w:rsid w:val="0045759D"/>
    <w:rsid w:val="004577CB"/>
    <w:rsid w:val="00457AFC"/>
    <w:rsid w:val="00457BD9"/>
    <w:rsid w:val="00457E1C"/>
    <w:rsid w:val="00457E9E"/>
    <w:rsid w:val="00457ECC"/>
    <w:rsid w:val="00457FE8"/>
    <w:rsid w:val="00460034"/>
    <w:rsid w:val="00460049"/>
    <w:rsid w:val="004604EC"/>
    <w:rsid w:val="0046054B"/>
    <w:rsid w:val="0046065D"/>
    <w:rsid w:val="00460841"/>
    <w:rsid w:val="00460F66"/>
    <w:rsid w:val="004610A8"/>
    <w:rsid w:val="0046126F"/>
    <w:rsid w:val="0046151D"/>
    <w:rsid w:val="00461743"/>
    <w:rsid w:val="00461779"/>
    <w:rsid w:val="00461866"/>
    <w:rsid w:val="004619E3"/>
    <w:rsid w:val="00461CCB"/>
    <w:rsid w:val="00461D9B"/>
    <w:rsid w:val="00462472"/>
    <w:rsid w:val="004625B2"/>
    <w:rsid w:val="00462650"/>
    <w:rsid w:val="00462845"/>
    <w:rsid w:val="0046296D"/>
    <w:rsid w:val="00462A98"/>
    <w:rsid w:val="00462D8F"/>
    <w:rsid w:val="00462E13"/>
    <w:rsid w:val="00462E94"/>
    <w:rsid w:val="00462F90"/>
    <w:rsid w:val="00463038"/>
    <w:rsid w:val="00463209"/>
    <w:rsid w:val="00463335"/>
    <w:rsid w:val="00463546"/>
    <w:rsid w:val="00463A33"/>
    <w:rsid w:val="00463B22"/>
    <w:rsid w:val="00463DC0"/>
    <w:rsid w:val="00464BF6"/>
    <w:rsid w:val="00464C36"/>
    <w:rsid w:val="00464DAB"/>
    <w:rsid w:val="00464EB4"/>
    <w:rsid w:val="00464EBB"/>
    <w:rsid w:val="00464F9C"/>
    <w:rsid w:val="00465440"/>
    <w:rsid w:val="0046553B"/>
    <w:rsid w:val="004659C9"/>
    <w:rsid w:val="00465A1E"/>
    <w:rsid w:val="00465A6E"/>
    <w:rsid w:val="00465C50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560"/>
    <w:rsid w:val="004668A0"/>
    <w:rsid w:val="004669A3"/>
    <w:rsid w:val="00466A29"/>
    <w:rsid w:val="00466BC0"/>
    <w:rsid w:val="00466CEF"/>
    <w:rsid w:val="00466D9D"/>
    <w:rsid w:val="00466F12"/>
    <w:rsid w:val="00466F14"/>
    <w:rsid w:val="0046700D"/>
    <w:rsid w:val="00467029"/>
    <w:rsid w:val="00467081"/>
    <w:rsid w:val="004670C8"/>
    <w:rsid w:val="0046738C"/>
    <w:rsid w:val="004673E6"/>
    <w:rsid w:val="0046753F"/>
    <w:rsid w:val="004676A6"/>
    <w:rsid w:val="0046776A"/>
    <w:rsid w:val="0046785D"/>
    <w:rsid w:val="00467AB7"/>
    <w:rsid w:val="00467D87"/>
    <w:rsid w:val="00467DA1"/>
    <w:rsid w:val="00467E05"/>
    <w:rsid w:val="00467EE6"/>
    <w:rsid w:val="0047002A"/>
    <w:rsid w:val="004701A5"/>
    <w:rsid w:val="00470391"/>
    <w:rsid w:val="00470470"/>
    <w:rsid w:val="004704A1"/>
    <w:rsid w:val="00470585"/>
    <w:rsid w:val="00470699"/>
    <w:rsid w:val="00470863"/>
    <w:rsid w:val="004708FC"/>
    <w:rsid w:val="0047098A"/>
    <w:rsid w:val="00470B6B"/>
    <w:rsid w:val="00470E0A"/>
    <w:rsid w:val="00471061"/>
    <w:rsid w:val="0047113B"/>
    <w:rsid w:val="00471169"/>
    <w:rsid w:val="0047118C"/>
    <w:rsid w:val="0047142E"/>
    <w:rsid w:val="00471509"/>
    <w:rsid w:val="004716BE"/>
    <w:rsid w:val="00471714"/>
    <w:rsid w:val="004717E3"/>
    <w:rsid w:val="00471864"/>
    <w:rsid w:val="00471F6E"/>
    <w:rsid w:val="004727C6"/>
    <w:rsid w:val="00472808"/>
    <w:rsid w:val="00472946"/>
    <w:rsid w:val="004729E3"/>
    <w:rsid w:val="00472A2B"/>
    <w:rsid w:val="00472B42"/>
    <w:rsid w:val="00472B96"/>
    <w:rsid w:val="00472E3C"/>
    <w:rsid w:val="0047309D"/>
    <w:rsid w:val="004730D4"/>
    <w:rsid w:val="0047322D"/>
    <w:rsid w:val="004738A3"/>
    <w:rsid w:val="00473CF0"/>
    <w:rsid w:val="00473D2E"/>
    <w:rsid w:val="0047404E"/>
    <w:rsid w:val="00474069"/>
    <w:rsid w:val="0047457E"/>
    <w:rsid w:val="004745C8"/>
    <w:rsid w:val="0047477B"/>
    <w:rsid w:val="0047485D"/>
    <w:rsid w:val="00474881"/>
    <w:rsid w:val="00474A0F"/>
    <w:rsid w:val="00474A21"/>
    <w:rsid w:val="00474B5F"/>
    <w:rsid w:val="00474B89"/>
    <w:rsid w:val="00474D08"/>
    <w:rsid w:val="00474E91"/>
    <w:rsid w:val="00474F67"/>
    <w:rsid w:val="004752A5"/>
    <w:rsid w:val="00475361"/>
    <w:rsid w:val="00475506"/>
    <w:rsid w:val="004755ED"/>
    <w:rsid w:val="00475695"/>
    <w:rsid w:val="00475827"/>
    <w:rsid w:val="00475A4A"/>
    <w:rsid w:val="00475B27"/>
    <w:rsid w:val="00475D73"/>
    <w:rsid w:val="00475DC4"/>
    <w:rsid w:val="004760D0"/>
    <w:rsid w:val="00476206"/>
    <w:rsid w:val="00476423"/>
    <w:rsid w:val="00476A60"/>
    <w:rsid w:val="00476D31"/>
    <w:rsid w:val="00476E1C"/>
    <w:rsid w:val="00476E64"/>
    <w:rsid w:val="0047737C"/>
    <w:rsid w:val="00477398"/>
    <w:rsid w:val="00477608"/>
    <w:rsid w:val="004778D3"/>
    <w:rsid w:val="00477C2E"/>
    <w:rsid w:val="00477C6E"/>
    <w:rsid w:val="00477CD9"/>
    <w:rsid w:val="00477EF0"/>
    <w:rsid w:val="00480042"/>
    <w:rsid w:val="004807AA"/>
    <w:rsid w:val="00480890"/>
    <w:rsid w:val="004808E2"/>
    <w:rsid w:val="00480AB8"/>
    <w:rsid w:val="00480AE1"/>
    <w:rsid w:val="00480C37"/>
    <w:rsid w:val="00480DAD"/>
    <w:rsid w:val="00480E08"/>
    <w:rsid w:val="00480F3A"/>
    <w:rsid w:val="004810BB"/>
    <w:rsid w:val="00481250"/>
    <w:rsid w:val="00481274"/>
    <w:rsid w:val="00481375"/>
    <w:rsid w:val="004819F3"/>
    <w:rsid w:val="00481D22"/>
    <w:rsid w:val="004825C5"/>
    <w:rsid w:val="00482637"/>
    <w:rsid w:val="0048272D"/>
    <w:rsid w:val="00482887"/>
    <w:rsid w:val="00482A65"/>
    <w:rsid w:val="00482D18"/>
    <w:rsid w:val="00482E79"/>
    <w:rsid w:val="00482E96"/>
    <w:rsid w:val="00482F86"/>
    <w:rsid w:val="00483240"/>
    <w:rsid w:val="0048353F"/>
    <w:rsid w:val="0048360E"/>
    <w:rsid w:val="0048378C"/>
    <w:rsid w:val="00483917"/>
    <w:rsid w:val="00483B76"/>
    <w:rsid w:val="00483CEA"/>
    <w:rsid w:val="00483F57"/>
    <w:rsid w:val="00484076"/>
    <w:rsid w:val="0048423E"/>
    <w:rsid w:val="00484316"/>
    <w:rsid w:val="0048470D"/>
    <w:rsid w:val="0048473C"/>
    <w:rsid w:val="00484A02"/>
    <w:rsid w:val="00484BA0"/>
    <w:rsid w:val="00484BBF"/>
    <w:rsid w:val="00484F15"/>
    <w:rsid w:val="00485234"/>
    <w:rsid w:val="00485599"/>
    <w:rsid w:val="004855C9"/>
    <w:rsid w:val="004855E1"/>
    <w:rsid w:val="0048568C"/>
    <w:rsid w:val="0048593D"/>
    <w:rsid w:val="00485A01"/>
    <w:rsid w:val="00485E6B"/>
    <w:rsid w:val="00485E93"/>
    <w:rsid w:val="004860C0"/>
    <w:rsid w:val="0048610C"/>
    <w:rsid w:val="004863A0"/>
    <w:rsid w:val="004863EF"/>
    <w:rsid w:val="00486444"/>
    <w:rsid w:val="004864A4"/>
    <w:rsid w:val="00486747"/>
    <w:rsid w:val="004867F8"/>
    <w:rsid w:val="00486A9C"/>
    <w:rsid w:val="00486C3A"/>
    <w:rsid w:val="00486CEF"/>
    <w:rsid w:val="00486D49"/>
    <w:rsid w:val="00486EED"/>
    <w:rsid w:val="004870D9"/>
    <w:rsid w:val="0048752D"/>
    <w:rsid w:val="0048779E"/>
    <w:rsid w:val="004878DB"/>
    <w:rsid w:val="00487ABC"/>
    <w:rsid w:val="00487C80"/>
    <w:rsid w:val="00487F3C"/>
    <w:rsid w:val="004900D0"/>
    <w:rsid w:val="004904D0"/>
    <w:rsid w:val="004909A0"/>
    <w:rsid w:val="00491045"/>
    <w:rsid w:val="00491276"/>
    <w:rsid w:val="004913A4"/>
    <w:rsid w:val="004915E5"/>
    <w:rsid w:val="00491824"/>
    <w:rsid w:val="004918A2"/>
    <w:rsid w:val="00491A7A"/>
    <w:rsid w:val="00491B82"/>
    <w:rsid w:val="00491BE1"/>
    <w:rsid w:val="00491CEF"/>
    <w:rsid w:val="0049217A"/>
    <w:rsid w:val="00492280"/>
    <w:rsid w:val="004923FD"/>
    <w:rsid w:val="004929EE"/>
    <w:rsid w:val="00492A6C"/>
    <w:rsid w:val="00492B3A"/>
    <w:rsid w:val="00492C06"/>
    <w:rsid w:val="00492FD0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0DC"/>
    <w:rsid w:val="0049411A"/>
    <w:rsid w:val="004942F0"/>
    <w:rsid w:val="00494505"/>
    <w:rsid w:val="004948DD"/>
    <w:rsid w:val="00494B75"/>
    <w:rsid w:val="00494C88"/>
    <w:rsid w:val="00494E72"/>
    <w:rsid w:val="00494F73"/>
    <w:rsid w:val="00495127"/>
    <w:rsid w:val="004951B6"/>
    <w:rsid w:val="004954B4"/>
    <w:rsid w:val="0049558A"/>
    <w:rsid w:val="00495625"/>
    <w:rsid w:val="004958AB"/>
    <w:rsid w:val="00495915"/>
    <w:rsid w:val="0049598F"/>
    <w:rsid w:val="00495B19"/>
    <w:rsid w:val="00496034"/>
    <w:rsid w:val="0049603A"/>
    <w:rsid w:val="00496068"/>
    <w:rsid w:val="0049629B"/>
    <w:rsid w:val="004963B9"/>
    <w:rsid w:val="00496433"/>
    <w:rsid w:val="0049668B"/>
    <w:rsid w:val="004968A2"/>
    <w:rsid w:val="004968A9"/>
    <w:rsid w:val="00496AA8"/>
    <w:rsid w:val="00496C1B"/>
    <w:rsid w:val="00496C7A"/>
    <w:rsid w:val="00497164"/>
    <w:rsid w:val="004973B7"/>
    <w:rsid w:val="004975F5"/>
    <w:rsid w:val="00497721"/>
    <w:rsid w:val="00497737"/>
    <w:rsid w:val="004978A3"/>
    <w:rsid w:val="0049790E"/>
    <w:rsid w:val="00497A97"/>
    <w:rsid w:val="00497BD5"/>
    <w:rsid w:val="00497C37"/>
    <w:rsid w:val="00497DF4"/>
    <w:rsid w:val="00497E33"/>
    <w:rsid w:val="00497EF1"/>
    <w:rsid w:val="00497F23"/>
    <w:rsid w:val="004A0021"/>
    <w:rsid w:val="004A0054"/>
    <w:rsid w:val="004A0413"/>
    <w:rsid w:val="004A0419"/>
    <w:rsid w:val="004A07B6"/>
    <w:rsid w:val="004A0836"/>
    <w:rsid w:val="004A08B9"/>
    <w:rsid w:val="004A09C6"/>
    <w:rsid w:val="004A0A5B"/>
    <w:rsid w:val="004A0B5A"/>
    <w:rsid w:val="004A0D3E"/>
    <w:rsid w:val="004A0EB9"/>
    <w:rsid w:val="004A1066"/>
    <w:rsid w:val="004A1333"/>
    <w:rsid w:val="004A139A"/>
    <w:rsid w:val="004A13CC"/>
    <w:rsid w:val="004A14A8"/>
    <w:rsid w:val="004A161F"/>
    <w:rsid w:val="004A1672"/>
    <w:rsid w:val="004A1A4B"/>
    <w:rsid w:val="004A1B4E"/>
    <w:rsid w:val="004A1B60"/>
    <w:rsid w:val="004A1E36"/>
    <w:rsid w:val="004A1F52"/>
    <w:rsid w:val="004A2069"/>
    <w:rsid w:val="004A247D"/>
    <w:rsid w:val="004A2488"/>
    <w:rsid w:val="004A2766"/>
    <w:rsid w:val="004A27B2"/>
    <w:rsid w:val="004A2819"/>
    <w:rsid w:val="004A2846"/>
    <w:rsid w:val="004A28E3"/>
    <w:rsid w:val="004A29DC"/>
    <w:rsid w:val="004A29F1"/>
    <w:rsid w:val="004A2B59"/>
    <w:rsid w:val="004A2C21"/>
    <w:rsid w:val="004A32B5"/>
    <w:rsid w:val="004A338D"/>
    <w:rsid w:val="004A3432"/>
    <w:rsid w:val="004A35FE"/>
    <w:rsid w:val="004A3895"/>
    <w:rsid w:val="004A3A1E"/>
    <w:rsid w:val="004A3AEB"/>
    <w:rsid w:val="004A3AF3"/>
    <w:rsid w:val="004A41AB"/>
    <w:rsid w:val="004A424B"/>
    <w:rsid w:val="004A451F"/>
    <w:rsid w:val="004A46C1"/>
    <w:rsid w:val="004A485D"/>
    <w:rsid w:val="004A48E8"/>
    <w:rsid w:val="004A4912"/>
    <w:rsid w:val="004A4AB4"/>
    <w:rsid w:val="004A4D55"/>
    <w:rsid w:val="004A51B8"/>
    <w:rsid w:val="004A51E9"/>
    <w:rsid w:val="004A5247"/>
    <w:rsid w:val="004A570B"/>
    <w:rsid w:val="004A589E"/>
    <w:rsid w:val="004A59CC"/>
    <w:rsid w:val="004A5A58"/>
    <w:rsid w:val="004A5AE5"/>
    <w:rsid w:val="004A5DDE"/>
    <w:rsid w:val="004A63E4"/>
    <w:rsid w:val="004A64E8"/>
    <w:rsid w:val="004A6A14"/>
    <w:rsid w:val="004A6C24"/>
    <w:rsid w:val="004A790F"/>
    <w:rsid w:val="004A7984"/>
    <w:rsid w:val="004A7989"/>
    <w:rsid w:val="004A7A0B"/>
    <w:rsid w:val="004A7F13"/>
    <w:rsid w:val="004B02B5"/>
    <w:rsid w:val="004B0308"/>
    <w:rsid w:val="004B0459"/>
    <w:rsid w:val="004B09D0"/>
    <w:rsid w:val="004B09F5"/>
    <w:rsid w:val="004B0A6B"/>
    <w:rsid w:val="004B0AA0"/>
    <w:rsid w:val="004B0CAD"/>
    <w:rsid w:val="004B0CEA"/>
    <w:rsid w:val="004B0E66"/>
    <w:rsid w:val="004B118E"/>
    <w:rsid w:val="004B1318"/>
    <w:rsid w:val="004B1356"/>
    <w:rsid w:val="004B1493"/>
    <w:rsid w:val="004B16EA"/>
    <w:rsid w:val="004B1773"/>
    <w:rsid w:val="004B1792"/>
    <w:rsid w:val="004B1A3F"/>
    <w:rsid w:val="004B1B98"/>
    <w:rsid w:val="004B1D25"/>
    <w:rsid w:val="004B1F2E"/>
    <w:rsid w:val="004B20CA"/>
    <w:rsid w:val="004B22B7"/>
    <w:rsid w:val="004B2310"/>
    <w:rsid w:val="004B249F"/>
    <w:rsid w:val="004B25C6"/>
    <w:rsid w:val="004B28A0"/>
    <w:rsid w:val="004B2AC0"/>
    <w:rsid w:val="004B2B74"/>
    <w:rsid w:val="004B2BA7"/>
    <w:rsid w:val="004B2C8C"/>
    <w:rsid w:val="004B300E"/>
    <w:rsid w:val="004B308E"/>
    <w:rsid w:val="004B3197"/>
    <w:rsid w:val="004B3282"/>
    <w:rsid w:val="004B3390"/>
    <w:rsid w:val="004B3403"/>
    <w:rsid w:val="004B3686"/>
    <w:rsid w:val="004B3AA4"/>
    <w:rsid w:val="004B3C0B"/>
    <w:rsid w:val="004B3E82"/>
    <w:rsid w:val="004B4068"/>
    <w:rsid w:val="004B4321"/>
    <w:rsid w:val="004B4428"/>
    <w:rsid w:val="004B4869"/>
    <w:rsid w:val="004B4892"/>
    <w:rsid w:val="004B4A96"/>
    <w:rsid w:val="004B4AB6"/>
    <w:rsid w:val="004B4D23"/>
    <w:rsid w:val="004B4F5E"/>
    <w:rsid w:val="004B508F"/>
    <w:rsid w:val="004B53A8"/>
    <w:rsid w:val="004B57D2"/>
    <w:rsid w:val="004B58AA"/>
    <w:rsid w:val="004B58AE"/>
    <w:rsid w:val="004B5BC4"/>
    <w:rsid w:val="004B5DF2"/>
    <w:rsid w:val="004B5F32"/>
    <w:rsid w:val="004B5F43"/>
    <w:rsid w:val="004B5F66"/>
    <w:rsid w:val="004B620C"/>
    <w:rsid w:val="004B623B"/>
    <w:rsid w:val="004B6253"/>
    <w:rsid w:val="004B64F9"/>
    <w:rsid w:val="004B66CF"/>
    <w:rsid w:val="004B695E"/>
    <w:rsid w:val="004B6C40"/>
    <w:rsid w:val="004B6D63"/>
    <w:rsid w:val="004B7199"/>
    <w:rsid w:val="004B71C1"/>
    <w:rsid w:val="004B7212"/>
    <w:rsid w:val="004B72CF"/>
    <w:rsid w:val="004B7356"/>
    <w:rsid w:val="004B753A"/>
    <w:rsid w:val="004B7752"/>
    <w:rsid w:val="004B7840"/>
    <w:rsid w:val="004B7B18"/>
    <w:rsid w:val="004B7B4E"/>
    <w:rsid w:val="004B7B65"/>
    <w:rsid w:val="004B7BDE"/>
    <w:rsid w:val="004B7CD0"/>
    <w:rsid w:val="004B7DB2"/>
    <w:rsid w:val="004B7E9F"/>
    <w:rsid w:val="004C00F5"/>
    <w:rsid w:val="004C0119"/>
    <w:rsid w:val="004C0251"/>
    <w:rsid w:val="004C0990"/>
    <w:rsid w:val="004C0A6C"/>
    <w:rsid w:val="004C0CD8"/>
    <w:rsid w:val="004C0E54"/>
    <w:rsid w:val="004C1151"/>
    <w:rsid w:val="004C11F2"/>
    <w:rsid w:val="004C12D2"/>
    <w:rsid w:val="004C13C1"/>
    <w:rsid w:val="004C1544"/>
    <w:rsid w:val="004C1794"/>
    <w:rsid w:val="004C1973"/>
    <w:rsid w:val="004C1AC6"/>
    <w:rsid w:val="004C1AFF"/>
    <w:rsid w:val="004C1B21"/>
    <w:rsid w:val="004C1CF1"/>
    <w:rsid w:val="004C211C"/>
    <w:rsid w:val="004C21A8"/>
    <w:rsid w:val="004C21F9"/>
    <w:rsid w:val="004C2350"/>
    <w:rsid w:val="004C241E"/>
    <w:rsid w:val="004C2556"/>
    <w:rsid w:val="004C2736"/>
    <w:rsid w:val="004C27E7"/>
    <w:rsid w:val="004C2830"/>
    <w:rsid w:val="004C28AA"/>
    <w:rsid w:val="004C29C0"/>
    <w:rsid w:val="004C2C11"/>
    <w:rsid w:val="004C2C95"/>
    <w:rsid w:val="004C2DEC"/>
    <w:rsid w:val="004C2E0D"/>
    <w:rsid w:val="004C2E2D"/>
    <w:rsid w:val="004C2EDF"/>
    <w:rsid w:val="004C31F0"/>
    <w:rsid w:val="004C3A24"/>
    <w:rsid w:val="004C3B9D"/>
    <w:rsid w:val="004C4614"/>
    <w:rsid w:val="004C4642"/>
    <w:rsid w:val="004C4B1E"/>
    <w:rsid w:val="004C4B45"/>
    <w:rsid w:val="004C4D30"/>
    <w:rsid w:val="004C4E09"/>
    <w:rsid w:val="004C4E59"/>
    <w:rsid w:val="004C532C"/>
    <w:rsid w:val="004C54C0"/>
    <w:rsid w:val="004C559B"/>
    <w:rsid w:val="004C55CE"/>
    <w:rsid w:val="004C55EE"/>
    <w:rsid w:val="004C56EA"/>
    <w:rsid w:val="004C577A"/>
    <w:rsid w:val="004C577B"/>
    <w:rsid w:val="004C61EC"/>
    <w:rsid w:val="004C62B7"/>
    <w:rsid w:val="004C669D"/>
    <w:rsid w:val="004C670F"/>
    <w:rsid w:val="004C6742"/>
    <w:rsid w:val="004C6755"/>
    <w:rsid w:val="004C6795"/>
    <w:rsid w:val="004C67B0"/>
    <w:rsid w:val="004C68B2"/>
    <w:rsid w:val="004C68C1"/>
    <w:rsid w:val="004C6A93"/>
    <w:rsid w:val="004C6CD4"/>
    <w:rsid w:val="004C6E78"/>
    <w:rsid w:val="004C747A"/>
    <w:rsid w:val="004C78A4"/>
    <w:rsid w:val="004C79C2"/>
    <w:rsid w:val="004C7BB6"/>
    <w:rsid w:val="004C7BD4"/>
    <w:rsid w:val="004C7C2C"/>
    <w:rsid w:val="004C7EF0"/>
    <w:rsid w:val="004D008D"/>
    <w:rsid w:val="004D00C3"/>
    <w:rsid w:val="004D04D1"/>
    <w:rsid w:val="004D04F7"/>
    <w:rsid w:val="004D0A84"/>
    <w:rsid w:val="004D0B56"/>
    <w:rsid w:val="004D0B65"/>
    <w:rsid w:val="004D0BA0"/>
    <w:rsid w:val="004D0F18"/>
    <w:rsid w:val="004D1090"/>
    <w:rsid w:val="004D11E5"/>
    <w:rsid w:val="004D12C8"/>
    <w:rsid w:val="004D1399"/>
    <w:rsid w:val="004D14BA"/>
    <w:rsid w:val="004D17C4"/>
    <w:rsid w:val="004D1824"/>
    <w:rsid w:val="004D1851"/>
    <w:rsid w:val="004D194C"/>
    <w:rsid w:val="004D1A01"/>
    <w:rsid w:val="004D1A6D"/>
    <w:rsid w:val="004D1B83"/>
    <w:rsid w:val="004D1C53"/>
    <w:rsid w:val="004D1CCD"/>
    <w:rsid w:val="004D20AB"/>
    <w:rsid w:val="004D20C4"/>
    <w:rsid w:val="004D213F"/>
    <w:rsid w:val="004D2206"/>
    <w:rsid w:val="004D22C8"/>
    <w:rsid w:val="004D2387"/>
    <w:rsid w:val="004D2582"/>
    <w:rsid w:val="004D27E7"/>
    <w:rsid w:val="004D28C9"/>
    <w:rsid w:val="004D28FB"/>
    <w:rsid w:val="004D2A6C"/>
    <w:rsid w:val="004D2D60"/>
    <w:rsid w:val="004D2E2D"/>
    <w:rsid w:val="004D32A7"/>
    <w:rsid w:val="004D336C"/>
    <w:rsid w:val="004D33BB"/>
    <w:rsid w:val="004D39E5"/>
    <w:rsid w:val="004D3BC4"/>
    <w:rsid w:val="004D3F30"/>
    <w:rsid w:val="004D412D"/>
    <w:rsid w:val="004D4187"/>
    <w:rsid w:val="004D4308"/>
    <w:rsid w:val="004D43F5"/>
    <w:rsid w:val="004D441F"/>
    <w:rsid w:val="004D44AC"/>
    <w:rsid w:val="004D4505"/>
    <w:rsid w:val="004D45B9"/>
    <w:rsid w:val="004D469A"/>
    <w:rsid w:val="004D46B0"/>
    <w:rsid w:val="004D4A54"/>
    <w:rsid w:val="004D4CA3"/>
    <w:rsid w:val="004D4F1F"/>
    <w:rsid w:val="004D522E"/>
    <w:rsid w:val="004D57BA"/>
    <w:rsid w:val="004D57F4"/>
    <w:rsid w:val="004D5DC2"/>
    <w:rsid w:val="004D5FED"/>
    <w:rsid w:val="004D6442"/>
    <w:rsid w:val="004D6528"/>
    <w:rsid w:val="004D66DB"/>
    <w:rsid w:val="004D66E1"/>
    <w:rsid w:val="004D6793"/>
    <w:rsid w:val="004D68C3"/>
    <w:rsid w:val="004D6C57"/>
    <w:rsid w:val="004D6D4E"/>
    <w:rsid w:val="004D6E94"/>
    <w:rsid w:val="004D7039"/>
    <w:rsid w:val="004D713B"/>
    <w:rsid w:val="004D721D"/>
    <w:rsid w:val="004D753D"/>
    <w:rsid w:val="004D7A27"/>
    <w:rsid w:val="004D7A53"/>
    <w:rsid w:val="004D7AAE"/>
    <w:rsid w:val="004D7BA9"/>
    <w:rsid w:val="004D7CCA"/>
    <w:rsid w:val="004D7D68"/>
    <w:rsid w:val="004D7D7E"/>
    <w:rsid w:val="004D7EBF"/>
    <w:rsid w:val="004E0009"/>
    <w:rsid w:val="004E0082"/>
    <w:rsid w:val="004E022B"/>
    <w:rsid w:val="004E026C"/>
    <w:rsid w:val="004E0495"/>
    <w:rsid w:val="004E05F5"/>
    <w:rsid w:val="004E078A"/>
    <w:rsid w:val="004E0994"/>
    <w:rsid w:val="004E09CD"/>
    <w:rsid w:val="004E09EC"/>
    <w:rsid w:val="004E0A43"/>
    <w:rsid w:val="004E0FF8"/>
    <w:rsid w:val="004E14A3"/>
    <w:rsid w:val="004E1603"/>
    <w:rsid w:val="004E163A"/>
    <w:rsid w:val="004E1A0C"/>
    <w:rsid w:val="004E1A3B"/>
    <w:rsid w:val="004E1C01"/>
    <w:rsid w:val="004E1DFA"/>
    <w:rsid w:val="004E20D0"/>
    <w:rsid w:val="004E2330"/>
    <w:rsid w:val="004E23A0"/>
    <w:rsid w:val="004E24B9"/>
    <w:rsid w:val="004E2513"/>
    <w:rsid w:val="004E253C"/>
    <w:rsid w:val="004E2558"/>
    <w:rsid w:val="004E27DE"/>
    <w:rsid w:val="004E2941"/>
    <w:rsid w:val="004E2A55"/>
    <w:rsid w:val="004E2B27"/>
    <w:rsid w:val="004E2DCB"/>
    <w:rsid w:val="004E2DF7"/>
    <w:rsid w:val="004E2ECE"/>
    <w:rsid w:val="004E2F90"/>
    <w:rsid w:val="004E33D5"/>
    <w:rsid w:val="004E3580"/>
    <w:rsid w:val="004E362B"/>
    <w:rsid w:val="004E38F4"/>
    <w:rsid w:val="004E3983"/>
    <w:rsid w:val="004E3A91"/>
    <w:rsid w:val="004E3AC6"/>
    <w:rsid w:val="004E3B3E"/>
    <w:rsid w:val="004E3C14"/>
    <w:rsid w:val="004E3E92"/>
    <w:rsid w:val="004E3F07"/>
    <w:rsid w:val="004E4257"/>
    <w:rsid w:val="004E468D"/>
    <w:rsid w:val="004E4726"/>
    <w:rsid w:val="004E499A"/>
    <w:rsid w:val="004E4A2A"/>
    <w:rsid w:val="004E4E26"/>
    <w:rsid w:val="004E5337"/>
    <w:rsid w:val="004E546E"/>
    <w:rsid w:val="004E55EE"/>
    <w:rsid w:val="004E562B"/>
    <w:rsid w:val="004E58EE"/>
    <w:rsid w:val="004E5959"/>
    <w:rsid w:val="004E59C0"/>
    <w:rsid w:val="004E5A55"/>
    <w:rsid w:val="004E5A7D"/>
    <w:rsid w:val="004E5D6A"/>
    <w:rsid w:val="004E5DDB"/>
    <w:rsid w:val="004E5ECE"/>
    <w:rsid w:val="004E5F3D"/>
    <w:rsid w:val="004E6201"/>
    <w:rsid w:val="004E62C6"/>
    <w:rsid w:val="004E6419"/>
    <w:rsid w:val="004E6720"/>
    <w:rsid w:val="004E6877"/>
    <w:rsid w:val="004E6B4A"/>
    <w:rsid w:val="004E6D5A"/>
    <w:rsid w:val="004E6EC1"/>
    <w:rsid w:val="004E70B9"/>
    <w:rsid w:val="004E71A9"/>
    <w:rsid w:val="004E722A"/>
    <w:rsid w:val="004E72D8"/>
    <w:rsid w:val="004E7466"/>
    <w:rsid w:val="004E7505"/>
    <w:rsid w:val="004E7810"/>
    <w:rsid w:val="004E7BF4"/>
    <w:rsid w:val="004E7D9E"/>
    <w:rsid w:val="004F001A"/>
    <w:rsid w:val="004F00CF"/>
    <w:rsid w:val="004F0141"/>
    <w:rsid w:val="004F0151"/>
    <w:rsid w:val="004F02A1"/>
    <w:rsid w:val="004F039F"/>
    <w:rsid w:val="004F04BB"/>
    <w:rsid w:val="004F04C2"/>
    <w:rsid w:val="004F0680"/>
    <w:rsid w:val="004F06D8"/>
    <w:rsid w:val="004F07A1"/>
    <w:rsid w:val="004F0895"/>
    <w:rsid w:val="004F0AD2"/>
    <w:rsid w:val="004F0DEA"/>
    <w:rsid w:val="004F0E22"/>
    <w:rsid w:val="004F0E69"/>
    <w:rsid w:val="004F1090"/>
    <w:rsid w:val="004F12D6"/>
    <w:rsid w:val="004F1551"/>
    <w:rsid w:val="004F162B"/>
    <w:rsid w:val="004F172A"/>
    <w:rsid w:val="004F17B9"/>
    <w:rsid w:val="004F1846"/>
    <w:rsid w:val="004F1AC0"/>
    <w:rsid w:val="004F1D64"/>
    <w:rsid w:val="004F1E27"/>
    <w:rsid w:val="004F1E2C"/>
    <w:rsid w:val="004F2180"/>
    <w:rsid w:val="004F2186"/>
    <w:rsid w:val="004F2233"/>
    <w:rsid w:val="004F23B0"/>
    <w:rsid w:val="004F24B5"/>
    <w:rsid w:val="004F24D7"/>
    <w:rsid w:val="004F2500"/>
    <w:rsid w:val="004F2B02"/>
    <w:rsid w:val="004F2BA6"/>
    <w:rsid w:val="004F2C83"/>
    <w:rsid w:val="004F34D3"/>
    <w:rsid w:val="004F396D"/>
    <w:rsid w:val="004F39A9"/>
    <w:rsid w:val="004F39F8"/>
    <w:rsid w:val="004F3A04"/>
    <w:rsid w:val="004F3A2A"/>
    <w:rsid w:val="004F3A54"/>
    <w:rsid w:val="004F3DA0"/>
    <w:rsid w:val="004F408F"/>
    <w:rsid w:val="004F42AD"/>
    <w:rsid w:val="004F44DC"/>
    <w:rsid w:val="004F45A6"/>
    <w:rsid w:val="004F48AD"/>
    <w:rsid w:val="004F4913"/>
    <w:rsid w:val="004F4B59"/>
    <w:rsid w:val="004F4BC6"/>
    <w:rsid w:val="004F4C65"/>
    <w:rsid w:val="004F4F2D"/>
    <w:rsid w:val="004F51DD"/>
    <w:rsid w:val="004F5215"/>
    <w:rsid w:val="004F5216"/>
    <w:rsid w:val="004F55E4"/>
    <w:rsid w:val="004F56AB"/>
    <w:rsid w:val="004F5C4F"/>
    <w:rsid w:val="004F5CA4"/>
    <w:rsid w:val="004F5CEE"/>
    <w:rsid w:val="004F63E4"/>
    <w:rsid w:val="004F6633"/>
    <w:rsid w:val="004F6646"/>
    <w:rsid w:val="004F6713"/>
    <w:rsid w:val="004F6A62"/>
    <w:rsid w:val="004F6BC3"/>
    <w:rsid w:val="004F6BFC"/>
    <w:rsid w:val="004F6C8B"/>
    <w:rsid w:val="004F6DBF"/>
    <w:rsid w:val="004F7170"/>
    <w:rsid w:val="004F736C"/>
    <w:rsid w:val="004F756C"/>
    <w:rsid w:val="004F783C"/>
    <w:rsid w:val="004F7928"/>
    <w:rsid w:val="004F79BA"/>
    <w:rsid w:val="004F79F5"/>
    <w:rsid w:val="004F7B5C"/>
    <w:rsid w:val="004F7BFD"/>
    <w:rsid w:val="004F7C94"/>
    <w:rsid w:val="005000AB"/>
    <w:rsid w:val="005000E7"/>
    <w:rsid w:val="00500247"/>
    <w:rsid w:val="005002E5"/>
    <w:rsid w:val="0050032E"/>
    <w:rsid w:val="0050045D"/>
    <w:rsid w:val="00500465"/>
    <w:rsid w:val="005004FE"/>
    <w:rsid w:val="0050052E"/>
    <w:rsid w:val="0050068A"/>
    <w:rsid w:val="00500C42"/>
    <w:rsid w:val="005011E3"/>
    <w:rsid w:val="0050122E"/>
    <w:rsid w:val="00501238"/>
    <w:rsid w:val="00501337"/>
    <w:rsid w:val="00501701"/>
    <w:rsid w:val="0050181F"/>
    <w:rsid w:val="005018F6"/>
    <w:rsid w:val="0050197A"/>
    <w:rsid w:val="00501AE5"/>
    <w:rsid w:val="00501D3A"/>
    <w:rsid w:val="00501E23"/>
    <w:rsid w:val="0050276B"/>
    <w:rsid w:val="005027F1"/>
    <w:rsid w:val="00502AA0"/>
    <w:rsid w:val="00502B92"/>
    <w:rsid w:val="00502BAC"/>
    <w:rsid w:val="00502CA0"/>
    <w:rsid w:val="00502ED5"/>
    <w:rsid w:val="00502FA8"/>
    <w:rsid w:val="005032A3"/>
    <w:rsid w:val="0050346D"/>
    <w:rsid w:val="005035C5"/>
    <w:rsid w:val="0050366E"/>
    <w:rsid w:val="0050367E"/>
    <w:rsid w:val="005038A5"/>
    <w:rsid w:val="00503D30"/>
    <w:rsid w:val="00503D3B"/>
    <w:rsid w:val="00503F22"/>
    <w:rsid w:val="00504167"/>
    <w:rsid w:val="0050422F"/>
    <w:rsid w:val="00504517"/>
    <w:rsid w:val="0050456D"/>
    <w:rsid w:val="005046C1"/>
    <w:rsid w:val="0050475B"/>
    <w:rsid w:val="0050490A"/>
    <w:rsid w:val="00504AFA"/>
    <w:rsid w:val="00504BB2"/>
    <w:rsid w:val="00504E4B"/>
    <w:rsid w:val="00504E4C"/>
    <w:rsid w:val="00504F08"/>
    <w:rsid w:val="005051D8"/>
    <w:rsid w:val="00505250"/>
    <w:rsid w:val="00505266"/>
    <w:rsid w:val="0050537B"/>
    <w:rsid w:val="00505383"/>
    <w:rsid w:val="00505901"/>
    <w:rsid w:val="0050594C"/>
    <w:rsid w:val="005059D9"/>
    <w:rsid w:val="005059ED"/>
    <w:rsid w:val="00505A8F"/>
    <w:rsid w:val="00505B55"/>
    <w:rsid w:val="00505DC6"/>
    <w:rsid w:val="00506060"/>
    <w:rsid w:val="005060C2"/>
    <w:rsid w:val="0050619F"/>
    <w:rsid w:val="00506211"/>
    <w:rsid w:val="005062F4"/>
    <w:rsid w:val="005063D5"/>
    <w:rsid w:val="005067BE"/>
    <w:rsid w:val="005067CB"/>
    <w:rsid w:val="00506819"/>
    <w:rsid w:val="00506BB4"/>
    <w:rsid w:val="00506C92"/>
    <w:rsid w:val="00506F3D"/>
    <w:rsid w:val="00506FFF"/>
    <w:rsid w:val="0050718E"/>
    <w:rsid w:val="005071E6"/>
    <w:rsid w:val="00507385"/>
    <w:rsid w:val="005073E7"/>
    <w:rsid w:val="005075C0"/>
    <w:rsid w:val="0050799E"/>
    <w:rsid w:val="00507B39"/>
    <w:rsid w:val="00507BD9"/>
    <w:rsid w:val="00507D3E"/>
    <w:rsid w:val="00507FB6"/>
    <w:rsid w:val="005100EB"/>
    <w:rsid w:val="00510221"/>
    <w:rsid w:val="005103E6"/>
    <w:rsid w:val="0051046C"/>
    <w:rsid w:val="005104B3"/>
    <w:rsid w:val="00510659"/>
    <w:rsid w:val="00510722"/>
    <w:rsid w:val="0051072B"/>
    <w:rsid w:val="00510835"/>
    <w:rsid w:val="0051083E"/>
    <w:rsid w:val="00510A2F"/>
    <w:rsid w:val="00510B23"/>
    <w:rsid w:val="00511290"/>
    <w:rsid w:val="005114B8"/>
    <w:rsid w:val="005114C5"/>
    <w:rsid w:val="00511561"/>
    <w:rsid w:val="005115BC"/>
    <w:rsid w:val="005116FF"/>
    <w:rsid w:val="00511846"/>
    <w:rsid w:val="0051196C"/>
    <w:rsid w:val="00511CDF"/>
    <w:rsid w:val="00511D25"/>
    <w:rsid w:val="00511D27"/>
    <w:rsid w:val="00511E5C"/>
    <w:rsid w:val="005120BB"/>
    <w:rsid w:val="00512673"/>
    <w:rsid w:val="0051278F"/>
    <w:rsid w:val="005129CF"/>
    <w:rsid w:val="00512A4A"/>
    <w:rsid w:val="00512D8D"/>
    <w:rsid w:val="00512D99"/>
    <w:rsid w:val="00512FDE"/>
    <w:rsid w:val="005130F6"/>
    <w:rsid w:val="00513228"/>
    <w:rsid w:val="005134FB"/>
    <w:rsid w:val="00513936"/>
    <w:rsid w:val="00513A58"/>
    <w:rsid w:val="00513B7B"/>
    <w:rsid w:val="00513D9E"/>
    <w:rsid w:val="00513F31"/>
    <w:rsid w:val="0051408A"/>
    <w:rsid w:val="00514253"/>
    <w:rsid w:val="00514372"/>
    <w:rsid w:val="005143F3"/>
    <w:rsid w:val="0051446A"/>
    <w:rsid w:val="005144AE"/>
    <w:rsid w:val="00514699"/>
    <w:rsid w:val="00514AE5"/>
    <w:rsid w:val="00514B35"/>
    <w:rsid w:val="00514BC5"/>
    <w:rsid w:val="00514C31"/>
    <w:rsid w:val="005150DD"/>
    <w:rsid w:val="00515104"/>
    <w:rsid w:val="00515380"/>
    <w:rsid w:val="00515403"/>
    <w:rsid w:val="00515AA7"/>
    <w:rsid w:val="00515AFE"/>
    <w:rsid w:val="00515BD4"/>
    <w:rsid w:val="00515E21"/>
    <w:rsid w:val="005161C7"/>
    <w:rsid w:val="005161D4"/>
    <w:rsid w:val="00516279"/>
    <w:rsid w:val="005162D2"/>
    <w:rsid w:val="005164A1"/>
    <w:rsid w:val="005168AA"/>
    <w:rsid w:val="00516AC3"/>
    <w:rsid w:val="00516AED"/>
    <w:rsid w:val="00516BE4"/>
    <w:rsid w:val="00516D4A"/>
    <w:rsid w:val="00516D85"/>
    <w:rsid w:val="00516F1D"/>
    <w:rsid w:val="00516F71"/>
    <w:rsid w:val="005171FC"/>
    <w:rsid w:val="00517245"/>
    <w:rsid w:val="0051724C"/>
    <w:rsid w:val="005173B9"/>
    <w:rsid w:val="00517521"/>
    <w:rsid w:val="005175C9"/>
    <w:rsid w:val="005175FF"/>
    <w:rsid w:val="005178DC"/>
    <w:rsid w:val="00517A67"/>
    <w:rsid w:val="00517C90"/>
    <w:rsid w:val="00520237"/>
    <w:rsid w:val="005203AA"/>
    <w:rsid w:val="0052049A"/>
    <w:rsid w:val="00520863"/>
    <w:rsid w:val="005208F2"/>
    <w:rsid w:val="00520BB6"/>
    <w:rsid w:val="00520BEF"/>
    <w:rsid w:val="00520C26"/>
    <w:rsid w:val="00520D2B"/>
    <w:rsid w:val="00520E20"/>
    <w:rsid w:val="00520EA3"/>
    <w:rsid w:val="00520F92"/>
    <w:rsid w:val="00520FE2"/>
    <w:rsid w:val="005212C7"/>
    <w:rsid w:val="0052136F"/>
    <w:rsid w:val="005213E6"/>
    <w:rsid w:val="00521517"/>
    <w:rsid w:val="00521575"/>
    <w:rsid w:val="00521D61"/>
    <w:rsid w:val="00521E6A"/>
    <w:rsid w:val="00522051"/>
    <w:rsid w:val="005222E9"/>
    <w:rsid w:val="0052235F"/>
    <w:rsid w:val="005226F7"/>
    <w:rsid w:val="005226FB"/>
    <w:rsid w:val="0052287F"/>
    <w:rsid w:val="00522940"/>
    <w:rsid w:val="00522C6C"/>
    <w:rsid w:val="0052310C"/>
    <w:rsid w:val="0052313A"/>
    <w:rsid w:val="00523157"/>
    <w:rsid w:val="0052324C"/>
    <w:rsid w:val="00523423"/>
    <w:rsid w:val="00523866"/>
    <w:rsid w:val="0052399B"/>
    <w:rsid w:val="00523B2A"/>
    <w:rsid w:val="00523BCA"/>
    <w:rsid w:val="00523E22"/>
    <w:rsid w:val="00524043"/>
    <w:rsid w:val="005241D3"/>
    <w:rsid w:val="005241E6"/>
    <w:rsid w:val="00524200"/>
    <w:rsid w:val="00524329"/>
    <w:rsid w:val="0052440D"/>
    <w:rsid w:val="00524632"/>
    <w:rsid w:val="005246D6"/>
    <w:rsid w:val="005246DB"/>
    <w:rsid w:val="00524742"/>
    <w:rsid w:val="0052486E"/>
    <w:rsid w:val="00524CBD"/>
    <w:rsid w:val="00524D24"/>
    <w:rsid w:val="00525025"/>
    <w:rsid w:val="00525038"/>
    <w:rsid w:val="00525062"/>
    <w:rsid w:val="005251E4"/>
    <w:rsid w:val="0052525F"/>
    <w:rsid w:val="005253EC"/>
    <w:rsid w:val="00525405"/>
    <w:rsid w:val="00525720"/>
    <w:rsid w:val="00525780"/>
    <w:rsid w:val="0052590A"/>
    <w:rsid w:val="00525BD4"/>
    <w:rsid w:val="00525C86"/>
    <w:rsid w:val="00525C99"/>
    <w:rsid w:val="00525CDD"/>
    <w:rsid w:val="00525D4A"/>
    <w:rsid w:val="00525DE3"/>
    <w:rsid w:val="00525E8D"/>
    <w:rsid w:val="0052613A"/>
    <w:rsid w:val="0052614B"/>
    <w:rsid w:val="005261BE"/>
    <w:rsid w:val="00526625"/>
    <w:rsid w:val="005266F5"/>
    <w:rsid w:val="0052700E"/>
    <w:rsid w:val="00527213"/>
    <w:rsid w:val="0052740B"/>
    <w:rsid w:val="005275F2"/>
    <w:rsid w:val="005277A2"/>
    <w:rsid w:val="00527A52"/>
    <w:rsid w:val="00527D55"/>
    <w:rsid w:val="00527D7C"/>
    <w:rsid w:val="005304CF"/>
    <w:rsid w:val="00530717"/>
    <w:rsid w:val="00530981"/>
    <w:rsid w:val="005309CF"/>
    <w:rsid w:val="00530B2F"/>
    <w:rsid w:val="00530DDB"/>
    <w:rsid w:val="00531478"/>
    <w:rsid w:val="00531671"/>
    <w:rsid w:val="0053194F"/>
    <w:rsid w:val="00531DF5"/>
    <w:rsid w:val="00531E5B"/>
    <w:rsid w:val="00532276"/>
    <w:rsid w:val="00532351"/>
    <w:rsid w:val="0053271F"/>
    <w:rsid w:val="00532815"/>
    <w:rsid w:val="00532872"/>
    <w:rsid w:val="00532C30"/>
    <w:rsid w:val="00532C69"/>
    <w:rsid w:val="00533277"/>
    <w:rsid w:val="005332C1"/>
    <w:rsid w:val="005332DD"/>
    <w:rsid w:val="00533349"/>
    <w:rsid w:val="005334DF"/>
    <w:rsid w:val="005335B1"/>
    <w:rsid w:val="00533AE5"/>
    <w:rsid w:val="00533BC7"/>
    <w:rsid w:val="00533CB8"/>
    <w:rsid w:val="00533FB0"/>
    <w:rsid w:val="0053412E"/>
    <w:rsid w:val="005341EF"/>
    <w:rsid w:val="00534299"/>
    <w:rsid w:val="00534558"/>
    <w:rsid w:val="0053455B"/>
    <w:rsid w:val="0053469A"/>
    <w:rsid w:val="005349C1"/>
    <w:rsid w:val="00534A55"/>
    <w:rsid w:val="00534AD8"/>
    <w:rsid w:val="00534AEF"/>
    <w:rsid w:val="00534C56"/>
    <w:rsid w:val="00534D4D"/>
    <w:rsid w:val="00534EC4"/>
    <w:rsid w:val="0053509D"/>
    <w:rsid w:val="005351FF"/>
    <w:rsid w:val="00535358"/>
    <w:rsid w:val="005353D7"/>
    <w:rsid w:val="00535722"/>
    <w:rsid w:val="00535A33"/>
    <w:rsid w:val="00535D94"/>
    <w:rsid w:val="00535FB1"/>
    <w:rsid w:val="0053612E"/>
    <w:rsid w:val="005366C6"/>
    <w:rsid w:val="005367F4"/>
    <w:rsid w:val="0053680F"/>
    <w:rsid w:val="005368F6"/>
    <w:rsid w:val="005369FF"/>
    <w:rsid w:val="00536A00"/>
    <w:rsid w:val="00536DEB"/>
    <w:rsid w:val="005370EA"/>
    <w:rsid w:val="00537199"/>
    <w:rsid w:val="005373EF"/>
    <w:rsid w:val="00537A54"/>
    <w:rsid w:val="00537A63"/>
    <w:rsid w:val="00537BCD"/>
    <w:rsid w:val="00537CBE"/>
    <w:rsid w:val="005400D5"/>
    <w:rsid w:val="005403B8"/>
    <w:rsid w:val="00540491"/>
    <w:rsid w:val="00540620"/>
    <w:rsid w:val="0054082E"/>
    <w:rsid w:val="005408F0"/>
    <w:rsid w:val="00540A85"/>
    <w:rsid w:val="00540B63"/>
    <w:rsid w:val="00540E7D"/>
    <w:rsid w:val="00540E8D"/>
    <w:rsid w:val="00540F83"/>
    <w:rsid w:val="00541172"/>
    <w:rsid w:val="0054128C"/>
    <w:rsid w:val="0054134C"/>
    <w:rsid w:val="00541520"/>
    <w:rsid w:val="005415A4"/>
    <w:rsid w:val="00541BD9"/>
    <w:rsid w:val="00541F29"/>
    <w:rsid w:val="00541F96"/>
    <w:rsid w:val="00542221"/>
    <w:rsid w:val="005428E0"/>
    <w:rsid w:val="00542942"/>
    <w:rsid w:val="00542A85"/>
    <w:rsid w:val="00542B96"/>
    <w:rsid w:val="00542BAB"/>
    <w:rsid w:val="00542BAD"/>
    <w:rsid w:val="00542FF0"/>
    <w:rsid w:val="00543B61"/>
    <w:rsid w:val="00543C6F"/>
    <w:rsid w:val="00543CD1"/>
    <w:rsid w:val="00543D82"/>
    <w:rsid w:val="00543E6A"/>
    <w:rsid w:val="00544228"/>
    <w:rsid w:val="0054456C"/>
    <w:rsid w:val="00544667"/>
    <w:rsid w:val="005449AD"/>
    <w:rsid w:val="00544B79"/>
    <w:rsid w:val="00544C4E"/>
    <w:rsid w:val="00544E72"/>
    <w:rsid w:val="00544FCA"/>
    <w:rsid w:val="0054517C"/>
    <w:rsid w:val="00545418"/>
    <w:rsid w:val="00545548"/>
    <w:rsid w:val="005455FB"/>
    <w:rsid w:val="005457D5"/>
    <w:rsid w:val="00545845"/>
    <w:rsid w:val="00545926"/>
    <w:rsid w:val="00545E8F"/>
    <w:rsid w:val="005460D7"/>
    <w:rsid w:val="005460D9"/>
    <w:rsid w:val="005461BE"/>
    <w:rsid w:val="005462F7"/>
    <w:rsid w:val="005467DE"/>
    <w:rsid w:val="005469D2"/>
    <w:rsid w:val="00546A58"/>
    <w:rsid w:val="00546A7A"/>
    <w:rsid w:val="00546B00"/>
    <w:rsid w:val="00546B01"/>
    <w:rsid w:val="00546D11"/>
    <w:rsid w:val="00546E10"/>
    <w:rsid w:val="00546EF2"/>
    <w:rsid w:val="00546F04"/>
    <w:rsid w:val="00546FA6"/>
    <w:rsid w:val="005473FA"/>
    <w:rsid w:val="0054744A"/>
    <w:rsid w:val="005474BE"/>
    <w:rsid w:val="00547A35"/>
    <w:rsid w:val="00547AC7"/>
    <w:rsid w:val="00547ACE"/>
    <w:rsid w:val="0055008A"/>
    <w:rsid w:val="00550189"/>
    <w:rsid w:val="0055048B"/>
    <w:rsid w:val="0055049F"/>
    <w:rsid w:val="005504AB"/>
    <w:rsid w:val="00550637"/>
    <w:rsid w:val="0055068B"/>
    <w:rsid w:val="0055097E"/>
    <w:rsid w:val="00550B1E"/>
    <w:rsid w:val="00550DCB"/>
    <w:rsid w:val="00550EE8"/>
    <w:rsid w:val="00551152"/>
    <w:rsid w:val="0055119D"/>
    <w:rsid w:val="00551268"/>
    <w:rsid w:val="00551275"/>
    <w:rsid w:val="00551380"/>
    <w:rsid w:val="0055158D"/>
    <w:rsid w:val="00551663"/>
    <w:rsid w:val="00551725"/>
    <w:rsid w:val="00551916"/>
    <w:rsid w:val="00551DA8"/>
    <w:rsid w:val="00551E19"/>
    <w:rsid w:val="00551F1E"/>
    <w:rsid w:val="00551F35"/>
    <w:rsid w:val="00551FF1"/>
    <w:rsid w:val="005523D9"/>
    <w:rsid w:val="0055240A"/>
    <w:rsid w:val="0055286B"/>
    <w:rsid w:val="00552AA2"/>
    <w:rsid w:val="00552C5E"/>
    <w:rsid w:val="00552D5C"/>
    <w:rsid w:val="00552FCE"/>
    <w:rsid w:val="0055300C"/>
    <w:rsid w:val="00553019"/>
    <w:rsid w:val="005530BD"/>
    <w:rsid w:val="005530CE"/>
    <w:rsid w:val="005536D5"/>
    <w:rsid w:val="00553D84"/>
    <w:rsid w:val="00553F20"/>
    <w:rsid w:val="005546A3"/>
    <w:rsid w:val="00554A06"/>
    <w:rsid w:val="00554B23"/>
    <w:rsid w:val="00554EA8"/>
    <w:rsid w:val="0055507E"/>
    <w:rsid w:val="00555288"/>
    <w:rsid w:val="0055532C"/>
    <w:rsid w:val="005556AB"/>
    <w:rsid w:val="005556AC"/>
    <w:rsid w:val="00555882"/>
    <w:rsid w:val="00555ACA"/>
    <w:rsid w:val="00555B9A"/>
    <w:rsid w:val="00555D17"/>
    <w:rsid w:val="00555DCE"/>
    <w:rsid w:val="00555E13"/>
    <w:rsid w:val="005562C6"/>
    <w:rsid w:val="00556317"/>
    <w:rsid w:val="00556462"/>
    <w:rsid w:val="0055665D"/>
    <w:rsid w:val="0055665F"/>
    <w:rsid w:val="0055690E"/>
    <w:rsid w:val="0055695A"/>
    <w:rsid w:val="005569D2"/>
    <w:rsid w:val="00556C2C"/>
    <w:rsid w:val="00556CBD"/>
    <w:rsid w:val="00556FDB"/>
    <w:rsid w:val="005570F9"/>
    <w:rsid w:val="00557399"/>
    <w:rsid w:val="00557530"/>
    <w:rsid w:val="0055784C"/>
    <w:rsid w:val="00557872"/>
    <w:rsid w:val="00557B04"/>
    <w:rsid w:val="00557F57"/>
    <w:rsid w:val="00560135"/>
    <w:rsid w:val="00560192"/>
    <w:rsid w:val="00560194"/>
    <w:rsid w:val="00560288"/>
    <w:rsid w:val="0056054B"/>
    <w:rsid w:val="00560860"/>
    <w:rsid w:val="00560899"/>
    <w:rsid w:val="0056095E"/>
    <w:rsid w:val="00560AF0"/>
    <w:rsid w:val="00560C8D"/>
    <w:rsid w:val="00560DB1"/>
    <w:rsid w:val="00560E43"/>
    <w:rsid w:val="00561021"/>
    <w:rsid w:val="005610D5"/>
    <w:rsid w:val="0056111B"/>
    <w:rsid w:val="005618D9"/>
    <w:rsid w:val="00561928"/>
    <w:rsid w:val="00561AA8"/>
    <w:rsid w:val="00561B99"/>
    <w:rsid w:val="00561C3A"/>
    <w:rsid w:val="00561C87"/>
    <w:rsid w:val="00561DCE"/>
    <w:rsid w:val="005620E3"/>
    <w:rsid w:val="005622C6"/>
    <w:rsid w:val="005622CC"/>
    <w:rsid w:val="00562570"/>
    <w:rsid w:val="005626E9"/>
    <w:rsid w:val="0056271E"/>
    <w:rsid w:val="0056279E"/>
    <w:rsid w:val="005628F0"/>
    <w:rsid w:val="00563537"/>
    <w:rsid w:val="00563650"/>
    <w:rsid w:val="005637BC"/>
    <w:rsid w:val="0056381F"/>
    <w:rsid w:val="00563928"/>
    <w:rsid w:val="00563A05"/>
    <w:rsid w:val="00563A39"/>
    <w:rsid w:val="00563F10"/>
    <w:rsid w:val="00564038"/>
    <w:rsid w:val="0056427C"/>
    <w:rsid w:val="00564343"/>
    <w:rsid w:val="0056458D"/>
    <w:rsid w:val="00564D20"/>
    <w:rsid w:val="00564D34"/>
    <w:rsid w:val="00564F21"/>
    <w:rsid w:val="005650EF"/>
    <w:rsid w:val="00565260"/>
    <w:rsid w:val="005652DD"/>
    <w:rsid w:val="00565687"/>
    <w:rsid w:val="005656B4"/>
    <w:rsid w:val="00565977"/>
    <w:rsid w:val="00565AEB"/>
    <w:rsid w:val="00565DF6"/>
    <w:rsid w:val="005660A7"/>
    <w:rsid w:val="005663AE"/>
    <w:rsid w:val="00566525"/>
    <w:rsid w:val="0056659C"/>
    <w:rsid w:val="0056660C"/>
    <w:rsid w:val="005666D2"/>
    <w:rsid w:val="00566946"/>
    <w:rsid w:val="00566A1F"/>
    <w:rsid w:val="00566BBE"/>
    <w:rsid w:val="00566DDE"/>
    <w:rsid w:val="00566E1F"/>
    <w:rsid w:val="00566FD2"/>
    <w:rsid w:val="0056722E"/>
    <w:rsid w:val="0056726D"/>
    <w:rsid w:val="005672AD"/>
    <w:rsid w:val="00567307"/>
    <w:rsid w:val="00567703"/>
    <w:rsid w:val="0056790F"/>
    <w:rsid w:val="00567E4E"/>
    <w:rsid w:val="00567E5F"/>
    <w:rsid w:val="00567F3C"/>
    <w:rsid w:val="005700CD"/>
    <w:rsid w:val="0057022E"/>
    <w:rsid w:val="005703A0"/>
    <w:rsid w:val="005703D9"/>
    <w:rsid w:val="005705E7"/>
    <w:rsid w:val="00570707"/>
    <w:rsid w:val="00570733"/>
    <w:rsid w:val="00570797"/>
    <w:rsid w:val="00570818"/>
    <w:rsid w:val="005708F5"/>
    <w:rsid w:val="005708FA"/>
    <w:rsid w:val="0057096E"/>
    <w:rsid w:val="00570EC1"/>
    <w:rsid w:val="00570EE2"/>
    <w:rsid w:val="005710A1"/>
    <w:rsid w:val="0057116E"/>
    <w:rsid w:val="00571192"/>
    <w:rsid w:val="00571304"/>
    <w:rsid w:val="005714B6"/>
    <w:rsid w:val="005716D0"/>
    <w:rsid w:val="00571C7E"/>
    <w:rsid w:val="00571C95"/>
    <w:rsid w:val="00571E01"/>
    <w:rsid w:val="005721DA"/>
    <w:rsid w:val="00572549"/>
    <w:rsid w:val="00572608"/>
    <w:rsid w:val="005727AF"/>
    <w:rsid w:val="0057281E"/>
    <w:rsid w:val="00572998"/>
    <w:rsid w:val="00572A27"/>
    <w:rsid w:val="00572AD2"/>
    <w:rsid w:val="00572C14"/>
    <w:rsid w:val="00572D6F"/>
    <w:rsid w:val="005730A6"/>
    <w:rsid w:val="0057322B"/>
    <w:rsid w:val="005732E6"/>
    <w:rsid w:val="005734B3"/>
    <w:rsid w:val="00573571"/>
    <w:rsid w:val="005736F8"/>
    <w:rsid w:val="00573827"/>
    <w:rsid w:val="00573AAE"/>
    <w:rsid w:val="00573C97"/>
    <w:rsid w:val="00573CF3"/>
    <w:rsid w:val="00573D11"/>
    <w:rsid w:val="00573FA0"/>
    <w:rsid w:val="00574087"/>
    <w:rsid w:val="005740BE"/>
    <w:rsid w:val="0057421A"/>
    <w:rsid w:val="00574282"/>
    <w:rsid w:val="005742F3"/>
    <w:rsid w:val="00574309"/>
    <w:rsid w:val="0057463F"/>
    <w:rsid w:val="00574912"/>
    <w:rsid w:val="00574CD4"/>
    <w:rsid w:val="00574D3E"/>
    <w:rsid w:val="00574DAF"/>
    <w:rsid w:val="00574DCE"/>
    <w:rsid w:val="0057514D"/>
    <w:rsid w:val="0057520F"/>
    <w:rsid w:val="005752D8"/>
    <w:rsid w:val="00575341"/>
    <w:rsid w:val="00575657"/>
    <w:rsid w:val="005756D0"/>
    <w:rsid w:val="00575763"/>
    <w:rsid w:val="00575972"/>
    <w:rsid w:val="00576047"/>
    <w:rsid w:val="005761D8"/>
    <w:rsid w:val="005764D0"/>
    <w:rsid w:val="0057659E"/>
    <w:rsid w:val="00576726"/>
    <w:rsid w:val="005767C8"/>
    <w:rsid w:val="0057695A"/>
    <w:rsid w:val="00576B9B"/>
    <w:rsid w:val="00576BEF"/>
    <w:rsid w:val="00576FF9"/>
    <w:rsid w:val="005777F5"/>
    <w:rsid w:val="00577866"/>
    <w:rsid w:val="005778C8"/>
    <w:rsid w:val="0057795D"/>
    <w:rsid w:val="00577998"/>
    <w:rsid w:val="00577A05"/>
    <w:rsid w:val="00577FCD"/>
    <w:rsid w:val="00580078"/>
    <w:rsid w:val="00580773"/>
    <w:rsid w:val="00580814"/>
    <w:rsid w:val="00580C6D"/>
    <w:rsid w:val="00580F32"/>
    <w:rsid w:val="005810D1"/>
    <w:rsid w:val="005810D3"/>
    <w:rsid w:val="0058110F"/>
    <w:rsid w:val="00581148"/>
    <w:rsid w:val="005812A6"/>
    <w:rsid w:val="005812AB"/>
    <w:rsid w:val="0058138A"/>
    <w:rsid w:val="005814F0"/>
    <w:rsid w:val="0058156E"/>
    <w:rsid w:val="00581705"/>
    <w:rsid w:val="005817C6"/>
    <w:rsid w:val="00581840"/>
    <w:rsid w:val="00581CC5"/>
    <w:rsid w:val="00581DBC"/>
    <w:rsid w:val="00581F88"/>
    <w:rsid w:val="00582DF4"/>
    <w:rsid w:val="00582E29"/>
    <w:rsid w:val="00582E7D"/>
    <w:rsid w:val="0058301D"/>
    <w:rsid w:val="0058305C"/>
    <w:rsid w:val="00583099"/>
    <w:rsid w:val="005830DE"/>
    <w:rsid w:val="00583181"/>
    <w:rsid w:val="00583324"/>
    <w:rsid w:val="00583663"/>
    <w:rsid w:val="005836A7"/>
    <w:rsid w:val="00583722"/>
    <w:rsid w:val="005837AF"/>
    <w:rsid w:val="005837FE"/>
    <w:rsid w:val="0058382E"/>
    <w:rsid w:val="00583D11"/>
    <w:rsid w:val="00583DAF"/>
    <w:rsid w:val="00583F19"/>
    <w:rsid w:val="00583FFE"/>
    <w:rsid w:val="0058404F"/>
    <w:rsid w:val="0058409A"/>
    <w:rsid w:val="005841B9"/>
    <w:rsid w:val="005842F0"/>
    <w:rsid w:val="00584793"/>
    <w:rsid w:val="00584908"/>
    <w:rsid w:val="00584BBC"/>
    <w:rsid w:val="00584BD1"/>
    <w:rsid w:val="00584BDB"/>
    <w:rsid w:val="00584C17"/>
    <w:rsid w:val="00584D23"/>
    <w:rsid w:val="00584E75"/>
    <w:rsid w:val="00584FF8"/>
    <w:rsid w:val="00585105"/>
    <w:rsid w:val="0058518B"/>
    <w:rsid w:val="0058554A"/>
    <w:rsid w:val="00585688"/>
    <w:rsid w:val="005857E0"/>
    <w:rsid w:val="0058580D"/>
    <w:rsid w:val="00585B52"/>
    <w:rsid w:val="00585C49"/>
    <w:rsid w:val="00585E92"/>
    <w:rsid w:val="00585FED"/>
    <w:rsid w:val="00585FF4"/>
    <w:rsid w:val="0058601A"/>
    <w:rsid w:val="005862BD"/>
    <w:rsid w:val="00586417"/>
    <w:rsid w:val="00586AEB"/>
    <w:rsid w:val="00586B4E"/>
    <w:rsid w:val="00586BAB"/>
    <w:rsid w:val="00586BBC"/>
    <w:rsid w:val="00586CC1"/>
    <w:rsid w:val="00586E23"/>
    <w:rsid w:val="00587177"/>
    <w:rsid w:val="0058753A"/>
    <w:rsid w:val="0059049C"/>
    <w:rsid w:val="00590843"/>
    <w:rsid w:val="00590994"/>
    <w:rsid w:val="00590A2B"/>
    <w:rsid w:val="00590A76"/>
    <w:rsid w:val="00590BB2"/>
    <w:rsid w:val="00590CA1"/>
    <w:rsid w:val="00590DEB"/>
    <w:rsid w:val="00590E4E"/>
    <w:rsid w:val="00590F76"/>
    <w:rsid w:val="00591046"/>
    <w:rsid w:val="005912B1"/>
    <w:rsid w:val="005913AF"/>
    <w:rsid w:val="00591533"/>
    <w:rsid w:val="00591549"/>
    <w:rsid w:val="005915CB"/>
    <w:rsid w:val="005917B1"/>
    <w:rsid w:val="00591904"/>
    <w:rsid w:val="0059193F"/>
    <w:rsid w:val="00591D1D"/>
    <w:rsid w:val="00591F09"/>
    <w:rsid w:val="00591FE3"/>
    <w:rsid w:val="0059207F"/>
    <w:rsid w:val="005924B4"/>
    <w:rsid w:val="00592527"/>
    <w:rsid w:val="005925EE"/>
    <w:rsid w:val="00592659"/>
    <w:rsid w:val="00592B00"/>
    <w:rsid w:val="00592E0A"/>
    <w:rsid w:val="00592ED8"/>
    <w:rsid w:val="00592EEB"/>
    <w:rsid w:val="00593225"/>
    <w:rsid w:val="005937EC"/>
    <w:rsid w:val="005939E7"/>
    <w:rsid w:val="00593A29"/>
    <w:rsid w:val="00593A74"/>
    <w:rsid w:val="00593B24"/>
    <w:rsid w:val="00593C49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3C5"/>
    <w:rsid w:val="00595442"/>
    <w:rsid w:val="00595444"/>
    <w:rsid w:val="005954BF"/>
    <w:rsid w:val="00595851"/>
    <w:rsid w:val="00595915"/>
    <w:rsid w:val="00595B68"/>
    <w:rsid w:val="00595CF7"/>
    <w:rsid w:val="00595D3E"/>
    <w:rsid w:val="00595FF0"/>
    <w:rsid w:val="005960EE"/>
    <w:rsid w:val="005961AF"/>
    <w:rsid w:val="005961FA"/>
    <w:rsid w:val="005963A4"/>
    <w:rsid w:val="00596421"/>
    <w:rsid w:val="005964E2"/>
    <w:rsid w:val="00596537"/>
    <w:rsid w:val="0059666A"/>
    <w:rsid w:val="005966F4"/>
    <w:rsid w:val="00596830"/>
    <w:rsid w:val="00596A2B"/>
    <w:rsid w:val="00596AD6"/>
    <w:rsid w:val="00596C4E"/>
    <w:rsid w:val="00596CC5"/>
    <w:rsid w:val="00596D8B"/>
    <w:rsid w:val="00596DBF"/>
    <w:rsid w:val="00596E6E"/>
    <w:rsid w:val="00596E9A"/>
    <w:rsid w:val="00596F39"/>
    <w:rsid w:val="00597032"/>
    <w:rsid w:val="0059711A"/>
    <w:rsid w:val="00597156"/>
    <w:rsid w:val="0059754B"/>
    <w:rsid w:val="005975C9"/>
    <w:rsid w:val="00597798"/>
    <w:rsid w:val="005977AE"/>
    <w:rsid w:val="005977CD"/>
    <w:rsid w:val="00597959"/>
    <w:rsid w:val="00597BAA"/>
    <w:rsid w:val="00597BF0"/>
    <w:rsid w:val="00597D2F"/>
    <w:rsid w:val="00597DB5"/>
    <w:rsid w:val="00597E8D"/>
    <w:rsid w:val="00597F4F"/>
    <w:rsid w:val="00597FC5"/>
    <w:rsid w:val="005A0319"/>
    <w:rsid w:val="005A04E3"/>
    <w:rsid w:val="005A0505"/>
    <w:rsid w:val="005A0623"/>
    <w:rsid w:val="005A0978"/>
    <w:rsid w:val="005A0A87"/>
    <w:rsid w:val="005A0ECB"/>
    <w:rsid w:val="005A0EDE"/>
    <w:rsid w:val="005A10D5"/>
    <w:rsid w:val="005A14B0"/>
    <w:rsid w:val="005A1848"/>
    <w:rsid w:val="005A191F"/>
    <w:rsid w:val="005A1AF1"/>
    <w:rsid w:val="005A1F1D"/>
    <w:rsid w:val="005A1FEE"/>
    <w:rsid w:val="005A222C"/>
    <w:rsid w:val="005A230B"/>
    <w:rsid w:val="005A241E"/>
    <w:rsid w:val="005A2AF4"/>
    <w:rsid w:val="005A2C26"/>
    <w:rsid w:val="005A2C8F"/>
    <w:rsid w:val="005A2CBE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3D3A"/>
    <w:rsid w:val="005A3EDB"/>
    <w:rsid w:val="005A42E6"/>
    <w:rsid w:val="005A45CD"/>
    <w:rsid w:val="005A475E"/>
    <w:rsid w:val="005A481E"/>
    <w:rsid w:val="005A4A68"/>
    <w:rsid w:val="005A4A73"/>
    <w:rsid w:val="005A4B28"/>
    <w:rsid w:val="005A4BE2"/>
    <w:rsid w:val="005A4D01"/>
    <w:rsid w:val="005A4D2C"/>
    <w:rsid w:val="005A50B9"/>
    <w:rsid w:val="005A50CB"/>
    <w:rsid w:val="005A50F8"/>
    <w:rsid w:val="005A54B2"/>
    <w:rsid w:val="005A54EA"/>
    <w:rsid w:val="005A57AA"/>
    <w:rsid w:val="005A5819"/>
    <w:rsid w:val="005A5AAB"/>
    <w:rsid w:val="005A5DBC"/>
    <w:rsid w:val="005A6203"/>
    <w:rsid w:val="005A6360"/>
    <w:rsid w:val="005A676B"/>
    <w:rsid w:val="005A67DD"/>
    <w:rsid w:val="005A69D4"/>
    <w:rsid w:val="005A6C40"/>
    <w:rsid w:val="005A6F16"/>
    <w:rsid w:val="005A72A3"/>
    <w:rsid w:val="005A7386"/>
    <w:rsid w:val="005A74A1"/>
    <w:rsid w:val="005A7593"/>
    <w:rsid w:val="005A7680"/>
    <w:rsid w:val="005A779D"/>
    <w:rsid w:val="005A7A3B"/>
    <w:rsid w:val="005A7AD9"/>
    <w:rsid w:val="005A7B0F"/>
    <w:rsid w:val="005A7C76"/>
    <w:rsid w:val="005A7DF8"/>
    <w:rsid w:val="005B0264"/>
    <w:rsid w:val="005B03BD"/>
    <w:rsid w:val="005B0599"/>
    <w:rsid w:val="005B060F"/>
    <w:rsid w:val="005B0664"/>
    <w:rsid w:val="005B07F4"/>
    <w:rsid w:val="005B0837"/>
    <w:rsid w:val="005B095F"/>
    <w:rsid w:val="005B0A78"/>
    <w:rsid w:val="005B0BB4"/>
    <w:rsid w:val="005B0CB7"/>
    <w:rsid w:val="005B111D"/>
    <w:rsid w:val="005B1175"/>
    <w:rsid w:val="005B117A"/>
    <w:rsid w:val="005B11E9"/>
    <w:rsid w:val="005B146F"/>
    <w:rsid w:val="005B16D3"/>
    <w:rsid w:val="005B181D"/>
    <w:rsid w:val="005B1976"/>
    <w:rsid w:val="005B1AAC"/>
    <w:rsid w:val="005B1B34"/>
    <w:rsid w:val="005B1B85"/>
    <w:rsid w:val="005B1C6B"/>
    <w:rsid w:val="005B1E21"/>
    <w:rsid w:val="005B1EB8"/>
    <w:rsid w:val="005B1F45"/>
    <w:rsid w:val="005B2481"/>
    <w:rsid w:val="005B25EA"/>
    <w:rsid w:val="005B27E6"/>
    <w:rsid w:val="005B2807"/>
    <w:rsid w:val="005B2AFD"/>
    <w:rsid w:val="005B2BEE"/>
    <w:rsid w:val="005B2CE5"/>
    <w:rsid w:val="005B2E3C"/>
    <w:rsid w:val="005B2EC1"/>
    <w:rsid w:val="005B2FE2"/>
    <w:rsid w:val="005B32E6"/>
    <w:rsid w:val="005B340B"/>
    <w:rsid w:val="005B3537"/>
    <w:rsid w:val="005B36A4"/>
    <w:rsid w:val="005B373D"/>
    <w:rsid w:val="005B3BB0"/>
    <w:rsid w:val="005B3C92"/>
    <w:rsid w:val="005B4060"/>
    <w:rsid w:val="005B4225"/>
    <w:rsid w:val="005B4279"/>
    <w:rsid w:val="005B427C"/>
    <w:rsid w:val="005B4393"/>
    <w:rsid w:val="005B43B5"/>
    <w:rsid w:val="005B44B7"/>
    <w:rsid w:val="005B4623"/>
    <w:rsid w:val="005B4762"/>
    <w:rsid w:val="005B4842"/>
    <w:rsid w:val="005B48AB"/>
    <w:rsid w:val="005B4908"/>
    <w:rsid w:val="005B4A73"/>
    <w:rsid w:val="005B4C9C"/>
    <w:rsid w:val="005B4FB5"/>
    <w:rsid w:val="005B5253"/>
    <w:rsid w:val="005B52FF"/>
    <w:rsid w:val="005B54C3"/>
    <w:rsid w:val="005B554F"/>
    <w:rsid w:val="005B56B6"/>
    <w:rsid w:val="005B5709"/>
    <w:rsid w:val="005B5A80"/>
    <w:rsid w:val="005B5CD7"/>
    <w:rsid w:val="005B5D92"/>
    <w:rsid w:val="005B5EC8"/>
    <w:rsid w:val="005B6007"/>
    <w:rsid w:val="005B63DC"/>
    <w:rsid w:val="005B64CD"/>
    <w:rsid w:val="005B6702"/>
    <w:rsid w:val="005B686C"/>
    <w:rsid w:val="005B68C2"/>
    <w:rsid w:val="005B6AAB"/>
    <w:rsid w:val="005B6C21"/>
    <w:rsid w:val="005B6CB9"/>
    <w:rsid w:val="005B6D60"/>
    <w:rsid w:val="005B6F62"/>
    <w:rsid w:val="005B6F64"/>
    <w:rsid w:val="005B705E"/>
    <w:rsid w:val="005B70EF"/>
    <w:rsid w:val="005B70FB"/>
    <w:rsid w:val="005B71F1"/>
    <w:rsid w:val="005B722E"/>
    <w:rsid w:val="005B72D9"/>
    <w:rsid w:val="005B7346"/>
    <w:rsid w:val="005B73F5"/>
    <w:rsid w:val="005B7526"/>
    <w:rsid w:val="005B7561"/>
    <w:rsid w:val="005B7A83"/>
    <w:rsid w:val="005B7AA0"/>
    <w:rsid w:val="005B7B14"/>
    <w:rsid w:val="005B7C3E"/>
    <w:rsid w:val="005C012E"/>
    <w:rsid w:val="005C0239"/>
    <w:rsid w:val="005C047C"/>
    <w:rsid w:val="005C04DE"/>
    <w:rsid w:val="005C04E6"/>
    <w:rsid w:val="005C065D"/>
    <w:rsid w:val="005C07E3"/>
    <w:rsid w:val="005C0891"/>
    <w:rsid w:val="005C0987"/>
    <w:rsid w:val="005C0A50"/>
    <w:rsid w:val="005C0A99"/>
    <w:rsid w:val="005C0B06"/>
    <w:rsid w:val="005C0B5D"/>
    <w:rsid w:val="005C0D62"/>
    <w:rsid w:val="005C0E25"/>
    <w:rsid w:val="005C0F2E"/>
    <w:rsid w:val="005C123C"/>
    <w:rsid w:val="005C17C8"/>
    <w:rsid w:val="005C18B3"/>
    <w:rsid w:val="005C1FC8"/>
    <w:rsid w:val="005C1FF4"/>
    <w:rsid w:val="005C21F9"/>
    <w:rsid w:val="005C2309"/>
    <w:rsid w:val="005C24CE"/>
    <w:rsid w:val="005C2569"/>
    <w:rsid w:val="005C25DA"/>
    <w:rsid w:val="005C2952"/>
    <w:rsid w:val="005C2BF6"/>
    <w:rsid w:val="005C2E1F"/>
    <w:rsid w:val="005C2F05"/>
    <w:rsid w:val="005C2F25"/>
    <w:rsid w:val="005C30CF"/>
    <w:rsid w:val="005C32D7"/>
    <w:rsid w:val="005C3413"/>
    <w:rsid w:val="005C3430"/>
    <w:rsid w:val="005C3443"/>
    <w:rsid w:val="005C3896"/>
    <w:rsid w:val="005C3907"/>
    <w:rsid w:val="005C39CB"/>
    <w:rsid w:val="005C3F77"/>
    <w:rsid w:val="005C41A6"/>
    <w:rsid w:val="005C4209"/>
    <w:rsid w:val="005C42B7"/>
    <w:rsid w:val="005C44E2"/>
    <w:rsid w:val="005C473E"/>
    <w:rsid w:val="005C4965"/>
    <w:rsid w:val="005C49EE"/>
    <w:rsid w:val="005C4B34"/>
    <w:rsid w:val="005C4CCC"/>
    <w:rsid w:val="005C4DC5"/>
    <w:rsid w:val="005C4FB1"/>
    <w:rsid w:val="005C529C"/>
    <w:rsid w:val="005C5436"/>
    <w:rsid w:val="005C5671"/>
    <w:rsid w:val="005C5B94"/>
    <w:rsid w:val="005C5DF6"/>
    <w:rsid w:val="005C5F22"/>
    <w:rsid w:val="005C5F52"/>
    <w:rsid w:val="005C6461"/>
    <w:rsid w:val="005C649C"/>
    <w:rsid w:val="005C65F8"/>
    <w:rsid w:val="005C66A3"/>
    <w:rsid w:val="005C673F"/>
    <w:rsid w:val="005C67EC"/>
    <w:rsid w:val="005C6DEF"/>
    <w:rsid w:val="005C6EE1"/>
    <w:rsid w:val="005C73E0"/>
    <w:rsid w:val="005C7531"/>
    <w:rsid w:val="005C76EE"/>
    <w:rsid w:val="005C78D0"/>
    <w:rsid w:val="005C7992"/>
    <w:rsid w:val="005C7C61"/>
    <w:rsid w:val="005D0044"/>
    <w:rsid w:val="005D00C4"/>
    <w:rsid w:val="005D0196"/>
    <w:rsid w:val="005D0231"/>
    <w:rsid w:val="005D0449"/>
    <w:rsid w:val="005D059E"/>
    <w:rsid w:val="005D0635"/>
    <w:rsid w:val="005D0A52"/>
    <w:rsid w:val="005D0A9C"/>
    <w:rsid w:val="005D0E5F"/>
    <w:rsid w:val="005D0F9A"/>
    <w:rsid w:val="005D1161"/>
    <w:rsid w:val="005D145A"/>
    <w:rsid w:val="005D19C8"/>
    <w:rsid w:val="005D1AB0"/>
    <w:rsid w:val="005D1CDA"/>
    <w:rsid w:val="005D1EA0"/>
    <w:rsid w:val="005D1ECD"/>
    <w:rsid w:val="005D1EDE"/>
    <w:rsid w:val="005D218D"/>
    <w:rsid w:val="005D246A"/>
    <w:rsid w:val="005D24F7"/>
    <w:rsid w:val="005D2969"/>
    <w:rsid w:val="005D2A65"/>
    <w:rsid w:val="005D2A66"/>
    <w:rsid w:val="005D2ABC"/>
    <w:rsid w:val="005D2B0E"/>
    <w:rsid w:val="005D2B12"/>
    <w:rsid w:val="005D2D75"/>
    <w:rsid w:val="005D2F2A"/>
    <w:rsid w:val="005D3169"/>
    <w:rsid w:val="005D327E"/>
    <w:rsid w:val="005D35CD"/>
    <w:rsid w:val="005D3782"/>
    <w:rsid w:val="005D39EB"/>
    <w:rsid w:val="005D3B48"/>
    <w:rsid w:val="005D3E8A"/>
    <w:rsid w:val="005D3EFE"/>
    <w:rsid w:val="005D4000"/>
    <w:rsid w:val="005D4013"/>
    <w:rsid w:val="005D406C"/>
    <w:rsid w:val="005D4406"/>
    <w:rsid w:val="005D4661"/>
    <w:rsid w:val="005D471F"/>
    <w:rsid w:val="005D4767"/>
    <w:rsid w:val="005D49C8"/>
    <w:rsid w:val="005D4B0A"/>
    <w:rsid w:val="005D5004"/>
    <w:rsid w:val="005D50B3"/>
    <w:rsid w:val="005D5238"/>
    <w:rsid w:val="005D52B7"/>
    <w:rsid w:val="005D53B5"/>
    <w:rsid w:val="005D57A4"/>
    <w:rsid w:val="005D58B7"/>
    <w:rsid w:val="005D5A05"/>
    <w:rsid w:val="005D5F93"/>
    <w:rsid w:val="005D6059"/>
    <w:rsid w:val="005D6190"/>
    <w:rsid w:val="005D619F"/>
    <w:rsid w:val="005D6317"/>
    <w:rsid w:val="005D63D6"/>
    <w:rsid w:val="005D641E"/>
    <w:rsid w:val="005D6615"/>
    <w:rsid w:val="005D6A8F"/>
    <w:rsid w:val="005D6AA9"/>
    <w:rsid w:val="005D6AF3"/>
    <w:rsid w:val="005D6FD4"/>
    <w:rsid w:val="005D715E"/>
    <w:rsid w:val="005D7298"/>
    <w:rsid w:val="005D73FE"/>
    <w:rsid w:val="005D772E"/>
    <w:rsid w:val="005D7912"/>
    <w:rsid w:val="005D7C96"/>
    <w:rsid w:val="005D7CD3"/>
    <w:rsid w:val="005E0080"/>
    <w:rsid w:val="005E0130"/>
    <w:rsid w:val="005E019F"/>
    <w:rsid w:val="005E0223"/>
    <w:rsid w:val="005E029F"/>
    <w:rsid w:val="005E02AC"/>
    <w:rsid w:val="005E02C8"/>
    <w:rsid w:val="005E0313"/>
    <w:rsid w:val="005E04C4"/>
    <w:rsid w:val="005E06E8"/>
    <w:rsid w:val="005E0773"/>
    <w:rsid w:val="005E07EB"/>
    <w:rsid w:val="005E09A8"/>
    <w:rsid w:val="005E09C8"/>
    <w:rsid w:val="005E0A63"/>
    <w:rsid w:val="005E0DC6"/>
    <w:rsid w:val="005E10BC"/>
    <w:rsid w:val="005E1146"/>
    <w:rsid w:val="005E135F"/>
    <w:rsid w:val="005E1538"/>
    <w:rsid w:val="005E158F"/>
    <w:rsid w:val="005E15DB"/>
    <w:rsid w:val="005E1716"/>
    <w:rsid w:val="005E1770"/>
    <w:rsid w:val="005E18CA"/>
    <w:rsid w:val="005E1C2B"/>
    <w:rsid w:val="005E1C36"/>
    <w:rsid w:val="005E1E2E"/>
    <w:rsid w:val="005E1E39"/>
    <w:rsid w:val="005E21C7"/>
    <w:rsid w:val="005E233E"/>
    <w:rsid w:val="005E2590"/>
    <w:rsid w:val="005E2782"/>
    <w:rsid w:val="005E27F3"/>
    <w:rsid w:val="005E28D8"/>
    <w:rsid w:val="005E29DF"/>
    <w:rsid w:val="005E2B5B"/>
    <w:rsid w:val="005E2F77"/>
    <w:rsid w:val="005E3092"/>
    <w:rsid w:val="005E3309"/>
    <w:rsid w:val="005E39B1"/>
    <w:rsid w:val="005E39B2"/>
    <w:rsid w:val="005E3ECA"/>
    <w:rsid w:val="005E3F2D"/>
    <w:rsid w:val="005E40DA"/>
    <w:rsid w:val="005E43C4"/>
    <w:rsid w:val="005E4415"/>
    <w:rsid w:val="005E44E8"/>
    <w:rsid w:val="005E4526"/>
    <w:rsid w:val="005E4553"/>
    <w:rsid w:val="005E4943"/>
    <w:rsid w:val="005E4964"/>
    <w:rsid w:val="005E49C2"/>
    <w:rsid w:val="005E4A41"/>
    <w:rsid w:val="005E4A74"/>
    <w:rsid w:val="005E4A89"/>
    <w:rsid w:val="005E4B27"/>
    <w:rsid w:val="005E4CEC"/>
    <w:rsid w:val="005E4E36"/>
    <w:rsid w:val="005E4EB4"/>
    <w:rsid w:val="005E4EC6"/>
    <w:rsid w:val="005E5282"/>
    <w:rsid w:val="005E5445"/>
    <w:rsid w:val="005E58E1"/>
    <w:rsid w:val="005E5981"/>
    <w:rsid w:val="005E5A53"/>
    <w:rsid w:val="005E5EC9"/>
    <w:rsid w:val="005E6043"/>
    <w:rsid w:val="005E6279"/>
    <w:rsid w:val="005E6472"/>
    <w:rsid w:val="005E66D6"/>
    <w:rsid w:val="005E6889"/>
    <w:rsid w:val="005E68C4"/>
    <w:rsid w:val="005E6A52"/>
    <w:rsid w:val="005E6A76"/>
    <w:rsid w:val="005E6B2A"/>
    <w:rsid w:val="005E6BC2"/>
    <w:rsid w:val="005E6EF6"/>
    <w:rsid w:val="005E7265"/>
    <w:rsid w:val="005E72B4"/>
    <w:rsid w:val="005E736A"/>
    <w:rsid w:val="005E744D"/>
    <w:rsid w:val="005E747D"/>
    <w:rsid w:val="005E75EC"/>
    <w:rsid w:val="005E7856"/>
    <w:rsid w:val="005E78C2"/>
    <w:rsid w:val="005E78F0"/>
    <w:rsid w:val="005E79A3"/>
    <w:rsid w:val="005E7B14"/>
    <w:rsid w:val="005F085D"/>
    <w:rsid w:val="005F0A60"/>
    <w:rsid w:val="005F0C22"/>
    <w:rsid w:val="005F0CCA"/>
    <w:rsid w:val="005F0D29"/>
    <w:rsid w:val="005F0D48"/>
    <w:rsid w:val="005F0E51"/>
    <w:rsid w:val="005F0E92"/>
    <w:rsid w:val="005F0FA6"/>
    <w:rsid w:val="005F1061"/>
    <w:rsid w:val="005F128E"/>
    <w:rsid w:val="005F14FE"/>
    <w:rsid w:val="005F1823"/>
    <w:rsid w:val="005F1855"/>
    <w:rsid w:val="005F1873"/>
    <w:rsid w:val="005F1888"/>
    <w:rsid w:val="005F18A9"/>
    <w:rsid w:val="005F1ABC"/>
    <w:rsid w:val="005F1E99"/>
    <w:rsid w:val="005F1FB6"/>
    <w:rsid w:val="005F20AA"/>
    <w:rsid w:val="005F2426"/>
    <w:rsid w:val="005F25EB"/>
    <w:rsid w:val="005F29D1"/>
    <w:rsid w:val="005F29E7"/>
    <w:rsid w:val="005F2A99"/>
    <w:rsid w:val="005F2B84"/>
    <w:rsid w:val="005F2C2E"/>
    <w:rsid w:val="005F2EB9"/>
    <w:rsid w:val="005F2EEF"/>
    <w:rsid w:val="005F30F9"/>
    <w:rsid w:val="005F35B5"/>
    <w:rsid w:val="005F3BA7"/>
    <w:rsid w:val="005F3E36"/>
    <w:rsid w:val="005F3E40"/>
    <w:rsid w:val="005F4000"/>
    <w:rsid w:val="005F4123"/>
    <w:rsid w:val="005F4461"/>
    <w:rsid w:val="005F44FD"/>
    <w:rsid w:val="005F45D4"/>
    <w:rsid w:val="005F460D"/>
    <w:rsid w:val="005F4736"/>
    <w:rsid w:val="005F48C1"/>
    <w:rsid w:val="005F4974"/>
    <w:rsid w:val="005F497A"/>
    <w:rsid w:val="005F4C62"/>
    <w:rsid w:val="005F4D03"/>
    <w:rsid w:val="005F4F51"/>
    <w:rsid w:val="005F5227"/>
    <w:rsid w:val="005F52B8"/>
    <w:rsid w:val="005F5324"/>
    <w:rsid w:val="005F5419"/>
    <w:rsid w:val="005F551A"/>
    <w:rsid w:val="005F58FE"/>
    <w:rsid w:val="005F59F7"/>
    <w:rsid w:val="005F5B2C"/>
    <w:rsid w:val="005F6177"/>
    <w:rsid w:val="005F628D"/>
    <w:rsid w:val="005F642C"/>
    <w:rsid w:val="005F6483"/>
    <w:rsid w:val="005F64EB"/>
    <w:rsid w:val="005F64F6"/>
    <w:rsid w:val="005F6792"/>
    <w:rsid w:val="005F6829"/>
    <w:rsid w:val="005F6911"/>
    <w:rsid w:val="005F6B47"/>
    <w:rsid w:val="005F6C36"/>
    <w:rsid w:val="005F6D3D"/>
    <w:rsid w:val="005F6E86"/>
    <w:rsid w:val="005F703C"/>
    <w:rsid w:val="005F7178"/>
    <w:rsid w:val="005F79DA"/>
    <w:rsid w:val="005F7BB3"/>
    <w:rsid w:val="005F7EFF"/>
    <w:rsid w:val="005F7F4C"/>
    <w:rsid w:val="00600190"/>
    <w:rsid w:val="00600279"/>
    <w:rsid w:val="00600395"/>
    <w:rsid w:val="0060040D"/>
    <w:rsid w:val="00600572"/>
    <w:rsid w:val="00600CB8"/>
    <w:rsid w:val="00600CEB"/>
    <w:rsid w:val="00600DA2"/>
    <w:rsid w:val="00600E2C"/>
    <w:rsid w:val="00600F3F"/>
    <w:rsid w:val="00601086"/>
    <w:rsid w:val="006010B9"/>
    <w:rsid w:val="006013A4"/>
    <w:rsid w:val="006015A7"/>
    <w:rsid w:val="0060164B"/>
    <w:rsid w:val="0060171F"/>
    <w:rsid w:val="00601982"/>
    <w:rsid w:val="006019D1"/>
    <w:rsid w:val="00601E2A"/>
    <w:rsid w:val="00601ED1"/>
    <w:rsid w:val="00602222"/>
    <w:rsid w:val="00602464"/>
    <w:rsid w:val="00602763"/>
    <w:rsid w:val="00602C83"/>
    <w:rsid w:val="00602D97"/>
    <w:rsid w:val="00602E74"/>
    <w:rsid w:val="00602FC6"/>
    <w:rsid w:val="006037C2"/>
    <w:rsid w:val="00603A3B"/>
    <w:rsid w:val="00603B39"/>
    <w:rsid w:val="00603BEE"/>
    <w:rsid w:val="00603E38"/>
    <w:rsid w:val="00603F6E"/>
    <w:rsid w:val="006040B6"/>
    <w:rsid w:val="006041A7"/>
    <w:rsid w:val="0060420B"/>
    <w:rsid w:val="006042C3"/>
    <w:rsid w:val="006043AA"/>
    <w:rsid w:val="00604420"/>
    <w:rsid w:val="00604837"/>
    <w:rsid w:val="006048EA"/>
    <w:rsid w:val="00604C5D"/>
    <w:rsid w:val="00604D96"/>
    <w:rsid w:val="006050E5"/>
    <w:rsid w:val="0060520C"/>
    <w:rsid w:val="00605260"/>
    <w:rsid w:val="006053A6"/>
    <w:rsid w:val="00605674"/>
    <w:rsid w:val="00605868"/>
    <w:rsid w:val="006059E7"/>
    <w:rsid w:val="00605A4F"/>
    <w:rsid w:val="00605BC9"/>
    <w:rsid w:val="00605EF6"/>
    <w:rsid w:val="00606182"/>
    <w:rsid w:val="0060662F"/>
    <w:rsid w:val="00606852"/>
    <w:rsid w:val="00606B6E"/>
    <w:rsid w:val="00606E34"/>
    <w:rsid w:val="00607107"/>
    <w:rsid w:val="0060742F"/>
    <w:rsid w:val="0060768A"/>
    <w:rsid w:val="00607699"/>
    <w:rsid w:val="006076BA"/>
    <w:rsid w:val="0060778E"/>
    <w:rsid w:val="006077A8"/>
    <w:rsid w:val="00607D12"/>
    <w:rsid w:val="0061053A"/>
    <w:rsid w:val="00610609"/>
    <w:rsid w:val="0061077C"/>
    <w:rsid w:val="0061087E"/>
    <w:rsid w:val="006109BF"/>
    <w:rsid w:val="00610A03"/>
    <w:rsid w:val="00610E64"/>
    <w:rsid w:val="00610F7C"/>
    <w:rsid w:val="006110AD"/>
    <w:rsid w:val="006110B8"/>
    <w:rsid w:val="006111C6"/>
    <w:rsid w:val="006116A5"/>
    <w:rsid w:val="0061173F"/>
    <w:rsid w:val="0061195C"/>
    <w:rsid w:val="00611D5C"/>
    <w:rsid w:val="00611E17"/>
    <w:rsid w:val="00611F79"/>
    <w:rsid w:val="00612027"/>
    <w:rsid w:val="00612045"/>
    <w:rsid w:val="006121A3"/>
    <w:rsid w:val="00612510"/>
    <w:rsid w:val="0061264B"/>
    <w:rsid w:val="006126B3"/>
    <w:rsid w:val="0061270E"/>
    <w:rsid w:val="00612B23"/>
    <w:rsid w:val="00613279"/>
    <w:rsid w:val="00613442"/>
    <w:rsid w:val="006134B7"/>
    <w:rsid w:val="006135C2"/>
    <w:rsid w:val="006135D1"/>
    <w:rsid w:val="00613670"/>
    <w:rsid w:val="00613826"/>
    <w:rsid w:val="006138F7"/>
    <w:rsid w:val="0061394D"/>
    <w:rsid w:val="00613A08"/>
    <w:rsid w:val="00613AFD"/>
    <w:rsid w:val="00613C63"/>
    <w:rsid w:val="00613FFA"/>
    <w:rsid w:val="00614080"/>
    <w:rsid w:val="006140FB"/>
    <w:rsid w:val="00614104"/>
    <w:rsid w:val="006148A2"/>
    <w:rsid w:val="00614982"/>
    <w:rsid w:val="00614AFF"/>
    <w:rsid w:val="00614BF5"/>
    <w:rsid w:val="00614C02"/>
    <w:rsid w:val="00614D10"/>
    <w:rsid w:val="00614E39"/>
    <w:rsid w:val="00614E44"/>
    <w:rsid w:val="0061500A"/>
    <w:rsid w:val="006152CF"/>
    <w:rsid w:val="0061533E"/>
    <w:rsid w:val="006156B8"/>
    <w:rsid w:val="00615712"/>
    <w:rsid w:val="00615B0D"/>
    <w:rsid w:val="00615CA8"/>
    <w:rsid w:val="00615D4E"/>
    <w:rsid w:val="00615E48"/>
    <w:rsid w:val="00615EBD"/>
    <w:rsid w:val="00616070"/>
    <w:rsid w:val="00616303"/>
    <w:rsid w:val="006163BB"/>
    <w:rsid w:val="006168C6"/>
    <w:rsid w:val="00616940"/>
    <w:rsid w:val="00616FC4"/>
    <w:rsid w:val="00617039"/>
    <w:rsid w:val="00617346"/>
    <w:rsid w:val="00617831"/>
    <w:rsid w:val="006179D4"/>
    <w:rsid w:val="006200A4"/>
    <w:rsid w:val="00620174"/>
    <w:rsid w:val="00620198"/>
    <w:rsid w:val="00620279"/>
    <w:rsid w:val="00620420"/>
    <w:rsid w:val="00620463"/>
    <w:rsid w:val="00620650"/>
    <w:rsid w:val="00620894"/>
    <w:rsid w:val="006208C1"/>
    <w:rsid w:val="0062099F"/>
    <w:rsid w:val="006209FE"/>
    <w:rsid w:val="00620ACA"/>
    <w:rsid w:val="00620B96"/>
    <w:rsid w:val="00620EC1"/>
    <w:rsid w:val="00620F03"/>
    <w:rsid w:val="0062128A"/>
    <w:rsid w:val="00621446"/>
    <w:rsid w:val="0062158E"/>
    <w:rsid w:val="00621666"/>
    <w:rsid w:val="0062181F"/>
    <w:rsid w:val="00621832"/>
    <w:rsid w:val="00621A87"/>
    <w:rsid w:val="00621AC3"/>
    <w:rsid w:val="00621B61"/>
    <w:rsid w:val="00621C70"/>
    <w:rsid w:val="00622104"/>
    <w:rsid w:val="00622339"/>
    <w:rsid w:val="0062236F"/>
    <w:rsid w:val="006226E2"/>
    <w:rsid w:val="006226F8"/>
    <w:rsid w:val="00622A09"/>
    <w:rsid w:val="00622A1F"/>
    <w:rsid w:val="00622A2E"/>
    <w:rsid w:val="00622B8B"/>
    <w:rsid w:val="00622B93"/>
    <w:rsid w:val="00622BC0"/>
    <w:rsid w:val="00622C21"/>
    <w:rsid w:val="00622F36"/>
    <w:rsid w:val="0062301A"/>
    <w:rsid w:val="0062314E"/>
    <w:rsid w:val="006231D8"/>
    <w:rsid w:val="006233D5"/>
    <w:rsid w:val="00623424"/>
    <w:rsid w:val="006235F0"/>
    <w:rsid w:val="0062360F"/>
    <w:rsid w:val="00623786"/>
    <w:rsid w:val="00623BED"/>
    <w:rsid w:val="00623E27"/>
    <w:rsid w:val="00624275"/>
    <w:rsid w:val="006246B3"/>
    <w:rsid w:val="0062470A"/>
    <w:rsid w:val="00624932"/>
    <w:rsid w:val="00624CB1"/>
    <w:rsid w:val="00624EA1"/>
    <w:rsid w:val="00624EE1"/>
    <w:rsid w:val="00624F8E"/>
    <w:rsid w:val="00625032"/>
    <w:rsid w:val="0062516A"/>
    <w:rsid w:val="006252B0"/>
    <w:rsid w:val="00625AB5"/>
    <w:rsid w:val="00625B5F"/>
    <w:rsid w:val="00625C6F"/>
    <w:rsid w:val="00625EB1"/>
    <w:rsid w:val="00625F95"/>
    <w:rsid w:val="00626088"/>
    <w:rsid w:val="006262E6"/>
    <w:rsid w:val="0062634F"/>
    <w:rsid w:val="006263D0"/>
    <w:rsid w:val="006267AC"/>
    <w:rsid w:val="00626ABB"/>
    <w:rsid w:val="00626B35"/>
    <w:rsid w:val="00627019"/>
    <w:rsid w:val="00627184"/>
    <w:rsid w:val="0062742D"/>
    <w:rsid w:val="0062746A"/>
    <w:rsid w:val="006276B0"/>
    <w:rsid w:val="006277D6"/>
    <w:rsid w:val="0062784F"/>
    <w:rsid w:val="00627925"/>
    <w:rsid w:val="00627A44"/>
    <w:rsid w:val="00627D64"/>
    <w:rsid w:val="00627E16"/>
    <w:rsid w:val="00627FF7"/>
    <w:rsid w:val="0063000F"/>
    <w:rsid w:val="00630010"/>
    <w:rsid w:val="0063013C"/>
    <w:rsid w:val="00630639"/>
    <w:rsid w:val="006306B4"/>
    <w:rsid w:val="006306DF"/>
    <w:rsid w:val="0063071A"/>
    <w:rsid w:val="00630B33"/>
    <w:rsid w:val="00630CB1"/>
    <w:rsid w:val="00630D7B"/>
    <w:rsid w:val="00630ECC"/>
    <w:rsid w:val="0063105A"/>
    <w:rsid w:val="006312FC"/>
    <w:rsid w:val="0063148B"/>
    <w:rsid w:val="0063179C"/>
    <w:rsid w:val="00631861"/>
    <w:rsid w:val="006318AF"/>
    <w:rsid w:val="00631E30"/>
    <w:rsid w:val="006320AB"/>
    <w:rsid w:val="0063227D"/>
    <w:rsid w:val="006322C7"/>
    <w:rsid w:val="0063244F"/>
    <w:rsid w:val="00632645"/>
    <w:rsid w:val="00632818"/>
    <w:rsid w:val="0063299B"/>
    <w:rsid w:val="00632A69"/>
    <w:rsid w:val="00632D78"/>
    <w:rsid w:val="00632E84"/>
    <w:rsid w:val="006332D5"/>
    <w:rsid w:val="00633333"/>
    <w:rsid w:val="0063334F"/>
    <w:rsid w:val="006334E1"/>
    <w:rsid w:val="006334E5"/>
    <w:rsid w:val="0063373F"/>
    <w:rsid w:val="00633744"/>
    <w:rsid w:val="006339CE"/>
    <w:rsid w:val="006339FF"/>
    <w:rsid w:val="00633A5F"/>
    <w:rsid w:val="00633B8A"/>
    <w:rsid w:val="00633D84"/>
    <w:rsid w:val="00633D90"/>
    <w:rsid w:val="00633DD7"/>
    <w:rsid w:val="00633E67"/>
    <w:rsid w:val="00633E9F"/>
    <w:rsid w:val="00634195"/>
    <w:rsid w:val="006343B8"/>
    <w:rsid w:val="00634710"/>
    <w:rsid w:val="0063484F"/>
    <w:rsid w:val="00634943"/>
    <w:rsid w:val="00634A89"/>
    <w:rsid w:val="00634DB7"/>
    <w:rsid w:val="00634E34"/>
    <w:rsid w:val="00634E48"/>
    <w:rsid w:val="00634FFE"/>
    <w:rsid w:val="00635023"/>
    <w:rsid w:val="0063509C"/>
    <w:rsid w:val="00635531"/>
    <w:rsid w:val="006357E1"/>
    <w:rsid w:val="00635923"/>
    <w:rsid w:val="00635958"/>
    <w:rsid w:val="00635CFC"/>
    <w:rsid w:val="00635E0D"/>
    <w:rsid w:val="00635E6E"/>
    <w:rsid w:val="0063617D"/>
    <w:rsid w:val="00636477"/>
    <w:rsid w:val="00636511"/>
    <w:rsid w:val="00636874"/>
    <w:rsid w:val="006368BF"/>
    <w:rsid w:val="0063698E"/>
    <w:rsid w:val="00636BC1"/>
    <w:rsid w:val="00636C97"/>
    <w:rsid w:val="00636F16"/>
    <w:rsid w:val="00637007"/>
    <w:rsid w:val="006371A7"/>
    <w:rsid w:val="00637228"/>
    <w:rsid w:val="006374E8"/>
    <w:rsid w:val="00637780"/>
    <w:rsid w:val="0063789F"/>
    <w:rsid w:val="006378E4"/>
    <w:rsid w:val="00637A36"/>
    <w:rsid w:val="00637A60"/>
    <w:rsid w:val="00637D19"/>
    <w:rsid w:val="00637DC2"/>
    <w:rsid w:val="00637FB0"/>
    <w:rsid w:val="006402CC"/>
    <w:rsid w:val="006402CE"/>
    <w:rsid w:val="00640358"/>
    <w:rsid w:val="0064051A"/>
    <w:rsid w:val="00640569"/>
    <w:rsid w:val="0064065A"/>
    <w:rsid w:val="00640763"/>
    <w:rsid w:val="006407AC"/>
    <w:rsid w:val="00640C2C"/>
    <w:rsid w:val="00640D10"/>
    <w:rsid w:val="00640E90"/>
    <w:rsid w:val="00640EBD"/>
    <w:rsid w:val="00640F9A"/>
    <w:rsid w:val="00641125"/>
    <w:rsid w:val="00641135"/>
    <w:rsid w:val="00641224"/>
    <w:rsid w:val="00641579"/>
    <w:rsid w:val="00641637"/>
    <w:rsid w:val="006417DA"/>
    <w:rsid w:val="00641A17"/>
    <w:rsid w:val="00641E6B"/>
    <w:rsid w:val="00641ED2"/>
    <w:rsid w:val="00641F13"/>
    <w:rsid w:val="006422A8"/>
    <w:rsid w:val="0064241F"/>
    <w:rsid w:val="00642436"/>
    <w:rsid w:val="006425CD"/>
    <w:rsid w:val="0064293E"/>
    <w:rsid w:val="006429DC"/>
    <w:rsid w:val="00642AA0"/>
    <w:rsid w:val="00642E40"/>
    <w:rsid w:val="00642FB9"/>
    <w:rsid w:val="00642FCB"/>
    <w:rsid w:val="006430B4"/>
    <w:rsid w:val="006430B5"/>
    <w:rsid w:val="006430F0"/>
    <w:rsid w:val="0064328E"/>
    <w:rsid w:val="006433EB"/>
    <w:rsid w:val="00643D9C"/>
    <w:rsid w:val="00643F60"/>
    <w:rsid w:val="00643FE1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D82"/>
    <w:rsid w:val="00644E24"/>
    <w:rsid w:val="00644ECD"/>
    <w:rsid w:val="006450E2"/>
    <w:rsid w:val="00645156"/>
    <w:rsid w:val="0064540A"/>
    <w:rsid w:val="0064551A"/>
    <w:rsid w:val="00645621"/>
    <w:rsid w:val="00645655"/>
    <w:rsid w:val="00645AA9"/>
    <w:rsid w:val="00645AF5"/>
    <w:rsid w:val="00645B28"/>
    <w:rsid w:val="00645C45"/>
    <w:rsid w:val="006460AA"/>
    <w:rsid w:val="00646196"/>
    <w:rsid w:val="00646482"/>
    <w:rsid w:val="00646561"/>
    <w:rsid w:val="00646BA0"/>
    <w:rsid w:val="00646CD0"/>
    <w:rsid w:val="00646EBA"/>
    <w:rsid w:val="00646FE1"/>
    <w:rsid w:val="00647025"/>
    <w:rsid w:val="0064762D"/>
    <w:rsid w:val="00647759"/>
    <w:rsid w:val="00647B83"/>
    <w:rsid w:val="00647D84"/>
    <w:rsid w:val="00647E32"/>
    <w:rsid w:val="00647E6A"/>
    <w:rsid w:val="00647F21"/>
    <w:rsid w:val="00647FA7"/>
    <w:rsid w:val="00650023"/>
    <w:rsid w:val="006500F4"/>
    <w:rsid w:val="006501B7"/>
    <w:rsid w:val="006501FD"/>
    <w:rsid w:val="0065051A"/>
    <w:rsid w:val="00650533"/>
    <w:rsid w:val="0065077C"/>
    <w:rsid w:val="00650783"/>
    <w:rsid w:val="006507CC"/>
    <w:rsid w:val="006508B3"/>
    <w:rsid w:val="00650A9B"/>
    <w:rsid w:val="00650E47"/>
    <w:rsid w:val="00650E68"/>
    <w:rsid w:val="00650F80"/>
    <w:rsid w:val="0065112F"/>
    <w:rsid w:val="00651589"/>
    <w:rsid w:val="0065171D"/>
    <w:rsid w:val="0065175E"/>
    <w:rsid w:val="00651771"/>
    <w:rsid w:val="00651858"/>
    <w:rsid w:val="00651B5C"/>
    <w:rsid w:val="00651E61"/>
    <w:rsid w:val="00651F12"/>
    <w:rsid w:val="00652063"/>
    <w:rsid w:val="00652173"/>
    <w:rsid w:val="006524DA"/>
    <w:rsid w:val="006528C9"/>
    <w:rsid w:val="00652A8F"/>
    <w:rsid w:val="00652C4F"/>
    <w:rsid w:val="00652D41"/>
    <w:rsid w:val="00652D89"/>
    <w:rsid w:val="00652D8B"/>
    <w:rsid w:val="00652F93"/>
    <w:rsid w:val="00652FB6"/>
    <w:rsid w:val="00653313"/>
    <w:rsid w:val="0065394C"/>
    <w:rsid w:val="00653B7A"/>
    <w:rsid w:val="00653F5F"/>
    <w:rsid w:val="0065420B"/>
    <w:rsid w:val="00654405"/>
    <w:rsid w:val="006544FD"/>
    <w:rsid w:val="00654602"/>
    <w:rsid w:val="006547F5"/>
    <w:rsid w:val="006548E6"/>
    <w:rsid w:val="00654BE3"/>
    <w:rsid w:val="00654D7D"/>
    <w:rsid w:val="006552DD"/>
    <w:rsid w:val="00655A48"/>
    <w:rsid w:val="006560D9"/>
    <w:rsid w:val="00656154"/>
    <w:rsid w:val="0065645E"/>
    <w:rsid w:val="006564F1"/>
    <w:rsid w:val="0065654F"/>
    <w:rsid w:val="0065665B"/>
    <w:rsid w:val="00656765"/>
    <w:rsid w:val="00656803"/>
    <w:rsid w:val="00656999"/>
    <w:rsid w:val="00656A0E"/>
    <w:rsid w:val="00656AE1"/>
    <w:rsid w:val="00656B17"/>
    <w:rsid w:val="00656D93"/>
    <w:rsid w:val="00656E57"/>
    <w:rsid w:val="00656E74"/>
    <w:rsid w:val="006570FA"/>
    <w:rsid w:val="00657220"/>
    <w:rsid w:val="00657336"/>
    <w:rsid w:val="00657380"/>
    <w:rsid w:val="006574AD"/>
    <w:rsid w:val="00657756"/>
    <w:rsid w:val="00657922"/>
    <w:rsid w:val="006579F7"/>
    <w:rsid w:val="00657FC4"/>
    <w:rsid w:val="006601E3"/>
    <w:rsid w:val="00660279"/>
    <w:rsid w:val="00660472"/>
    <w:rsid w:val="0066063C"/>
    <w:rsid w:val="00660684"/>
    <w:rsid w:val="0066069C"/>
    <w:rsid w:val="00660A1E"/>
    <w:rsid w:val="00660C90"/>
    <w:rsid w:val="00661045"/>
    <w:rsid w:val="006610A4"/>
    <w:rsid w:val="006612F1"/>
    <w:rsid w:val="006613CB"/>
    <w:rsid w:val="0066144D"/>
    <w:rsid w:val="006618D6"/>
    <w:rsid w:val="00661E85"/>
    <w:rsid w:val="00661EF6"/>
    <w:rsid w:val="00662043"/>
    <w:rsid w:val="006620E8"/>
    <w:rsid w:val="00662291"/>
    <w:rsid w:val="006622AE"/>
    <w:rsid w:val="006623CC"/>
    <w:rsid w:val="00662414"/>
    <w:rsid w:val="00662423"/>
    <w:rsid w:val="006626D2"/>
    <w:rsid w:val="00662774"/>
    <w:rsid w:val="00662C7C"/>
    <w:rsid w:val="00662F7A"/>
    <w:rsid w:val="0066335A"/>
    <w:rsid w:val="0066374C"/>
    <w:rsid w:val="006637CE"/>
    <w:rsid w:val="00663AB5"/>
    <w:rsid w:val="0066400C"/>
    <w:rsid w:val="006640F9"/>
    <w:rsid w:val="00664283"/>
    <w:rsid w:val="00664844"/>
    <w:rsid w:val="006649B0"/>
    <w:rsid w:val="00664A92"/>
    <w:rsid w:val="00664C22"/>
    <w:rsid w:val="00664C2D"/>
    <w:rsid w:val="00664E67"/>
    <w:rsid w:val="00664E99"/>
    <w:rsid w:val="0066512F"/>
    <w:rsid w:val="00665285"/>
    <w:rsid w:val="006652C6"/>
    <w:rsid w:val="006652D0"/>
    <w:rsid w:val="006655C0"/>
    <w:rsid w:val="0066577B"/>
    <w:rsid w:val="006657B7"/>
    <w:rsid w:val="00665817"/>
    <w:rsid w:val="00665878"/>
    <w:rsid w:val="00665B9A"/>
    <w:rsid w:val="00665F74"/>
    <w:rsid w:val="006664C5"/>
    <w:rsid w:val="00666578"/>
    <w:rsid w:val="006666E4"/>
    <w:rsid w:val="006667F8"/>
    <w:rsid w:val="006669B4"/>
    <w:rsid w:val="00666A35"/>
    <w:rsid w:val="00666CA7"/>
    <w:rsid w:val="006670DB"/>
    <w:rsid w:val="006676BA"/>
    <w:rsid w:val="0066795D"/>
    <w:rsid w:val="00667AA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B4D"/>
    <w:rsid w:val="00670D84"/>
    <w:rsid w:val="00670F4C"/>
    <w:rsid w:val="00670F8B"/>
    <w:rsid w:val="00671075"/>
    <w:rsid w:val="006711EA"/>
    <w:rsid w:val="0067121D"/>
    <w:rsid w:val="0067121F"/>
    <w:rsid w:val="00671748"/>
    <w:rsid w:val="0067178C"/>
    <w:rsid w:val="006717E2"/>
    <w:rsid w:val="006718A1"/>
    <w:rsid w:val="006718EE"/>
    <w:rsid w:val="006719AD"/>
    <w:rsid w:val="00671A79"/>
    <w:rsid w:val="00671B42"/>
    <w:rsid w:val="00671CD2"/>
    <w:rsid w:val="00671D69"/>
    <w:rsid w:val="00671D98"/>
    <w:rsid w:val="006722CE"/>
    <w:rsid w:val="00672420"/>
    <w:rsid w:val="0067251A"/>
    <w:rsid w:val="006726E2"/>
    <w:rsid w:val="00672733"/>
    <w:rsid w:val="00672D3E"/>
    <w:rsid w:val="00672E48"/>
    <w:rsid w:val="00673141"/>
    <w:rsid w:val="006735C1"/>
    <w:rsid w:val="00673995"/>
    <w:rsid w:val="00673AAB"/>
    <w:rsid w:val="00673B82"/>
    <w:rsid w:val="00673C50"/>
    <w:rsid w:val="00673F36"/>
    <w:rsid w:val="006741D4"/>
    <w:rsid w:val="0067435F"/>
    <w:rsid w:val="0067436E"/>
    <w:rsid w:val="00674396"/>
    <w:rsid w:val="00674417"/>
    <w:rsid w:val="00674450"/>
    <w:rsid w:val="0067450C"/>
    <w:rsid w:val="00674979"/>
    <w:rsid w:val="00674A8D"/>
    <w:rsid w:val="00674D5B"/>
    <w:rsid w:val="00674E1B"/>
    <w:rsid w:val="0067532C"/>
    <w:rsid w:val="00675873"/>
    <w:rsid w:val="006758B0"/>
    <w:rsid w:val="00675A7D"/>
    <w:rsid w:val="00675B33"/>
    <w:rsid w:val="00675F1E"/>
    <w:rsid w:val="00675FC8"/>
    <w:rsid w:val="006761F9"/>
    <w:rsid w:val="00676375"/>
    <w:rsid w:val="00676833"/>
    <w:rsid w:val="006769A7"/>
    <w:rsid w:val="00676A7F"/>
    <w:rsid w:val="00676AED"/>
    <w:rsid w:val="00676E8F"/>
    <w:rsid w:val="00676EF6"/>
    <w:rsid w:val="00676FCF"/>
    <w:rsid w:val="0067701B"/>
    <w:rsid w:val="00677112"/>
    <w:rsid w:val="006773CE"/>
    <w:rsid w:val="00677472"/>
    <w:rsid w:val="006776D3"/>
    <w:rsid w:val="0067777D"/>
    <w:rsid w:val="006777FA"/>
    <w:rsid w:val="00677842"/>
    <w:rsid w:val="00677856"/>
    <w:rsid w:val="006779E0"/>
    <w:rsid w:val="00677B3C"/>
    <w:rsid w:val="00677B7C"/>
    <w:rsid w:val="00677C86"/>
    <w:rsid w:val="00677CB9"/>
    <w:rsid w:val="00677D6B"/>
    <w:rsid w:val="00677E00"/>
    <w:rsid w:val="00677FB7"/>
    <w:rsid w:val="006800C3"/>
    <w:rsid w:val="0068012D"/>
    <w:rsid w:val="00680253"/>
    <w:rsid w:val="00680292"/>
    <w:rsid w:val="006805AD"/>
    <w:rsid w:val="00680623"/>
    <w:rsid w:val="0068067F"/>
    <w:rsid w:val="0068068C"/>
    <w:rsid w:val="006808ED"/>
    <w:rsid w:val="006809F5"/>
    <w:rsid w:val="00680A8A"/>
    <w:rsid w:val="00680AE4"/>
    <w:rsid w:val="00680B84"/>
    <w:rsid w:val="00680BFB"/>
    <w:rsid w:val="00680CDF"/>
    <w:rsid w:val="00680D1C"/>
    <w:rsid w:val="00680E41"/>
    <w:rsid w:val="00681269"/>
    <w:rsid w:val="006812C0"/>
    <w:rsid w:val="006812C1"/>
    <w:rsid w:val="00681422"/>
    <w:rsid w:val="006817C0"/>
    <w:rsid w:val="00681B8F"/>
    <w:rsid w:val="00681D02"/>
    <w:rsid w:val="00681D98"/>
    <w:rsid w:val="006821C2"/>
    <w:rsid w:val="00682486"/>
    <w:rsid w:val="0068281A"/>
    <w:rsid w:val="006828C7"/>
    <w:rsid w:val="00682A66"/>
    <w:rsid w:val="00682BDA"/>
    <w:rsid w:val="00683070"/>
    <w:rsid w:val="006834ED"/>
    <w:rsid w:val="00683570"/>
    <w:rsid w:val="00683607"/>
    <w:rsid w:val="0068391E"/>
    <w:rsid w:val="00683BE5"/>
    <w:rsid w:val="00684A23"/>
    <w:rsid w:val="00684A96"/>
    <w:rsid w:val="00684CEE"/>
    <w:rsid w:val="00684D17"/>
    <w:rsid w:val="00684E60"/>
    <w:rsid w:val="006851D4"/>
    <w:rsid w:val="006851F8"/>
    <w:rsid w:val="00685335"/>
    <w:rsid w:val="00685544"/>
    <w:rsid w:val="00685844"/>
    <w:rsid w:val="0068586F"/>
    <w:rsid w:val="006858A6"/>
    <w:rsid w:val="0068597E"/>
    <w:rsid w:val="00685ACE"/>
    <w:rsid w:val="00685AF0"/>
    <w:rsid w:val="00685B8A"/>
    <w:rsid w:val="00685D88"/>
    <w:rsid w:val="00686145"/>
    <w:rsid w:val="00686396"/>
    <w:rsid w:val="006864E6"/>
    <w:rsid w:val="006869BD"/>
    <w:rsid w:val="00686A94"/>
    <w:rsid w:val="00686D1F"/>
    <w:rsid w:val="00686D86"/>
    <w:rsid w:val="00686E91"/>
    <w:rsid w:val="00686EC5"/>
    <w:rsid w:val="00687126"/>
    <w:rsid w:val="00687420"/>
    <w:rsid w:val="006874BC"/>
    <w:rsid w:val="0068761C"/>
    <w:rsid w:val="00687652"/>
    <w:rsid w:val="0068770D"/>
    <w:rsid w:val="00687710"/>
    <w:rsid w:val="0068793B"/>
    <w:rsid w:val="0068799B"/>
    <w:rsid w:val="00687A20"/>
    <w:rsid w:val="00687AC0"/>
    <w:rsid w:val="00687C7D"/>
    <w:rsid w:val="00687F90"/>
    <w:rsid w:val="00687FD9"/>
    <w:rsid w:val="0069014B"/>
    <w:rsid w:val="006901AD"/>
    <w:rsid w:val="006903C0"/>
    <w:rsid w:val="006906F1"/>
    <w:rsid w:val="006907E6"/>
    <w:rsid w:val="00690C25"/>
    <w:rsid w:val="00691009"/>
    <w:rsid w:val="00691041"/>
    <w:rsid w:val="0069131D"/>
    <w:rsid w:val="0069154F"/>
    <w:rsid w:val="006915C3"/>
    <w:rsid w:val="006915F7"/>
    <w:rsid w:val="00691655"/>
    <w:rsid w:val="0069166E"/>
    <w:rsid w:val="006916AC"/>
    <w:rsid w:val="00691ACC"/>
    <w:rsid w:val="00691C40"/>
    <w:rsid w:val="00691D1B"/>
    <w:rsid w:val="00691E26"/>
    <w:rsid w:val="006923FD"/>
    <w:rsid w:val="00692749"/>
    <w:rsid w:val="006929AA"/>
    <w:rsid w:val="00692A02"/>
    <w:rsid w:val="00692A62"/>
    <w:rsid w:val="00692DCE"/>
    <w:rsid w:val="00692EAE"/>
    <w:rsid w:val="00692FC4"/>
    <w:rsid w:val="006936B3"/>
    <w:rsid w:val="00693775"/>
    <w:rsid w:val="006938BC"/>
    <w:rsid w:val="006938CC"/>
    <w:rsid w:val="006939A6"/>
    <w:rsid w:val="00693A19"/>
    <w:rsid w:val="00693EFD"/>
    <w:rsid w:val="0069424D"/>
    <w:rsid w:val="006942C4"/>
    <w:rsid w:val="006946D9"/>
    <w:rsid w:val="00694B87"/>
    <w:rsid w:val="00694D40"/>
    <w:rsid w:val="00695116"/>
    <w:rsid w:val="0069531D"/>
    <w:rsid w:val="00695418"/>
    <w:rsid w:val="00695A31"/>
    <w:rsid w:val="006961C8"/>
    <w:rsid w:val="0069627A"/>
    <w:rsid w:val="0069629C"/>
    <w:rsid w:val="006962B9"/>
    <w:rsid w:val="006963E8"/>
    <w:rsid w:val="00696662"/>
    <w:rsid w:val="006966F3"/>
    <w:rsid w:val="00696D5D"/>
    <w:rsid w:val="00696E99"/>
    <w:rsid w:val="00696F16"/>
    <w:rsid w:val="0069730C"/>
    <w:rsid w:val="00697459"/>
    <w:rsid w:val="00697573"/>
    <w:rsid w:val="0069759F"/>
    <w:rsid w:val="006976D5"/>
    <w:rsid w:val="006976DB"/>
    <w:rsid w:val="006976E3"/>
    <w:rsid w:val="00697728"/>
    <w:rsid w:val="006977F4"/>
    <w:rsid w:val="006978C6"/>
    <w:rsid w:val="00697DDC"/>
    <w:rsid w:val="006A00CC"/>
    <w:rsid w:val="006A0128"/>
    <w:rsid w:val="006A014F"/>
    <w:rsid w:val="006A02DF"/>
    <w:rsid w:val="006A0368"/>
    <w:rsid w:val="006A0447"/>
    <w:rsid w:val="006A059C"/>
    <w:rsid w:val="006A05BA"/>
    <w:rsid w:val="006A0BFD"/>
    <w:rsid w:val="006A0CFD"/>
    <w:rsid w:val="006A10EC"/>
    <w:rsid w:val="006A11D9"/>
    <w:rsid w:val="006A142E"/>
    <w:rsid w:val="006A147A"/>
    <w:rsid w:val="006A1489"/>
    <w:rsid w:val="006A1719"/>
    <w:rsid w:val="006A192A"/>
    <w:rsid w:val="006A19C1"/>
    <w:rsid w:val="006A1A7F"/>
    <w:rsid w:val="006A1AA7"/>
    <w:rsid w:val="006A1AA8"/>
    <w:rsid w:val="006A1AE2"/>
    <w:rsid w:val="006A1AE5"/>
    <w:rsid w:val="006A1B09"/>
    <w:rsid w:val="006A1B23"/>
    <w:rsid w:val="006A1CB4"/>
    <w:rsid w:val="006A1DDD"/>
    <w:rsid w:val="006A1F2F"/>
    <w:rsid w:val="006A2141"/>
    <w:rsid w:val="006A22E9"/>
    <w:rsid w:val="006A2559"/>
    <w:rsid w:val="006A275D"/>
    <w:rsid w:val="006A27D7"/>
    <w:rsid w:val="006A2A1A"/>
    <w:rsid w:val="006A2BC6"/>
    <w:rsid w:val="006A2CB7"/>
    <w:rsid w:val="006A2CEE"/>
    <w:rsid w:val="006A30A4"/>
    <w:rsid w:val="006A322C"/>
    <w:rsid w:val="006A348F"/>
    <w:rsid w:val="006A35AF"/>
    <w:rsid w:val="006A35B6"/>
    <w:rsid w:val="006A43AD"/>
    <w:rsid w:val="006A444D"/>
    <w:rsid w:val="006A4462"/>
    <w:rsid w:val="006A45E2"/>
    <w:rsid w:val="006A4763"/>
    <w:rsid w:val="006A48B7"/>
    <w:rsid w:val="006A4A5C"/>
    <w:rsid w:val="006A4ADE"/>
    <w:rsid w:val="006A4C69"/>
    <w:rsid w:val="006A503F"/>
    <w:rsid w:val="006A514F"/>
    <w:rsid w:val="006A53DB"/>
    <w:rsid w:val="006A5591"/>
    <w:rsid w:val="006A55C9"/>
    <w:rsid w:val="006A5667"/>
    <w:rsid w:val="006A567B"/>
    <w:rsid w:val="006A5690"/>
    <w:rsid w:val="006A581E"/>
    <w:rsid w:val="006A58D5"/>
    <w:rsid w:val="006A5D1F"/>
    <w:rsid w:val="006A6038"/>
    <w:rsid w:val="006A62CE"/>
    <w:rsid w:val="006A64F3"/>
    <w:rsid w:val="006A6809"/>
    <w:rsid w:val="006A686C"/>
    <w:rsid w:val="006A6BF7"/>
    <w:rsid w:val="006A6C3C"/>
    <w:rsid w:val="006A6C4D"/>
    <w:rsid w:val="006A6E2B"/>
    <w:rsid w:val="006A7174"/>
    <w:rsid w:val="006A74BB"/>
    <w:rsid w:val="006A74D4"/>
    <w:rsid w:val="006A77E8"/>
    <w:rsid w:val="006A798F"/>
    <w:rsid w:val="006A7CBF"/>
    <w:rsid w:val="006A7D14"/>
    <w:rsid w:val="006A7D53"/>
    <w:rsid w:val="006A7E78"/>
    <w:rsid w:val="006B0054"/>
    <w:rsid w:val="006B0150"/>
    <w:rsid w:val="006B0197"/>
    <w:rsid w:val="006B0295"/>
    <w:rsid w:val="006B0AD7"/>
    <w:rsid w:val="006B0B70"/>
    <w:rsid w:val="006B0E00"/>
    <w:rsid w:val="006B11BF"/>
    <w:rsid w:val="006B1323"/>
    <w:rsid w:val="006B1605"/>
    <w:rsid w:val="006B16ED"/>
    <w:rsid w:val="006B188D"/>
    <w:rsid w:val="006B1A90"/>
    <w:rsid w:val="006B1ACA"/>
    <w:rsid w:val="006B1B4A"/>
    <w:rsid w:val="006B1C88"/>
    <w:rsid w:val="006B1D80"/>
    <w:rsid w:val="006B1F75"/>
    <w:rsid w:val="006B214D"/>
    <w:rsid w:val="006B217C"/>
    <w:rsid w:val="006B2258"/>
    <w:rsid w:val="006B23B4"/>
    <w:rsid w:val="006B24F8"/>
    <w:rsid w:val="006B254F"/>
    <w:rsid w:val="006B25CD"/>
    <w:rsid w:val="006B2A72"/>
    <w:rsid w:val="006B2D23"/>
    <w:rsid w:val="006B3048"/>
    <w:rsid w:val="006B3101"/>
    <w:rsid w:val="006B34E7"/>
    <w:rsid w:val="006B3875"/>
    <w:rsid w:val="006B3945"/>
    <w:rsid w:val="006B3978"/>
    <w:rsid w:val="006B3AAE"/>
    <w:rsid w:val="006B3D07"/>
    <w:rsid w:val="006B3D30"/>
    <w:rsid w:val="006B3D46"/>
    <w:rsid w:val="006B3D9B"/>
    <w:rsid w:val="006B3E05"/>
    <w:rsid w:val="006B3FA5"/>
    <w:rsid w:val="006B40F4"/>
    <w:rsid w:val="006B475A"/>
    <w:rsid w:val="006B4A1F"/>
    <w:rsid w:val="006B4A74"/>
    <w:rsid w:val="006B4F00"/>
    <w:rsid w:val="006B4F97"/>
    <w:rsid w:val="006B5242"/>
    <w:rsid w:val="006B5260"/>
    <w:rsid w:val="006B53DC"/>
    <w:rsid w:val="006B5578"/>
    <w:rsid w:val="006B55A9"/>
    <w:rsid w:val="006B55F9"/>
    <w:rsid w:val="006B5720"/>
    <w:rsid w:val="006B5856"/>
    <w:rsid w:val="006B5862"/>
    <w:rsid w:val="006B5E29"/>
    <w:rsid w:val="006B5EBC"/>
    <w:rsid w:val="006B6154"/>
    <w:rsid w:val="006B631F"/>
    <w:rsid w:val="006B635C"/>
    <w:rsid w:val="006B6605"/>
    <w:rsid w:val="006B678D"/>
    <w:rsid w:val="006B6932"/>
    <w:rsid w:val="006B69FE"/>
    <w:rsid w:val="006B6C42"/>
    <w:rsid w:val="006B6D3D"/>
    <w:rsid w:val="006B6E44"/>
    <w:rsid w:val="006B7245"/>
    <w:rsid w:val="006B72A2"/>
    <w:rsid w:val="006B767B"/>
    <w:rsid w:val="006B7716"/>
    <w:rsid w:val="006B790B"/>
    <w:rsid w:val="006B7912"/>
    <w:rsid w:val="006B796D"/>
    <w:rsid w:val="006B7B1C"/>
    <w:rsid w:val="006B7E43"/>
    <w:rsid w:val="006B7F9D"/>
    <w:rsid w:val="006C0170"/>
    <w:rsid w:val="006C01A3"/>
    <w:rsid w:val="006C01C4"/>
    <w:rsid w:val="006C0294"/>
    <w:rsid w:val="006C042D"/>
    <w:rsid w:val="006C04BD"/>
    <w:rsid w:val="006C0512"/>
    <w:rsid w:val="006C0A49"/>
    <w:rsid w:val="006C0A74"/>
    <w:rsid w:val="006C0C9B"/>
    <w:rsid w:val="006C0E6F"/>
    <w:rsid w:val="006C0F21"/>
    <w:rsid w:val="006C0FC5"/>
    <w:rsid w:val="006C11CC"/>
    <w:rsid w:val="006C127F"/>
    <w:rsid w:val="006C175C"/>
    <w:rsid w:val="006C1814"/>
    <w:rsid w:val="006C1A42"/>
    <w:rsid w:val="006C1E4E"/>
    <w:rsid w:val="006C1EBF"/>
    <w:rsid w:val="006C2226"/>
    <w:rsid w:val="006C2353"/>
    <w:rsid w:val="006C254E"/>
    <w:rsid w:val="006C2823"/>
    <w:rsid w:val="006C28D9"/>
    <w:rsid w:val="006C2923"/>
    <w:rsid w:val="006C2F6F"/>
    <w:rsid w:val="006C335A"/>
    <w:rsid w:val="006C3557"/>
    <w:rsid w:val="006C358C"/>
    <w:rsid w:val="006C3746"/>
    <w:rsid w:val="006C3798"/>
    <w:rsid w:val="006C3859"/>
    <w:rsid w:val="006C3960"/>
    <w:rsid w:val="006C3ACD"/>
    <w:rsid w:val="006C3B5E"/>
    <w:rsid w:val="006C3D3A"/>
    <w:rsid w:val="006C3FCB"/>
    <w:rsid w:val="006C43B9"/>
    <w:rsid w:val="006C43F0"/>
    <w:rsid w:val="006C4487"/>
    <w:rsid w:val="006C47FC"/>
    <w:rsid w:val="006C48B1"/>
    <w:rsid w:val="006C497E"/>
    <w:rsid w:val="006C4A2D"/>
    <w:rsid w:val="006C4B36"/>
    <w:rsid w:val="006C4CF0"/>
    <w:rsid w:val="006C4D85"/>
    <w:rsid w:val="006C4EFB"/>
    <w:rsid w:val="006C4F52"/>
    <w:rsid w:val="006C553F"/>
    <w:rsid w:val="006C55B4"/>
    <w:rsid w:val="006C563A"/>
    <w:rsid w:val="006C5E7A"/>
    <w:rsid w:val="006C6129"/>
    <w:rsid w:val="006C6136"/>
    <w:rsid w:val="006C62CC"/>
    <w:rsid w:val="006C632D"/>
    <w:rsid w:val="006C6386"/>
    <w:rsid w:val="006C65ED"/>
    <w:rsid w:val="006C68A9"/>
    <w:rsid w:val="006C6A2D"/>
    <w:rsid w:val="006C6C44"/>
    <w:rsid w:val="006C6C5C"/>
    <w:rsid w:val="006C6D4C"/>
    <w:rsid w:val="006C6D8A"/>
    <w:rsid w:val="006C6E25"/>
    <w:rsid w:val="006C6E81"/>
    <w:rsid w:val="006C6FB9"/>
    <w:rsid w:val="006C7089"/>
    <w:rsid w:val="006C70F3"/>
    <w:rsid w:val="006C77DF"/>
    <w:rsid w:val="006C7833"/>
    <w:rsid w:val="006C7AE8"/>
    <w:rsid w:val="006C7E7E"/>
    <w:rsid w:val="006D033D"/>
    <w:rsid w:val="006D03C3"/>
    <w:rsid w:val="006D07BD"/>
    <w:rsid w:val="006D0A1B"/>
    <w:rsid w:val="006D0AD3"/>
    <w:rsid w:val="006D0BB3"/>
    <w:rsid w:val="006D0EDE"/>
    <w:rsid w:val="006D114D"/>
    <w:rsid w:val="006D131E"/>
    <w:rsid w:val="006D13B7"/>
    <w:rsid w:val="006D1843"/>
    <w:rsid w:val="006D1A7D"/>
    <w:rsid w:val="006D1D3A"/>
    <w:rsid w:val="006D1D6A"/>
    <w:rsid w:val="006D203A"/>
    <w:rsid w:val="006D2164"/>
    <w:rsid w:val="006D2265"/>
    <w:rsid w:val="006D2419"/>
    <w:rsid w:val="006D243D"/>
    <w:rsid w:val="006D258B"/>
    <w:rsid w:val="006D2735"/>
    <w:rsid w:val="006D2875"/>
    <w:rsid w:val="006D2973"/>
    <w:rsid w:val="006D2A0E"/>
    <w:rsid w:val="006D2BBE"/>
    <w:rsid w:val="006D3399"/>
    <w:rsid w:val="006D33E6"/>
    <w:rsid w:val="006D349E"/>
    <w:rsid w:val="006D387C"/>
    <w:rsid w:val="006D3A8F"/>
    <w:rsid w:val="006D3C2C"/>
    <w:rsid w:val="006D3F26"/>
    <w:rsid w:val="006D409D"/>
    <w:rsid w:val="006D4305"/>
    <w:rsid w:val="006D435A"/>
    <w:rsid w:val="006D437F"/>
    <w:rsid w:val="006D448B"/>
    <w:rsid w:val="006D44F2"/>
    <w:rsid w:val="006D475C"/>
    <w:rsid w:val="006D4B53"/>
    <w:rsid w:val="006D4E4F"/>
    <w:rsid w:val="006D4F64"/>
    <w:rsid w:val="006D4F92"/>
    <w:rsid w:val="006D52B4"/>
    <w:rsid w:val="006D532E"/>
    <w:rsid w:val="006D534E"/>
    <w:rsid w:val="006D5623"/>
    <w:rsid w:val="006D5656"/>
    <w:rsid w:val="006D579B"/>
    <w:rsid w:val="006D5C3E"/>
    <w:rsid w:val="006D62D1"/>
    <w:rsid w:val="006D63A6"/>
    <w:rsid w:val="006D63F5"/>
    <w:rsid w:val="006D64B8"/>
    <w:rsid w:val="006D64C6"/>
    <w:rsid w:val="006D666E"/>
    <w:rsid w:val="006D669C"/>
    <w:rsid w:val="006D6895"/>
    <w:rsid w:val="006D6ADC"/>
    <w:rsid w:val="006D6BD1"/>
    <w:rsid w:val="006D6C4A"/>
    <w:rsid w:val="006D70EE"/>
    <w:rsid w:val="006D73B4"/>
    <w:rsid w:val="006D7590"/>
    <w:rsid w:val="006D7733"/>
    <w:rsid w:val="006D78F2"/>
    <w:rsid w:val="006D7CA0"/>
    <w:rsid w:val="006D7D26"/>
    <w:rsid w:val="006E008D"/>
    <w:rsid w:val="006E0188"/>
    <w:rsid w:val="006E032A"/>
    <w:rsid w:val="006E04AC"/>
    <w:rsid w:val="006E05AC"/>
    <w:rsid w:val="006E0771"/>
    <w:rsid w:val="006E0868"/>
    <w:rsid w:val="006E0933"/>
    <w:rsid w:val="006E0DA8"/>
    <w:rsid w:val="006E0DAA"/>
    <w:rsid w:val="006E0E5E"/>
    <w:rsid w:val="006E0FB9"/>
    <w:rsid w:val="006E1055"/>
    <w:rsid w:val="006E146D"/>
    <w:rsid w:val="006E146E"/>
    <w:rsid w:val="006E1791"/>
    <w:rsid w:val="006E1834"/>
    <w:rsid w:val="006E186B"/>
    <w:rsid w:val="006E1881"/>
    <w:rsid w:val="006E1AD4"/>
    <w:rsid w:val="006E1ADA"/>
    <w:rsid w:val="006E1B0C"/>
    <w:rsid w:val="006E1CB5"/>
    <w:rsid w:val="006E1CCC"/>
    <w:rsid w:val="006E1F1A"/>
    <w:rsid w:val="006E2094"/>
    <w:rsid w:val="006E20F9"/>
    <w:rsid w:val="006E2106"/>
    <w:rsid w:val="006E216D"/>
    <w:rsid w:val="006E272D"/>
    <w:rsid w:val="006E28D9"/>
    <w:rsid w:val="006E2AB2"/>
    <w:rsid w:val="006E2EF3"/>
    <w:rsid w:val="006E3178"/>
    <w:rsid w:val="006E335F"/>
    <w:rsid w:val="006E35EE"/>
    <w:rsid w:val="006E3670"/>
    <w:rsid w:val="006E370F"/>
    <w:rsid w:val="006E3772"/>
    <w:rsid w:val="006E3843"/>
    <w:rsid w:val="006E3899"/>
    <w:rsid w:val="006E3BED"/>
    <w:rsid w:val="006E3CC8"/>
    <w:rsid w:val="006E3CEB"/>
    <w:rsid w:val="006E3D9F"/>
    <w:rsid w:val="006E3F4A"/>
    <w:rsid w:val="006E4067"/>
    <w:rsid w:val="006E4302"/>
    <w:rsid w:val="006E4411"/>
    <w:rsid w:val="006E466A"/>
    <w:rsid w:val="006E47D2"/>
    <w:rsid w:val="006E47D8"/>
    <w:rsid w:val="006E4923"/>
    <w:rsid w:val="006E49F7"/>
    <w:rsid w:val="006E4BCB"/>
    <w:rsid w:val="006E4FE6"/>
    <w:rsid w:val="006E50F6"/>
    <w:rsid w:val="006E50FE"/>
    <w:rsid w:val="006E52A1"/>
    <w:rsid w:val="006E567B"/>
    <w:rsid w:val="006E5979"/>
    <w:rsid w:val="006E5E51"/>
    <w:rsid w:val="006E5F3A"/>
    <w:rsid w:val="006E5F85"/>
    <w:rsid w:val="006E6022"/>
    <w:rsid w:val="006E631C"/>
    <w:rsid w:val="006E6469"/>
    <w:rsid w:val="006E6522"/>
    <w:rsid w:val="006E6526"/>
    <w:rsid w:val="006E6732"/>
    <w:rsid w:val="006E67F9"/>
    <w:rsid w:val="006E697B"/>
    <w:rsid w:val="006E69EF"/>
    <w:rsid w:val="006E6AA7"/>
    <w:rsid w:val="006E6B53"/>
    <w:rsid w:val="006E6BAC"/>
    <w:rsid w:val="006E6D56"/>
    <w:rsid w:val="006E6E63"/>
    <w:rsid w:val="006E740C"/>
    <w:rsid w:val="006E75BB"/>
    <w:rsid w:val="006E773E"/>
    <w:rsid w:val="006E77F6"/>
    <w:rsid w:val="006E7ADB"/>
    <w:rsid w:val="006E7ADF"/>
    <w:rsid w:val="006E7C2C"/>
    <w:rsid w:val="006E7D42"/>
    <w:rsid w:val="006E7D68"/>
    <w:rsid w:val="006F0022"/>
    <w:rsid w:val="006F0124"/>
    <w:rsid w:val="006F015B"/>
    <w:rsid w:val="006F0721"/>
    <w:rsid w:val="006F076D"/>
    <w:rsid w:val="006F0828"/>
    <w:rsid w:val="006F08F7"/>
    <w:rsid w:val="006F096D"/>
    <w:rsid w:val="006F0A88"/>
    <w:rsid w:val="006F0B89"/>
    <w:rsid w:val="006F0C81"/>
    <w:rsid w:val="006F0FEF"/>
    <w:rsid w:val="006F117D"/>
    <w:rsid w:val="006F1294"/>
    <w:rsid w:val="006F1353"/>
    <w:rsid w:val="006F1510"/>
    <w:rsid w:val="006F1597"/>
    <w:rsid w:val="006F15ED"/>
    <w:rsid w:val="006F1782"/>
    <w:rsid w:val="006F1A29"/>
    <w:rsid w:val="006F1EBC"/>
    <w:rsid w:val="006F1F7F"/>
    <w:rsid w:val="006F2116"/>
    <w:rsid w:val="006F2128"/>
    <w:rsid w:val="006F219D"/>
    <w:rsid w:val="006F221E"/>
    <w:rsid w:val="006F23C3"/>
    <w:rsid w:val="006F281D"/>
    <w:rsid w:val="006F2958"/>
    <w:rsid w:val="006F2962"/>
    <w:rsid w:val="006F2965"/>
    <w:rsid w:val="006F2CCB"/>
    <w:rsid w:val="006F2D7D"/>
    <w:rsid w:val="006F2E89"/>
    <w:rsid w:val="006F309F"/>
    <w:rsid w:val="006F3119"/>
    <w:rsid w:val="006F321B"/>
    <w:rsid w:val="006F33B7"/>
    <w:rsid w:val="006F34BB"/>
    <w:rsid w:val="006F35CE"/>
    <w:rsid w:val="006F3630"/>
    <w:rsid w:val="006F376B"/>
    <w:rsid w:val="006F3B1C"/>
    <w:rsid w:val="006F3EF7"/>
    <w:rsid w:val="006F3F23"/>
    <w:rsid w:val="006F432D"/>
    <w:rsid w:val="006F440F"/>
    <w:rsid w:val="006F4857"/>
    <w:rsid w:val="006F49B5"/>
    <w:rsid w:val="006F4E81"/>
    <w:rsid w:val="006F4FEE"/>
    <w:rsid w:val="006F5040"/>
    <w:rsid w:val="006F5103"/>
    <w:rsid w:val="006F5142"/>
    <w:rsid w:val="006F5418"/>
    <w:rsid w:val="006F54C6"/>
    <w:rsid w:val="006F54D3"/>
    <w:rsid w:val="006F55BD"/>
    <w:rsid w:val="006F5885"/>
    <w:rsid w:val="006F5A36"/>
    <w:rsid w:val="006F5DD6"/>
    <w:rsid w:val="006F6100"/>
    <w:rsid w:val="006F613F"/>
    <w:rsid w:val="006F62D8"/>
    <w:rsid w:val="006F63D1"/>
    <w:rsid w:val="006F63E9"/>
    <w:rsid w:val="006F6448"/>
    <w:rsid w:val="006F654E"/>
    <w:rsid w:val="006F65FD"/>
    <w:rsid w:val="006F66F5"/>
    <w:rsid w:val="006F6827"/>
    <w:rsid w:val="006F682D"/>
    <w:rsid w:val="006F6887"/>
    <w:rsid w:val="006F69E9"/>
    <w:rsid w:val="006F6AFE"/>
    <w:rsid w:val="006F6B95"/>
    <w:rsid w:val="006F6C02"/>
    <w:rsid w:val="006F6C8F"/>
    <w:rsid w:val="006F6DD0"/>
    <w:rsid w:val="006F6F85"/>
    <w:rsid w:val="006F6F91"/>
    <w:rsid w:val="006F7114"/>
    <w:rsid w:val="006F72F6"/>
    <w:rsid w:val="006F730C"/>
    <w:rsid w:val="006F735F"/>
    <w:rsid w:val="006F74A0"/>
    <w:rsid w:val="006F786E"/>
    <w:rsid w:val="006F7996"/>
    <w:rsid w:val="006F7A0C"/>
    <w:rsid w:val="006F7A8C"/>
    <w:rsid w:val="006F7BC8"/>
    <w:rsid w:val="006F7DB5"/>
    <w:rsid w:val="006F7ECF"/>
    <w:rsid w:val="006F7ED9"/>
    <w:rsid w:val="006F7F12"/>
    <w:rsid w:val="00700289"/>
    <w:rsid w:val="007007B6"/>
    <w:rsid w:val="00700994"/>
    <w:rsid w:val="007009F4"/>
    <w:rsid w:val="00700D8C"/>
    <w:rsid w:val="0070106F"/>
    <w:rsid w:val="00701306"/>
    <w:rsid w:val="007013BF"/>
    <w:rsid w:val="007014B2"/>
    <w:rsid w:val="00701509"/>
    <w:rsid w:val="00701AE4"/>
    <w:rsid w:val="00701D3F"/>
    <w:rsid w:val="007020F0"/>
    <w:rsid w:val="00702307"/>
    <w:rsid w:val="00702865"/>
    <w:rsid w:val="00702EE1"/>
    <w:rsid w:val="00702F5E"/>
    <w:rsid w:val="0070308B"/>
    <w:rsid w:val="0070338E"/>
    <w:rsid w:val="0070348A"/>
    <w:rsid w:val="00703510"/>
    <w:rsid w:val="00703552"/>
    <w:rsid w:val="00703998"/>
    <w:rsid w:val="00703BF8"/>
    <w:rsid w:val="00703D67"/>
    <w:rsid w:val="00704071"/>
    <w:rsid w:val="007040E1"/>
    <w:rsid w:val="007041A9"/>
    <w:rsid w:val="00704211"/>
    <w:rsid w:val="007044B1"/>
    <w:rsid w:val="00704840"/>
    <w:rsid w:val="00704A71"/>
    <w:rsid w:val="00704AD5"/>
    <w:rsid w:val="00704B0D"/>
    <w:rsid w:val="00704CA4"/>
    <w:rsid w:val="00704D01"/>
    <w:rsid w:val="00704D65"/>
    <w:rsid w:val="00704E33"/>
    <w:rsid w:val="00704ECF"/>
    <w:rsid w:val="00704F2F"/>
    <w:rsid w:val="00705068"/>
    <w:rsid w:val="00705304"/>
    <w:rsid w:val="00705397"/>
    <w:rsid w:val="00705525"/>
    <w:rsid w:val="00705CA8"/>
    <w:rsid w:val="00705D33"/>
    <w:rsid w:val="00705FA3"/>
    <w:rsid w:val="00705FC4"/>
    <w:rsid w:val="007060BF"/>
    <w:rsid w:val="00706139"/>
    <w:rsid w:val="007061D8"/>
    <w:rsid w:val="00706374"/>
    <w:rsid w:val="007063DE"/>
    <w:rsid w:val="00706462"/>
    <w:rsid w:val="00706549"/>
    <w:rsid w:val="007068D8"/>
    <w:rsid w:val="00706976"/>
    <w:rsid w:val="00706B77"/>
    <w:rsid w:val="00706EC5"/>
    <w:rsid w:val="0070701A"/>
    <w:rsid w:val="00707205"/>
    <w:rsid w:val="0070734E"/>
    <w:rsid w:val="0070754B"/>
    <w:rsid w:val="00707618"/>
    <w:rsid w:val="007079C1"/>
    <w:rsid w:val="00707AAE"/>
    <w:rsid w:val="00707C19"/>
    <w:rsid w:val="007100EF"/>
    <w:rsid w:val="00710589"/>
    <w:rsid w:val="00710D18"/>
    <w:rsid w:val="00710DA3"/>
    <w:rsid w:val="00710DD0"/>
    <w:rsid w:val="00710E1F"/>
    <w:rsid w:val="00710E78"/>
    <w:rsid w:val="00710F10"/>
    <w:rsid w:val="007111BF"/>
    <w:rsid w:val="007111FB"/>
    <w:rsid w:val="00711311"/>
    <w:rsid w:val="00711647"/>
    <w:rsid w:val="0071167F"/>
    <w:rsid w:val="00711755"/>
    <w:rsid w:val="007117C5"/>
    <w:rsid w:val="00711839"/>
    <w:rsid w:val="007118A0"/>
    <w:rsid w:val="00711901"/>
    <w:rsid w:val="00711A8A"/>
    <w:rsid w:val="00711BED"/>
    <w:rsid w:val="00711F8A"/>
    <w:rsid w:val="00711FC4"/>
    <w:rsid w:val="00711FEF"/>
    <w:rsid w:val="007121DC"/>
    <w:rsid w:val="00712207"/>
    <w:rsid w:val="007122CB"/>
    <w:rsid w:val="007122D7"/>
    <w:rsid w:val="00712604"/>
    <w:rsid w:val="007126A7"/>
    <w:rsid w:val="00712769"/>
    <w:rsid w:val="007127E2"/>
    <w:rsid w:val="00712898"/>
    <w:rsid w:val="00712A0D"/>
    <w:rsid w:val="00712C3A"/>
    <w:rsid w:val="00712D00"/>
    <w:rsid w:val="00712E01"/>
    <w:rsid w:val="00712E09"/>
    <w:rsid w:val="00712F76"/>
    <w:rsid w:val="0071316E"/>
    <w:rsid w:val="00713253"/>
    <w:rsid w:val="007132E5"/>
    <w:rsid w:val="0071331A"/>
    <w:rsid w:val="0071335A"/>
    <w:rsid w:val="007134F7"/>
    <w:rsid w:val="00713623"/>
    <w:rsid w:val="0071366F"/>
    <w:rsid w:val="00713693"/>
    <w:rsid w:val="0071376E"/>
    <w:rsid w:val="0071380B"/>
    <w:rsid w:val="00713931"/>
    <w:rsid w:val="00713A70"/>
    <w:rsid w:val="00713D48"/>
    <w:rsid w:val="00713E28"/>
    <w:rsid w:val="00713F2D"/>
    <w:rsid w:val="00713FB8"/>
    <w:rsid w:val="0071408D"/>
    <w:rsid w:val="00714193"/>
    <w:rsid w:val="00714199"/>
    <w:rsid w:val="00714260"/>
    <w:rsid w:val="007145DB"/>
    <w:rsid w:val="007146C1"/>
    <w:rsid w:val="0071495F"/>
    <w:rsid w:val="00714A0E"/>
    <w:rsid w:val="0071528A"/>
    <w:rsid w:val="007153D8"/>
    <w:rsid w:val="007153E1"/>
    <w:rsid w:val="0071547C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1D6"/>
    <w:rsid w:val="007164CE"/>
    <w:rsid w:val="00716BC9"/>
    <w:rsid w:val="00716E1F"/>
    <w:rsid w:val="00717145"/>
    <w:rsid w:val="007171DF"/>
    <w:rsid w:val="0071728D"/>
    <w:rsid w:val="00717451"/>
    <w:rsid w:val="0071780B"/>
    <w:rsid w:val="00717959"/>
    <w:rsid w:val="00717A10"/>
    <w:rsid w:val="00717AC1"/>
    <w:rsid w:val="00717D51"/>
    <w:rsid w:val="00717E5D"/>
    <w:rsid w:val="0072014C"/>
    <w:rsid w:val="007201EF"/>
    <w:rsid w:val="00720301"/>
    <w:rsid w:val="0072098B"/>
    <w:rsid w:val="00720A77"/>
    <w:rsid w:val="00720CA3"/>
    <w:rsid w:val="00720D19"/>
    <w:rsid w:val="00720E71"/>
    <w:rsid w:val="007211CA"/>
    <w:rsid w:val="00721242"/>
    <w:rsid w:val="00721591"/>
    <w:rsid w:val="007217E4"/>
    <w:rsid w:val="00721994"/>
    <w:rsid w:val="00721DAA"/>
    <w:rsid w:val="00721F19"/>
    <w:rsid w:val="00722011"/>
    <w:rsid w:val="00722091"/>
    <w:rsid w:val="007221E7"/>
    <w:rsid w:val="007225C5"/>
    <w:rsid w:val="00722667"/>
    <w:rsid w:val="00722692"/>
    <w:rsid w:val="007227A0"/>
    <w:rsid w:val="00722814"/>
    <w:rsid w:val="00722861"/>
    <w:rsid w:val="00722D2F"/>
    <w:rsid w:val="00722F20"/>
    <w:rsid w:val="0072327E"/>
    <w:rsid w:val="007235F6"/>
    <w:rsid w:val="00723709"/>
    <w:rsid w:val="007237A7"/>
    <w:rsid w:val="00723829"/>
    <w:rsid w:val="007239ED"/>
    <w:rsid w:val="00723AC2"/>
    <w:rsid w:val="00723CA1"/>
    <w:rsid w:val="00723D00"/>
    <w:rsid w:val="00723FEA"/>
    <w:rsid w:val="007241A5"/>
    <w:rsid w:val="0072426B"/>
    <w:rsid w:val="007242FA"/>
    <w:rsid w:val="0072439A"/>
    <w:rsid w:val="0072448C"/>
    <w:rsid w:val="007244AD"/>
    <w:rsid w:val="007245BD"/>
    <w:rsid w:val="00724672"/>
    <w:rsid w:val="007246A1"/>
    <w:rsid w:val="007246C0"/>
    <w:rsid w:val="0072471E"/>
    <w:rsid w:val="007248B5"/>
    <w:rsid w:val="00724C33"/>
    <w:rsid w:val="00724CA2"/>
    <w:rsid w:val="00724D7D"/>
    <w:rsid w:val="00724EC6"/>
    <w:rsid w:val="00725016"/>
    <w:rsid w:val="00725210"/>
    <w:rsid w:val="0072568B"/>
    <w:rsid w:val="00725770"/>
    <w:rsid w:val="00725857"/>
    <w:rsid w:val="00725D7A"/>
    <w:rsid w:val="0072617E"/>
    <w:rsid w:val="007261AB"/>
    <w:rsid w:val="00726222"/>
    <w:rsid w:val="007262EB"/>
    <w:rsid w:val="00726487"/>
    <w:rsid w:val="007264E0"/>
    <w:rsid w:val="00726580"/>
    <w:rsid w:val="0072665C"/>
    <w:rsid w:val="00726857"/>
    <w:rsid w:val="00726919"/>
    <w:rsid w:val="00726C22"/>
    <w:rsid w:val="00726EE5"/>
    <w:rsid w:val="007270AD"/>
    <w:rsid w:val="00727105"/>
    <w:rsid w:val="007272B0"/>
    <w:rsid w:val="007276E2"/>
    <w:rsid w:val="007279CD"/>
    <w:rsid w:val="00727D23"/>
    <w:rsid w:val="00727D97"/>
    <w:rsid w:val="00727FAE"/>
    <w:rsid w:val="00727FC7"/>
    <w:rsid w:val="00730152"/>
    <w:rsid w:val="0073059C"/>
    <w:rsid w:val="00730649"/>
    <w:rsid w:val="007306A2"/>
    <w:rsid w:val="00730A18"/>
    <w:rsid w:val="00730A71"/>
    <w:rsid w:val="00730FEB"/>
    <w:rsid w:val="007310D7"/>
    <w:rsid w:val="0073111E"/>
    <w:rsid w:val="00731241"/>
    <w:rsid w:val="0073124F"/>
    <w:rsid w:val="0073127E"/>
    <w:rsid w:val="0073158E"/>
    <w:rsid w:val="007316B6"/>
    <w:rsid w:val="0073188A"/>
    <w:rsid w:val="007318FD"/>
    <w:rsid w:val="00731984"/>
    <w:rsid w:val="00731992"/>
    <w:rsid w:val="00731B69"/>
    <w:rsid w:val="00731BEB"/>
    <w:rsid w:val="00731D61"/>
    <w:rsid w:val="00731ECD"/>
    <w:rsid w:val="007320EF"/>
    <w:rsid w:val="007321BC"/>
    <w:rsid w:val="007321FC"/>
    <w:rsid w:val="00732266"/>
    <w:rsid w:val="007323B9"/>
    <w:rsid w:val="00732538"/>
    <w:rsid w:val="00732551"/>
    <w:rsid w:val="007325F8"/>
    <w:rsid w:val="00732B65"/>
    <w:rsid w:val="00732C75"/>
    <w:rsid w:val="00732FAA"/>
    <w:rsid w:val="00733170"/>
    <w:rsid w:val="007331FD"/>
    <w:rsid w:val="00733535"/>
    <w:rsid w:val="0073369C"/>
    <w:rsid w:val="007337E9"/>
    <w:rsid w:val="00733847"/>
    <w:rsid w:val="00733BBF"/>
    <w:rsid w:val="00733C0B"/>
    <w:rsid w:val="00733E86"/>
    <w:rsid w:val="007341E3"/>
    <w:rsid w:val="007342E1"/>
    <w:rsid w:val="0073433D"/>
    <w:rsid w:val="007343FC"/>
    <w:rsid w:val="0073444B"/>
    <w:rsid w:val="007345BD"/>
    <w:rsid w:val="00734668"/>
    <w:rsid w:val="007348AE"/>
    <w:rsid w:val="007348D1"/>
    <w:rsid w:val="00734921"/>
    <w:rsid w:val="00734C86"/>
    <w:rsid w:val="00734DA8"/>
    <w:rsid w:val="00734EA9"/>
    <w:rsid w:val="00734FA6"/>
    <w:rsid w:val="00735007"/>
    <w:rsid w:val="00735067"/>
    <w:rsid w:val="00735083"/>
    <w:rsid w:val="00735682"/>
    <w:rsid w:val="007357F7"/>
    <w:rsid w:val="00735888"/>
    <w:rsid w:val="00735D2F"/>
    <w:rsid w:val="00735DA4"/>
    <w:rsid w:val="00735F51"/>
    <w:rsid w:val="00735F55"/>
    <w:rsid w:val="00735FAF"/>
    <w:rsid w:val="007360FD"/>
    <w:rsid w:val="00736256"/>
    <w:rsid w:val="00736423"/>
    <w:rsid w:val="00736504"/>
    <w:rsid w:val="00736759"/>
    <w:rsid w:val="00736908"/>
    <w:rsid w:val="00736B7A"/>
    <w:rsid w:val="00736CBA"/>
    <w:rsid w:val="00736EF4"/>
    <w:rsid w:val="00736FBF"/>
    <w:rsid w:val="00737403"/>
    <w:rsid w:val="0073749E"/>
    <w:rsid w:val="00737708"/>
    <w:rsid w:val="00737978"/>
    <w:rsid w:val="00737EAF"/>
    <w:rsid w:val="00740169"/>
    <w:rsid w:val="00740443"/>
    <w:rsid w:val="00740541"/>
    <w:rsid w:val="007405B7"/>
    <w:rsid w:val="0074078E"/>
    <w:rsid w:val="007407CA"/>
    <w:rsid w:val="007407F0"/>
    <w:rsid w:val="00740A27"/>
    <w:rsid w:val="0074103D"/>
    <w:rsid w:val="007414AE"/>
    <w:rsid w:val="00741526"/>
    <w:rsid w:val="007416C7"/>
    <w:rsid w:val="00741763"/>
    <w:rsid w:val="0074185B"/>
    <w:rsid w:val="007419B6"/>
    <w:rsid w:val="00741A65"/>
    <w:rsid w:val="00741DC5"/>
    <w:rsid w:val="00741FFA"/>
    <w:rsid w:val="00742006"/>
    <w:rsid w:val="00742288"/>
    <w:rsid w:val="0074233E"/>
    <w:rsid w:val="00742344"/>
    <w:rsid w:val="00742518"/>
    <w:rsid w:val="00742755"/>
    <w:rsid w:val="00742897"/>
    <w:rsid w:val="00742B75"/>
    <w:rsid w:val="00742C37"/>
    <w:rsid w:val="00742E19"/>
    <w:rsid w:val="00742F0D"/>
    <w:rsid w:val="00742FAD"/>
    <w:rsid w:val="0074349D"/>
    <w:rsid w:val="007434B3"/>
    <w:rsid w:val="0074355A"/>
    <w:rsid w:val="007435C5"/>
    <w:rsid w:val="0074384A"/>
    <w:rsid w:val="0074389E"/>
    <w:rsid w:val="0074399A"/>
    <w:rsid w:val="007440A3"/>
    <w:rsid w:val="00744286"/>
    <w:rsid w:val="00744321"/>
    <w:rsid w:val="007443BF"/>
    <w:rsid w:val="007449C7"/>
    <w:rsid w:val="00744F61"/>
    <w:rsid w:val="00745293"/>
    <w:rsid w:val="00745471"/>
    <w:rsid w:val="00745534"/>
    <w:rsid w:val="007456A9"/>
    <w:rsid w:val="007457CF"/>
    <w:rsid w:val="0074584E"/>
    <w:rsid w:val="007458F6"/>
    <w:rsid w:val="00745916"/>
    <w:rsid w:val="00745B75"/>
    <w:rsid w:val="00745C01"/>
    <w:rsid w:val="00745CED"/>
    <w:rsid w:val="00745D11"/>
    <w:rsid w:val="00746045"/>
    <w:rsid w:val="007460B0"/>
    <w:rsid w:val="007460BE"/>
    <w:rsid w:val="007460D9"/>
    <w:rsid w:val="0074616C"/>
    <w:rsid w:val="00746268"/>
    <w:rsid w:val="007462EC"/>
    <w:rsid w:val="00746320"/>
    <w:rsid w:val="00746497"/>
    <w:rsid w:val="00746619"/>
    <w:rsid w:val="00746763"/>
    <w:rsid w:val="00746E17"/>
    <w:rsid w:val="00746EAA"/>
    <w:rsid w:val="00746F44"/>
    <w:rsid w:val="007470B7"/>
    <w:rsid w:val="00747180"/>
    <w:rsid w:val="007471EF"/>
    <w:rsid w:val="00747231"/>
    <w:rsid w:val="00747246"/>
    <w:rsid w:val="0074742A"/>
    <w:rsid w:val="007475FF"/>
    <w:rsid w:val="0074789B"/>
    <w:rsid w:val="00747950"/>
    <w:rsid w:val="00747AFE"/>
    <w:rsid w:val="00750693"/>
    <w:rsid w:val="007506F8"/>
    <w:rsid w:val="00750818"/>
    <w:rsid w:val="00750D41"/>
    <w:rsid w:val="00750DCD"/>
    <w:rsid w:val="00750E04"/>
    <w:rsid w:val="00750F2C"/>
    <w:rsid w:val="00751066"/>
    <w:rsid w:val="007510FF"/>
    <w:rsid w:val="00751330"/>
    <w:rsid w:val="007513D9"/>
    <w:rsid w:val="007513EC"/>
    <w:rsid w:val="007515B9"/>
    <w:rsid w:val="007516D9"/>
    <w:rsid w:val="007516DF"/>
    <w:rsid w:val="00751912"/>
    <w:rsid w:val="00751916"/>
    <w:rsid w:val="00751BE9"/>
    <w:rsid w:val="00751C90"/>
    <w:rsid w:val="00751CD9"/>
    <w:rsid w:val="00751DB5"/>
    <w:rsid w:val="007523C3"/>
    <w:rsid w:val="00752591"/>
    <w:rsid w:val="00752887"/>
    <w:rsid w:val="007528DC"/>
    <w:rsid w:val="00752A0F"/>
    <w:rsid w:val="00752A5A"/>
    <w:rsid w:val="00752B03"/>
    <w:rsid w:val="00752C77"/>
    <w:rsid w:val="00752EC1"/>
    <w:rsid w:val="00752F4D"/>
    <w:rsid w:val="00752F60"/>
    <w:rsid w:val="007530C0"/>
    <w:rsid w:val="0075342C"/>
    <w:rsid w:val="007534A1"/>
    <w:rsid w:val="00753626"/>
    <w:rsid w:val="0075381D"/>
    <w:rsid w:val="007538D7"/>
    <w:rsid w:val="00753972"/>
    <w:rsid w:val="00753AE1"/>
    <w:rsid w:val="00753AE6"/>
    <w:rsid w:val="00753BBD"/>
    <w:rsid w:val="00753E3F"/>
    <w:rsid w:val="0075441E"/>
    <w:rsid w:val="00754423"/>
    <w:rsid w:val="007547B9"/>
    <w:rsid w:val="00754860"/>
    <w:rsid w:val="00754C02"/>
    <w:rsid w:val="00754E04"/>
    <w:rsid w:val="00754EBA"/>
    <w:rsid w:val="00754F3F"/>
    <w:rsid w:val="007551FA"/>
    <w:rsid w:val="00755271"/>
    <w:rsid w:val="007552D3"/>
    <w:rsid w:val="0075544D"/>
    <w:rsid w:val="00755577"/>
    <w:rsid w:val="0075569D"/>
    <w:rsid w:val="00755742"/>
    <w:rsid w:val="0075585D"/>
    <w:rsid w:val="007558C6"/>
    <w:rsid w:val="007559EC"/>
    <w:rsid w:val="00755A43"/>
    <w:rsid w:val="00755B08"/>
    <w:rsid w:val="00755C6A"/>
    <w:rsid w:val="00755D5E"/>
    <w:rsid w:val="00755E61"/>
    <w:rsid w:val="007560E2"/>
    <w:rsid w:val="007562C5"/>
    <w:rsid w:val="007562DC"/>
    <w:rsid w:val="00756561"/>
    <w:rsid w:val="007565E4"/>
    <w:rsid w:val="0075687F"/>
    <w:rsid w:val="007568F7"/>
    <w:rsid w:val="00756A23"/>
    <w:rsid w:val="00756E16"/>
    <w:rsid w:val="00756EBA"/>
    <w:rsid w:val="007571C2"/>
    <w:rsid w:val="0075735B"/>
    <w:rsid w:val="007575BD"/>
    <w:rsid w:val="00757841"/>
    <w:rsid w:val="007578EA"/>
    <w:rsid w:val="00757A47"/>
    <w:rsid w:val="00757F5E"/>
    <w:rsid w:val="00760077"/>
    <w:rsid w:val="00760114"/>
    <w:rsid w:val="007601DA"/>
    <w:rsid w:val="007602E8"/>
    <w:rsid w:val="007602F4"/>
    <w:rsid w:val="007603FF"/>
    <w:rsid w:val="0076053F"/>
    <w:rsid w:val="007605FF"/>
    <w:rsid w:val="00760768"/>
    <w:rsid w:val="007607B8"/>
    <w:rsid w:val="00760936"/>
    <w:rsid w:val="00760945"/>
    <w:rsid w:val="00760A05"/>
    <w:rsid w:val="00760AC2"/>
    <w:rsid w:val="00760BD8"/>
    <w:rsid w:val="00760BF8"/>
    <w:rsid w:val="00760CF8"/>
    <w:rsid w:val="00760E57"/>
    <w:rsid w:val="0076107C"/>
    <w:rsid w:val="0076136F"/>
    <w:rsid w:val="00761886"/>
    <w:rsid w:val="00761944"/>
    <w:rsid w:val="00761D94"/>
    <w:rsid w:val="007620C3"/>
    <w:rsid w:val="00762204"/>
    <w:rsid w:val="00762238"/>
    <w:rsid w:val="00762792"/>
    <w:rsid w:val="007627E9"/>
    <w:rsid w:val="00762935"/>
    <w:rsid w:val="00762CEB"/>
    <w:rsid w:val="00762D35"/>
    <w:rsid w:val="0076313B"/>
    <w:rsid w:val="007631D1"/>
    <w:rsid w:val="00763346"/>
    <w:rsid w:val="00763519"/>
    <w:rsid w:val="0076356B"/>
    <w:rsid w:val="007637DF"/>
    <w:rsid w:val="007639D5"/>
    <w:rsid w:val="00763AAD"/>
    <w:rsid w:val="00763D54"/>
    <w:rsid w:val="00763D61"/>
    <w:rsid w:val="00763DE5"/>
    <w:rsid w:val="00763F45"/>
    <w:rsid w:val="00764060"/>
    <w:rsid w:val="007641DE"/>
    <w:rsid w:val="007642FD"/>
    <w:rsid w:val="00764559"/>
    <w:rsid w:val="00764735"/>
    <w:rsid w:val="007647A9"/>
    <w:rsid w:val="0076485F"/>
    <w:rsid w:val="00764A26"/>
    <w:rsid w:val="00764C5E"/>
    <w:rsid w:val="00764D07"/>
    <w:rsid w:val="0076507B"/>
    <w:rsid w:val="007651CE"/>
    <w:rsid w:val="007651FB"/>
    <w:rsid w:val="0076588D"/>
    <w:rsid w:val="00765B52"/>
    <w:rsid w:val="00765CCB"/>
    <w:rsid w:val="00765E5D"/>
    <w:rsid w:val="0076698D"/>
    <w:rsid w:val="007669B0"/>
    <w:rsid w:val="00766A0D"/>
    <w:rsid w:val="00766A37"/>
    <w:rsid w:val="00766AC4"/>
    <w:rsid w:val="00766E5B"/>
    <w:rsid w:val="00766EF4"/>
    <w:rsid w:val="00766F85"/>
    <w:rsid w:val="007670B8"/>
    <w:rsid w:val="00767136"/>
    <w:rsid w:val="0076718C"/>
    <w:rsid w:val="0076753A"/>
    <w:rsid w:val="00767896"/>
    <w:rsid w:val="00767976"/>
    <w:rsid w:val="00767A8F"/>
    <w:rsid w:val="00767B11"/>
    <w:rsid w:val="00767B6D"/>
    <w:rsid w:val="00767C3A"/>
    <w:rsid w:val="00767F19"/>
    <w:rsid w:val="00767F51"/>
    <w:rsid w:val="0077016B"/>
    <w:rsid w:val="00770371"/>
    <w:rsid w:val="0077060D"/>
    <w:rsid w:val="007706E6"/>
    <w:rsid w:val="007707D2"/>
    <w:rsid w:val="00770D13"/>
    <w:rsid w:val="00770E05"/>
    <w:rsid w:val="007711E5"/>
    <w:rsid w:val="00771833"/>
    <w:rsid w:val="007718E5"/>
    <w:rsid w:val="0077191E"/>
    <w:rsid w:val="00771ABB"/>
    <w:rsid w:val="00771C46"/>
    <w:rsid w:val="00771F65"/>
    <w:rsid w:val="00771F74"/>
    <w:rsid w:val="00772057"/>
    <w:rsid w:val="00772186"/>
    <w:rsid w:val="007721C8"/>
    <w:rsid w:val="007722E7"/>
    <w:rsid w:val="0077241D"/>
    <w:rsid w:val="00772481"/>
    <w:rsid w:val="00772C20"/>
    <w:rsid w:val="00772CBF"/>
    <w:rsid w:val="00772D31"/>
    <w:rsid w:val="00772DFD"/>
    <w:rsid w:val="00772E73"/>
    <w:rsid w:val="00772E7F"/>
    <w:rsid w:val="00773211"/>
    <w:rsid w:val="00773269"/>
    <w:rsid w:val="00773319"/>
    <w:rsid w:val="007737C0"/>
    <w:rsid w:val="0077386D"/>
    <w:rsid w:val="007738EF"/>
    <w:rsid w:val="00773CDC"/>
    <w:rsid w:val="00773F74"/>
    <w:rsid w:val="00773F77"/>
    <w:rsid w:val="00773FAE"/>
    <w:rsid w:val="007740BE"/>
    <w:rsid w:val="007741A5"/>
    <w:rsid w:val="007741C8"/>
    <w:rsid w:val="007741EF"/>
    <w:rsid w:val="007744FD"/>
    <w:rsid w:val="00774A36"/>
    <w:rsid w:val="00774E07"/>
    <w:rsid w:val="00775034"/>
    <w:rsid w:val="00775066"/>
    <w:rsid w:val="00775193"/>
    <w:rsid w:val="007753BE"/>
    <w:rsid w:val="0077560E"/>
    <w:rsid w:val="00775761"/>
    <w:rsid w:val="00775AB7"/>
    <w:rsid w:val="00775B5E"/>
    <w:rsid w:val="00775E5D"/>
    <w:rsid w:val="00775EF1"/>
    <w:rsid w:val="007760DA"/>
    <w:rsid w:val="00776118"/>
    <w:rsid w:val="007761FC"/>
    <w:rsid w:val="0077621C"/>
    <w:rsid w:val="00776333"/>
    <w:rsid w:val="00776341"/>
    <w:rsid w:val="0077645D"/>
    <w:rsid w:val="007765BD"/>
    <w:rsid w:val="0077692E"/>
    <w:rsid w:val="00776A24"/>
    <w:rsid w:val="00776B23"/>
    <w:rsid w:val="00776D42"/>
    <w:rsid w:val="007770FC"/>
    <w:rsid w:val="007776CC"/>
    <w:rsid w:val="0077772F"/>
    <w:rsid w:val="007779F6"/>
    <w:rsid w:val="00777B9C"/>
    <w:rsid w:val="00777CE2"/>
    <w:rsid w:val="00777D80"/>
    <w:rsid w:val="007803BF"/>
    <w:rsid w:val="00780606"/>
    <w:rsid w:val="00780773"/>
    <w:rsid w:val="00780870"/>
    <w:rsid w:val="007808BA"/>
    <w:rsid w:val="00780A7E"/>
    <w:rsid w:val="00780BD4"/>
    <w:rsid w:val="00780C76"/>
    <w:rsid w:val="00780F03"/>
    <w:rsid w:val="00781152"/>
    <w:rsid w:val="007811C0"/>
    <w:rsid w:val="007811C8"/>
    <w:rsid w:val="0078172B"/>
    <w:rsid w:val="00781745"/>
    <w:rsid w:val="00781A45"/>
    <w:rsid w:val="00781A5B"/>
    <w:rsid w:val="00781ACA"/>
    <w:rsid w:val="00781AD1"/>
    <w:rsid w:val="00781B1E"/>
    <w:rsid w:val="00781DD5"/>
    <w:rsid w:val="007820D4"/>
    <w:rsid w:val="007823DF"/>
    <w:rsid w:val="007824BF"/>
    <w:rsid w:val="00782560"/>
    <w:rsid w:val="007827C1"/>
    <w:rsid w:val="0078296C"/>
    <w:rsid w:val="00782ACF"/>
    <w:rsid w:val="00782B2A"/>
    <w:rsid w:val="00782E17"/>
    <w:rsid w:val="00782ECE"/>
    <w:rsid w:val="007831A9"/>
    <w:rsid w:val="007832D7"/>
    <w:rsid w:val="007832DF"/>
    <w:rsid w:val="00783409"/>
    <w:rsid w:val="007834D0"/>
    <w:rsid w:val="0078363F"/>
    <w:rsid w:val="0078364C"/>
    <w:rsid w:val="0078379A"/>
    <w:rsid w:val="007837A9"/>
    <w:rsid w:val="00783848"/>
    <w:rsid w:val="00783CD8"/>
    <w:rsid w:val="00783D25"/>
    <w:rsid w:val="00783D34"/>
    <w:rsid w:val="00783D73"/>
    <w:rsid w:val="00783E76"/>
    <w:rsid w:val="00783E7A"/>
    <w:rsid w:val="00783F72"/>
    <w:rsid w:val="00784019"/>
    <w:rsid w:val="00784479"/>
    <w:rsid w:val="0078484C"/>
    <w:rsid w:val="0078487E"/>
    <w:rsid w:val="007848D4"/>
    <w:rsid w:val="00784981"/>
    <w:rsid w:val="00784AC3"/>
    <w:rsid w:val="007853D6"/>
    <w:rsid w:val="007854A3"/>
    <w:rsid w:val="00785533"/>
    <w:rsid w:val="007856C0"/>
    <w:rsid w:val="00785763"/>
    <w:rsid w:val="007858A7"/>
    <w:rsid w:val="00785929"/>
    <w:rsid w:val="00785A36"/>
    <w:rsid w:val="00785A3F"/>
    <w:rsid w:val="00785B01"/>
    <w:rsid w:val="00785C29"/>
    <w:rsid w:val="00785CF2"/>
    <w:rsid w:val="00785F7F"/>
    <w:rsid w:val="0078600B"/>
    <w:rsid w:val="007860BD"/>
    <w:rsid w:val="0078626A"/>
    <w:rsid w:val="007862C5"/>
    <w:rsid w:val="0078640B"/>
    <w:rsid w:val="00786448"/>
    <w:rsid w:val="007865B3"/>
    <w:rsid w:val="007866E6"/>
    <w:rsid w:val="0078696A"/>
    <w:rsid w:val="00786B93"/>
    <w:rsid w:val="00786BFE"/>
    <w:rsid w:val="00786C5D"/>
    <w:rsid w:val="0078703E"/>
    <w:rsid w:val="00787085"/>
    <w:rsid w:val="00787173"/>
    <w:rsid w:val="0078729F"/>
    <w:rsid w:val="007873D9"/>
    <w:rsid w:val="00787522"/>
    <w:rsid w:val="00787580"/>
    <w:rsid w:val="007875A1"/>
    <w:rsid w:val="00787668"/>
    <w:rsid w:val="007876CC"/>
    <w:rsid w:val="0078775B"/>
    <w:rsid w:val="007877BC"/>
    <w:rsid w:val="007878BA"/>
    <w:rsid w:val="0078790A"/>
    <w:rsid w:val="00787D1E"/>
    <w:rsid w:val="00787F67"/>
    <w:rsid w:val="00790060"/>
    <w:rsid w:val="00790143"/>
    <w:rsid w:val="007901A6"/>
    <w:rsid w:val="0079040C"/>
    <w:rsid w:val="00790CBA"/>
    <w:rsid w:val="00790F07"/>
    <w:rsid w:val="007914D7"/>
    <w:rsid w:val="00791634"/>
    <w:rsid w:val="0079186E"/>
    <w:rsid w:val="00791924"/>
    <w:rsid w:val="00791D74"/>
    <w:rsid w:val="00791E9F"/>
    <w:rsid w:val="00792182"/>
    <w:rsid w:val="007921C1"/>
    <w:rsid w:val="00792285"/>
    <w:rsid w:val="00792462"/>
    <w:rsid w:val="00792DCB"/>
    <w:rsid w:val="00792DDE"/>
    <w:rsid w:val="00792F41"/>
    <w:rsid w:val="007932C2"/>
    <w:rsid w:val="007935F8"/>
    <w:rsid w:val="0079365A"/>
    <w:rsid w:val="0079371C"/>
    <w:rsid w:val="0079375E"/>
    <w:rsid w:val="007937AF"/>
    <w:rsid w:val="00793929"/>
    <w:rsid w:val="007939DA"/>
    <w:rsid w:val="00793AF6"/>
    <w:rsid w:val="00793B39"/>
    <w:rsid w:val="00793BF8"/>
    <w:rsid w:val="00793E37"/>
    <w:rsid w:val="00793FA5"/>
    <w:rsid w:val="0079417F"/>
    <w:rsid w:val="007941D0"/>
    <w:rsid w:val="00794378"/>
    <w:rsid w:val="007943AE"/>
    <w:rsid w:val="0079457D"/>
    <w:rsid w:val="007947C6"/>
    <w:rsid w:val="00794C5B"/>
    <w:rsid w:val="00794DC6"/>
    <w:rsid w:val="00794FBC"/>
    <w:rsid w:val="00795091"/>
    <w:rsid w:val="00795174"/>
    <w:rsid w:val="00795201"/>
    <w:rsid w:val="007957D2"/>
    <w:rsid w:val="00795932"/>
    <w:rsid w:val="0079597A"/>
    <w:rsid w:val="00795987"/>
    <w:rsid w:val="00795C04"/>
    <w:rsid w:val="00795D46"/>
    <w:rsid w:val="00795F7A"/>
    <w:rsid w:val="00795F80"/>
    <w:rsid w:val="0079601B"/>
    <w:rsid w:val="00796167"/>
    <w:rsid w:val="007961A1"/>
    <w:rsid w:val="007961B9"/>
    <w:rsid w:val="0079648F"/>
    <w:rsid w:val="00796536"/>
    <w:rsid w:val="007965AC"/>
    <w:rsid w:val="0079678E"/>
    <w:rsid w:val="00796997"/>
    <w:rsid w:val="007969AD"/>
    <w:rsid w:val="00796AC2"/>
    <w:rsid w:val="00796B32"/>
    <w:rsid w:val="00796C5C"/>
    <w:rsid w:val="00796C6D"/>
    <w:rsid w:val="00796CB0"/>
    <w:rsid w:val="00796CEF"/>
    <w:rsid w:val="00797001"/>
    <w:rsid w:val="00797179"/>
    <w:rsid w:val="0079722F"/>
    <w:rsid w:val="00797292"/>
    <w:rsid w:val="007972C8"/>
    <w:rsid w:val="007973F1"/>
    <w:rsid w:val="0079747E"/>
    <w:rsid w:val="00797741"/>
    <w:rsid w:val="0079798F"/>
    <w:rsid w:val="00797B11"/>
    <w:rsid w:val="00797EA5"/>
    <w:rsid w:val="00797F4B"/>
    <w:rsid w:val="007A00DB"/>
    <w:rsid w:val="007A0144"/>
    <w:rsid w:val="007A0224"/>
    <w:rsid w:val="007A02A4"/>
    <w:rsid w:val="007A03F1"/>
    <w:rsid w:val="007A0791"/>
    <w:rsid w:val="007A0884"/>
    <w:rsid w:val="007A0A73"/>
    <w:rsid w:val="007A0CEF"/>
    <w:rsid w:val="007A0E67"/>
    <w:rsid w:val="007A0F0C"/>
    <w:rsid w:val="007A10D7"/>
    <w:rsid w:val="007A1202"/>
    <w:rsid w:val="007A1313"/>
    <w:rsid w:val="007A169D"/>
    <w:rsid w:val="007A1908"/>
    <w:rsid w:val="007A1A3D"/>
    <w:rsid w:val="007A1BF8"/>
    <w:rsid w:val="007A1C6E"/>
    <w:rsid w:val="007A2286"/>
    <w:rsid w:val="007A2358"/>
    <w:rsid w:val="007A2485"/>
    <w:rsid w:val="007A24AC"/>
    <w:rsid w:val="007A24EC"/>
    <w:rsid w:val="007A2670"/>
    <w:rsid w:val="007A26E5"/>
    <w:rsid w:val="007A29DE"/>
    <w:rsid w:val="007A2D43"/>
    <w:rsid w:val="007A2D46"/>
    <w:rsid w:val="007A2E7E"/>
    <w:rsid w:val="007A2F07"/>
    <w:rsid w:val="007A2FE3"/>
    <w:rsid w:val="007A31C7"/>
    <w:rsid w:val="007A3380"/>
    <w:rsid w:val="007A385D"/>
    <w:rsid w:val="007A3950"/>
    <w:rsid w:val="007A3A03"/>
    <w:rsid w:val="007A3C76"/>
    <w:rsid w:val="007A3D24"/>
    <w:rsid w:val="007A41E5"/>
    <w:rsid w:val="007A4278"/>
    <w:rsid w:val="007A43FE"/>
    <w:rsid w:val="007A4537"/>
    <w:rsid w:val="007A45E7"/>
    <w:rsid w:val="007A46AD"/>
    <w:rsid w:val="007A471D"/>
    <w:rsid w:val="007A4764"/>
    <w:rsid w:val="007A4A5F"/>
    <w:rsid w:val="007A4AE3"/>
    <w:rsid w:val="007A4E57"/>
    <w:rsid w:val="007A4E6F"/>
    <w:rsid w:val="007A4EFF"/>
    <w:rsid w:val="007A51A7"/>
    <w:rsid w:val="007A541B"/>
    <w:rsid w:val="007A5C27"/>
    <w:rsid w:val="007A5DCD"/>
    <w:rsid w:val="007A5FAB"/>
    <w:rsid w:val="007A6130"/>
    <w:rsid w:val="007A6229"/>
    <w:rsid w:val="007A628C"/>
    <w:rsid w:val="007A6305"/>
    <w:rsid w:val="007A63A6"/>
    <w:rsid w:val="007A687B"/>
    <w:rsid w:val="007A69F8"/>
    <w:rsid w:val="007A6A07"/>
    <w:rsid w:val="007A6DD9"/>
    <w:rsid w:val="007A7421"/>
    <w:rsid w:val="007A7632"/>
    <w:rsid w:val="007A771F"/>
    <w:rsid w:val="007A789C"/>
    <w:rsid w:val="007A78ED"/>
    <w:rsid w:val="007A7955"/>
    <w:rsid w:val="007A7B63"/>
    <w:rsid w:val="007A7DB2"/>
    <w:rsid w:val="007A7E18"/>
    <w:rsid w:val="007A7F0E"/>
    <w:rsid w:val="007A7F1E"/>
    <w:rsid w:val="007B0027"/>
    <w:rsid w:val="007B00D1"/>
    <w:rsid w:val="007B028C"/>
    <w:rsid w:val="007B0319"/>
    <w:rsid w:val="007B046B"/>
    <w:rsid w:val="007B05D1"/>
    <w:rsid w:val="007B0870"/>
    <w:rsid w:val="007B08E5"/>
    <w:rsid w:val="007B0AFE"/>
    <w:rsid w:val="007B0D1C"/>
    <w:rsid w:val="007B0D80"/>
    <w:rsid w:val="007B0EFA"/>
    <w:rsid w:val="007B101A"/>
    <w:rsid w:val="007B112B"/>
    <w:rsid w:val="007B11DA"/>
    <w:rsid w:val="007B12E4"/>
    <w:rsid w:val="007B13D8"/>
    <w:rsid w:val="007B1518"/>
    <w:rsid w:val="007B1708"/>
    <w:rsid w:val="007B174B"/>
    <w:rsid w:val="007B18F0"/>
    <w:rsid w:val="007B1922"/>
    <w:rsid w:val="007B1BD9"/>
    <w:rsid w:val="007B1D4B"/>
    <w:rsid w:val="007B1E8A"/>
    <w:rsid w:val="007B1F17"/>
    <w:rsid w:val="007B205C"/>
    <w:rsid w:val="007B2118"/>
    <w:rsid w:val="007B2147"/>
    <w:rsid w:val="007B2222"/>
    <w:rsid w:val="007B223B"/>
    <w:rsid w:val="007B2553"/>
    <w:rsid w:val="007B2980"/>
    <w:rsid w:val="007B2B6F"/>
    <w:rsid w:val="007B2C5D"/>
    <w:rsid w:val="007B2D25"/>
    <w:rsid w:val="007B2F53"/>
    <w:rsid w:val="007B3010"/>
    <w:rsid w:val="007B305F"/>
    <w:rsid w:val="007B30BA"/>
    <w:rsid w:val="007B32E1"/>
    <w:rsid w:val="007B331F"/>
    <w:rsid w:val="007B33DC"/>
    <w:rsid w:val="007B350D"/>
    <w:rsid w:val="007B361A"/>
    <w:rsid w:val="007B36C1"/>
    <w:rsid w:val="007B3761"/>
    <w:rsid w:val="007B3962"/>
    <w:rsid w:val="007B3A62"/>
    <w:rsid w:val="007B3A81"/>
    <w:rsid w:val="007B3B0A"/>
    <w:rsid w:val="007B4157"/>
    <w:rsid w:val="007B41EC"/>
    <w:rsid w:val="007B4255"/>
    <w:rsid w:val="007B4358"/>
    <w:rsid w:val="007B45F2"/>
    <w:rsid w:val="007B4832"/>
    <w:rsid w:val="007B4A08"/>
    <w:rsid w:val="007B4AB3"/>
    <w:rsid w:val="007B4B90"/>
    <w:rsid w:val="007B4B9E"/>
    <w:rsid w:val="007B50D6"/>
    <w:rsid w:val="007B50DF"/>
    <w:rsid w:val="007B521B"/>
    <w:rsid w:val="007B5411"/>
    <w:rsid w:val="007B5426"/>
    <w:rsid w:val="007B55F3"/>
    <w:rsid w:val="007B599A"/>
    <w:rsid w:val="007B5AE3"/>
    <w:rsid w:val="007B5BBD"/>
    <w:rsid w:val="007B5BDF"/>
    <w:rsid w:val="007B5D90"/>
    <w:rsid w:val="007B5DCA"/>
    <w:rsid w:val="007B5DE8"/>
    <w:rsid w:val="007B5F44"/>
    <w:rsid w:val="007B6334"/>
    <w:rsid w:val="007B6735"/>
    <w:rsid w:val="007B6975"/>
    <w:rsid w:val="007B6C1C"/>
    <w:rsid w:val="007B6E5C"/>
    <w:rsid w:val="007B70D5"/>
    <w:rsid w:val="007B727E"/>
    <w:rsid w:val="007B7560"/>
    <w:rsid w:val="007B772A"/>
    <w:rsid w:val="007B796A"/>
    <w:rsid w:val="007B7BCA"/>
    <w:rsid w:val="007B7E3F"/>
    <w:rsid w:val="007C0007"/>
    <w:rsid w:val="007C004C"/>
    <w:rsid w:val="007C032C"/>
    <w:rsid w:val="007C0347"/>
    <w:rsid w:val="007C06BD"/>
    <w:rsid w:val="007C0952"/>
    <w:rsid w:val="007C0A14"/>
    <w:rsid w:val="007C0BB6"/>
    <w:rsid w:val="007C0BE9"/>
    <w:rsid w:val="007C0DA2"/>
    <w:rsid w:val="007C0E68"/>
    <w:rsid w:val="007C0EC8"/>
    <w:rsid w:val="007C0ED2"/>
    <w:rsid w:val="007C0F48"/>
    <w:rsid w:val="007C1107"/>
    <w:rsid w:val="007C1553"/>
    <w:rsid w:val="007C171B"/>
    <w:rsid w:val="007C194A"/>
    <w:rsid w:val="007C1A62"/>
    <w:rsid w:val="007C1A7E"/>
    <w:rsid w:val="007C1BDB"/>
    <w:rsid w:val="007C1CA0"/>
    <w:rsid w:val="007C1D06"/>
    <w:rsid w:val="007C20A5"/>
    <w:rsid w:val="007C227F"/>
    <w:rsid w:val="007C26AA"/>
    <w:rsid w:val="007C28A4"/>
    <w:rsid w:val="007C2978"/>
    <w:rsid w:val="007C29EA"/>
    <w:rsid w:val="007C2CC7"/>
    <w:rsid w:val="007C2D59"/>
    <w:rsid w:val="007C3316"/>
    <w:rsid w:val="007C3332"/>
    <w:rsid w:val="007C39DB"/>
    <w:rsid w:val="007C3BF2"/>
    <w:rsid w:val="007C3C71"/>
    <w:rsid w:val="007C3EA8"/>
    <w:rsid w:val="007C3EFB"/>
    <w:rsid w:val="007C3F2A"/>
    <w:rsid w:val="007C3F60"/>
    <w:rsid w:val="007C40BE"/>
    <w:rsid w:val="007C41B7"/>
    <w:rsid w:val="007C43D9"/>
    <w:rsid w:val="007C445C"/>
    <w:rsid w:val="007C44ED"/>
    <w:rsid w:val="007C45A0"/>
    <w:rsid w:val="007C4691"/>
    <w:rsid w:val="007C49B6"/>
    <w:rsid w:val="007C4DAE"/>
    <w:rsid w:val="007C5047"/>
    <w:rsid w:val="007C53F8"/>
    <w:rsid w:val="007C55AC"/>
    <w:rsid w:val="007C586C"/>
    <w:rsid w:val="007C5B27"/>
    <w:rsid w:val="007C5B65"/>
    <w:rsid w:val="007C5BEE"/>
    <w:rsid w:val="007C5E6D"/>
    <w:rsid w:val="007C6164"/>
    <w:rsid w:val="007C6748"/>
    <w:rsid w:val="007C674F"/>
    <w:rsid w:val="007C6B0D"/>
    <w:rsid w:val="007C6E20"/>
    <w:rsid w:val="007C6FA8"/>
    <w:rsid w:val="007C70DA"/>
    <w:rsid w:val="007C712F"/>
    <w:rsid w:val="007C7233"/>
    <w:rsid w:val="007C7304"/>
    <w:rsid w:val="007C7AD6"/>
    <w:rsid w:val="007C7D9C"/>
    <w:rsid w:val="007C7DA5"/>
    <w:rsid w:val="007C7E24"/>
    <w:rsid w:val="007C7F74"/>
    <w:rsid w:val="007D006F"/>
    <w:rsid w:val="007D00AC"/>
    <w:rsid w:val="007D0338"/>
    <w:rsid w:val="007D057D"/>
    <w:rsid w:val="007D061C"/>
    <w:rsid w:val="007D0633"/>
    <w:rsid w:val="007D07D5"/>
    <w:rsid w:val="007D082D"/>
    <w:rsid w:val="007D0897"/>
    <w:rsid w:val="007D091C"/>
    <w:rsid w:val="007D0944"/>
    <w:rsid w:val="007D0A13"/>
    <w:rsid w:val="007D0B38"/>
    <w:rsid w:val="007D0B46"/>
    <w:rsid w:val="007D0C67"/>
    <w:rsid w:val="007D0C9F"/>
    <w:rsid w:val="007D0CF8"/>
    <w:rsid w:val="007D0F6F"/>
    <w:rsid w:val="007D1236"/>
    <w:rsid w:val="007D13BB"/>
    <w:rsid w:val="007D144C"/>
    <w:rsid w:val="007D16D4"/>
    <w:rsid w:val="007D1D4B"/>
    <w:rsid w:val="007D1DA3"/>
    <w:rsid w:val="007D1FDD"/>
    <w:rsid w:val="007D1FEB"/>
    <w:rsid w:val="007D2003"/>
    <w:rsid w:val="007D205C"/>
    <w:rsid w:val="007D22E1"/>
    <w:rsid w:val="007D237D"/>
    <w:rsid w:val="007D2467"/>
    <w:rsid w:val="007D2516"/>
    <w:rsid w:val="007D255F"/>
    <w:rsid w:val="007D2979"/>
    <w:rsid w:val="007D2A25"/>
    <w:rsid w:val="007D2A30"/>
    <w:rsid w:val="007D2AB8"/>
    <w:rsid w:val="007D2D08"/>
    <w:rsid w:val="007D2FE3"/>
    <w:rsid w:val="007D3313"/>
    <w:rsid w:val="007D356D"/>
    <w:rsid w:val="007D35A6"/>
    <w:rsid w:val="007D35F4"/>
    <w:rsid w:val="007D3ADB"/>
    <w:rsid w:val="007D3BA1"/>
    <w:rsid w:val="007D3FED"/>
    <w:rsid w:val="007D4189"/>
    <w:rsid w:val="007D44B8"/>
    <w:rsid w:val="007D47E3"/>
    <w:rsid w:val="007D4A97"/>
    <w:rsid w:val="007D4D30"/>
    <w:rsid w:val="007D4E56"/>
    <w:rsid w:val="007D4E6C"/>
    <w:rsid w:val="007D5165"/>
    <w:rsid w:val="007D51D1"/>
    <w:rsid w:val="007D56BC"/>
    <w:rsid w:val="007D5B09"/>
    <w:rsid w:val="007D5DBF"/>
    <w:rsid w:val="007D5E80"/>
    <w:rsid w:val="007D5F4A"/>
    <w:rsid w:val="007D5F9E"/>
    <w:rsid w:val="007D60F2"/>
    <w:rsid w:val="007D626C"/>
    <w:rsid w:val="007D676B"/>
    <w:rsid w:val="007D68A7"/>
    <w:rsid w:val="007D69D9"/>
    <w:rsid w:val="007D6A00"/>
    <w:rsid w:val="007D6A1A"/>
    <w:rsid w:val="007D6AA8"/>
    <w:rsid w:val="007D6D04"/>
    <w:rsid w:val="007D6EE3"/>
    <w:rsid w:val="007D6F19"/>
    <w:rsid w:val="007D707E"/>
    <w:rsid w:val="007D71E9"/>
    <w:rsid w:val="007D71F1"/>
    <w:rsid w:val="007D732D"/>
    <w:rsid w:val="007D77C6"/>
    <w:rsid w:val="007D792A"/>
    <w:rsid w:val="007D7988"/>
    <w:rsid w:val="007D7D9A"/>
    <w:rsid w:val="007D7E03"/>
    <w:rsid w:val="007E0112"/>
    <w:rsid w:val="007E04A8"/>
    <w:rsid w:val="007E06DD"/>
    <w:rsid w:val="007E074C"/>
    <w:rsid w:val="007E080D"/>
    <w:rsid w:val="007E08F6"/>
    <w:rsid w:val="007E09A5"/>
    <w:rsid w:val="007E0A3E"/>
    <w:rsid w:val="007E0C0E"/>
    <w:rsid w:val="007E0CA3"/>
    <w:rsid w:val="007E0F82"/>
    <w:rsid w:val="007E0FF8"/>
    <w:rsid w:val="007E104C"/>
    <w:rsid w:val="007E1146"/>
    <w:rsid w:val="007E1660"/>
    <w:rsid w:val="007E180B"/>
    <w:rsid w:val="007E196C"/>
    <w:rsid w:val="007E19E1"/>
    <w:rsid w:val="007E1D2B"/>
    <w:rsid w:val="007E2257"/>
    <w:rsid w:val="007E22C4"/>
    <w:rsid w:val="007E25CD"/>
    <w:rsid w:val="007E26E0"/>
    <w:rsid w:val="007E280F"/>
    <w:rsid w:val="007E2B1F"/>
    <w:rsid w:val="007E2CB6"/>
    <w:rsid w:val="007E2CFD"/>
    <w:rsid w:val="007E31F6"/>
    <w:rsid w:val="007E32B2"/>
    <w:rsid w:val="007E3419"/>
    <w:rsid w:val="007E354E"/>
    <w:rsid w:val="007E3608"/>
    <w:rsid w:val="007E38F4"/>
    <w:rsid w:val="007E397D"/>
    <w:rsid w:val="007E3AC9"/>
    <w:rsid w:val="007E3C5C"/>
    <w:rsid w:val="007E423C"/>
    <w:rsid w:val="007E4262"/>
    <w:rsid w:val="007E4378"/>
    <w:rsid w:val="007E446C"/>
    <w:rsid w:val="007E466E"/>
    <w:rsid w:val="007E46AE"/>
    <w:rsid w:val="007E471E"/>
    <w:rsid w:val="007E4771"/>
    <w:rsid w:val="007E4B8A"/>
    <w:rsid w:val="007E4CA8"/>
    <w:rsid w:val="007E4CC3"/>
    <w:rsid w:val="007E52C5"/>
    <w:rsid w:val="007E5335"/>
    <w:rsid w:val="007E55B1"/>
    <w:rsid w:val="007E59B4"/>
    <w:rsid w:val="007E5A5D"/>
    <w:rsid w:val="007E5B9D"/>
    <w:rsid w:val="007E5C3C"/>
    <w:rsid w:val="007E5D21"/>
    <w:rsid w:val="007E5EDA"/>
    <w:rsid w:val="007E5F6A"/>
    <w:rsid w:val="007E609A"/>
    <w:rsid w:val="007E62B7"/>
    <w:rsid w:val="007E6406"/>
    <w:rsid w:val="007E6411"/>
    <w:rsid w:val="007E696B"/>
    <w:rsid w:val="007E6B8B"/>
    <w:rsid w:val="007E6D96"/>
    <w:rsid w:val="007E6DCF"/>
    <w:rsid w:val="007E6F4E"/>
    <w:rsid w:val="007E76DD"/>
    <w:rsid w:val="007E7787"/>
    <w:rsid w:val="007E77C5"/>
    <w:rsid w:val="007E78BF"/>
    <w:rsid w:val="007E795F"/>
    <w:rsid w:val="007E7A1E"/>
    <w:rsid w:val="007E7B0B"/>
    <w:rsid w:val="007E7C43"/>
    <w:rsid w:val="007E7C84"/>
    <w:rsid w:val="007E7ED6"/>
    <w:rsid w:val="007E7FD9"/>
    <w:rsid w:val="007F010C"/>
    <w:rsid w:val="007F01E3"/>
    <w:rsid w:val="007F030C"/>
    <w:rsid w:val="007F0387"/>
    <w:rsid w:val="007F059B"/>
    <w:rsid w:val="007F05F4"/>
    <w:rsid w:val="007F0710"/>
    <w:rsid w:val="007F0799"/>
    <w:rsid w:val="007F084F"/>
    <w:rsid w:val="007F0873"/>
    <w:rsid w:val="007F0874"/>
    <w:rsid w:val="007F08D5"/>
    <w:rsid w:val="007F0B30"/>
    <w:rsid w:val="007F0C9C"/>
    <w:rsid w:val="007F0ED1"/>
    <w:rsid w:val="007F0FD7"/>
    <w:rsid w:val="007F106C"/>
    <w:rsid w:val="007F1196"/>
    <w:rsid w:val="007F126F"/>
    <w:rsid w:val="007F1307"/>
    <w:rsid w:val="007F1534"/>
    <w:rsid w:val="007F1587"/>
    <w:rsid w:val="007F15E6"/>
    <w:rsid w:val="007F179F"/>
    <w:rsid w:val="007F17F3"/>
    <w:rsid w:val="007F189A"/>
    <w:rsid w:val="007F198A"/>
    <w:rsid w:val="007F1A04"/>
    <w:rsid w:val="007F1A41"/>
    <w:rsid w:val="007F1D4C"/>
    <w:rsid w:val="007F211A"/>
    <w:rsid w:val="007F2156"/>
    <w:rsid w:val="007F2273"/>
    <w:rsid w:val="007F2293"/>
    <w:rsid w:val="007F2349"/>
    <w:rsid w:val="007F2B90"/>
    <w:rsid w:val="007F2CA3"/>
    <w:rsid w:val="007F2CA4"/>
    <w:rsid w:val="007F2D7A"/>
    <w:rsid w:val="007F331A"/>
    <w:rsid w:val="007F3485"/>
    <w:rsid w:val="007F3C87"/>
    <w:rsid w:val="007F3CBB"/>
    <w:rsid w:val="007F3EA0"/>
    <w:rsid w:val="007F4485"/>
    <w:rsid w:val="007F4611"/>
    <w:rsid w:val="007F46BB"/>
    <w:rsid w:val="007F46FF"/>
    <w:rsid w:val="007F4764"/>
    <w:rsid w:val="007F47CF"/>
    <w:rsid w:val="007F4AB2"/>
    <w:rsid w:val="007F4C3A"/>
    <w:rsid w:val="007F4D41"/>
    <w:rsid w:val="007F4EA8"/>
    <w:rsid w:val="007F50E0"/>
    <w:rsid w:val="007F513E"/>
    <w:rsid w:val="007F524B"/>
    <w:rsid w:val="007F5271"/>
    <w:rsid w:val="007F5388"/>
    <w:rsid w:val="007F5560"/>
    <w:rsid w:val="007F5A97"/>
    <w:rsid w:val="007F5BE8"/>
    <w:rsid w:val="007F5D2B"/>
    <w:rsid w:val="007F5EA9"/>
    <w:rsid w:val="007F5FC8"/>
    <w:rsid w:val="007F650D"/>
    <w:rsid w:val="007F656F"/>
    <w:rsid w:val="007F67C8"/>
    <w:rsid w:val="007F68C1"/>
    <w:rsid w:val="007F6B3C"/>
    <w:rsid w:val="007F6D2E"/>
    <w:rsid w:val="007F6DCB"/>
    <w:rsid w:val="007F70C2"/>
    <w:rsid w:val="007F713E"/>
    <w:rsid w:val="007F7451"/>
    <w:rsid w:val="007F75E6"/>
    <w:rsid w:val="007F7770"/>
    <w:rsid w:val="007F79EE"/>
    <w:rsid w:val="007F7C72"/>
    <w:rsid w:val="007F7D9A"/>
    <w:rsid w:val="007F7DFC"/>
    <w:rsid w:val="007F7F43"/>
    <w:rsid w:val="007F7FDA"/>
    <w:rsid w:val="0080014C"/>
    <w:rsid w:val="0080046F"/>
    <w:rsid w:val="00800482"/>
    <w:rsid w:val="00800884"/>
    <w:rsid w:val="00800A7C"/>
    <w:rsid w:val="00800BF5"/>
    <w:rsid w:val="00800C65"/>
    <w:rsid w:val="00800CB4"/>
    <w:rsid w:val="0080143C"/>
    <w:rsid w:val="008014F3"/>
    <w:rsid w:val="00801614"/>
    <w:rsid w:val="00801808"/>
    <w:rsid w:val="00801D08"/>
    <w:rsid w:val="00801F23"/>
    <w:rsid w:val="00801F50"/>
    <w:rsid w:val="008022DF"/>
    <w:rsid w:val="0080234F"/>
    <w:rsid w:val="00802538"/>
    <w:rsid w:val="008026A5"/>
    <w:rsid w:val="00802726"/>
    <w:rsid w:val="00802823"/>
    <w:rsid w:val="00802910"/>
    <w:rsid w:val="00802A1F"/>
    <w:rsid w:val="00802BEF"/>
    <w:rsid w:val="00802D1A"/>
    <w:rsid w:val="00803931"/>
    <w:rsid w:val="00803ADD"/>
    <w:rsid w:val="00803B2D"/>
    <w:rsid w:val="00803CBB"/>
    <w:rsid w:val="00803D3E"/>
    <w:rsid w:val="00803D82"/>
    <w:rsid w:val="00803DEE"/>
    <w:rsid w:val="00803E63"/>
    <w:rsid w:val="0080409C"/>
    <w:rsid w:val="00804148"/>
    <w:rsid w:val="00804408"/>
    <w:rsid w:val="008049F0"/>
    <w:rsid w:val="00804B82"/>
    <w:rsid w:val="00804C58"/>
    <w:rsid w:val="00804D0A"/>
    <w:rsid w:val="00804D53"/>
    <w:rsid w:val="00804E2B"/>
    <w:rsid w:val="00805032"/>
    <w:rsid w:val="0080586B"/>
    <w:rsid w:val="00805921"/>
    <w:rsid w:val="00805972"/>
    <w:rsid w:val="008059B7"/>
    <w:rsid w:val="008059FD"/>
    <w:rsid w:val="00805A5B"/>
    <w:rsid w:val="00805B16"/>
    <w:rsid w:val="00805BD5"/>
    <w:rsid w:val="00805CF1"/>
    <w:rsid w:val="00805DC5"/>
    <w:rsid w:val="00805E2D"/>
    <w:rsid w:val="00805F7A"/>
    <w:rsid w:val="008060CB"/>
    <w:rsid w:val="008060F9"/>
    <w:rsid w:val="008061A2"/>
    <w:rsid w:val="008065B0"/>
    <w:rsid w:val="008065BD"/>
    <w:rsid w:val="0080684C"/>
    <w:rsid w:val="0080688F"/>
    <w:rsid w:val="008068D2"/>
    <w:rsid w:val="008068E7"/>
    <w:rsid w:val="008068F7"/>
    <w:rsid w:val="008069DF"/>
    <w:rsid w:val="00806F9D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5FD"/>
    <w:rsid w:val="00810840"/>
    <w:rsid w:val="00810B10"/>
    <w:rsid w:val="00810BC5"/>
    <w:rsid w:val="00810C14"/>
    <w:rsid w:val="00810D5B"/>
    <w:rsid w:val="00810FC3"/>
    <w:rsid w:val="00811088"/>
    <w:rsid w:val="0081140A"/>
    <w:rsid w:val="008115C0"/>
    <w:rsid w:val="00811802"/>
    <w:rsid w:val="00811B1F"/>
    <w:rsid w:val="00811C67"/>
    <w:rsid w:val="00811E56"/>
    <w:rsid w:val="008120C2"/>
    <w:rsid w:val="008125A2"/>
    <w:rsid w:val="0081260A"/>
    <w:rsid w:val="0081265C"/>
    <w:rsid w:val="008127A3"/>
    <w:rsid w:val="0081299E"/>
    <w:rsid w:val="00812A32"/>
    <w:rsid w:val="00812A45"/>
    <w:rsid w:val="00812BCE"/>
    <w:rsid w:val="00812EC5"/>
    <w:rsid w:val="00812F8A"/>
    <w:rsid w:val="008130E1"/>
    <w:rsid w:val="00813267"/>
    <w:rsid w:val="008133AF"/>
    <w:rsid w:val="008133B1"/>
    <w:rsid w:val="008135BB"/>
    <w:rsid w:val="00813981"/>
    <w:rsid w:val="00813CDA"/>
    <w:rsid w:val="00813CF0"/>
    <w:rsid w:val="00813F8B"/>
    <w:rsid w:val="008140A5"/>
    <w:rsid w:val="008141DF"/>
    <w:rsid w:val="0081424D"/>
    <w:rsid w:val="00814285"/>
    <w:rsid w:val="0081432D"/>
    <w:rsid w:val="00814470"/>
    <w:rsid w:val="00814546"/>
    <w:rsid w:val="00814879"/>
    <w:rsid w:val="00814A45"/>
    <w:rsid w:val="00814A7E"/>
    <w:rsid w:val="00814D19"/>
    <w:rsid w:val="00814E3F"/>
    <w:rsid w:val="00814E4A"/>
    <w:rsid w:val="00814EA5"/>
    <w:rsid w:val="00815150"/>
    <w:rsid w:val="00815205"/>
    <w:rsid w:val="0081534E"/>
    <w:rsid w:val="0081540D"/>
    <w:rsid w:val="0081565F"/>
    <w:rsid w:val="0081573B"/>
    <w:rsid w:val="00815938"/>
    <w:rsid w:val="0081599B"/>
    <w:rsid w:val="008159F2"/>
    <w:rsid w:val="00815A03"/>
    <w:rsid w:val="00815DF3"/>
    <w:rsid w:val="00815F42"/>
    <w:rsid w:val="00816027"/>
    <w:rsid w:val="00816138"/>
    <w:rsid w:val="0081627A"/>
    <w:rsid w:val="008164EF"/>
    <w:rsid w:val="00816645"/>
    <w:rsid w:val="008166C5"/>
    <w:rsid w:val="008166FB"/>
    <w:rsid w:val="0081680F"/>
    <w:rsid w:val="00816982"/>
    <w:rsid w:val="008169B1"/>
    <w:rsid w:val="00816C62"/>
    <w:rsid w:val="00816CB7"/>
    <w:rsid w:val="00816D33"/>
    <w:rsid w:val="00816FB2"/>
    <w:rsid w:val="00816FFD"/>
    <w:rsid w:val="0081701D"/>
    <w:rsid w:val="00817045"/>
    <w:rsid w:val="008170D3"/>
    <w:rsid w:val="00817156"/>
    <w:rsid w:val="0081721E"/>
    <w:rsid w:val="00817289"/>
    <w:rsid w:val="0081785A"/>
    <w:rsid w:val="00817947"/>
    <w:rsid w:val="00817AA6"/>
    <w:rsid w:val="00817C30"/>
    <w:rsid w:val="00817CBB"/>
    <w:rsid w:val="00817D85"/>
    <w:rsid w:val="0082005F"/>
    <w:rsid w:val="00820242"/>
    <w:rsid w:val="008203F1"/>
    <w:rsid w:val="00820882"/>
    <w:rsid w:val="00820904"/>
    <w:rsid w:val="00820931"/>
    <w:rsid w:val="00820A13"/>
    <w:rsid w:val="00820AEE"/>
    <w:rsid w:val="00820B8A"/>
    <w:rsid w:val="00820CD0"/>
    <w:rsid w:val="00820CD8"/>
    <w:rsid w:val="00820F68"/>
    <w:rsid w:val="00821061"/>
    <w:rsid w:val="008213DC"/>
    <w:rsid w:val="008213F0"/>
    <w:rsid w:val="00821567"/>
    <w:rsid w:val="008215C1"/>
    <w:rsid w:val="008218B7"/>
    <w:rsid w:val="0082193F"/>
    <w:rsid w:val="00821A7B"/>
    <w:rsid w:val="00821ABB"/>
    <w:rsid w:val="00821AE5"/>
    <w:rsid w:val="00821C17"/>
    <w:rsid w:val="00821D02"/>
    <w:rsid w:val="00821E6D"/>
    <w:rsid w:val="00821FCC"/>
    <w:rsid w:val="008220AB"/>
    <w:rsid w:val="008221AB"/>
    <w:rsid w:val="008221C6"/>
    <w:rsid w:val="008223AA"/>
    <w:rsid w:val="008224AB"/>
    <w:rsid w:val="0082256D"/>
    <w:rsid w:val="00822631"/>
    <w:rsid w:val="008226DD"/>
    <w:rsid w:val="0082281D"/>
    <w:rsid w:val="00822900"/>
    <w:rsid w:val="00822B6A"/>
    <w:rsid w:val="00822B8B"/>
    <w:rsid w:val="00823080"/>
    <w:rsid w:val="008230F5"/>
    <w:rsid w:val="0082310D"/>
    <w:rsid w:val="00823128"/>
    <w:rsid w:val="00823485"/>
    <w:rsid w:val="008239B2"/>
    <w:rsid w:val="00823C84"/>
    <w:rsid w:val="00823CF2"/>
    <w:rsid w:val="00823CF6"/>
    <w:rsid w:val="00823ECA"/>
    <w:rsid w:val="00824184"/>
    <w:rsid w:val="008241DA"/>
    <w:rsid w:val="00824390"/>
    <w:rsid w:val="008244C0"/>
    <w:rsid w:val="008244FF"/>
    <w:rsid w:val="00824612"/>
    <w:rsid w:val="00824664"/>
    <w:rsid w:val="0082473E"/>
    <w:rsid w:val="00824970"/>
    <w:rsid w:val="00824A4F"/>
    <w:rsid w:val="00824AFC"/>
    <w:rsid w:val="00824B80"/>
    <w:rsid w:val="00825279"/>
    <w:rsid w:val="0082545B"/>
    <w:rsid w:val="008256F9"/>
    <w:rsid w:val="00825972"/>
    <w:rsid w:val="00825A31"/>
    <w:rsid w:val="00825D50"/>
    <w:rsid w:val="00825D63"/>
    <w:rsid w:val="00826038"/>
    <w:rsid w:val="008260E7"/>
    <w:rsid w:val="0082615C"/>
    <w:rsid w:val="0082620B"/>
    <w:rsid w:val="0082621F"/>
    <w:rsid w:val="0082693F"/>
    <w:rsid w:val="00826A99"/>
    <w:rsid w:val="00826ACB"/>
    <w:rsid w:val="00826CA2"/>
    <w:rsid w:val="00826F07"/>
    <w:rsid w:val="008274C9"/>
    <w:rsid w:val="00827840"/>
    <w:rsid w:val="00827E1B"/>
    <w:rsid w:val="0083039F"/>
    <w:rsid w:val="008304B5"/>
    <w:rsid w:val="008304D8"/>
    <w:rsid w:val="00830AD7"/>
    <w:rsid w:val="00830BC6"/>
    <w:rsid w:val="008314ED"/>
    <w:rsid w:val="00831F26"/>
    <w:rsid w:val="00831F47"/>
    <w:rsid w:val="0083202D"/>
    <w:rsid w:val="008324B2"/>
    <w:rsid w:val="0083253F"/>
    <w:rsid w:val="008326B7"/>
    <w:rsid w:val="0083287D"/>
    <w:rsid w:val="00832947"/>
    <w:rsid w:val="008329CD"/>
    <w:rsid w:val="008329D1"/>
    <w:rsid w:val="00832D3D"/>
    <w:rsid w:val="00832F72"/>
    <w:rsid w:val="008331BF"/>
    <w:rsid w:val="008331C6"/>
    <w:rsid w:val="00833241"/>
    <w:rsid w:val="00833340"/>
    <w:rsid w:val="00833431"/>
    <w:rsid w:val="00833899"/>
    <w:rsid w:val="008338AA"/>
    <w:rsid w:val="00833C2E"/>
    <w:rsid w:val="00834050"/>
    <w:rsid w:val="0083459B"/>
    <w:rsid w:val="0083476F"/>
    <w:rsid w:val="00834953"/>
    <w:rsid w:val="00834969"/>
    <w:rsid w:val="00834B9E"/>
    <w:rsid w:val="00834D08"/>
    <w:rsid w:val="00834D49"/>
    <w:rsid w:val="00834E45"/>
    <w:rsid w:val="00835298"/>
    <w:rsid w:val="008352BD"/>
    <w:rsid w:val="0083558E"/>
    <w:rsid w:val="008355F0"/>
    <w:rsid w:val="008357A5"/>
    <w:rsid w:val="00835970"/>
    <w:rsid w:val="00835978"/>
    <w:rsid w:val="008359FF"/>
    <w:rsid w:val="00835A2A"/>
    <w:rsid w:val="00835CE7"/>
    <w:rsid w:val="00835EC1"/>
    <w:rsid w:val="00835FE6"/>
    <w:rsid w:val="008360A6"/>
    <w:rsid w:val="00836559"/>
    <w:rsid w:val="008369DF"/>
    <w:rsid w:val="00836A66"/>
    <w:rsid w:val="00836A93"/>
    <w:rsid w:val="00836B59"/>
    <w:rsid w:val="00836CCA"/>
    <w:rsid w:val="00836CCE"/>
    <w:rsid w:val="00836F3E"/>
    <w:rsid w:val="00837088"/>
    <w:rsid w:val="008370BC"/>
    <w:rsid w:val="00837371"/>
    <w:rsid w:val="0083764B"/>
    <w:rsid w:val="00837741"/>
    <w:rsid w:val="0083788B"/>
    <w:rsid w:val="008378A6"/>
    <w:rsid w:val="00837C0F"/>
    <w:rsid w:val="00837CC8"/>
    <w:rsid w:val="00837D10"/>
    <w:rsid w:val="00837EA0"/>
    <w:rsid w:val="008402F7"/>
    <w:rsid w:val="008404DE"/>
    <w:rsid w:val="008408F9"/>
    <w:rsid w:val="00840939"/>
    <w:rsid w:val="00840D60"/>
    <w:rsid w:val="00840DBE"/>
    <w:rsid w:val="0084125B"/>
    <w:rsid w:val="008417D1"/>
    <w:rsid w:val="00841900"/>
    <w:rsid w:val="00841BA7"/>
    <w:rsid w:val="00841C7E"/>
    <w:rsid w:val="00841D5D"/>
    <w:rsid w:val="00841E1A"/>
    <w:rsid w:val="00841EFC"/>
    <w:rsid w:val="00841FBF"/>
    <w:rsid w:val="008421D1"/>
    <w:rsid w:val="008424F0"/>
    <w:rsid w:val="00842DBA"/>
    <w:rsid w:val="0084322A"/>
    <w:rsid w:val="008433E2"/>
    <w:rsid w:val="0084381E"/>
    <w:rsid w:val="008439B8"/>
    <w:rsid w:val="008439C8"/>
    <w:rsid w:val="00843ADD"/>
    <w:rsid w:val="00843AFA"/>
    <w:rsid w:val="00843F3F"/>
    <w:rsid w:val="008440EF"/>
    <w:rsid w:val="00844194"/>
    <w:rsid w:val="00844208"/>
    <w:rsid w:val="00844433"/>
    <w:rsid w:val="008444E9"/>
    <w:rsid w:val="0084453B"/>
    <w:rsid w:val="0084458E"/>
    <w:rsid w:val="008445DA"/>
    <w:rsid w:val="00844719"/>
    <w:rsid w:val="0084491A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487"/>
    <w:rsid w:val="0084551B"/>
    <w:rsid w:val="008455AD"/>
    <w:rsid w:val="008459DD"/>
    <w:rsid w:val="00845A30"/>
    <w:rsid w:val="00845B85"/>
    <w:rsid w:val="00845C88"/>
    <w:rsid w:val="00845D2D"/>
    <w:rsid w:val="00845DED"/>
    <w:rsid w:val="00845E51"/>
    <w:rsid w:val="00846162"/>
    <w:rsid w:val="00846369"/>
    <w:rsid w:val="00846371"/>
    <w:rsid w:val="00846903"/>
    <w:rsid w:val="00846942"/>
    <w:rsid w:val="0084694A"/>
    <w:rsid w:val="008469E7"/>
    <w:rsid w:val="008469E8"/>
    <w:rsid w:val="00846CA9"/>
    <w:rsid w:val="00846CAC"/>
    <w:rsid w:val="00847022"/>
    <w:rsid w:val="00847AFF"/>
    <w:rsid w:val="00847B70"/>
    <w:rsid w:val="00847F16"/>
    <w:rsid w:val="008500FE"/>
    <w:rsid w:val="008501C8"/>
    <w:rsid w:val="00850270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1DD"/>
    <w:rsid w:val="0085122F"/>
    <w:rsid w:val="008512C4"/>
    <w:rsid w:val="008513CF"/>
    <w:rsid w:val="008513ED"/>
    <w:rsid w:val="008515B6"/>
    <w:rsid w:val="00851716"/>
    <w:rsid w:val="00851813"/>
    <w:rsid w:val="00851916"/>
    <w:rsid w:val="00851B8A"/>
    <w:rsid w:val="00851CA9"/>
    <w:rsid w:val="00851D9B"/>
    <w:rsid w:val="00851E0A"/>
    <w:rsid w:val="00851E76"/>
    <w:rsid w:val="00851E9D"/>
    <w:rsid w:val="00851EC0"/>
    <w:rsid w:val="00851F16"/>
    <w:rsid w:val="00851FF3"/>
    <w:rsid w:val="0085210E"/>
    <w:rsid w:val="008521FF"/>
    <w:rsid w:val="0085221C"/>
    <w:rsid w:val="00852291"/>
    <w:rsid w:val="008522B2"/>
    <w:rsid w:val="00852376"/>
    <w:rsid w:val="00852393"/>
    <w:rsid w:val="00852415"/>
    <w:rsid w:val="008524E2"/>
    <w:rsid w:val="008527E8"/>
    <w:rsid w:val="00852A21"/>
    <w:rsid w:val="00852A43"/>
    <w:rsid w:val="00852AAA"/>
    <w:rsid w:val="00852B29"/>
    <w:rsid w:val="00852B37"/>
    <w:rsid w:val="00852C05"/>
    <w:rsid w:val="00852E2A"/>
    <w:rsid w:val="00853270"/>
    <w:rsid w:val="008533C4"/>
    <w:rsid w:val="00853404"/>
    <w:rsid w:val="00853499"/>
    <w:rsid w:val="00853610"/>
    <w:rsid w:val="00853615"/>
    <w:rsid w:val="0085380D"/>
    <w:rsid w:val="00853A4A"/>
    <w:rsid w:val="00853C1C"/>
    <w:rsid w:val="00853D24"/>
    <w:rsid w:val="00853E60"/>
    <w:rsid w:val="0085417D"/>
    <w:rsid w:val="008542F1"/>
    <w:rsid w:val="00854550"/>
    <w:rsid w:val="00854665"/>
    <w:rsid w:val="008547D2"/>
    <w:rsid w:val="00854AD5"/>
    <w:rsid w:val="00854AF6"/>
    <w:rsid w:val="00854BD2"/>
    <w:rsid w:val="00855100"/>
    <w:rsid w:val="0085515C"/>
    <w:rsid w:val="0085536A"/>
    <w:rsid w:val="008556AE"/>
    <w:rsid w:val="00855764"/>
    <w:rsid w:val="00855A20"/>
    <w:rsid w:val="00855B1C"/>
    <w:rsid w:val="00855C8E"/>
    <w:rsid w:val="00855D8D"/>
    <w:rsid w:val="00855DFC"/>
    <w:rsid w:val="00855F82"/>
    <w:rsid w:val="00855FE1"/>
    <w:rsid w:val="0085608B"/>
    <w:rsid w:val="008562AB"/>
    <w:rsid w:val="0085684A"/>
    <w:rsid w:val="00856ADC"/>
    <w:rsid w:val="00856BAD"/>
    <w:rsid w:val="00856D6C"/>
    <w:rsid w:val="00856D6F"/>
    <w:rsid w:val="00856F02"/>
    <w:rsid w:val="00856FB8"/>
    <w:rsid w:val="00857104"/>
    <w:rsid w:val="00857507"/>
    <w:rsid w:val="0085756A"/>
    <w:rsid w:val="00857895"/>
    <w:rsid w:val="00857AB1"/>
    <w:rsid w:val="00857D95"/>
    <w:rsid w:val="00857D99"/>
    <w:rsid w:val="0086006C"/>
    <w:rsid w:val="0086021F"/>
    <w:rsid w:val="00860366"/>
    <w:rsid w:val="00860700"/>
    <w:rsid w:val="00860813"/>
    <w:rsid w:val="00860C7E"/>
    <w:rsid w:val="00860D51"/>
    <w:rsid w:val="00860E82"/>
    <w:rsid w:val="00860F2D"/>
    <w:rsid w:val="0086118B"/>
    <w:rsid w:val="00861277"/>
    <w:rsid w:val="00861345"/>
    <w:rsid w:val="00861482"/>
    <w:rsid w:val="008614B5"/>
    <w:rsid w:val="008614F7"/>
    <w:rsid w:val="00861645"/>
    <w:rsid w:val="00861674"/>
    <w:rsid w:val="00861958"/>
    <w:rsid w:val="00861A4B"/>
    <w:rsid w:val="00861B94"/>
    <w:rsid w:val="00861BE8"/>
    <w:rsid w:val="008621E2"/>
    <w:rsid w:val="0086248F"/>
    <w:rsid w:val="008626A1"/>
    <w:rsid w:val="00862870"/>
    <w:rsid w:val="00862A49"/>
    <w:rsid w:val="00862A6B"/>
    <w:rsid w:val="00862B06"/>
    <w:rsid w:val="00862E6B"/>
    <w:rsid w:val="0086306F"/>
    <w:rsid w:val="00863162"/>
    <w:rsid w:val="008631C0"/>
    <w:rsid w:val="008633DD"/>
    <w:rsid w:val="00863510"/>
    <w:rsid w:val="008635E8"/>
    <w:rsid w:val="00863A8A"/>
    <w:rsid w:val="00863C90"/>
    <w:rsid w:val="00863CAF"/>
    <w:rsid w:val="008640E0"/>
    <w:rsid w:val="008643AB"/>
    <w:rsid w:val="008644F8"/>
    <w:rsid w:val="00864508"/>
    <w:rsid w:val="008646A7"/>
    <w:rsid w:val="0086477A"/>
    <w:rsid w:val="0086490C"/>
    <w:rsid w:val="00864C4C"/>
    <w:rsid w:val="00864F22"/>
    <w:rsid w:val="00865035"/>
    <w:rsid w:val="0086508E"/>
    <w:rsid w:val="00865334"/>
    <w:rsid w:val="0086535C"/>
    <w:rsid w:val="0086537B"/>
    <w:rsid w:val="008653C3"/>
    <w:rsid w:val="0086557D"/>
    <w:rsid w:val="0086568F"/>
    <w:rsid w:val="00865C59"/>
    <w:rsid w:val="00865D20"/>
    <w:rsid w:val="00865DA3"/>
    <w:rsid w:val="00865E3E"/>
    <w:rsid w:val="008660A9"/>
    <w:rsid w:val="008662EC"/>
    <w:rsid w:val="00866819"/>
    <w:rsid w:val="00866952"/>
    <w:rsid w:val="00866CC7"/>
    <w:rsid w:val="00866D1E"/>
    <w:rsid w:val="00866D51"/>
    <w:rsid w:val="00866E06"/>
    <w:rsid w:val="00866FC5"/>
    <w:rsid w:val="00867024"/>
    <w:rsid w:val="00867070"/>
    <w:rsid w:val="008672E3"/>
    <w:rsid w:val="0086732C"/>
    <w:rsid w:val="008674CB"/>
    <w:rsid w:val="0086755C"/>
    <w:rsid w:val="00867674"/>
    <w:rsid w:val="008676E7"/>
    <w:rsid w:val="0086775D"/>
    <w:rsid w:val="00867CE1"/>
    <w:rsid w:val="00867E69"/>
    <w:rsid w:val="00867EF6"/>
    <w:rsid w:val="00870130"/>
    <w:rsid w:val="00870192"/>
    <w:rsid w:val="00870513"/>
    <w:rsid w:val="00870605"/>
    <w:rsid w:val="00870CA6"/>
    <w:rsid w:val="00870EC4"/>
    <w:rsid w:val="00870FDF"/>
    <w:rsid w:val="0087106A"/>
    <w:rsid w:val="00871408"/>
    <w:rsid w:val="00871622"/>
    <w:rsid w:val="00871A0E"/>
    <w:rsid w:val="00871B37"/>
    <w:rsid w:val="00871C21"/>
    <w:rsid w:val="00871D3E"/>
    <w:rsid w:val="0087207C"/>
    <w:rsid w:val="0087213D"/>
    <w:rsid w:val="00872270"/>
    <w:rsid w:val="008727E0"/>
    <w:rsid w:val="008728DA"/>
    <w:rsid w:val="008729E1"/>
    <w:rsid w:val="00872ABC"/>
    <w:rsid w:val="00872AD2"/>
    <w:rsid w:val="00872B0A"/>
    <w:rsid w:val="00872E06"/>
    <w:rsid w:val="00872E91"/>
    <w:rsid w:val="00872FF0"/>
    <w:rsid w:val="00873018"/>
    <w:rsid w:val="008730A9"/>
    <w:rsid w:val="008733CF"/>
    <w:rsid w:val="00873617"/>
    <w:rsid w:val="00873734"/>
    <w:rsid w:val="00873735"/>
    <w:rsid w:val="00873743"/>
    <w:rsid w:val="008737D0"/>
    <w:rsid w:val="00873B28"/>
    <w:rsid w:val="00873C57"/>
    <w:rsid w:val="00873FFA"/>
    <w:rsid w:val="008740A6"/>
    <w:rsid w:val="008740F8"/>
    <w:rsid w:val="008741C1"/>
    <w:rsid w:val="00874721"/>
    <w:rsid w:val="0087479C"/>
    <w:rsid w:val="008749B4"/>
    <w:rsid w:val="00874B10"/>
    <w:rsid w:val="00874C1F"/>
    <w:rsid w:val="00874C66"/>
    <w:rsid w:val="00874D2C"/>
    <w:rsid w:val="00875100"/>
    <w:rsid w:val="00875204"/>
    <w:rsid w:val="00875455"/>
    <w:rsid w:val="0087565E"/>
    <w:rsid w:val="00875A0C"/>
    <w:rsid w:val="00875ACB"/>
    <w:rsid w:val="00875DDB"/>
    <w:rsid w:val="00875E4E"/>
    <w:rsid w:val="00876147"/>
    <w:rsid w:val="00876634"/>
    <w:rsid w:val="00876653"/>
    <w:rsid w:val="008766C5"/>
    <w:rsid w:val="00876714"/>
    <w:rsid w:val="008767A0"/>
    <w:rsid w:val="00876903"/>
    <w:rsid w:val="00876AB4"/>
    <w:rsid w:val="00876B12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19"/>
    <w:rsid w:val="00877864"/>
    <w:rsid w:val="00877BBA"/>
    <w:rsid w:val="00877C68"/>
    <w:rsid w:val="00877D59"/>
    <w:rsid w:val="00880024"/>
    <w:rsid w:val="00880095"/>
    <w:rsid w:val="00880425"/>
    <w:rsid w:val="008804AC"/>
    <w:rsid w:val="008805DD"/>
    <w:rsid w:val="00880601"/>
    <w:rsid w:val="008806A3"/>
    <w:rsid w:val="0088070B"/>
    <w:rsid w:val="00880D87"/>
    <w:rsid w:val="00880E86"/>
    <w:rsid w:val="00880ED5"/>
    <w:rsid w:val="0088114B"/>
    <w:rsid w:val="008815F0"/>
    <w:rsid w:val="008816A1"/>
    <w:rsid w:val="0088178D"/>
    <w:rsid w:val="008817E9"/>
    <w:rsid w:val="00881962"/>
    <w:rsid w:val="00881E2E"/>
    <w:rsid w:val="0088203F"/>
    <w:rsid w:val="008821A2"/>
    <w:rsid w:val="00882B85"/>
    <w:rsid w:val="00882E2B"/>
    <w:rsid w:val="00882FAF"/>
    <w:rsid w:val="00883190"/>
    <w:rsid w:val="008832A3"/>
    <w:rsid w:val="00883472"/>
    <w:rsid w:val="00883554"/>
    <w:rsid w:val="008836E8"/>
    <w:rsid w:val="0088379D"/>
    <w:rsid w:val="008839FF"/>
    <w:rsid w:val="00883BA0"/>
    <w:rsid w:val="00883BEC"/>
    <w:rsid w:val="00883D46"/>
    <w:rsid w:val="00883ED9"/>
    <w:rsid w:val="00884102"/>
    <w:rsid w:val="00884379"/>
    <w:rsid w:val="00884601"/>
    <w:rsid w:val="00884763"/>
    <w:rsid w:val="0088482C"/>
    <w:rsid w:val="00884A0C"/>
    <w:rsid w:val="00884E11"/>
    <w:rsid w:val="00884F18"/>
    <w:rsid w:val="00885383"/>
    <w:rsid w:val="008854DC"/>
    <w:rsid w:val="008855AB"/>
    <w:rsid w:val="00885908"/>
    <w:rsid w:val="00885AF5"/>
    <w:rsid w:val="00885BEB"/>
    <w:rsid w:val="00885DBF"/>
    <w:rsid w:val="00885F36"/>
    <w:rsid w:val="00886021"/>
    <w:rsid w:val="0088626C"/>
    <w:rsid w:val="00886976"/>
    <w:rsid w:val="00886ADC"/>
    <w:rsid w:val="00886CE1"/>
    <w:rsid w:val="00886CFF"/>
    <w:rsid w:val="00886D86"/>
    <w:rsid w:val="00886E19"/>
    <w:rsid w:val="00887548"/>
    <w:rsid w:val="00887661"/>
    <w:rsid w:val="008876EC"/>
    <w:rsid w:val="00887867"/>
    <w:rsid w:val="0088790F"/>
    <w:rsid w:val="00887C3F"/>
    <w:rsid w:val="0089004B"/>
    <w:rsid w:val="008900B7"/>
    <w:rsid w:val="00890200"/>
    <w:rsid w:val="008903E6"/>
    <w:rsid w:val="008905CB"/>
    <w:rsid w:val="008905E2"/>
    <w:rsid w:val="00890723"/>
    <w:rsid w:val="00890755"/>
    <w:rsid w:val="0089078F"/>
    <w:rsid w:val="008908E2"/>
    <w:rsid w:val="00890A1D"/>
    <w:rsid w:val="00890A9C"/>
    <w:rsid w:val="00890D79"/>
    <w:rsid w:val="00890E11"/>
    <w:rsid w:val="008911B4"/>
    <w:rsid w:val="00891637"/>
    <w:rsid w:val="00891782"/>
    <w:rsid w:val="00891835"/>
    <w:rsid w:val="00891AF0"/>
    <w:rsid w:val="00891AF4"/>
    <w:rsid w:val="00891BB9"/>
    <w:rsid w:val="00891DFA"/>
    <w:rsid w:val="00891E80"/>
    <w:rsid w:val="0089217E"/>
    <w:rsid w:val="00892241"/>
    <w:rsid w:val="008923B2"/>
    <w:rsid w:val="0089249F"/>
    <w:rsid w:val="00892603"/>
    <w:rsid w:val="00892607"/>
    <w:rsid w:val="008926A7"/>
    <w:rsid w:val="0089274A"/>
    <w:rsid w:val="008929A4"/>
    <w:rsid w:val="00892A9D"/>
    <w:rsid w:val="00892B3B"/>
    <w:rsid w:val="00892C1C"/>
    <w:rsid w:val="00892D59"/>
    <w:rsid w:val="00892E9E"/>
    <w:rsid w:val="00892FBC"/>
    <w:rsid w:val="0089311F"/>
    <w:rsid w:val="0089324E"/>
    <w:rsid w:val="00893271"/>
    <w:rsid w:val="00893297"/>
    <w:rsid w:val="008934A0"/>
    <w:rsid w:val="008934FA"/>
    <w:rsid w:val="00893662"/>
    <w:rsid w:val="00893736"/>
    <w:rsid w:val="00893847"/>
    <w:rsid w:val="00893BED"/>
    <w:rsid w:val="00893D09"/>
    <w:rsid w:val="00893E16"/>
    <w:rsid w:val="008940A0"/>
    <w:rsid w:val="00894696"/>
    <w:rsid w:val="00894740"/>
    <w:rsid w:val="00894D27"/>
    <w:rsid w:val="0089525A"/>
    <w:rsid w:val="00895310"/>
    <w:rsid w:val="0089535E"/>
    <w:rsid w:val="00895504"/>
    <w:rsid w:val="0089555F"/>
    <w:rsid w:val="008955FC"/>
    <w:rsid w:val="0089566E"/>
    <w:rsid w:val="00895B07"/>
    <w:rsid w:val="00895B09"/>
    <w:rsid w:val="00895B49"/>
    <w:rsid w:val="00895B88"/>
    <w:rsid w:val="00895F71"/>
    <w:rsid w:val="00896385"/>
    <w:rsid w:val="00896387"/>
    <w:rsid w:val="00896480"/>
    <w:rsid w:val="00896708"/>
    <w:rsid w:val="00896742"/>
    <w:rsid w:val="0089678A"/>
    <w:rsid w:val="008969E6"/>
    <w:rsid w:val="00896C95"/>
    <w:rsid w:val="00897699"/>
    <w:rsid w:val="0089771A"/>
    <w:rsid w:val="008978A4"/>
    <w:rsid w:val="00897B6E"/>
    <w:rsid w:val="00897C59"/>
    <w:rsid w:val="00897D06"/>
    <w:rsid w:val="00897DE5"/>
    <w:rsid w:val="00897E97"/>
    <w:rsid w:val="00897ECF"/>
    <w:rsid w:val="008A003C"/>
    <w:rsid w:val="008A02F2"/>
    <w:rsid w:val="008A0316"/>
    <w:rsid w:val="008A042F"/>
    <w:rsid w:val="008A0453"/>
    <w:rsid w:val="008A04BD"/>
    <w:rsid w:val="008A0C51"/>
    <w:rsid w:val="008A0C54"/>
    <w:rsid w:val="008A0D81"/>
    <w:rsid w:val="008A104D"/>
    <w:rsid w:val="008A10CD"/>
    <w:rsid w:val="008A1185"/>
    <w:rsid w:val="008A11B4"/>
    <w:rsid w:val="008A11C2"/>
    <w:rsid w:val="008A1452"/>
    <w:rsid w:val="008A14AC"/>
    <w:rsid w:val="008A1634"/>
    <w:rsid w:val="008A17F6"/>
    <w:rsid w:val="008A1871"/>
    <w:rsid w:val="008A188F"/>
    <w:rsid w:val="008A1F62"/>
    <w:rsid w:val="008A1F66"/>
    <w:rsid w:val="008A1FA8"/>
    <w:rsid w:val="008A2515"/>
    <w:rsid w:val="008A2674"/>
    <w:rsid w:val="008A2735"/>
    <w:rsid w:val="008A27CB"/>
    <w:rsid w:val="008A2878"/>
    <w:rsid w:val="008A28A6"/>
    <w:rsid w:val="008A2971"/>
    <w:rsid w:val="008A29E8"/>
    <w:rsid w:val="008A2C9F"/>
    <w:rsid w:val="008A2D45"/>
    <w:rsid w:val="008A2DE6"/>
    <w:rsid w:val="008A304F"/>
    <w:rsid w:val="008A3239"/>
    <w:rsid w:val="008A327B"/>
    <w:rsid w:val="008A32B8"/>
    <w:rsid w:val="008A37E2"/>
    <w:rsid w:val="008A3B22"/>
    <w:rsid w:val="008A3BA7"/>
    <w:rsid w:val="008A3DC1"/>
    <w:rsid w:val="008A40BF"/>
    <w:rsid w:val="008A4119"/>
    <w:rsid w:val="008A41AB"/>
    <w:rsid w:val="008A422D"/>
    <w:rsid w:val="008A45FB"/>
    <w:rsid w:val="008A466B"/>
    <w:rsid w:val="008A4927"/>
    <w:rsid w:val="008A4AD1"/>
    <w:rsid w:val="008A4B28"/>
    <w:rsid w:val="008A4C4B"/>
    <w:rsid w:val="008A4CD3"/>
    <w:rsid w:val="008A4D15"/>
    <w:rsid w:val="008A4D84"/>
    <w:rsid w:val="008A4E46"/>
    <w:rsid w:val="008A4EE7"/>
    <w:rsid w:val="008A5098"/>
    <w:rsid w:val="008A5169"/>
    <w:rsid w:val="008A522A"/>
    <w:rsid w:val="008A5276"/>
    <w:rsid w:val="008A5281"/>
    <w:rsid w:val="008A53FE"/>
    <w:rsid w:val="008A58EF"/>
    <w:rsid w:val="008A5A37"/>
    <w:rsid w:val="008A5E0E"/>
    <w:rsid w:val="008A5E86"/>
    <w:rsid w:val="008A6166"/>
    <w:rsid w:val="008A624E"/>
    <w:rsid w:val="008A6360"/>
    <w:rsid w:val="008A695F"/>
    <w:rsid w:val="008A6A93"/>
    <w:rsid w:val="008A6BAF"/>
    <w:rsid w:val="008A6EEA"/>
    <w:rsid w:val="008A6F39"/>
    <w:rsid w:val="008A6FA9"/>
    <w:rsid w:val="008A7009"/>
    <w:rsid w:val="008A774A"/>
    <w:rsid w:val="008A7782"/>
    <w:rsid w:val="008A785B"/>
    <w:rsid w:val="008A78DD"/>
    <w:rsid w:val="008A7B08"/>
    <w:rsid w:val="008A7E94"/>
    <w:rsid w:val="008B0094"/>
    <w:rsid w:val="008B02EA"/>
    <w:rsid w:val="008B0342"/>
    <w:rsid w:val="008B048D"/>
    <w:rsid w:val="008B0BAA"/>
    <w:rsid w:val="008B0C50"/>
    <w:rsid w:val="008B0C9B"/>
    <w:rsid w:val="008B0CE7"/>
    <w:rsid w:val="008B0D5B"/>
    <w:rsid w:val="008B13C5"/>
    <w:rsid w:val="008B14B5"/>
    <w:rsid w:val="008B1631"/>
    <w:rsid w:val="008B1823"/>
    <w:rsid w:val="008B1E4C"/>
    <w:rsid w:val="008B1ED5"/>
    <w:rsid w:val="008B20C6"/>
    <w:rsid w:val="008B225C"/>
    <w:rsid w:val="008B2655"/>
    <w:rsid w:val="008B282B"/>
    <w:rsid w:val="008B28D2"/>
    <w:rsid w:val="008B2968"/>
    <w:rsid w:val="008B2CED"/>
    <w:rsid w:val="008B31C0"/>
    <w:rsid w:val="008B3281"/>
    <w:rsid w:val="008B33FB"/>
    <w:rsid w:val="008B3454"/>
    <w:rsid w:val="008B352F"/>
    <w:rsid w:val="008B35BC"/>
    <w:rsid w:val="008B35F9"/>
    <w:rsid w:val="008B371F"/>
    <w:rsid w:val="008B3960"/>
    <w:rsid w:val="008B3B5B"/>
    <w:rsid w:val="008B3F28"/>
    <w:rsid w:val="008B40AA"/>
    <w:rsid w:val="008B421C"/>
    <w:rsid w:val="008B42A7"/>
    <w:rsid w:val="008B44E6"/>
    <w:rsid w:val="008B46EB"/>
    <w:rsid w:val="008B493D"/>
    <w:rsid w:val="008B4A00"/>
    <w:rsid w:val="008B4AB4"/>
    <w:rsid w:val="008B4B6C"/>
    <w:rsid w:val="008B4DA8"/>
    <w:rsid w:val="008B4EC9"/>
    <w:rsid w:val="008B50A4"/>
    <w:rsid w:val="008B50D7"/>
    <w:rsid w:val="008B51A5"/>
    <w:rsid w:val="008B52E3"/>
    <w:rsid w:val="008B53AC"/>
    <w:rsid w:val="008B563A"/>
    <w:rsid w:val="008B5817"/>
    <w:rsid w:val="008B59A7"/>
    <w:rsid w:val="008B5BA5"/>
    <w:rsid w:val="008B5C27"/>
    <w:rsid w:val="008B5EA1"/>
    <w:rsid w:val="008B5FC7"/>
    <w:rsid w:val="008B627A"/>
    <w:rsid w:val="008B628A"/>
    <w:rsid w:val="008B62AE"/>
    <w:rsid w:val="008B639A"/>
    <w:rsid w:val="008B6611"/>
    <w:rsid w:val="008B6A5D"/>
    <w:rsid w:val="008B6A93"/>
    <w:rsid w:val="008B6BF3"/>
    <w:rsid w:val="008B6D04"/>
    <w:rsid w:val="008B6D0D"/>
    <w:rsid w:val="008B6E05"/>
    <w:rsid w:val="008B6F7D"/>
    <w:rsid w:val="008B7106"/>
    <w:rsid w:val="008B71EF"/>
    <w:rsid w:val="008B7277"/>
    <w:rsid w:val="008B7441"/>
    <w:rsid w:val="008B7586"/>
    <w:rsid w:val="008B79A7"/>
    <w:rsid w:val="008B79ED"/>
    <w:rsid w:val="008B7A50"/>
    <w:rsid w:val="008B7B22"/>
    <w:rsid w:val="008B7B85"/>
    <w:rsid w:val="008B7E0B"/>
    <w:rsid w:val="008B7F4B"/>
    <w:rsid w:val="008C0001"/>
    <w:rsid w:val="008C001B"/>
    <w:rsid w:val="008C0025"/>
    <w:rsid w:val="008C00AC"/>
    <w:rsid w:val="008C030B"/>
    <w:rsid w:val="008C0357"/>
    <w:rsid w:val="008C03CD"/>
    <w:rsid w:val="008C05D7"/>
    <w:rsid w:val="008C0724"/>
    <w:rsid w:val="008C07B6"/>
    <w:rsid w:val="008C0C46"/>
    <w:rsid w:val="008C1484"/>
    <w:rsid w:val="008C15FE"/>
    <w:rsid w:val="008C191D"/>
    <w:rsid w:val="008C1C52"/>
    <w:rsid w:val="008C1E1B"/>
    <w:rsid w:val="008C20FC"/>
    <w:rsid w:val="008C2454"/>
    <w:rsid w:val="008C24C1"/>
    <w:rsid w:val="008C2615"/>
    <w:rsid w:val="008C287F"/>
    <w:rsid w:val="008C29D2"/>
    <w:rsid w:val="008C2DDC"/>
    <w:rsid w:val="008C2E91"/>
    <w:rsid w:val="008C30AB"/>
    <w:rsid w:val="008C3257"/>
    <w:rsid w:val="008C32BA"/>
    <w:rsid w:val="008C3577"/>
    <w:rsid w:val="008C36D4"/>
    <w:rsid w:val="008C376C"/>
    <w:rsid w:val="008C3AC7"/>
    <w:rsid w:val="008C3C1A"/>
    <w:rsid w:val="008C4604"/>
    <w:rsid w:val="008C4642"/>
    <w:rsid w:val="008C4B1C"/>
    <w:rsid w:val="008C4B53"/>
    <w:rsid w:val="008C4B5E"/>
    <w:rsid w:val="008C4F30"/>
    <w:rsid w:val="008C5385"/>
    <w:rsid w:val="008C53C0"/>
    <w:rsid w:val="008C53EA"/>
    <w:rsid w:val="008C5415"/>
    <w:rsid w:val="008C57C5"/>
    <w:rsid w:val="008C5871"/>
    <w:rsid w:val="008C59AB"/>
    <w:rsid w:val="008C59E9"/>
    <w:rsid w:val="008C5A2B"/>
    <w:rsid w:val="008C5A67"/>
    <w:rsid w:val="008C5A89"/>
    <w:rsid w:val="008C5C40"/>
    <w:rsid w:val="008C5C45"/>
    <w:rsid w:val="008C5D42"/>
    <w:rsid w:val="008C5F10"/>
    <w:rsid w:val="008C677C"/>
    <w:rsid w:val="008C6B44"/>
    <w:rsid w:val="008C6BEE"/>
    <w:rsid w:val="008C6D23"/>
    <w:rsid w:val="008C7022"/>
    <w:rsid w:val="008C72FC"/>
    <w:rsid w:val="008C7418"/>
    <w:rsid w:val="008C75C4"/>
    <w:rsid w:val="008C75ED"/>
    <w:rsid w:val="008C78B0"/>
    <w:rsid w:val="008C7A79"/>
    <w:rsid w:val="008C7B09"/>
    <w:rsid w:val="008C7CF1"/>
    <w:rsid w:val="008C7E7D"/>
    <w:rsid w:val="008C7F15"/>
    <w:rsid w:val="008D002E"/>
    <w:rsid w:val="008D05E3"/>
    <w:rsid w:val="008D068C"/>
    <w:rsid w:val="008D071D"/>
    <w:rsid w:val="008D08B4"/>
    <w:rsid w:val="008D0D28"/>
    <w:rsid w:val="008D0EDE"/>
    <w:rsid w:val="008D0F9D"/>
    <w:rsid w:val="008D1001"/>
    <w:rsid w:val="008D1546"/>
    <w:rsid w:val="008D1577"/>
    <w:rsid w:val="008D1608"/>
    <w:rsid w:val="008D187E"/>
    <w:rsid w:val="008D1A93"/>
    <w:rsid w:val="008D1AF2"/>
    <w:rsid w:val="008D1BF9"/>
    <w:rsid w:val="008D1D5E"/>
    <w:rsid w:val="008D1DDA"/>
    <w:rsid w:val="008D1E61"/>
    <w:rsid w:val="008D1E84"/>
    <w:rsid w:val="008D1EEB"/>
    <w:rsid w:val="008D234E"/>
    <w:rsid w:val="008D244F"/>
    <w:rsid w:val="008D2721"/>
    <w:rsid w:val="008D2958"/>
    <w:rsid w:val="008D2965"/>
    <w:rsid w:val="008D29F8"/>
    <w:rsid w:val="008D2C62"/>
    <w:rsid w:val="008D2DA3"/>
    <w:rsid w:val="008D2F3F"/>
    <w:rsid w:val="008D2FCB"/>
    <w:rsid w:val="008D3063"/>
    <w:rsid w:val="008D317C"/>
    <w:rsid w:val="008D3561"/>
    <w:rsid w:val="008D3686"/>
    <w:rsid w:val="008D3712"/>
    <w:rsid w:val="008D3841"/>
    <w:rsid w:val="008D4013"/>
    <w:rsid w:val="008D41BA"/>
    <w:rsid w:val="008D43A7"/>
    <w:rsid w:val="008D49FD"/>
    <w:rsid w:val="008D4A0E"/>
    <w:rsid w:val="008D4B22"/>
    <w:rsid w:val="008D4BA1"/>
    <w:rsid w:val="008D4BBA"/>
    <w:rsid w:val="008D4C01"/>
    <w:rsid w:val="008D503B"/>
    <w:rsid w:val="008D519B"/>
    <w:rsid w:val="008D5203"/>
    <w:rsid w:val="008D52A3"/>
    <w:rsid w:val="008D5300"/>
    <w:rsid w:val="008D532A"/>
    <w:rsid w:val="008D5616"/>
    <w:rsid w:val="008D561E"/>
    <w:rsid w:val="008D5684"/>
    <w:rsid w:val="008D57DD"/>
    <w:rsid w:val="008D5A88"/>
    <w:rsid w:val="008D5C3A"/>
    <w:rsid w:val="008D6176"/>
    <w:rsid w:val="008D624B"/>
    <w:rsid w:val="008D64E7"/>
    <w:rsid w:val="008D677B"/>
    <w:rsid w:val="008D67AC"/>
    <w:rsid w:val="008D6923"/>
    <w:rsid w:val="008D69DB"/>
    <w:rsid w:val="008D6C22"/>
    <w:rsid w:val="008D6CE6"/>
    <w:rsid w:val="008D6D28"/>
    <w:rsid w:val="008D6D83"/>
    <w:rsid w:val="008D7007"/>
    <w:rsid w:val="008D70A5"/>
    <w:rsid w:val="008D718A"/>
    <w:rsid w:val="008D74AA"/>
    <w:rsid w:val="008D7522"/>
    <w:rsid w:val="008D78FE"/>
    <w:rsid w:val="008D797E"/>
    <w:rsid w:val="008D7C5E"/>
    <w:rsid w:val="008D7CF8"/>
    <w:rsid w:val="008E03A4"/>
    <w:rsid w:val="008E03EA"/>
    <w:rsid w:val="008E05E1"/>
    <w:rsid w:val="008E084C"/>
    <w:rsid w:val="008E0963"/>
    <w:rsid w:val="008E0980"/>
    <w:rsid w:val="008E0B47"/>
    <w:rsid w:val="008E0CF6"/>
    <w:rsid w:val="008E0D1D"/>
    <w:rsid w:val="008E0DF4"/>
    <w:rsid w:val="008E0E88"/>
    <w:rsid w:val="008E0FD5"/>
    <w:rsid w:val="008E12CC"/>
    <w:rsid w:val="008E15D4"/>
    <w:rsid w:val="008E1C93"/>
    <w:rsid w:val="008E1CF3"/>
    <w:rsid w:val="008E1E34"/>
    <w:rsid w:val="008E1E63"/>
    <w:rsid w:val="008E1F34"/>
    <w:rsid w:val="008E1F94"/>
    <w:rsid w:val="008E233A"/>
    <w:rsid w:val="008E243C"/>
    <w:rsid w:val="008E276A"/>
    <w:rsid w:val="008E28AC"/>
    <w:rsid w:val="008E2977"/>
    <w:rsid w:val="008E2AD6"/>
    <w:rsid w:val="008E2C86"/>
    <w:rsid w:val="008E2D9B"/>
    <w:rsid w:val="008E2E9A"/>
    <w:rsid w:val="008E2EE4"/>
    <w:rsid w:val="008E30F6"/>
    <w:rsid w:val="008E343A"/>
    <w:rsid w:val="008E3537"/>
    <w:rsid w:val="008E3609"/>
    <w:rsid w:val="008E409F"/>
    <w:rsid w:val="008E40B7"/>
    <w:rsid w:val="008E4286"/>
    <w:rsid w:val="008E4487"/>
    <w:rsid w:val="008E4571"/>
    <w:rsid w:val="008E4B46"/>
    <w:rsid w:val="008E4C1B"/>
    <w:rsid w:val="008E4D9B"/>
    <w:rsid w:val="008E4DF6"/>
    <w:rsid w:val="008E4EE0"/>
    <w:rsid w:val="008E4EE4"/>
    <w:rsid w:val="008E502A"/>
    <w:rsid w:val="008E531E"/>
    <w:rsid w:val="008E53A0"/>
    <w:rsid w:val="008E5884"/>
    <w:rsid w:val="008E5A44"/>
    <w:rsid w:val="008E62F9"/>
    <w:rsid w:val="008E64D7"/>
    <w:rsid w:val="008E65A3"/>
    <w:rsid w:val="008E66CF"/>
    <w:rsid w:val="008E6A99"/>
    <w:rsid w:val="008E6AAA"/>
    <w:rsid w:val="008E6B0B"/>
    <w:rsid w:val="008E749A"/>
    <w:rsid w:val="008E7644"/>
    <w:rsid w:val="008E766D"/>
    <w:rsid w:val="008E7A3E"/>
    <w:rsid w:val="008E7AF6"/>
    <w:rsid w:val="008E7C6F"/>
    <w:rsid w:val="008E7F56"/>
    <w:rsid w:val="008E7FED"/>
    <w:rsid w:val="008F0096"/>
    <w:rsid w:val="008F00BE"/>
    <w:rsid w:val="008F00E5"/>
    <w:rsid w:val="008F028D"/>
    <w:rsid w:val="008F0328"/>
    <w:rsid w:val="008F05BA"/>
    <w:rsid w:val="008F0653"/>
    <w:rsid w:val="008F0831"/>
    <w:rsid w:val="008F0988"/>
    <w:rsid w:val="008F0A42"/>
    <w:rsid w:val="008F0CD3"/>
    <w:rsid w:val="008F0CE9"/>
    <w:rsid w:val="008F0D40"/>
    <w:rsid w:val="008F0D89"/>
    <w:rsid w:val="008F0E8E"/>
    <w:rsid w:val="008F0ECA"/>
    <w:rsid w:val="008F0F34"/>
    <w:rsid w:val="008F0FF8"/>
    <w:rsid w:val="008F10D0"/>
    <w:rsid w:val="008F11AB"/>
    <w:rsid w:val="008F13EE"/>
    <w:rsid w:val="008F151B"/>
    <w:rsid w:val="008F15FE"/>
    <w:rsid w:val="008F1A20"/>
    <w:rsid w:val="008F1A62"/>
    <w:rsid w:val="008F1B9F"/>
    <w:rsid w:val="008F1DE1"/>
    <w:rsid w:val="008F2022"/>
    <w:rsid w:val="008F2226"/>
    <w:rsid w:val="008F231E"/>
    <w:rsid w:val="008F239A"/>
    <w:rsid w:val="008F23C7"/>
    <w:rsid w:val="008F2519"/>
    <w:rsid w:val="008F282B"/>
    <w:rsid w:val="008F2A87"/>
    <w:rsid w:val="008F2C0C"/>
    <w:rsid w:val="008F2CA2"/>
    <w:rsid w:val="008F2CCF"/>
    <w:rsid w:val="008F2E5A"/>
    <w:rsid w:val="008F33B2"/>
    <w:rsid w:val="008F34AB"/>
    <w:rsid w:val="008F376B"/>
    <w:rsid w:val="008F3900"/>
    <w:rsid w:val="008F3A90"/>
    <w:rsid w:val="008F3B5C"/>
    <w:rsid w:val="008F3EA7"/>
    <w:rsid w:val="008F4096"/>
    <w:rsid w:val="008F4164"/>
    <w:rsid w:val="008F41AB"/>
    <w:rsid w:val="008F4215"/>
    <w:rsid w:val="008F445A"/>
    <w:rsid w:val="008F4516"/>
    <w:rsid w:val="008F4D7D"/>
    <w:rsid w:val="008F53E4"/>
    <w:rsid w:val="008F5457"/>
    <w:rsid w:val="008F588D"/>
    <w:rsid w:val="008F59AD"/>
    <w:rsid w:val="008F5D4F"/>
    <w:rsid w:val="008F60DF"/>
    <w:rsid w:val="008F60EA"/>
    <w:rsid w:val="008F61EB"/>
    <w:rsid w:val="008F658F"/>
    <w:rsid w:val="008F661E"/>
    <w:rsid w:val="008F6758"/>
    <w:rsid w:val="008F6778"/>
    <w:rsid w:val="008F6D3E"/>
    <w:rsid w:val="008F72C1"/>
    <w:rsid w:val="008F743D"/>
    <w:rsid w:val="008F745C"/>
    <w:rsid w:val="008F79CE"/>
    <w:rsid w:val="008F7A7A"/>
    <w:rsid w:val="008F7B5A"/>
    <w:rsid w:val="008F7DAD"/>
    <w:rsid w:val="008F7EAE"/>
    <w:rsid w:val="008F7FB8"/>
    <w:rsid w:val="0090023F"/>
    <w:rsid w:val="00900265"/>
    <w:rsid w:val="0090044E"/>
    <w:rsid w:val="00900551"/>
    <w:rsid w:val="00900B49"/>
    <w:rsid w:val="00900C9F"/>
    <w:rsid w:val="00900D70"/>
    <w:rsid w:val="00900ED0"/>
    <w:rsid w:val="00900EE2"/>
    <w:rsid w:val="00900FF7"/>
    <w:rsid w:val="0090102E"/>
    <w:rsid w:val="009010BD"/>
    <w:rsid w:val="00901347"/>
    <w:rsid w:val="00901380"/>
    <w:rsid w:val="009019C4"/>
    <w:rsid w:val="00901BD9"/>
    <w:rsid w:val="00901F4C"/>
    <w:rsid w:val="00902347"/>
    <w:rsid w:val="009029DC"/>
    <w:rsid w:val="00902A6D"/>
    <w:rsid w:val="00902BB1"/>
    <w:rsid w:val="00902BD8"/>
    <w:rsid w:val="00902D9C"/>
    <w:rsid w:val="0090335D"/>
    <w:rsid w:val="0090341F"/>
    <w:rsid w:val="00903569"/>
    <w:rsid w:val="009039B3"/>
    <w:rsid w:val="00903A30"/>
    <w:rsid w:val="00903ABD"/>
    <w:rsid w:val="00903BD6"/>
    <w:rsid w:val="00904206"/>
    <w:rsid w:val="0090420D"/>
    <w:rsid w:val="009042C4"/>
    <w:rsid w:val="00904374"/>
    <w:rsid w:val="009044F1"/>
    <w:rsid w:val="009044FD"/>
    <w:rsid w:val="009044FE"/>
    <w:rsid w:val="00904579"/>
    <w:rsid w:val="0090472E"/>
    <w:rsid w:val="0090490C"/>
    <w:rsid w:val="00904926"/>
    <w:rsid w:val="009049CA"/>
    <w:rsid w:val="00904D02"/>
    <w:rsid w:val="00904D2B"/>
    <w:rsid w:val="00904D3C"/>
    <w:rsid w:val="00904D40"/>
    <w:rsid w:val="00904ED7"/>
    <w:rsid w:val="00904F8C"/>
    <w:rsid w:val="00905019"/>
    <w:rsid w:val="00905532"/>
    <w:rsid w:val="00905679"/>
    <w:rsid w:val="00905727"/>
    <w:rsid w:val="0090583E"/>
    <w:rsid w:val="00905853"/>
    <w:rsid w:val="009058EC"/>
    <w:rsid w:val="00905954"/>
    <w:rsid w:val="00905A39"/>
    <w:rsid w:val="00905B70"/>
    <w:rsid w:val="00905D7F"/>
    <w:rsid w:val="00905E90"/>
    <w:rsid w:val="009061EA"/>
    <w:rsid w:val="00906242"/>
    <w:rsid w:val="009064BE"/>
    <w:rsid w:val="00906690"/>
    <w:rsid w:val="00906B63"/>
    <w:rsid w:val="00906C09"/>
    <w:rsid w:val="00906EB5"/>
    <w:rsid w:val="0090712A"/>
    <w:rsid w:val="00907156"/>
    <w:rsid w:val="009074CA"/>
    <w:rsid w:val="009076B0"/>
    <w:rsid w:val="009078C1"/>
    <w:rsid w:val="00907CEE"/>
    <w:rsid w:val="00907FCD"/>
    <w:rsid w:val="009100B1"/>
    <w:rsid w:val="00910302"/>
    <w:rsid w:val="00910433"/>
    <w:rsid w:val="0091056C"/>
    <w:rsid w:val="00910616"/>
    <w:rsid w:val="00910629"/>
    <w:rsid w:val="0091081E"/>
    <w:rsid w:val="00910876"/>
    <w:rsid w:val="0091096D"/>
    <w:rsid w:val="009109EA"/>
    <w:rsid w:val="00910CD7"/>
    <w:rsid w:val="0091102F"/>
    <w:rsid w:val="00911102"/>
    <w:rsid w:val="009113CF"/>
    <w:rsid w:val="0091147D"/>
    <w:rsid w:val="009114E2"/>
    <w:rsid w:val="00911603"/>
    <w:rsid w:val="00911831"/>
    <w:rsid w:val="00911885"/>
    <w:rsid w:val="00911B21"/>
    <w:rsid w:val="00911C75"/>
    <w:rsid w:val="00911C9B"/>
    <w:rsid w:val="00912160"/>
    <w:rsid w:val="00912315"/>
    <w:rsid w:val="0091236C"/>
    <w:rsid w:val="00912520"/>
    <w:rsid w:val="009126EF"/>
    <w:rsid w:val="0091283D"/>
    <w:rsid w:val="00912A27"/>
    <w:rsid w:val="00912A2B"/>
    <w:rsid w:val="00912A69"/>
    <w:rsid w:val="00912B98"/>
    <w:rsid w:val="00912B99"/>
    <w:rsid w:val="00912BB1"/>
    <w:rsid w:val="00912E03"/>
    <w:rsid w:val="00912FD6"/>
    <w:rsid w:val="00913090"/>
    <w:rsid w:val="009132A8"/>
    <w:rsid w:val="00913400"/>
    <w:rsid w:val="0091343B"/>
    <w:rsid w:val="0091346A"/>
    <w:rsid w:val="00913697"/>
    <w:rsid w:val="00913DB2"/>
    <w:rsid w:val="00914268"/>
    <w:rsid w:val="009143E4"/>
    <w:rsid w:val="0091448E"/>
    <w:rsid w:val="009144E0"/>
    <w:rsid w:val="0091478A"/>
    <w:rsid w:val="0091537F"/>
    <w:rsid w:val="009153BF"/>
    <w:rsid w:val="009157DF"/>
    <w:rsid w:val="00915856"/>
    <w:rsid w:val="0091585E"/>
    <w:rsid w:val="00915C22"/>
    <w:rsid w:val="00915C93"/>
    <w:rsid w:val="00915CA8"/>
    <w:rsid w:val="00915DF4"/>
    <w:rsid w:val="00915E28"/>
    <w:rsid w:val="00915E57"/>
    <w:rsid w:val="00915FB6"/>
    <w:rsid w:val="0091601C"/>
    <w:rsid w:val="00916215"/>
    <w:rsid w:val="009165B3"/>
    <w:rsid w:val="009167F8"/>
    <w:rsid w:val="0091695C"/>
    <w:rsid w:val="00916A02"/>
    <w:rsid w:val="00916A32"/>
    <w:rsid w:val="00916BB0"/>
    <w:rsid w:val="00916E6C"/>
    <w:rsid w:val="00917255"/>
    <w:rsid w:val="00917431"/>
    <w:rsid w:val="0091769A"/>
    <w:rsid w:val="00917B6A"/>
    <w:rsid w:val="00917BCB"/>
    <w:rsid w:val="00917D61"/>
    <w:rsid w:val="00917DA9"/>
    <w:rsid w:val="009205A0"/>
    <w:rsid w:val="00920624"/>
    <w:rsid w:val="0092086E"/>
    <w:rsid w:val="009209BB"/>
    <w:rsid w:val="00920C30"/>
    <w:rsid w:val="00920C72"/>
    <w:rsid w:val="00920C73"/>
    <w:rsid w:val="00920CC5"/>
    <w:rsid w:val="00920D90"/>
    <w:rsid w:val="00920E26"/>
    <w:rsid w:val="00920F53"/>
    <w:rsid w:val="00921132"/>
    <w:rsid w:val="0092117B"/>
    <w:rsid w:val="00921213"/>
    <w:rsid w:val="009212EE"/>
    <w:rsid w:val="00921434"/>
    <w:rsid w:val="0092155D"/>
    <w:rsid w:val="00921595"/>
    <w:rsid w:val="00921623"/>
    <w:rsid w:val="00921790"/>
    <w:rsid w:val="00921816"/>
    <w:rsid w:val="009219C2"/>
    <w:rsid w:val="00921A9F"/>
    <w:rsid w:val="00921AEE"/>
    <w:rsid w:val="00921BC2"/>
    <w:rsid w:val="00921D04"/>
    <w:rsid w:val="00921DCD"/>
    <w:rsid w:val="0092214F"/>
    <w:rsid w:val="009221A1"/>
    <w:rsid w:val="0092222A"/>
    <w:rsid w:val="00922254"/>
    <w:rsid w:val="00922358"/>
    <w:rsid w:val="009223CB"/>
    <w:rsid w:val="0092287D"/>
    <w:rsid w:val="0092291A"/>
    <w:rsid w:val="00922A79"/>
    <w:rsid w:val="00922AB0"/>
    <w:rsid w:val="0092322C"/>
    <w:rsid w:val="009233D8"/>
    <w:rsid w:val="0092369A"/>
    <w:rsid w:val="00923AF5"/>
    <w:rsid w:val="00923E59"/>
    <w:rsid w:val="009240ED"/>
    <w:rsid w:val="00924219"/>
    <w:rsid w:val="00924383"/>
    <w:rsid w:val="009245D1"/>
    <w:rsid w:val="009247F6"/>
    <w:rsid w:val="00925275"/>
    <w:rsid w:val="0092528A"/>
    <w:rsid w:val="009252B5"/>
    <w:rsid w:val="00925378"/>
    <w:rsid w:val="0092575F"/>
    <w:rsid w:val="00925CBA"/>
    <w:rsid w:val="00925EB0"/>
    <w:rsid w:val="009260AE"/>
    <w:rsid w:val="009260CC"/>
    <w:rsid w:val="00926141"/>
    <w:rsid w:val="00926292"/>
    <w:rsid w:val="00926401"/>
    <w:rsid w:val="0092642F"/>
    <w:rsid w:val="009265DC"/>
    <w:rsid w:val="00926643"/>
    <w:rsid w:val="0092667A"/>
    <w:rsid w:val="009266B6"/>
    <w:rsid w:val="0092682E"/>
    <w:rsid w:val="00926AC7"/>
    <w:rsid w:val="00926D72"/>
    <w:rsid w:val="00926E15"/>
    <w:rsid w:val="009272A5"/>
    <w:rsid w:val="009274C7"/>
    <w:rsid w:val="00927664"/>
    <w:rsid w:val="009277CD"/>
    <w:rsid w:val="009278E1"/>
    <w:rsid w:val="00927F36"/>
    <w:rsid w:val="00927F84"/>
    <w:rsid w:val="00927FF1"/>
    <w:rsid w:val="0093007B"/>
    <w:rsid w:val="009301D2"/>
    <w:rsid w:val="009304F3"/>
    <w:rsid w:val="00930675"/>
    <w:rsid w:val="0093089A"/>
    <w:rsid w:val="00930931"/>
    <w:rsid w:val="00930CEB"/>
    <w:rsid w:val="00930E09"/>
    <w:rsid w:val="00930FD4"/>
    <w:rsid w:val="009311A4"/>
    <w:rsid w:val="00931266"/>
    <w:rsid w:val="009313B8"/>
    <w:rsid w:val="00931526"/>
    <w:rsid w:val="0093178A"/>
    <w:rsid w:val="009317F2"/>
    <w:rsid w:val="00931ABA"/>
    <w:rsid w:val="00931B24"/>
    <w:rsid w:val="00932051"/>
    <w:rsid w:val="009320EE"/>
    <w:rsid w:val="00932354"/>
    <w:rsid w:val="0093249F"/>
    <w:rsid w:val="009326A2"/>
    <w:rsid w:val="009329DF"/>
    <w:rsid w:val="00932AC4"/>
    <w:rsid w:val="00932BE9"/>
    <w:rsid w:val="00932D34"/>
    <w:rsid w:val="0093321C"/>
    <w:rsid w:val="00933407"/>
    <w:rsid w:val="009335EA"/>
    <w:rsid w:val="0093365A"/>
    <w:rsid w:val="009337F1"/>
    <w:rsid w:val="0093386E"/>
    <w:rsid w:val="00933871"/>
    <w:rsid w:val="00933888"/>
    <w:rsid w:val="00933C14"/>
    <w:rsid w:val="00933E55"/>
    <w:rsid w:val="00933E70"/>
    <w:rsid w:val="0093401F"/>
    <w:rsid w:val="009341E3"/>
    <w:rsid w:val="009343DB"/>
    <w:rsid w:val="009343F6"/>
    <w:rsid w:val="009347F2"/>
    <w:rsid w:val="00934A7B"/>
    <w:rsid w:val="00934AD6"/>
    <w:rsid w:val="00934C37"/>
    <w:rsid w:val="00934EBF"/>
    <w:rsid w:val="00934F78"/>
    <w:rsid w:val="0093520D"/>
    <w:rsid w:val="009356C1"/>
    <w:rsid w:val="00935708"/>
    <w:rsid w:val="00935795"/>
    <w:rsid w:val="009359FF"/>
    <w:rsid w:val="0093633D"/>
    <w:rsid w:val="0093641D"/>
    <w:rsid w:val="0093656B"/>
    <w:rsid w:val="009366BA"/>
    <w:rsid w:val="009367D2"/>
    <w:rsid w:val="00936AE7"/>
    <w:rsid w:val="00936AF0"/>
    <w:rsid w:val="00936EF4"/>
    <w:rsid w:val="00937095"/>
    <w:rsid w:val="0093712D"/>
    <w:rsid w:val="0093730F"/>
    <w:rsid w:val="009373DB"/>
    <w:rsid w:val="00937475"/>
    <w:rsid w:val="00937512"/>
    <w:rsid w:val="0093752D"/>
    <w:rsid w:val="009375A0"/>
    <w:rsid w:val="00937C5E"/>
    <w:rsid w:val="00937F20"/>
    <w:rsid w:val="0094023C"/>
    <w:rsid w:val="009407DD"/>
    <w:rsid w:val="0094087D"/>
    <w:rsid w:val="009408D4"/>
    <w:rsid w:val="009409A2"/>
    <w:rsid w:val="00940ABC"/>
    <w:rsid w:val="00940B62"/>
    <w:rsid w:val="00940DDE"/>
    <w:rsid w:val="00940EF6"/>
    <w:rsid w:val="00941023"/>
    <w:rsid w:val="00941092"/>
    <w:rsid w:val="009410B5"/>
    <w:rsid w:val="0094110A"/>
    <w:rsid w:val="00941137"/>
    <w:rsid w:val="0094120A"/>
    <w:rsid w:val="0094128D"/>
    <w:rsid w:val="00941293"/>
    <w:rsid w:val="0094132C"/>
    <w:rsid w:val="009415A7"/>
    <w:rsid w:val="009415C8"/>
    <w:rsid w:val="00941A18"/>
    <w:rsid w:val="00941BF6"/>
    <w:rsid w:val="00941CC6"/>
    <w:rsid w:val="00941FAE"/>
    <w:rsid w:val="0094220B"/>
    <w:rsid w:val="0094221E"/>
    <w:rsid w:val="00942569"/>
    <w:rsid w:val="00942AF8"/>
    <w:rsid w:val="00942E8F"/>
    <w:rsid w:val="00942F36"/>
    <w:rsid w:val="00942FF5"/>
    <w:rsid w:val="00943059"/>
    <w:rsid w:val="00943065"/>
    <w:rsid w:val="009430BE"/>
    <w:rsid w:val="0094335D"/>
    <w:rsid w:val="00943A24"/>
    <w:rsid w:val="00943BB4"/>
    <w:rsid w:val="00943DBE"/>
    <w:rsid w:val="00943E31"/>
    <w:rsid w:val="0094412D"/>
    <w:rsid w:val="0094437D"/>
    <w:rsid w:val="00944384"/>
    <w:rsid w:val="00944427"/>
    <w:rsid w:val="009446B4"/>
    <w:rsid w:val="009446C7"/>
    <w:rsid w:val="009446F2"/>
    <w:rsid w:val="009447DC"/>
    <w:rsid w:val="009447DF"/>
    <w:rsid w:val="0094493F"/>
    <w:rsid w:val="0094499C"/>
    <w:rsid w:val="009449CA"/>
    <w:rsid w:val="00944B9B"/>
    <w:rsid w:val="00944D00"/>
    <w:rsid w:val="00944D4E"/>
    <w:rsid w:val="00944FF8"/>
    <w:rsid w:val="0094522E"/>
    <w:rsid w:val="009453F7"/>
    <w:rsid w:val="00945423"/>
    <w:rsid w:val="0094585F"/>
    <w:rsid w:val="00945AC5"/>
    <w:rsid w:val="00945BA4"/>
    <w:rsid w:val="00945C77"/>
    <w:rsid w:val="00945E90"/>
    <w:rsid w:val="00946049"/>
    <w:rsid w:val="0094620D"/>
    <w:rsid w:val="009466A2"/>
    <w:rsid w:val="00946DED"/>
    <w:rsid w:val="00947038"/>
    <w:rsid w:val="0094728D"/>
    <w:rsid w:val="009472A8"/>
    <w:rsid w:val="009472F3"/>
    <w:rsid w:val="0094732C"/>
    <w:rsid w:val="009474FA"/>
    <w:rsid w:val="00947906"/>
    <w:rsid w:val="00947997"/>
    <w:rsid w:val="00947AC1"/>
    <w:rsid w:val="00947C67"/>
    <w:rsid w:val="00947DA4"/>
    <w:rsid w:val="0095028C"/>
    <w:rsid w:val="009504FE"/>
    <w:rsid w:val="009505CA"/>
    <w:rsid w:val="00950693"/>
    <w:rsid w:val="00950697"/>
    <w:rsid w:val="009507E7"/>
    <w:rsid w:val="00950881"/>
    <w:rsid w:val="00950992"/>
    <w:rsid w:val="00950C92"/>
    <w:rsid w:val="00950E62"/>
    <w:rsid w:val="0095133E"/>
    <w:rsid w:val="009513BA"/>
    <w:rsid w:val="00951512"/>
    <w:rsid w:val="00951613"/>
    <w:rsid w:val="009516CC"/>
    <w:rsid w:val="009516E5"/>
    <w:rsid w:val="00951A8F"/>
    <w:rsid w:val="00951B6A"/>
    <w:rsid w:val="00951E13"/>
    <w:rsid w:val="00951E35"/>
    <w:rsid w:val="00952194"/>
    <w:rsid w:val="009521C1"/>
    <w:rsid w:val="00952292"/>
    <w:rsid w:val="00952466"/>
    <w:rsid w:val="00952673"/>
    <w:rsid w:val="00952674"/>
    <w:rsid w:val="00952711"/>
    <w:rsid w:val="0095272F"/>
    <w:rsid w:val="00952777"/>
    <w:rsid w:val="009527FB"/>
    <w:rsid w:val="00952B14"/>
    <w:rsid w:val="00952BF5"/>
    <w:rsid w:val="009533BC"/>
    <w:rsid w:val="009533D5"/>
    <w:rsid w:val="009533DD"/>
    <w:rsid w:val="009536CC"/>
    <w:rsid w:val="00953728"/>
    <w:rsid w:val="0095375A"/>
    <w:rsid w:val="00953887"/>
    <w:rsid w:val="009539A2"/>
    <w:rsid w:val="009539BA"/>
    <w:rsid w:val="00953B05"/>
    <w:rsid w:val="00953CC5"/>
    <w:rsid w:val="00953E82"/>
    <w:rsid w:val="00953FC5"/>
    <w:rsid w:val="00954508"/>
    <w:rsid w:val="0095463A"/>
    <w:rsid w:val="009548B6"/>
    <w:rsid w:val="009548BC"/>
    <w:rsid w:val="00954916"/>
    <w:rsid w:val="0095495F"/>
    <w:rsid w:val="0095497C"/>
    <w:rsid w:val="00954B3B"/>
    <w:rsid w:val="00954BA2"/>
    <w:rsid w:val="00954DE9"/>
    <w:rsid w:val="00954DEC"/>
    <w:rsid w:val="00954E23"/>
    <w:rsid w:val="00954F09"/>
    <w:rsid w:val="00954F15"/>
    <w:rsid w:val="0095541C"/>
    <w:rsid w:val="00955446"/>
    <w:rsid w:val="009556E9"/>
    <w:rsid w:val="0095574B"/>
    <w:rsid w:val="0095591D"/>
    <w:rsid w:val="00955CB6"/>
    <w:rsid w:val="00955D02"/>
    <w:rsid w:val="00955DD3"/>
    <w:rsid w:val="00955F49"/>
    <w:rsid w:val="009565B3"/>
    <w:rsid w:val="00956D12"/>
    <w:rsid w:val="00956ED2"/>
    <w:rsid w:val="0095757D"/>
    <w:rsid w:val="009575EA"/>
    <w:rsid w:val="00957698"/>
    <w:rsid w:val="00957775"/>
    <w:rsid w:val="009578DF"/>
    <w:rsid w:val="0095790C"/>
    <w:rsid w:val="0095798E"/>
    <w:rsid w:val="00957A6E"/>
    <w:rsid w:val="00957CAB"/>
    <w:rsid w:val="00957D6C"/>
    <w:rsid w:val="00957E70"/>
    <w:rsid w:val="00960029"/>
    <w:rsid w:val="00960085"/>
    <w:rsid w:val="009600FD"/>
    <w:rsid w:val="009602D0"/>
    <w:rsid w:val="0096031C"/>
    <w:rsid w:val="00960810"/>
    <w:rsid w:val="00960826"/>
    <w:rsid w:val="00960A16"/>
    <w:rsid w:val="00960A57"/>
    <w:rsid w:val="0096129D"/>
    <w:rsid w:val="0096158E"/>
    <w:rsid w:val="0096167C"/>
    <w:rsid w:val="009619A5"/>
    <w:rsid w:val="00961B59"/>
    <w:rsid w:val="00961D4D"/>
    <w:rsid w:val="0096227A"/>
    <w:rsid w:val="00962314"/>
    <w:rsid w:val="00962351"/>
    <w:rsid w:val="00962456"/>
    <w:rsid w:val="009624D5"/>
    <w:rsid w:val="009629DB"/>
    <w:rsid w:val="00963111"/>
    <w:rsid w:val="00963258"/>
    <w:rsid w:val="009632F7"/>
    <w:rsid w:val="0096331A"/>
    <w:rsid w:val="0096335A"/>
    <w:rsid w:val="009636A0"/>
    <w:rsid w:val="009637D6"/>
    <w:rsid w:val="00963975"/>
    <w:rsid w:val="00963A5A"/>
    <w:rsid w:val="00963A6F"/>
    <w:rsid w:val="00963B5B"/>
    <w:rsid w:val="00963C1E"/>
    <w:rsid w:val="00963C59"/>
    <w:rsid w:val="00963C7D"/>
    <w:rsid w:val="00963E27"/>
    <w:rsid w:val="00963F31"/>
    <w:rsid w:val="00963FA1"/>
    <w:rsid w:val="0096404F"/>
    <w:rsid w:val="00964201"/>
    <w:rsid w:val="009642A0"/>
    <w:rsid w:val="009643D9"/>
    <w:rsid w:val="00964400"/>
    <w:rsid w:val="00964487"/>
    <w:rsid w:val="00964614"/>
    <w:rsid w:val="00964697"/>
    <w:rsid w:val="0096478A"/>
    <w:rsid w:val="00964A70"/>
    <w:rsid w:val="00964D72"/>
    <w:rsid w:val="00964E95"/>
    <w:rsid w:val="00964F70"/>
    <w:rsid w:val="009650F1"/>
    <w:rsid w:val="00965166"/>
    <w:rsid w:val="0096550E"/>
    <w:rsid w:val="00965547"/>
    <w:rsid w:val="00965BC3"/>
    <w:rsid w:val="00965D88"/>
    <w:rsid w:val="00965EFF"/>
    <w:rsid w:val="00966368"/>
    <w:rsid w:val="009666A6"/>
    <w:rsid w:val="00966738"/>
    <w:rsid w:val="009667BF"/>
    <w:rsid w:val="00966BC9"/>
    <w:rsid w:val="00966DC8"/>
    <w:rsid w:val="00966E07"/>
    <w:rsid w:val="00966E45"/>
    <w:rsid w:val="00966F5B"/>
    <w:rsid w:val="0096701C"/>
    <w:rsid w:val="00967165"/>
    <w:rsid w:val="009671DA"/>
    <w:rsid w:val="00967233"/>
    <w:rsid w:val="0096723B"/>
    <w:rsid w:val="00967294"/>
    <w:rsid w:val="009672C2"/>
    <w:rsid w:val="0096732D"/>
    <w:rsid w:val="009675C2"/>
    <w:rsid w:val="0096789C"/>
    <w:rsid w:val="0096792C"/>
    <w:rsid w:val="0096799B"/>
    <w:rsid w:val="00967AEC"/>
    <w:rsid w:val="00967C1D"/>
    <w:rsid w:val="00967E50"/>
    <w:rsid w:val="009700C7"/>
    <w:rsid w:val="00970330"/>
    <w:rsid w:val="009704C4"/>
    <w:rsid w:val="00970579"/>
    <w:rsid w:val="00970620"/>
    <w:rsid w:val="00970645"/>
    <w:rsid w:val="009707A2"/>
    <w:rsid w:val="009709B2"/>
    <w:rsid w:val="009709ED"/>
    <w:rsid w:val="00970A33"/>
    <w:rsid w:val="00970AD4"/>
    <w:rsid w:val="00970B2E"/>
    <w:rsid w:val="00970BF6"/>
    <w:rsid w:val="00970EB3"/>
    <w:rsid w:val="00970F69"/>
    <w:rsid w:val="00970FA2"/>
    <w:rsid w:val="009712BC"/>
    <w:rsid w:val="00971306"/>
    <w:rsid w:val="0097178D"/>
    <w:rsid w:val="009718CA"/>
    <w:rsid w:val="00971A6A"/>
    <w:rsid w:val="00971A98"/>
    <w:rsid w:val="00971C87"/>
    <w:rsid w:val="009720B5"/>
    <w:rsid w:val="009720C1"/>
    <w:rsid w:val="00972135"/>
    <w:rsid w:val="0097221F"/>
    <w:rsid w:val="009722CE"/>
    <w:rsid w:val="009723EC"/>
    <w:rsid w:val="00972411"/>
    <w:rsid w:val="00972581"/>
    <w:rsid w:val="0097278C"/>
    <w:rsid w:val="00972910"/>
    <w:rsid w:val="00972B06"/>
    <w:rsid w:val="00972B44"/>
    <w:rsid w:val="00972B47"/>
    <w:rsid w:val="00972C71"/>
    <w:rsid w:val="00972F6C"/>
    <w:rsid w:val="00972FD5"/>
    <w:rsid w:val="00973023"/>
    <w:rsid w:val="0097303A"/>
    <w:rsid w:val="00973445"/>
    <w:rsid w:val="00973486"/>
    <w:rsid w:val="009734B7"/>
    <w:rsid w:val="00973531"/>
    <w:rsid w:val="0097353F"/>
    <w:rsid w:val="00973678"/>
    <w:rsid w:val="009736A7"/>
    <w:rsid w:val="00973712"/>
    <w:rsid w:val="00973A40"/>
    <w:rsid w:val="00973B48"/>
    <w:rsid w:val="00973C25"/>
    <w:rsid w:val="00973E43"/>
    <w:rsid w:val="00973F24"/>
    <w:rsid w:val="00974094"/>
    <w:rsid w:val="0097424F"/>
    <w:rsid w:val="00974270"/>
    <w:rsid w:val="0097436E"/>
    <w:rsid w:val="009743FE"/>
    <w:rsid w:val="00974721"/>
    <w:rsid w:val="00974723"/>
    <w:rsid w:val="0097476B"/>
    <w:rsid w:val="00974C39"/>
    <w:rsid w:val="00974D14"/>
    <w:rsid w:val="009751AE"/>
    <w:rsid w:val="009755CC"/>
    <w:rsid w:val="009755DE"/>
    <w:rsid w:val="00975660"/>
    <w:rsid w:val="009756BF"/>
    <w:rsid w:val="009757D0"/>
    <w:rsid w:val="00975EA4"/>
    <w:rsid w:val="00975F0E"/>
    <w:rsid w:val="00975F5A"/>
    <w:rsid w:val="0097617A"/>
    <w:rsid w:val="009762DB"/>
    <w:rsid w:val="0097631F"/>
    <w:rsid w:val="0097634E"/>
    <w:rsid w:val="009764B1"/>
    <w:rsid w:val="009764BF"/>
    <w:rsid w:val="009769DC"/>
    <w:rsid w:val="00976AB3"/>
    <w:rsid w:val="00976B00"/>
    <w:rsid w:val="00976B96"/>
    <w:rsid w:val="00976CD8"/>
    <w:rsid w:val="00976D54"/>
    <w:rsid w:val="00976F3D"/>
    <w:rsid w:val="00976FFE"/>
    <w:rsid w:val="00977020"/>
    <w:rsid w:val="0097737A"/>
    <w:rsid w:val="0097758D"/>
    <w:rsid w:val="00977960"/>
    <w:rsid w:val="00977BF7"/>
    <w:rsid w:val="00977CC6"/>
    <w:rsid w:val="00977CDE"/>
    <w:rsid w:val="00977D0B"/>
    <w:rsid w:val="00977FE7"/>
    <w:rsid w:val="0098009E"/>
    <w:rsid w:val="009801A9"/>
    <w:rsid w:val="009804A4"/>
    <w:rsid w:val="009805CF"/>
    <w:rsid w:val="009806EE"/>
    <w:rsid w:val="00980708"/>
    <w:rsid w:val="0098075C"/>
    <w:rsid w:val="00980A5A"/>
    <w:rsid w:val="00980C4A"/>
    <w:rsid w:val="00980D26"/>
    <w:rsid w:val="00980D35"/>
    <w:rsid w:val="00980D9B"/>
    <w:rsid w:val="00980E14"/>
    <w:rsid w:val="0098111D"/>
    <w:rsid w:val="0098130D"/>
    <w:rsid w:val="00981395"/>
    <w:rsid w:val="00981472"/>
    <w:rsid w:val="0098153B"/>
    <w:rsid w:val="009819CC"/>
    <w:rsid w:val="00981B08"/>
    <w:rsid w:val="00981B14"/>
    <w:rsid w:val="00981CEF"/>
    <w:rsid w:val="00981E58"/>
    <w:rsid w:val="0098209F"/>
    <w:rsid w:val="00982452"/>
    <w:rsid w:val="0098274F"/>
    <w:rsid w:val="00982A8E"/>
    <w:rsid w:val="00982CEC"/>
    <w:rsid w:val="00982D44"/>
    <w:rsid w:val="00982FF8"/>
    <w:rsid w:val="0098311A"/>
    <w:rsid w:val="0098362C"/>
    <w:rsid w:val="00983643"/>
    <w:rsid w:val="0098367F"/>
    <w:rsid w:val="009837B6"/>
    <w:rsid w:val="009837CA"/>
    <w:rsid w:val="00983CEA"/>
    <w:rsid w:val="00984025"/>
    <w:rsid w:val="00984119"/>
    <w:rsid w:val="009841B0"/>
    <w:rsid w:val="00984841"/>
    <w:rsid w:val="0098495E"/>
    <w:rsid w:val="009849DD"/>
    <w:rsid w:val="00984B0D"/>
    <w:rsid w:val="00984B6E"/>
    <w:rsid w:val="00984DA7"/>
    <w:rsid w:val="00984E81"/>
    <w:rsid w:val="00984EAA"/>
    <w:rsid w:val="00985009"/>
    <w:rsid w:val="00985068"/>
    <w:rsid w:val="00985107"/>
    <w:rsid w:val="00985389"/>
    <w:rsid w:val="009855A7"/>
    <w:rsid w:val="00985607"/>
    <w:rsid w:val="00985817"/>
    <w:rsid w:val="00985999"/>
    <w:rsid w:val="00985AF3"/>
    <w:rsid w:val="009860FA"/>
    <w:rsid w:val="009864B3"/>
    <w:rsid w:val="00986621"/>
    <w:rsid w:val="00986A54"/>
    <w:rsid w:val="00986B30"/>
    <w:rsid w:val="00986CC0"/>
    <w:rsid w:val="00986D83"/>
    <w:rsid w:val="00986D91"/>
    <w:rsid w:val="00986DF8"/>
    <w:rsid w:val="00986E8C"/>
    <w:rsid w:val="00986F23"/>
    <w:rsid w:val="00987002"/>
    <w:rsid w:val="009878C5"/>
    <w:rsid w:val="00987C47"/>
    <w:rsid w:val="00987CFD"/>
    <w:rsid w:val="009902DB"/>
    <w:rsid w:val="00990339"/>
    <w:rsid w:val="0099037F"/>
    <w:rsid w:val="00990517"/>
    <w:rsid w:val="009909D8"/>
    <w:rsid w:val="00990AC4"/>
    <w:rsid w:val="00990AD4"/>
    <w:rsid w:val="00990B65"/>
    <w:rsid w:val="00990E77"/>
    <w:rsid w:val="009910FB"/>
    <w:rsid w:val="009912D3"/>
    <w:rsid w:val="009916B9"/>
    <w:rsid w:val="009918D7"/>
    <w:rsid w:val="00991932"/>
    <w:rsid w:val="00991953"/>
    <w:rsid w:val="009919F3"/>
    <w:rsid w:val="00991A5E"/>
    <w:rsid w:val="00991CE0"/>
    <w:rsid w:val="00991F9B"/>
    <w:rsid w:val="00992089"/>
    <w:rsid w:val="00992276"/>
    <w:rsid w:val="0099254F"/>
    <w:rsid w:val="0099264B"/>
    <w:rsid w:val="009926D3"/>
    <w:rsid w:val="009927B8"/>
    <w:rsid w:val="0099280F"/>
    <w:rsid w:val="0099293E"/>
    <w:rsid w:val="00992A47"/>
    <w:rsid w:val="00992A7D"/>
    <w:rsid w:val="00992DBA"/>
    <w:rsid w:val="00992FCE"/>
    <w:rsid w:val="009931FA"/>
    <w:rsid w:val="00993245"/>
    <w:rsid w:val="009932B4"/>
    <w:rsid w:val="009932CA"/>
    <w:rsid w:val="0099379B"/>
    <w:rsid w:val="009938E7"/>
    <w:rsid w:val="00993974"/>
    <w:rsid w:val="00993CFC"/>
    <w:rsid w:val="00993DD6"/>
    <w:rsid w:val="00994796"/>
    <w:rsid w:val="00994954"/>
    <w:rsid w:val="00994A51"/>
    <w:rsid w:val="00994EF8"/>
    <w:rsid w:val="00994FA8"/>
    <w:rsid w:val="00994FF6"/>
    <w:rsid w:val="00995217"/>
    <w:rsid w:val="00995322"/>
    <w:rsid w:val="00995335"/>
    <w:rsid w:val="0099536D"/>
    <w:rsid w:val="009954C8"/>
    <w:rsid w:val="009956A0"/>
    <w:rsid w:val="00995754"/>
    <w:rsid w:val="009957CE"/>
    <w:rsid w:val="00995888"/>
    <w:rsid w:val="009958CB"/>
    <w:rsid w:val="00995958"/>
    <w:rsid w:val="00995968"/>
    <w:rsid w:val="009959E1"/>
    <w:rsid w:val="00995A46"/>
    <w:rsid w:val="00995AD4"/>
    <w:rsid w:val="00995C00"/>
    <w:rsid w:val="00995EB3"/>
    <w:rsid w:val="009960AD"/>
    <w:rsid w:val="00996194"/>
    <w:rsid w:val="00996244"/>
    <w:rsid w:val="00996302"/>
    <w:rsid w:val="00996337"/>
    <w:rsid w:val="00996BE2"/>
    <w:rsid w:val="00996EC3"/>
    <w:rsid w:val="009970C0"/>
    <w:rsid w:val="009971CB"/>
    <w:rsid w:val="00997429"/>
    <w:rsid w:val="00997556"/>
    <w:rsid w:val="00997631"/>
    <w:rsid w:val="0099766A"/>
    <w:rsid w:val="009977FA"/>
    <w:rsid w:val="00997939"/>
    <w:rsid w:val="009979E2"/>
    <w:rsid w:val="00997AF9"/>
    <w:rsid w:val="00997C69"/>
    <w:rsid w:val="00997E15"/>
    <w:rsid w:val="009A0350"/>
    <w:rsid w:val="009A0361"/>
    <w:rsid w:val="009A0495"/>
    <w:rsid w:val="009A0584"/>
    <w:rsid w:val="009A089E"/>
    <w:rsid w:val="009A08B9"/>
    <w:rsid w:val="009A0BB4"/>
    <w:rsid w:val="009A0BF8"/>
    <w:rsid w:val="009A0C7C"/>
    <w:rsid w:val="009A0D61"/>
    <w:rsid w:val="009A0DD8"/>
    <w:rsid w:val="009A0F95"/>
    <w:rsid w:val="009A103C"/>
    <w:rsid w:val="009A1044"/>
    <w:rsid w:val="009A10C6"/>
    <w:rsid w:val="009A1174"/>
    <w:rsid w:val="009A1293"/>
    <w:rsid w:val="009A162E"/>
    <w:rsid w:val="009A171D"/>
    <w:rsid w:val="009A1C3D"/>
    <w:rsid w:val="009A1D70"/>
    <w:rsid w:val="009A1DF2"/>
    <w:rsid w:val="009A1E31"/>
    <w:rsid w:val="009A1EC9"/>
    <w:rsid w:val="009A2207"/>
    <w:rsid w:val="009A2247"/>
    <w:rsid w:val="009A2685"/>
    <w:rsid w:val="009A2A81"/>
    <w:rsid w:val="009A2B22"/>
    <w:rsid w:val="009A2B78"/>
    <w:rsid w:val="009A2C34"/>
    <w:rsid w:val="009A2C76"/>
    <w:rsid w:val="009A2D8F"/>
    <w:rsid w:val="009A3110"/>
    <w:rsid w:val="009A33DF"/>
    <w:rsid w:val="009A350A"/>
    <w:rsid w:val="009A3855"/>
    <w:rsid w:val="009A3883"/>
    <w:rsid w:val="009A3938"/>
    <w:rsid w:val="009A394C"/>
    <w:rsid w:val="009A3A50"/>
    <w:rsid w:val="009A3DEB"/>
    <w:rsid w:val="009A3E9A"/>
    <w:rsid w:val="009A401C"/>
    <w:rsid w:val="009A405A"/>
    <w:rsid w:val="009A41A5"/>
    <w:rsid w:val="009A4285"/>
    <w:rsid w:val="009A45B0"/>
    <w:rsid w:val="009A4B48"/>
    <w:rsid w:val="009A50E8"/>
    <w:rsid w:val="009A5172"/>
    <w:rsid w:val="009A56CB"/>
    <w:rsid w:val="009A5947"/>
    <w:rsid w:val="009A5A0E"/>
    <w:rsid w:val="009A5D00"/>
    <w:rsid w:val="009A5D1A"/>
    <w:rsid w:val="009A5F91"/>
    <w:rsid w:val="009A63DA"/>
    <w:rsid w:val="009A64B3"/>
    <w:rsid w:val="009A6C01"/>
    <w:rsid w:val="009A6C95"/>
    <w:rsid w:val="009A6E3F"/>
    <w:rsid w:val="009A6FE3"/>
    <w:rsid w:val="009A7145"/>
    <w:rsid w:val="009A7355"/>
    <w:rsid w:val="009A7471"/>
    <w:rsid w:val="009A764C"/>
    <w:rsid w:val="009A76EC"/>
    <w:rsid w:val="009A7A5A"/>
    <w:rsid w:val="009A7C66"/>
    <w:rsid w:val="009A7D65"/>
    <w:rsid w:val="009A7E95"/>
    <w:rsid w:val="009A7EE9"/>
    <w:rsid w:val="009A7F9F"/>
    <w:rsid w:val="009B0356"/>
    <w:rsid w:val="009B0540"/>
    <w:rsid w:val="009B08E2"/>
    <w:rsid w:val="009B0995"/>
    <w:rsid w:val="009B0C75"/>
    <w:rsid w:val="009B0DBC"/>
    <w:rsid w:val="009B104C"/>
    <w:rsid w:val="009B10B2"/>
    <w:rsid w:val="009B10DE"/>
    <w:rsid w:val="009B111A"/>
    <w:rsid w:val="009B1177"/>
    <w:rsid w:val="009B139C"/>
    <w:rsid w:val="009B15D4"/>
    <w:rsid w:val="009B163E"/>
    <w:rsid w:val="009B1899"/>
    <w:rsid w:val="009B1ADA"/>
    <w:rsid w:val="009B1C47"/>
    <w:rsid w:val="009B1C5B"/>
    <w:rsid w:val="009B1E7B"/>
    <w:rsid w:val="009B209E"/>
    <w:rsid w:val="009B2441"/>
    <w:rsid w:val="009B25BE"/>
    <w:rsid w:val="009B26C1"/>
    <w:rsid w:val="009B26DC"/>
    <w:rsid w:val="009B27DD"/>
    <w:rsid w:val="009B2839"/>
    <w:rsid w:val="009B2876"/>
    <w:rsid w:val="009B2A2F"/>
    <w:rsid w:val="009B2C3E"/>
    <w:rsid w:val="009B2CAA"/>
    <w:rsid w:val="009B2F39"/>
    <w:rsid w:val="009B2FC0"/>
    <w:rsid w:val="009B2FE7"/>
    <w:rsid w:val="009B30C1"/>
    <w:rsid w:val="009B30D0"/>
    <w:rsid w:val="009B3120"/>
    <w:rsid w:val="009B3182"/>
    <w:rsid w:val="009B31D9"/>
    <w:rsid w:val="009B3292"/>
    <w:rsid w:val="009B3326"/>
    <w:rsid w:val="009B3360"/>
    <w:rsid w:val="009B33C3"/>
    <w:rsid w:val="009B3536"/>
    <w:rsid w:val="009B3611"/>
    <w:rsid w:val="009B36BF"/>
    <w:rsid w:val="009B3791"/>
    <w:rsid w:val="009B3884"/>
    <w:rsid w:val="009B3A23"/>
    <w:rsid w:val="009B3C52"/>
    <w:rsid w:val="009B3EBA"/>
    <w:rsid w:val="009B401A"/>
    <w:rsid w:val="009B4059"/>
    <w:rsid w:val="009B436C"/>
    <w:rsid w:val="009B446B"/>
    <w:rsid w:val="009B4485"/>
    <w:rsid w:val="009B4593"/>
    <w:rsid w:val="009B46DE"/>
    <w:rsid w:val="009B46DF"/>
    <w:rsid w:val="009B46F0"/>
    <w:rsid w:val="009B493A"/>
    <w:rsid w:val="009B4B68"/>
    <w:rsid w:val="009B4C3B"/>
    <w:rsid w:val="009B4D9C"/>
    <w:rsid w:val="009B4DC7"/>
    <w:rsid w:val="009B4EA6"/>
    <w:rsid w:val="009B50D4"/>
    <w:rsid w:val="009B5166"/>
    <w:rsid w:val="009B5908"/>
    <w:rsid w:val="009B5ACE"/>
    <w:rsid w:val="009B5AE6"/>
    <w:rsid w:val="009B5CFD"/>
    <w:rsid w:val="009B6167"/>
    <w:rsid w:val="009B6494"/>
    <w:rsid w:val="009B6676"/>
    <w:rsid w:val="009B6890"/>
    <w:rsid w:val="009B6CBD"/>
    <w:rsid w:val="009B6F36"/>
    <w:rsid w:val="009B7013"/>
    <w:rsid w:val="009B71EE"/>
    <w:rsid w:val="009B7353"/>
    <w:rsid w:val="009B736C"/>
    <w:rsid w:val="009B7445"/>
    <w:rsid w:val="009B7625"/>
    <w:rsid w:val="009B7A96"/>
    <w:rsid w:val="009B7CDA"/>
    <w:rsid w:val="009B7E80"/>
    <w:rsid w:val="009B7E9C"/>
    <w:rsid w:val="009C00FD"/>
    <w:rsid w:val="009C0355"/>
    <w:rsid w:val="009C03A2"/>
    <w:rsid w:val="009C03C0"/>
    <w:rsid w:val="009C0508"/>
    <w:rsid w:val="009C05F6"/>
    <w:rsid w:val="009C064B"/>
    <w:rsid w:val="009C07AE"/>
    <w:rsid w:val="009C08F9"/>
    <w:rsid w:val="009C0923"/>
    <w:rsid w:val="009C0A63"/>
    <w:rsid w:val="009C0E43"/>
    <w:rsid w:val="009C0E5B"/>
    <w:rsid w:val="009C0F19"/>
    <w:rsid w:val="009C0FC3"/>
    <w:rsid w:val="009C121D"/>
    <w:rsid w:val="009C1350"/>
    <w:rsid w:val="009C141B"/>
    <w:rsid w:val="009C154F"/>
    <w:rsid w:val="009C1862"/>
    <w:rsid w:val="009C197A"/>
    <w:rsid w:val="009C1A88"/>
    <w:rsid w:val="009C1ADA"/>
    <w:rsid w:val="009C1E02"/>
    <w:rsid w:val="009C1E06"/>
    <w:rsid w:val="009C1EC5"/>
    <w:rsid w:val="009C21BA"/>
    <w:rsid w:val="009C2249"/>
    <w:rsid w:val="009C237B"/>
    <w:rsid w:val="009C2396"/>
    <w:rsid w:val="009C246B"/>
    <w:rsid w:val="009C2490"/>
    <w:rsid w:val="009C2827"/>
    <w:rsid w:val="009C285B"/>
    <w:rsid w:val="009C2906"/>
    <w:rsid w:val="009C29A0"/>
    <w:rsid w:val="009C2CAE"/>
    <w:rsid w:val="009C2D18"/>
    <w:rsid w:val="009C2D3D"/>
    <w:rsid w:val="009C2F53"/>
    <w:rsid w:val="009C30B6"/>
    <w:rsid w:val="009C31EF"/>
    <w:rsid w:val="009C3499"/>
    <w:rsid w:val="009C3592"/>
    <w:rsid w:val="009C367C"/>
    <w:rsid w:val="009C39AB"/>
    <w:rsid w:val="009C3B11"/>
    <w:rsid w:val="009C3B1D"/>
    <w:rsid w:val="009C3BB6"/>
    <w:rsid w:val="009C3C1D"/>
    <w:rsid w:val="009C3D44"/>
    <w:rsid w:val="009C3FED"/>
    <w:rsid w:val="009C4173"/>
    <w:rsid w:val="009C42C0"/>
    <w:rsid w:val="009C43B6"/>
    <w:rsid w:val="009C4435"/>
    <w:rsid w:val="009C4655"/>
    <w:rsid w:val="009C46FD"/>
    <w:rsid w:val="009C4AE8"/>
    <w:rsid w:val="009C4B92"/>
    <w:rsid w:val="009C4BF9"/>
    <w:rsid w:val="009C4C69"/>
    <w:rsid w:val="009C4E51"/>
    <w:rsid w:val="009C50DE"/>
    <w:rsid w:val="009C5247"/>
    <w:rsid w:val="009C55C0"/>
    <w:rsid w:val="009C59A0"/>
    <w:rsid w:val="009C5AFF"/>
    <w:rsid w:val="009C5E02"/>
    <w:rsid w:val="009C5E31"/>
    <w:rsid w:val="009C62EE"/>
    <w:rsid w:val="009C6473"/>
    <w:rsid w:val="009C671E"/>
    <w:rsid w:val="009C6845"/>
    <w:rsid w:val="009C68BE"/>
    <w:rsid w:val="009C6A1C"/>
    <w:rsid w:val="009C6BE7"/>
    <w:rsid w:val="009C6CA9"/>
    <w:rsid w:val="009C729E"/>
    <w:rsid w:val="009C72B6"/>
    <w:rsid w:val="009C7399"/>
    <w:rsid w:val="009C756C"/>
    <w:rsid w:val="009C76FB"/>
    <w:rsid w:val="009C78B7"/>
    <w:rsid w:val="009C7988"/>
    <w:rsid w:val="009C7A00"/>
    <w:rsid w:val="009C7C75"/>
    <w:rsid w:val="009C7D6D"/>
    <w:rsid w:val="009C7E6A"/>
    <w:rsid w:val="009C7F3B"/>
    <w:rsid w:val="009D004A"/>
    <w:rsid w:val="009D0076"/>
    <w:rsid w:val="009D016C"/>
    <w:rsid w:val="009D01E0"/>
    <w:rsid w:val="009D0223"/>
    <w:rsid w:val="009D0461"/>
    <w:rsid w:val="009D0733"/>
    <w:rsid w:val="009D0B78"/>
    <w:rsid w:val="009D0BE3"/>
    <w:rsid w:val="009D0CF9"/>
    <w:rsid w:val="009D1048"/>
    <w:rsid w:val="009D10B7"/>
    <w:rsid w:val="009D128E"/>
    <w:rsid w:val="009D1459"/>
    <w:rsid w:val="009D15D2"/>
    <w:rsid w:val="009D15FD"/>
    <w:rsid w:val="009D1680"/>
    <w:rsid w:val="009D16C6"/>
    <w:rsid w:val="009D1D28"/>
    <w:rsid w:val="009D1EAD"/>
    <w:rsid w:val="009D20D7"/>
    <w:rsid w:val="009D2311"/>
    <w:rsid w:val="009D253C"/>
    <w:rsid w:val="009D25D9"/>
    <w:rsid w:val="009D25DE"/>
    <w:rsid w:val="009D26AB"/>
    <w:rsid w:val="009D26EF"/>
    <w:rsid w:val="009D2742"/>
    <w:rsid w:val="009D290F"/>
    <w:rsid w:val="009D2CEF"/>
    <w:rsid w:val="009D2CF5"/>
    <w:rsid w:val="009D2E30"/>
    <w:rsid w:val="009D3067"/>
    <w:rsid w:val="009D329E"/>
    <w:rsid w:val="009D3359"/>
    <w:rsid w:val="009D3382"/>
    <w:rsid w:val="009D33A0"/>
    <w:rsid w:val="009D34EF"/>
    <w:rsid w:val="009D35F0"/>
    <w:rsid w:val="009D3644"/>
    <w:rsid w:val="009D3B3D"/>
    <w:rsid w:val="009D3B60"/>
    <w:rsid w:val="009D3D86"/>
    <w:rsid w:val="009D3F1B"/>
    <w:rsid w:val="009D40EB"/>
    <w:rsid w:val="009D413C"/>
    <w:rsid w:val="009D41D5"/>
    <w:rsid w:val="009D483F"/>
    <w:rsid w:val="009D48BA"/>
    <w:rsid w:val="009D4A63"/>
    <w:rsid w:val="009D4B5C"/>
    <w:rsid w:val="009D4FF6"/>
    <w:rsid w:val="009D5093"/>
    <w:rsid w:val="009D5303"/>
    <w:rsid w:val="009D55A3"/>
    <w:rsid w:val="009D58BD"/>
    <w:rsid w:val="009D5999"/>
    <w:rsid w:val="009D5AC6"/>
    <w:rsid w:val="009D5B7F"/>
    <w:rsid w:val="009D62A6"/>
    <w:rsid w:val="009D64A7"/>
    <w:rsid w:val="009D662B"/>
    <w:rsid w:val="009D6810"/>
    <w:rsid w:val="009D6897"/>
    <w:rsid w:val="009D6923"/>
    <w:rsid w:val="009D6A6A"/>
    <w:rsid w:val="009D7100"/>
    <w:rsid w:val="009D74A8"/>
    <w:rsid w:val="009D756F"/>
    <w:rsid w:val="009D759E"/>
    <w:rsid w:val="009D75E7"/>
    <w:rsid w:val="009D7631"/>
    <w:rsid w:val="009D7665"/>
    <w:rsid w:val="009D7775"/>
    <w:rsid w:val="009D7855"/>
    <w:rsid w:val="009D7889"/>
    <w:rsid w:val="009D7949"/>
    <w:rsid w:val="009E01A0"/>
    <w:rsid w:val="009E01B7"/>
    <w:rsid w:val="009E03AE"/>
    <w:rsid w:val="009E03B6"/>
    <w:rsid w:val="009E0615"/>
    <w:rsid w:val="009E0731"/>
    <w:rsid w:val="009E08CA"/>
    <w:rsid w:val="009E08E7"/>
    <w:rsid w:val="009E0CD2"/>
    <w:rsid w:val="009E0EDF"/>
    <w:rsid w:val="009E0FB1"/>
    <w:rsid w:val="009E105B"/>
    <w:rsid w:val="009E10FB"/>
    <w:rsid w:val="009E1146"/>
    <w:rsid w:val="009E11FF"/>
    <w:rsid w:val="009E17E1"/>
    <w:rsid w:val="009E1850"/>
    <w:rsid w:val="009E19E7"/>
    <w:rsid w:val="009E1AF0"/>
    <w:rsid w:val="009E1BCB"/>
    <w:rsid w:val="009E1E57"/>
    <w:rsid w:val="009E1F51"/>
    <w:rsid w:val="009E22E2"/>
    <w:rsid w:val="009E23C6"/>
    <w:rsid w:val="009E243A"/>
    <w:rsid w:val="009E2576"/>
    <w:rsid w:val="009E25D4"/>
    <w:rsid w:val="009E2E2E"/>
    <w:rsid w:val="009E2F33"/>
    <w:rsid w:val="009E2F97"/>
    <w:rsid w:val="009E33AF"/>
    <w:rsid w:val="009E3499"/>
    <w:rsid w:val="009E34C5"/>
    <w:rsid w:val="009E3554"/>
    <w:rsid w:val="009E377D"/>
    <w:rsid w:val="009E37F4"/>
    <w:rsid w:val="009E381B"/>
    <w:rsid w:val="009E394B"/>
    <w:rsid w:val="009E399C"/>
    <w:rsid w:val="009E3B83"/>
    <w:rsid w:val="009E3DA7"/>
    <w:rsid w:val="009E3FA5"/>
    <w:rsid w:val="009E4098"/>
    <w:rsid w:val="009E421F"/>
    <w:rsid w:val="009E4297"/>
    <w:rsid w:val="009E4361"/>
    <w:rsid w:val="009E4483"/>
    <w:rsid w:val="009E44A2"/>
    <w:rsid w:val="009E44E5"/>
    <w:rsid w:val="009E4528"/>
    <w:rsid w:val="009E457D"/>
    <w:rsid w:val="009E4795"/>
    <w:rsid w:val="009E47E2"/>
    <w:rsid w:val="009E49A5"/>
    <w:rsid w:val="009E4B27"/>
    <w:rsid w:val="009E4C2A"/>
    <w:rsid w:val="009E4C7F"/>
    <w:rsid w:val="009E4F6E"/>
    <w:rsid w:val="009E4F82"/>
    <w:rsid w:val="009E4FDC"/>
    <w:rsid w:val="009E5162"/>
    <w:rsid w:val="009E5490"/>
    <w:rsid w:val="009E559A"/>
    <w:rsid w:val="009E5AAF"/>
    <w:rsid w:val="009E5AD1"/>
    <w:rsid w:val="009E5E2F"/>
    <w:rsid w:val="009E6489"/>
    <w:rsid w:val="009E6674"/>
    <w:rsid w:val="009E67CC"/>
    <w:rsid w:val="009E6868"/>
    <w:rsid w:val="009E6B41"/>
    <w:rsid w:val="009E6B61"/>
    <w:rsid w:val="009E6E62"/>
    <w:rsid w:val="009E6E6C"/>
    <w:rsid w:val="009E713D"/>
    <w:rsid w:val="009E72B7"/>
    <w:rsid w:val="009E74BA"/>
    <w:rsid w:val="009E74E2"/>
    <w:rsid w:val="009E7552"/>
    <w:rsid w:val="009E7987"/>
    <w:rsid w:val="009E7AA1"/>
    <w:rsid w:val="009E7B81"/>
    <w:rsid w:val="009E7CBE"/>
    <w:rsid w:val="009F0006"/>
    <w:rsid w:val="009F00FD"/>
    <w:rsid w:val="009F0325"/>
    <w:rsid w:val="009F0388"/>
    <w:rsid w:val="009F03D8"/>
    <w:rsid w:val="009F0A48"/>
    <w:rsid w:val="009F1138"/>
    <w:rsid w:val="009F1458"/>
    <w:rsid w:val="009F151F"/>
    <w:rsid w:val="009F15C6"/>
    <w:rsid w:val="009F16F7"/>
    <w:rsid w:val="009F1845"/>
    <w:rsid w:val="009F1B75"/>
    <w:rsid w:val="009F1C4B"/>
    <w:rsid w:val="009F1FB0"/>
    <w:rsid w:val="009F2026"/>
    <w:rsid w:val="009F207C"/>
    <w:rsid w:val="009F2087"/>
    <w:rsid w:val="009F2129"/>
    <w:rsid w:val="009F2406"/>
    <w:rsid w:val="009F241B"/>
    <w:rsid w:val="009F24C1"/>
    <w:rsid w:val="009F256C"/>
    <w:rsid w:val="009F2873"/>
    <w:rsid w:val="009F293D"/>
    <w:rsid w:val="009F29B7"/>
    <w:rsid w:val="009F2A21"/>
    <w:rsid w:val="009F2DD0"/>
    <w:rsid w:val="009F2E24"/>
    <w:rsid w:val="009F3008"/>
    <w:rsid w:val="009F31FA"/>
    <w:rsid w:val="009F35DA"/>
    <w:rsid w:val="009F3752"/>
    <w:rsid w:val="009F3968"/>
    <w:rsid w:val="009F3A6D"/>
    <w:rsid w:val="009F3B1E"/>
    <w:rsid w:val="009F3E41"/>
    <w:rsid w:val="009F3F03"/>
    <w:rsid w:val="009F4250"/>
    <w:rsid w:val="009F433E"/>
    <w:rsid w:val="009F43C4"/>
    <w:rsid w:val="009F43E4"/>
    <w:rsid w:val="009F449E"/>
    <w:rsid w:val="009F46CD"/>
    <w:rsid w:val="009F4746"/>
    <w:rsid w:val="009F4893"/>
    <w:rsid w:val="009F4966"/>
    <w:rsid w:val="009F498D"/>
    <w:rsid w:val="009F4A0E"/>
    <w:rsid w:val="009F5239"/>
    <w:rsid w:val="009F5620"/>
    <w:rsid w:val="009F56C4"/>
    <w:rsid w:val="009F5A7A"/>
    <w:rsid w:val="009F5B7D"/>
    <w:rsid w:val="009F5DEC"/>
    <w:rsid w:val="009F5EEA"/>
    <w:rsid w:val="009F60D7"/>
    <w:rsid w:val="009F6176"/>
    <w:rsid w:val="009F6376"/>
    <w:rsid w:val="009F67FC"/>
    <w:rsid w:val="009F70E1"/>
    <w:rsid w:val="009F71A5"/>
    <w:rsid w:val="009F76FD"/>
    <w:rsid w:val="009F7799"/>
    <w:rsid w:val="009F793F"/>
    <w:rsid w:val="009F7993"/>
    <w:rsid w:val="009F7B3A"/>
    <w:rsid w:val="009F7D60"/>
    <w:rsid w:val="009F7DC4"/>
    <w:rsid w:val="00A000EB"/>
    <w:rsid w:val="00A00274"/>
    <w:rsid w:val="00A00590"/>
    <w:rsid w:val="00A00686"/>
    <w:rsid w:val="00A00B17"/>
    <w:rsid w:val="00A00BA8"/>
    <w:rsid w:val="00A00BF5"/>
    <w:rsid w:val="00A01201"/>
    <w:rsid w:val="00A0123C"/>
    <w:rsid w:val="00A01277"/>
    <w:rsid w:val="00A0129D"/>
    <w:rsid w:val="00A01499"/>
    <w:rsid w:val="00A01B4E"/>
    <w:rsid w:val="00A01FAF"/>
    <w:rsid w:val="00A0201E"/>
    <w:rsid w:val="00A02059"/>
    <w:rsid w:val="00A0209D"/>
    <w:rsid w:val="00A0219D"/>
    <w:rsid w:val="00A0224F"/>
    <w:rsid w:val="00A022D1"/>
    <w:rsid w:val="00A02308"/>
    <w:rsid w:val="00A0265A"/>
    <w:rsid w:val="00A02793"/>
    <w:rsid w:val="00A02940"/>
    <w:rsid w:val="00A0318E"/>
    <w:rsid w:val="00A03377"/>
    <w:rsid w:val="00A03481"/>
    <w:rsid w:val="00A03523"/>
    <w:rsid w:val="00A03534"/>
    <w:rsid w:val="00A038AB"/>
    <w:rsid w:val="00A03C53"/>
    <w:rsid w:val="00A03EF7"/>
    <w:rsid w:val="00A0439C"/>
    <w:rsid w:val="00A043B3"/>
    <w:rsid w:val="00A045B5"/>
    <w:rsid w:val="00A046F4"/>
    <w:rsid w:val="00A04823"/>
    <w:rsid w:val="00A048D9"/>
    <w:rsid w:val="00A049BB"/>
    <w:rsid w:val="00A04A48"/>
    <w:rsid w:val="00A04EC7"/>
    <w:rsid w:val="00A05029"/>
    <w:rsid w:val="00A054AD"/>
    <w:rsid w:val="00A0564C"/>
    <w:rsid w:val="00A05721"/>
    <w:rsid w:val="00A05728"/>
    <w:rsid w:val="00A05871"/>
    <w:rsid w:val="00A058FC"/>
    <w:rsid w:val="00A059E0"/>
    <w:rsid w:val="00A05A96"/>
    <w:rsid w:val="00A05EB1"/>
    <w:rsid w:val="00A06476"/>
    <w:rsid w:val="00A064EA"/>
    <w:rsid w:val="00A06B98"/>
    <w:rsid w:val="00A06BF8"/>
    <w:rsid w:val="00A06C5A"/>
    <w:rsid w:val="00A06C66"/>
    <w:rsid w:val="00A06CBF"/>
    <w:rsid w:val="00A06EB3"/>
    <w:rsid w:val="00A06EB8"/>
    <w:rsid w:val="00A06F57"/>
    <w:rsid w:val="00A06F60"/>
    <w:rsid w:val="00A070B5"/>
    <w:rsid w:val="00A07286"/>
    <w:rsid w:val="00A072E6"/>
    <w:rsid w:val="00A07350"/>
    <w:rsid w:val="00A073CD"/>
    <w:rsid w:val="00A073F9"/>
    <w:rsid w:val="00A076C0"/>
    <w:rsid w:val="00A07992"/>
    <w:rsid w:val="00A07A2D"/>
    <w:rsid w:val="00A07BDB"/>
    <w:rsid w:val="00A07C30"/>
    <w:rsid w:val="00A07C8E"/>
    <w:rsid w:val="00A1001A"/>
    <w:rsid w:val="00A1006A"/>
    <w:rsid w:val="00A10153"/>
    <w:rsid w:val="00A10208"/>
    <w:rsid w:val="00A1048C"/>
    <w:rsid w:val="00A10533"/>
    <w:rsid w:val="00A1058E"/>
    <w:rsid w:val="00A1076F"/>
    <w:rsid w:val="00A1089D"/>
    <w:rsid w:val="00A108B1"/>
    <w:rsid w:val="00A109AA"/>
    <w:rsid w:val="00A10EAE"/>
    <w:rsid w:val="00A10EEF"/>
    <w:rsid w:val="00A111C4"/>
    <w:rsid w:val="00A112A6"/>
    <w:rsid w:val="00A113BE"/>
    <w:rsid w:val="00A1154D"/>
    <w:rsid w:val="00A1167F"/>
    <w:rsid w:val="00A119EB"/>
    <w:rsid w:val="00A11A56"/>
    <w:rsid w:val="00A11A7D"/>
    <w:rsid w:val="00A11C0D"/>
    <w:rsid w:val="00A11C32"/>
    <w:rsid w:val="00A12374"/>
    <w:rsid w:val="00A1253F"/>
    <w:rsid w:val="00A126E5"/>
    <w:rsid w:val="00A12758"/>
    <w:rsid w:val="00A12D56"/>
    <w:rsid w:val="00A1313B"/>
    <w:rsid w:val="00A13527"/>
    <w:rsid w:val="00A13531"/>
    <w:rsid w:val="00A1356D"/>
    <w:rsid w:val="00A1375B"/>
    <w:rsid w:val="00A13836"/>
    <w:rsid w:val="00A13990"/>
    <w:rsid w:val="00A13AE5"/>
    <w:rsid w:val="00A13B41"/>
    <w:rsid w:val="00A13B4A"/>
    <w:rsid w:val="00A143F2"/>
    <w:rsid w:val="00A14885"/>
    <w:rsid w:val="00A14D23"/>
    <w:rsid w:val="00A14D57"/>
    <w:rsid w:val="00A14DAF"/>
    <w:rsid w:val="00A150D5"/>
    <w:rsid w:val="00A15321"/>
    <w:rsid w:val="00A153FF"/>
    <w:rsid w:val="00A154DD"/>
    <w:rsid w:val="00A155DE"/>
    <w:rsid w:val="00A156A8"/>
    <w:rsid w:val="00A156DA"/>
    <w:rsid w:val="00A15765"/>
    <w:rsid w:val="00A1576A"/>
    <w:rsid w:val="00A15954"/>
    <w:rsid w:val="00A15A7F"/>
    <w:rsid w:val="00A15E57"/>
    <w:rsid w:val="00A15EB3"/>
    <w:rsid w:val="00A15F00"/>
    <w:rsid w:val="00A16356"/>
    <w:rsid w:val="00A1641C"/>
    <w:rsid w:val="00A165C2"/>
    <w:rsid w:val="00A16DD0"/>
    <w:rsid w:val="00A16E23"/>
    <w:rsid w:val="00A16EB2"/>
    <w:rsid w:val="00A1721B"/>
    <w:rsid w:val="00A1727D"/>
    <w:rsid w:val="00A172A6"/>
    <w:rsid w:val="00A173C0"/>
    <w:rsid w:val="00A1769B"/>
    <w:rsid w:val="00A17A1C"/>
    <w:rsid w:val="00A17AC8"/>
    <w:rsid w:val="00A17BB1"/>
    <w:rsid w:val="00A17D24"/>
    <w:rsid w:val="00A17D6E"/>
    <w:rsid w:val="00A17DBD"/>
    <w:rsid w:val="00A17F67"/>
    <w:rsid w:val="00A20020"/>
    <w:rsid w:val="00A20027"/>
    <w:rsid w:val="00A20085"/>
    <w:rsid w:val="00A20269"/>
    <w:rsid w:val="00A2029D"/>
    <w:rsid w:val="00A2037F"/>
    <w:rsid w:val="00A2047A"/>
    <w:rsid w:val="00A20564"/>
    <w:rsid w:val="00A205A6"/>
    <w:rsid w:val="00A207EE"/>
    <w:rsid w:val="00A20A14"/>
    <w:rsid w:val="00A20C34"/>
    <w:rsid w:val="00A20DCC"/>
    <w:rsid w:val="00A21160"/>
    <w:rsid w:val="00A21339"/>
    <w:rsid w:val="00A21AB8"/>
    <w:rsid w:val="00A21EE4"/>
    <w:rsid w:val="00A220AB"/>
    <w:rsid w:val="00A220EC"/>
    <w:rsid w:val="00A222C9"/>
    <w:rsid w:val="00A222FB"/>
    <w:rsid w:val="00A223A5"/>
    <w:rsid w:val="00A22510"/>
    <w:rsid w:val="00A22546"/>
    <w:rsid w:val="00A22678"/>
    <w:rsid w:val="00A22A44"/>
    <w:rsid w:val="00A22C05"/>
    <w:rsid w:val="00A22C67"/>
    <w:rsid w:val="00A22DB2"/>
    <w:rsid w:val="00A22F11"/>
    <w:rsid w:val="00A23164"/>
    <w:rsid w:val="00A2318B"/>
    <w:rsid w:val="00A2333F"/>
    <w:rsid w:val="00A2338E"/>
    <w:rsid w:val="00A23556"/>
    <w:rsid w:val="00A23585"/>
    <w:rsid w:val="00A23AB9"/>
    <w:rsid w:val="00A23C66"/>
    <w:rsid w:val="00A23CA5"/>
    <w:rsid w:val="00A23DBA"/>
    <w:rsid w:val="00A242DA"/>
    <w:rsid w:val="00A242E1"/>
    <w:rsid w:val="00A243EB"/>
    <w:rsid w:val="00A24CA0"/>
    <w:rsid w:val="00A2531F"/>
    <w:rsid w:val="00A2533B"/>
    <w:rsid w:val="00A25804"/>
    <w:rsid w:val="00A25B8B"/>
    <w:rsid w:val="00A25C89"/>
    <w:rsid w:val="00A25D2B"/>
    <w:rsid w:val="00A25FD9"/>
    <w:rsid w:val="00A2603F"/>
    <w:rsid w:val="00A26248"/>
    <w:rsid w:val="00A2665F"/>
    <w:rsid w:val="00A269FD"/>
    <w:rsid w:val="00A26C7D"/>
    <w:rsid w:val="00A26CE6"/>
    <w:rsid w:val="00A26E4E"/>
    <w:rsid w:val="00A27117"/>
    <w:rsid w:val="00A271FD"/>
    <w:rsid w:val="00A2720A"/>
    <w:rsid w:val="00A2746F"/>
    <w:rsid w:val="00A275D0"/>
    <w:rsid w:val="00A27659"/>
    <w:rsid w:val="00A27A68"/>
    <w:rsid w:val="00A27A7B"/>
    <w:rsid w:val="00A27ADF"/>
    <w:rsid w:val="00A27B00"/>
    <w:rsid w:val="00A30128"/>
    <w:rsid w:val="00A30287"/>
    <w:rsid w:val="00A303A9"/>
    <w:rsid w:val="00A30411"/>
    <w:rsid w:val="00A30544"/>
    <w:rsid w:val="00A3095D"/>
    <w:rsid w:val="00A30A57"/>
    <w:rsid w:val="00A30A89"/>
    <w:rsid w:val="00A30BAA"/>
    <w:rsid w:val="00A30CE2"/>
    <w:rsid w:val="00A30D02"/>
    <w:rsid w:val="00A30D52"/>
    <w:rsid w:val="00A30E81"/>
    <w:rsid w:val="00A30F67"/>
    <w:rsid w:val="00A313CA"/>
    <w:rsid w:val="00A3140A"/>
    <w:rsid w:val="00A3148C"/>
    <w:rsid w:val="00A3149C"/>
    <w:rsid w:val="00A314D2"/>
    <w:rsid w:val="00A315B2"/>
    <w:rsid w:val="00A317AE"/>
    <w:rsid w:val="00A31BCE"/>
    <w:rsid w:val="00A31C09"/>
    <w:rsid w:val="00A31EC3"/>
    <w:rsid w:val="00A31EC5"/>
    <w:rsid w:val="00A31EDE"/>
    <w:rsid w:val="00A31EF8"/>
    <w:rsid w:val="00A32916"/>
    <w:rsid w:val="00A32CB9"/>
    <w:rsid w:val="00A32F2D"/>
    <w:rsid w:val="00A32F32"/>
    <w:rsid w:val="00A32F4C"/>
    <w:rsid w:val="00A32F92"/>
    <w:rsid w:val="00A33008"/>
    <w:rsid w:val="00A33171"/>
    <w:rsid w:val="00A33173"/>
    <w:rsid w:val="00A33209"/>
    <w:rsid w:val="00A3371B"/>
    <w:rsid w:val="00A33A0B"/>
    <w:rsid w:val="00A33E81"/>
    <w:rsid w:val="00A341F3"/>
    <w:rsid w:val="00A34226"/>
    <w:rsid w:val="00A34441"/>
    <w:rsid w:val="00A347B1"/>
    <w:rsid w:val="00A3482A"/>
    <w:rsid w:val="00A34864"/>
    <w:rsid w:val="00A34C1F"/>
    <w:rsid w:val="00A34C8E"/>
    <w:rsid w:val="00A34D53"/>
    <w:rsid w:val="00A34ECE"/>
    <w:rsid w:val="00A35001"/>
    <w:rsid w:val="00A352DB"/>
    <w:rsid w:val="00A3537D"/>
    <w:rsid w:val="00A3565C"/>
    <w:rsid w:val="00A35B9A"/>
    <w:rsid w:val="00A35EA4"/>
    <w:rsid w:val="00A35F12"/>
    <w:rsid w:val="00A35F56"/>
    <w:rsid w:val="00A368DF"/>
    <w:rsid w:val="00A3698A"/>
    <w:rsid w:val="00A36B32"/>
    <w:rsid w:val="00A36B58"/>
    <w:rsid w:val="00A36BD7"/>
    <w:rsid w:val="00A36BF3"/>
    <w:rsid w:val="00A36C21"/>
    <w:rsid w:val="00A36ED2"/>
    <w:rsid w:val="00A372E2"/>
    <w:rsid w:val="00A3760C"/>
    <w:rsid w:val="00A37836"/>
    <w:rsid w:val="00A37859"/>
    <w:rsid w:val="00A3786E"/>
    <w:rsid w:val="00A378C9"/>
    <w:rsid w:val="00A37C22"/>
    <w:rsid w:val="00A37D84"/>
    <w:rsid w:val="00A37DA0"/>
    <w:rsid w:val="00A40326"/>
    <w:rsid w:val="00A40630"/>
    <w:rsid w:val="00A406DD"/>
    <w:rsid w:val="00A40D87"/>
    <w:rsid w:val="00A40EAD"/>
    <w:rsid w:val="00A40F67"/>
    <w:rsid w:val="00A40F7F"/>
    <w:rsid w:val="00A4124D"/>
    <w:rsid w:val="00A41404"/>
    <w:rsid w:val="00A414FC"/>
    <w:rsid w:val="00A41753"/>
    <w:rsid w:val="00A41A9E"/>
    <w:rsid w:val="00A41BAE"/>
    <w:rsid w:val="00A41DB6"/>
    <w:rsid w:val="00A42085"/>
    <w:rsid w:val="00A421A1"/>
    <w:rsid w:val="00A421B3"/>
    <w:rsid w:val="00A42222"/>
    <w:rsid w:val="00A42429"/>
    <w:rsid w:val="00A424E0"/>
    <w:rsid w:val="00A42609"/>
    <w:rsid w:val="00A42676"/>
    <w:rsid w:val="00A42701"/>
    <w:rsid w:val="00A4282A"/>
    <w:rsid w:val="00A42A6C"/>
    <w:rsid w:val="00A42B38"/>
    <w:rsid w:val="00A42F7F"/>
    <w:rsid w:val="00A42F90"/>
    <w:rsid w:val="00A430A1"/>
    <w:rsid w:val="00A4311D"/>
    <w:rsid w:val="00A433C6"/>
    <w:rsid w:val="00A433DC"/>
    <w:rsid w:val="00A43486"/>
    <w:rsid w:val="00A438B0"/>
    <w:rsid w:val="00A439DE"/>
    <w:rsid w:val="00A43B70"/>
    <w:rsid w:val="00A43F7E"/>
    <w:rsid w:val="00A44105"/>
    <w:rsid w:val="00A4449D"/>
    <w:rsid w:val="00A444AD"/>
    <w:rsid w:val="00A446C0"/>
    <w:rsid w:val="00A44D18"/>
    <w:rsid w:val="00A44D21"/>
    <w:rsid w:val="00A450DC"/>
    <w:rsid w:val="00A451C6"/>
    <w:rsid w:val="00A45AED"/>
    <w:rsid w:val="00A45B3A"/>
    <w:rsid w:val="00A45B63"/>
    <w:rsid w:val="00A45DCD"/>
    <w:rsid w:val="00A45ECC"/>
    <w:rsid w:val="00A45EF6"/>
    <w:rsid w:val="00A4610A"/>
    <w:rsid w:val="00A46125"/>
    <w:rsid w:val="00A4628A"/>
    <w:rsid w:val="00A46295"/>
    <w:rsid w:val="00A464D0"/>
    <w:rsid w:val="00A46572"/>
    <w:rsid w:val="00A465CE"/>
    <w:rsid w:val="00A46761"/>
    <w:rsid w:val="00A4681A"/>
    <w:rsid w:val="00A46B18"/>
    <w:rsid w:val="00A46F43"/>
    <w:rsid w:val="00A4708D"/>
    <w:rsid w:val="00A47247"/>
    <w:rsid w:val="00A4750F"/>
    <w:rsid w:val="00A47641"/>
    <w:rsid w:val="00A47654"/>
    <w:rsid w:val="00A4766E"/>
    <w:rsid w:val="00A47704"/>
    <w:rsid w:val="00A47AE9"/>
    <w:rsid w:val="00A47D66"/>
    <w:rsid w:val="00A47EED"/>
    <w:rsid w:val="00A47EFD"/>
    <w:rsid w:val="00A47FA7"/>
    <w:rsid w:val="00A5001A"/>
    <w:rsid w:val="00A5005C"/>
    <w:rsid w:val="00A508AF"/>
    <w:rsid w:val="00A50968"/>
    <w:rsid w:val="00A50A94"/>
    <w:rsid w:val="00A50BC5"/>
    <w:rsid w:val="00A50C3E"/>
    <w:rsid w:val="00A50D9A"/>
    <w:rsid w:val="00A50E27"/>
    <w:rsid w:val="00A50EC5"/>
    <w:rsid w:val="00A512F6"/>
    <w:rsid w:val="00A5131B"/>
    <w:rsid w:val="00A51432"/>
    <w:rsid w:val="00A516AB"/>
    <w:rsid w:val="00A517DF"/>
    <w:rsid w:val="00A519A0"/>
    <w:rsid w:val="00A51D0A"/>
    <w:rsid w:val="00A5206C"/>
    <w:rsid w:val="00A520E8"/>
    <w:rsid w:val="00A5218A"/>
    <w:rsid w:val="00A524FB"/>
    <w:rsid w:val="00A526BB"/>
    <w:rsid w:val="00A5284B"/>
    <w:rsid w:val="00A528E1"/>
    <w:rsid w:val="00A52900"/>
    <w:rsid w:val="00A52C19"/>
    <w:rsid w:val="00A53158"/>
    <w:rsid w:val="00A53451"/>
    <w:rsid w:val="00A534D4"/>
    <w:rsid w:val="00A53AB2"/>
    <w:rsid w:val="00A53E25"/>
    <w:rsid w:val="00A53F99"/>
    <w:rsid w:val="00A53F9C"/>
    <w:rsid w:val="00A5441C"/>
    <w:rsid w:val="00A54457"/>
    <w:rsid w:val="00A54768"/>
    <w:rsid w:val="00A549A9"/>
    <w:rsid w:val="00A54A68"/>
    <w:rsid w:val="00A54B1F"/>
    <w:rsid w:val="00A54B76"/>
    <w:rsid w:val="00A54CA8"/>
    <w:rsid w:val="00A54D60"/>
    <w:rsid w:val="00A54D80"/>
    <w:rsid w:val="00A54F07"/>
    <w:rsid w:val="00A54F2A"/>
    <w:rsid w:val="00A5517A"/>
    <w:rsid w:val="00A55577"/>
    <w:rsid w:val="00A558D5"/>
    <w:rsid w:val="00A55A3B"/>
    <w:rsid w:val="00A55ADE"/>
    <w:rsid w:val="00A55B5E"/>
    <w:rsid w:val="00A55BD8"/>
    <w:rsid w:val="00A55C25"/>
    <w:rsid w:val="00A5610B"/>
    <w:rsid w:val="00A56184"/>
    <w:rsid w:val="00A5647D"/>
    <w:rsid w:val="00A569CB"/>
    <w:rsid w:val="00A56E2B"/>
    <w:rsid w:val="00A57040"/>
    <w:rsid w:val="00A57635"/>
    <w:rsid w:val="00A576BF"/>
    <w:rsid w:val="00A57AF1"/>
    <w:rsid w:val="00A57CF9"/>
    <w:rsid w:val="00A57D2B"/>
    <w:rsid w:val="00A57F80"/>
    <w:rsid w:val="00A60013"/>
    <w:rsid w:val="00A60337"/>
    <w:rsid w:val="00A604C4"/>
    <w:rsid w:val="00A605EE"/>
    <w:rsid w:val="00A6066E"/>
    <w:rsid w:val="00A606E6"/>
    <w:rsid w:val="00A608DC"/>
    <w:rsid w:val="00A60AFC"/>
    <w:rsid w:val="00A60B20"/>
    <w:rsid w:val="00A60D62"/>
    <w:rsid w:val="00A60E25"/>
    <w:rsid w:val="00A60E3E"/>
    <w:rsid w:val="00A60E92"/>
    <w:rsid w:val="00A60FD5"/>
    <w:rsid w:val="00A61048"/>
    <w:rsid w:val="00A61064"/>
    <w:rsid w:val="00A61222"/>
    <w:rsid w:val="00A6135B"/>
    <w:rsid w:val="00A6136D"/>
    <w:rsid w:val="00A6143D"/>
    <w:rsid w:val="00A6156C"/>
    <w:rsid w:val="00A615C9"/>
    <w:rsid w:val="00A61775"/>
    <w:rsid w:val="00A619D2"/>
    <w:rsid w:val="00A61A8C"/>
    <w:rsid w:val="00A61BF1"/>
    <w:rsid w:val="00A61E8B"/>
    <w:rsid w:val="00A61EDD"/>
    <w:rsid w:val="00A61F8B"/>
    <w:rsid w:val="00A62307"/>
    <w:rsid w:val="00A623BC"/>
    <w:rsid w:val="00A62551"/>
    <w:rsid w:val="00A628DC"/>
    <w:rsid w:val="00A6294B"/>
    <w:rsid w:val="00A6297E"/>
    <w:rsid w:val="00A62A0F"/>
    <w:rsid w:val="00A62BC2"/>
    <w:rsid w:val="00A62DFA"/>
    <w:rsid w:val="00A62E28"/>
    <w:rsid w:val="00A62F81"/>
    <w:rsid w:val="00A63746"/>
    <w:rsid w:val="00A6377F"/>
    <w:rsid w:val="00A6386A"/>
    <w:rsid w:val="00A63A27"/>
    <w:rsid w:val="00A63C01"/>
    <w:rsid w:val="00A63CF0"/>
    <w:rsid w:val="00A63E3F"/>
    <w:rsid w:val="00A640A6"/>
    <w:rsid w:val="00A646BE"/>
    <w:rsid w:val="00A64825"/>
    <w:rsid w:val="00A64A7F"/>
    <w:rsid w:val="00A6505F"/>
    <w:rsid w:val="00A65116"/>
    <w:rsid w:val="00A65127"/>
    <w:rsid w:val="00A65167"/>
    <w:rsid w:val="00A651FD"/>
    <w:rsid w:val="00A65381"/>
    <w:rsid w:val="00A653FF"/>
    <w:rsid w:val="00A65502"/>
    <w:rsid w:val="00A656F5"/>
    <w:rsid w:val="00A6583A"/>
    <w:rsid w:val="00A65857"/>
    <w:rsid w:val="00A6588B"/>
    <w:rsid w:val="00A65B6D"/>
    <w:rsid w:val="00A65CCB"/>
    <w:rsid w:val="00A65D12"/>
    <w:rsid w:val="00A65E24"/>
    <w:rsid w:val="00A65EC8"/>
    <w:rsid w:val="00A65F0E"/>
    <w:rsid w:val="00A65F21"/>
    <w:rsid w:val="00A65F34"/>
    <w:rsid w:val="00A66081"/>
    <w:rsid w:val="00A660A2"/>
    <w:rsid w:val="00A661E0"/>
    <w:rsid w:val="00A6623E"/>
    <w:rsid w:val="00A6628A"/>
    <w:rsid w:val="00A663F2"/>
    <w:rsid w:val="00A666EB"/>
    <w:rsid w:val="00A66797"/>
    <w:rsid w:val="00A66865"/>
    <w:rsid w:val="00A669F2"/>
    <w:rsid w:val="00A66A25"/>
    <w:rsid w:val="00A66AF9"/>
    <w:rsid w:val="00A66C0A"/>
    <w:rsid w:val="00A66E5F"/>
    <w:rsid w:val="00A66EEE"/>
    <w:rsid w:val="00A6739C"/>
    <w:rsid w:val="00A674AA"/>
    <w:rsid w:val="00A6777F"/>
    <w:rsid w:val="00A6788E"/>
    <w:rsid w:val="00A67B1C"/>
    <w:rsid w:val="00A67D0D"/>
    <w:rsid w:val="00A7008D"/>
    <w:rsid w:val="00A700CA"/>
    <w:rsid w:val="00A7013C"/>
    <w:rsid w:val="00A7045F"/>
    <w:rsid w:val="00A704ED"/>
    <w:rsid w:val="00A70647"/>
    <w:rsid w:val="00A706B9"/>
    <w:rsid w:val="00A706EE"/>
    <w:rsid w:val="00A7076A"/>
    <w:rsid w:val="00A7076B"/>
    <w:rsid w:val="00A707E0"/>
    <w:rsid w:val="00A70801"/>
    <w:rsid w:val="00A7082A"/>
    <w:rsid w:val="00A7086C"/>
    <w:rsid w:val="00A70AEC"/>
    <w:rsid w:val="00A70B93"/>
    <w:rsid w:val="00A70BF5"/>
    <w:rsid w:val="00A70CD4"/>
    <w:rsid w:val="00A70D5F"/>
    <w:rsid w:val="00A70DBF"/>
    <w:rsid w:val="00A70DD1"/>
    <w:rsid w:val="00A70E9B"/>
    <w:rsid w:val="00A70EE9"/>
    <w:rsid w:val="00A70EF3"/>
    <w:rsid w:val="00A70FDE"/>
    <w:rsid w:val="00A70FEA"/>
    <w:rsid w:val="00A7109B"/>
    <w:rsid w:val="00A71170"/>
    <w:rsid w:val="00A716D9"/>
    <w:rsid w:val="00A716DB"/>
    <w:rsid w:val="00A718BF"/>
    <w:rsid w:val="00A718D5"/>
    <w:rsid w:val="00A71969"/>
    <w:rsid w:val="00A71A5C"/>
    <w:rsid w:val="00A71CA7"/>
    <w:rsid w:val="00A71D82"/>
    <w:rsid w:val="00A71FF2"/>
    <w:rsid w:val="00A7229A"/>
    <w:rsid w:val="00A72800"/>
    <w:rsid w:val="00A728E0"/>
    <w:rsid w:val="00A72B10"/>
    <w:rsid w:val="00A72B17"/>
    <w:rsid w:val="00A72F0F"/>
    <w:rsid w:val="00A7304A"/>
    <w:rsid w:val="00A7317D"/>
    <w:rsid w:val="00A73361"/>
    <w:rsid w:val="00A733B7"/>
    <w:rsid w:val="00A73607"/>
    <w:rsid w:val="00A7376A"/>
    <w:rsid w:val="00A73A48"/>
    <w:rsid w:val="00A73E16"/>
    <w:rsid w:val="00A73F70"/>
    <w:rsid w:val="00A7417B"/>
    <w:rsid w:val="00A74551"/>
    <w:rsid w:val="00A7457C"/>
    <w:rsid w:val="00A7479A"/>
    <w:rsid w:val="00A74A99"/>
    <w:rsid w:val="00A74B18"/>
    <w:rsid w:val="00A74D11"/>
    <w:rsid w:val="00A74E62"/>
    <w:rsid w:val="00A75076"/>
    <w:rsid w:val="00A75215"/>
    <w:rsid w:val="00A75669"/>
    <w:rsid w:val="00A75797"/>
    <w:rsid w:val="00A75825"/>
    <w:rsid w:val="00A758B0"/>
    <w:rsid w:val="00A75C6D"/>
    <w:rsid w:val="00A75CDC"/>
    <w:rsid w:val="00A76080"/>
    <w:rsid w:val="00A761A9"/>
    <w:rsid w:val="00A762B0"/>
    <w:rsid w:val="00A76456"/>
    <w:rsid w:val="00A765FC"/>
    <w:rsid w:val="00A76841"/>
    <w:rsid w:val="00A76876"/>
    <w:rsid w:val="00A76950"/>
    <w:rsid w:val="00A76B8F"/>
    <w:rsid w:val="00A76D12"/>
    <w:rsid w:val="00A76D5C"/>
    <w:rsid w:val="00A76DC6"/>
    <w:rsid w:val="00A76E0F"/>
    <w:rsid w:val="00A77080"/>
    <w:rsid w:val="00A7714E"/>
    <w:rsid w:val="00A774D9"/>
    <w:rsid w:val="00A775B3"/>
    <w:rsid w:val="00A77634"/>
    <w:rsid w:val="00A779B9"/>
    <w:rsid w:val="00A77A28"/>
    <w:rsid w:val="00A77AF0"/>
    <w:rsid w:val="00A77BC9"/>
    <w:rsid w:val="00A77CFE"/>
    <w:rsid w:val="00A77D8F"/>
    <w:rsid w:val="00A77F5B"/>
    <w:rsid w:val="00A77FA3"/>
    <w:rsid w:val="00A80415"/>
    <w:rsid w:val="00A805F3"/>
    <w:rsid w:val="00A8065D"/>
    <w:rsid w:val="00A807BC"/>
    <w:rsid w:val="00A808EB"/>
    <w:rsid w:val="00A80B89"/>
    <w:rsid w:val="00A80E8B"/>
    <w:rsid w:val="00A810B1"/>
    <w:rsid w:val="00A810D7"/>
    <w:rsid w:val="00A81510"/>
    <w:rsid w:val="00A8164F"/>
    <w:rsid w:val="00A8186B"/>
    <w:rsid w:val="00A818A4"/>
    <w:rsid w:val="00A8196A"/>
    <w:rsid w:val="00A81CB8"/>
    <w:rsid w:val="00A81DDE"/>
    <w:rsid w:val="00A82594"/>
    <w:rsid w:val="00A82DCA"/>
    <w:rsid w:val="00A830B3"/>
    <w:rsid w:val="00A83291"/>
    <w:rsid w:val="00A83388"/>
    <w:rsid w:val="00A83482"/>
    <w:rsid w:val="00A8361F"/>
    <w:rsid w:val="00A836C8"/>
    <w:rsid w:val="00A8376D"/>
    <w:rsid w:val="00A83829"/>
    <w:rsid w:val="00A83964"/>
    <w:rsid w:val="00A83A0B"/>
    <w:rsid w:val="00A83B53"/>
    <w:rsid w:val="00A83BDC"/>
    <w:rsid w:val="00A83CA4"/>
    <w:rsid w:val="00A83D39"/>
    <w:rsid w:val="00A83D5A"/>
    <w:rsid w:val="00A83DC7"/>
    <w:rsid w:val="00A83E80"/>
    <w:rsid w:val="00A841A2"/>
    <w:rsid w:val="00A84340"/>
    <w:rsid w:val="00A84361"/>
    <w:rsid w:val="00A84626"/>
    <w:rsid w:val="00A8473D"/>
    <w:rsid w:val="00A8475A"/>
    <w:rsid w:val="00A84872"/>
    <w:rsid w:val="00A84888"/>
    <w:rsid w:val="00A84A03"/>
    <w:rsid w:val="00A84BB3"/>
    <w:rsid w:val="00A84C20"/>
    <w:rsid w:val="00A84DFC"/>
    <w:rsid w:val="00A8539C"/>
    <w:rsid w:val="00A857F1"/>
    <w:rsid w:val="00A85DF0"/>
    <w:rsid w:val="00A85E64"/>
    <w:rsid w:val="00A86221"/>
    <w:rsid w:val="00A8630E"/>
    <w:rsid w:val="00A8648A"/>
    <w:rsid w:val="00A86833"/>
    <w:rsid w:val="00A86878"/>
    <w:rsid w:val="00A86C3B"/>
    <w:rsid w:val="00A86CE1"/>
    <w:rsid w:val="00A86DCB"/>
    <w:rsid w:val="00A86EE7"/>
    <w:rsid w:val="00A86F62"/>
    <w:rsid w:val="00A871B7"/>
    <w:rsid w:val="00A87240"/>
    <w:rsid w:val="00A8739B"/>
    <w:rsid w:val="00A87515"/>
    <w:rsid w:val="00A878F9"/>
    <w:rsid w:val="00A87B03"/>
    <w:rsid w:val="00A87BC7"/>
    <w:rsid w:val="00A87C4F"/>
    <w:rsid w:val="00A87ED2"/>
    <w:rsid w:val="00A90449"/>
    <w:rsid w:val="00A90672"/>
    <w:rsid w:val="00A90836"/>
    <w:rsid w:val="00A90AE7"/>
    <w:rsid w:val="00A90AFC"/>
    <w:rsid w:val="00A90CD8"/>
    <w:rsid w:val="00A90E3F"/>
    <w:rsid w:val="00A90F68"/>
    <w:rsid w:val="00A91004"/>
    <w:rsid w:val="00A91241"/>
    <w:rsid w:val="00A91557"/>
    <w:rsid w:val="00A915A9"/>
    <w:rsid w:val="00A916E3"/>
    <w:rsid w:val="00A91794"/>
    <w:rsid w:val="00A917DE"/>
    <w:rsid w:val="00A919A6"/>
    <w:rsid w:val="00A91BC6"/>
    <w:rsid w:val="00A91C4A"/>
    <w:rsid w:val="00A91CEE"/>
    <w:rsid w:val="00A91DAF"/>
    <w:rsid w:val="00A91F20"/>
    <w:rsid w:val="00A91F6D"/>
    <w:rsid w:val="00A9213E"/>
    <w:rsid w:val="00A921DE"/>
    <w:rsid w:val="00A92436"/>
    <w:rsid w:val="00A92456"/>
    <w:rsid w:val="00A9283C"/>
    <w:rsid w:val="00A92AB3"/>
    <w:rsid w:val="00A92AC7"/>
    <w:rsid w:val="00A92C8F"/>
    <w:rsid w:val="00A92C9B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D0"/>
    <w:rsid w:val="00A94598"/>
    <w:rsid w:val="00A9485C"/>
    <w:rsid w:val="00A94AA9"/>
    <w:rsid w:val="00A94AC4"/>
    <w:rsid w:val="00A94BD2"/>
    <w:rsid w:val="00A951C5"/>
    <w:rsid w:val="00A951D1"/>
    <w:rsid w:val="00A952B2"/>
    <w:rsid w:val="00A95834"/>
    <w:rsid w:val="00A95992"/>
    <w:rsid w:val="00A95A3D"/>
    <w:rsid w:val="00A95BB1"/>
    <w:rsid w:val="00A95D34"/>
    <w:rsid w:val="00A96084"/>
    <w:rsid w:val="00A96228"/>
    <w:rsid w:val="00A964F0"/>
    <w:rsid w:val="00A96541"/>
    <w:rsid w:val="00A965D9"/>
    <w:rsid w:val="00A9671D"/>
    <w:rsid w:val="00A96AD1"/>
    <w:rsid w:val="00A96C11"/>
    <w:rsid w:val="00A96D8D"/>
    <w:rsid w:val="00A9716C"/>
    <w:rsid w:val="00A975E1"/>
    <w:rsid w:val="00A97803"/>
    <w:rsid w:val="00A97902"/>
    <w:rsid w:val="00A97A28"/>
    <w:rsid w:val="00A97AB9"/>
    <w:rsid w:val="00A97B44"/>
    <w:rsid w:val="00A97B80"/>
    <w:rsid w:val="00A97C59"/>
    <w:rsid w:val="00A97D1B"/>
    <w:rsid w:val="00AA00E6"/>
    <w:rsid w:val="00AA01A6"/>
    <w:rsid w:val="00AA047B"/>
    <w:rsid w:val="00AA0718"/>
    <w:rsid w:val="00AA0799"/>
    <w:rsid w:val="00AA0918"/>
    <w:rsid w:val="00AA0986"/>
    <w:rsid w:val="00AA0AAC"/>
    <w:rsid w:val="00AA0BF4"/>
    <w:rsid w:val="00AA11B0"/>
    <w:rsid w:val="00AA1254"/>
    <w:rsid w:val="00AA12E1"/>
    <w:rsid w:val="00AA1576"/>
    <w:rsid w:val="00AA159C"/>
    <w:rsid w:val="00AA1691"/>
    <w:rsid w:val="00AA178E"/>
    <w:rsid w:val="00AA1807"/>
    <w:rsid w:val="00AA188F"/>
    <w:rsid w:val="00AA19E9"/>
    <w:rsid w:val="00AA19EC"/>
    <w:rsid w:val="00AA1DD0"/>
    <w:rsid w:val="00AA21B4"/>
    <w:rsid w:val="00AA21E4"/>
    <w:rsid w:val="00AA22DB"/>
    <w:rsid w:val="00AA281C"/>
    <w:rsid w:val="00AA285F"/>
    <w:rsid w:val="00AA29A1"/>
    <w:rsid w:val="00AA2B3C"/>
    <w:rsid w:val="00AA2E9D"/>
    <w:rsid w:val="00AA2F4E"/>
    <w:rsid w:val="00AA31A5"/>
    <w:rsid w:val="00AA32EC"/>
    <w:rsid w:val="00AA35CE"/>
    <w:rsid w:val="00AA3884"/>
    <w:rsid w:val="00AA3918"/>
    <w:rsid w:val="00AA3941"/>
    <w:rsid w:val="00AA3953"/>
    <w:rsid w:val="00AA3A7F"/>
    <w:rsid w:val="00AA3B97"/>
    <w:rsid w:val="00AA3BE5"/>
    <w:rsid w:val="00AA3C3E"/>
    <w:rsid w:val="00AA3E54"/>
    <w:rsid w:val="00AA4130"/>
    <w:rsid w:val="00AA42A3"/>
    <w:rsid w:val="00AA4327"/>
    <w:rsid w:val="00AA439F"/>
    <w:rsid w:val="00AA4712"/>
    <w:rsid w:val="00AA486C"/>
    <w:rsid w:val="00AA4A4D"/>
    <w:rsid w:val="00AA4B60"/>
    <w:rsid w:val="00AA4C3F"/>
    <w:rsid w:val="00AA4E31"/>
    <w:rsid w:val="00AA4F93"/>
    <w:rsid w:val="00AA51E0"/>
    <w:rsid w:val="00AA51EB"/>
    <w:rsid w:val="00AA5278"/>
    <w:rsid w:val="00AA56D1"/>
    <w:rsid w:val="00AA58DE"/>
    <w:rsid w:val="00AA58E6"/>
    <w:rsid w:val="00AA5B3F"/>
    <w:rsid w:val="00AA5D86"/>
    <w:rsid w:val="00AA5EB8"/>
    <w:rsid w:val="00AA5FC7"/>
    <w:rsid w:val="00AA608B"/>
    <w:rsid w:val="00AA614C"/>
    <w:rsid w:val="00AA6324"/>
    <w:rsid w:val="00AA63EC"/>
    <w:rsid w:val="00AA669F"/>
    <w:rsid w:val="00AA68DB"/>
    <w:rsid w:val="00AA6934"/>
    <w:rsid w:val="00AA6AB2"/>
    <w:rsid w:val="00AA6AF1"/>
    <w:rsid w:val="00AA6C06"/>
    <w:rsid w:val="00AA6D62"/>
    <w:rsid w:val="00AA6EBD"/>
    <w:rsid w:val="00AA72A6"/>
    <w:rsid w:val="00AA735A"/>
    <w:rsid w:val="00AA75EB"/>
    <w:rsid w:val="00AA76F8"/>
    <w:rsid w:val="00AA796E"/>
    <w:rsid w:val="00AB0037"/>
    <w:rsid w:val="00AB016B"/>
    <w:rsid w:val="00AB01BF"/>
    <w:rsid w:val="00AB0200"/>
    <w:rsid w:val="00AB0299"/>
    <w:rsid w:val="00AB02F1"/>
    <w:rsid w:val="00AB0557"/>
    <w:rsid w:val="00AB064E"/>
    <w:rsid w:val="00AB0668"/>
    <w:rsid w:val="00AB06AE"/>
    <w:rsid w:val="00AB07F2"/>
    <w:rsid w:val="00AB0836"/>
    <w:rsid w:val="00AB08FE"/>
    <w:rsid w:val="00AB0A9B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377"/>
    <w:rsid w:val="00AB159C"/>
    <w:rsid w:val="00AB1813"/>
    <w:rsid w:val="00AB1A71"/>
    <w:rsid w:val="00AB1CD2"/>
    <w:rsid w:val="00AB1D3A"/>
    <w:rsid w:val="00AB1F1E"/>
    <w:rsid w:val="00AB201B"/>
    <w:rsid w:val="00AB21FC"/>
    <w:rsid w:val="00AB2749"/>
    <w:rsid w:val="00AB2844"/>
    <w:rsid w:val="00AB2D74"/>
    <w:rsid w:val="00AB2FDB"/>
    <w:rsid w:val="00AB356B"/>
    <w:rsid w:val="00AB358D"/>
    <w:rsid w:val="00AB35DC"/>
    <w:rsid w:val="00AB35EE"/>
    <w:rsid w:val="00AB369D"/>
    <w:rsid w:val="00AB3798"/>
    <w:rsid w:val="00AB37CE"/>
    <w:rsid w:val="00AB3983"/>
    <w:rsid w:val="00AB39A3"/>
    <w:rsid w:val="00AB3A07"/>
    <w:rsid w:val="00AB3ADA"/>
    <w:rsid w:val="00AB3F11"/>
    <w:rsid w:val="00AB4304"/>
    <w:rsid w:val="00AB482C"/>
    <w:rsid w:val="00AB4990"/>
    <w:rsid w:val="00AB49A9"/>
    <w:rsid w:val="00AB4A09"/>
    <w:rsid w:val="00AB4A28"/>
    <w:rsid w:val="00AB4F1A"/>
    <w:rsid w:val="00AB503D"/>
    <w:rsid w:val="00AB5104"/>
    <w:rsid w:val="00AB51BA"/>
    <w:rsid w:val="00AB555C"/>
    <w:rsid w:val="00AB58B7"/>
    <w:rsid w:val="00AB59FD"/>
    <w:rsid w:val="00AB60FF"/>
    <w:rsid w:val="00AB612C"/>
    <w:rsid w:val="00AB62F6"/>
    <w:rsid w:val="00AB6457"/>
    <w:rsid w:val="00AB64F6"/>
    <w:rsid w:val="00AB6562"/>
    <w:rsid w:val="00AB6A1B"/>
    <w:rsid w:val="00AB6E25"/>
    <w:rsid w:val="00AB6F58"/>
    <w:rsid w:val="00AB7401"/>
    <w:rsid w:val="00AB74F7"/>
    <w:rsid w:val="00AB75A2"/>
    <w:rsid w:val="00AB767C"/>
    <w:rsid w:val="00AB7760"/>
    <w:rsid w:val="00AB778A"/>
    <w:rsid w:val="00AB7818"/>
    <w:rsid w:val="00AB782F"/>
    <w:rsid w:val="00AB7907"/>
    <w:rsid w:val="00AB7916"/>
    <w:rsid w:val="00AB7AC0"/>
    <w:rsid w:val="00AC0077"/>
    <w:rsid w:val="00AC03CD"/>
    <w:rsid w:val="00AC04FE"/>
    <w:rsid w:val="00AC0535"/>
    <w:rsid w:val="00AC05F0"/>
    <w:rsid w:val="00AC066F"/>
    <w:rsid w:val="00AC06A0"/>
    <w:rsid w:val="00AC0AC7"/>
    <w:rsid w:val="00AC0F54"/>
    <w:rsid w:val="00AC12EC"/>
    <w:rsid w:val="00AC156C"/>
    <w:rsid w:val="00AC1896"/>
    <w:rsid w:val="00AC18B6"/>
    <w:rsid w:val="00AC18C2"/>
    <w:rsid w:val="00AC1955"/>
    <w:rsid w:val="00AC1A5C"/>
    <w:rsid w:val="00AC1C91"/>
    <w:rsid w:val="00AC1D84"/>
    <w:rsid w:val="00AC1DC4"/>
    <w:rsid w:val="00AC1F20"/>
    <w:rsid w:val="00AC1FE6"/>
    <w:rsid w:val="00AC1FFA"/>
    <w:rsid w:val="00AC202E"/>
    <w:rsid w:val="00AC215E"/>
    <w:rsid w:val="00AC2532"/>
    <w:rsid w:val="00AC28FE"/>
    <w:rsid w:val="00AC2933"/>
    <w:rsid w:val="00AC2995"/>
    <w:rsid w:val="00AC2B57"/>
    <w:rsid w:val="00AC2CF4"/>
    <w:rsid w:val="00AC2D28"/>
    <w:rsid w:val="00AC300D"/>
    <w:rsid w:val="00AC318A"/>
    <w:rsid w:val="00AC31C1"/>
    <w:rsid w:val="00AC3616"/>
    <w:rsid w:val="00AC376A"/>
    <w:rsid w:val="00AC391E"/>
    <w:rsid w:val="00AC3B03"/>
    <w:rsid w:val="00AC3B0B"/>
    <w:rsid w:val="00AC3B93"/>
    <w:rsid w:val="00AC3C68"/>
    <w:rsid w:val="00AC3D67"/>
    <w:rsid w:val="00AC4057"/>
    <w:rsid w:val="00AC407D"/>
    <w:rsid w:val="00AC414A"/>
    <w:rsid w:val="00AC421B"/>
    <w:rsid w:val="00AC42E6"/>
    <w:rsid w:val="00AC440A"/>
    <w:rsid w:val="00AC4571"/>
    <w:rsid w:val="00AC4621"/>
    <w:rsid w:val="00AC46CE"/>
    <w:rsid w:val="00AC4A7B"/>
    <w:rsid w:val="00AC4CA5"/>
    <w:rsid w:val="00AC4CBC"/>
    <w:rsid w:val="00AC4F8B"/>
    <w:rsid w:val="00AC5028"/>
    <w:rsid w:val="00AC5345"/>
    <w:rsid w:val="00AC561A"/>
    <w:rsid w:val="00AC5639"/>
    <w:rsid w:val="00AC5684"/>
    <w:rsid w:val="00AC5701"/>
    <w:rsid w:val="00AC575E"/>
    <w:rsid w:val="00AC57B2"/>
    <w:rsid w:val="00AC5BD7"/>
    <w:rsid w:val="00AC5CB7"/>
    <w:rsid w:val="00AC5D2E"/>
    <w:rsid w:val="00AC5D82"/>
    <w:rsid w:val="00AC5EC0"/>
    <w:rsid w:val="00AC5FCA"/>
    <w:rsid w:val="00AC5FEE"/>
    <w:rsid w:val="00AC606D"/>
    <w:rsid w:val="00AC6384"/>
    <w:rsid w:val="00AC63FC"/>
    <w:rsid w:val="00AC64A6"/>
    <w:rsid w:val="00AC6B63"/>
    <w:rsid w:val="00AC6C23"/>
    <w:rsid w:val="00AC6CE5"/>
    <w:rsid w:val="00AC6D6E"/>
    <w:rsid w:val="00AC6E8D"/>
    <w:rsid w:val="00AC6F43"/>
    <w:rsid w:val="00AC6F68"/>
    <w:rsid w:val="00AC6F99"/>
    <w:rsid w:val="00AC70A9"/>
    <w:rsid w:val="00AC742A"/>
    <w:rsid w:val="00AC750E"/>
    <w:rsid w:val="00AC762F"/>
    <w:rsid w:val="00AC76F3"/>
    <w:rsid w:val="00AC783A"/>
    <w:rsid w:val="00AC784B"/>
    <w:rsid w:val="00AC7896"/>
    <w:rsid w:val="00AC78E4"/>
    <w:rsid w:val="00AC7919"/>
    <w:rsid w:val="00AC7A21"/>
    <w:rsid w:val="00AC7A2A"/>
    <w:rsid w:val="00AC7C2F"/>
    <w:rsid w:val="00AC7D6C"/>
    <w:rsid w:val="00AC7D7A"/>
    <w:rsid w:val="00AC7DD9"/>
    <w:rsid w:val="00AC7E47"/>
    <w:rsid w:val="00AD009F"/>
    <w:rsid w:val="00AD0109"/>
    <w:rsid w:val="00AD01CC"/>
    <w:rsid w:val="00AD01F0"/>
    <w:rsid w:val="00AD053D"/>
    <w:rsid w:val="00AD05D9"/>
    <w:rsid w:val="00AD07C2"/>
    <w:rsid w:val="00AD089D"/>
    <w:rsid w:val="00AD0A30"/>
    <w:rsid w:val="00AD0C96"/>
    <w:rsid w:val="00AD10E0"/>
    <w:rsid w:val="00AD11F8"/>
    <w:rsid w:val="00AD12D3"/>
    <w:rsid w:val="00AD1479"/>
    <w:rsid w:val="00AD14CE"/>
    <w:rsid w:val="00AD19F4"/>
    <w:rsid w:val="00AD1A49"/>
    <w:rsid w:val="00AD1B30"/>
    <w:rsid w:val="00AD1FAC"/>
    <w:rsid w:val="00AD235D"/>
    <w:rsid w:val="00AD236C"/>
    <w:rsid w:val="00AD2664"/>
    <w:rsid w:val="00AD283E"/>
    <w:rsid w:val="00AD2A29"/>
    <w:rsid w:val="00AD2DCF"/>
    <w:rsid w:val="00AD2DDE"/>
    <w:rsid w:val="00AD2E13"/>
    <w:rsid w:val="00AD3400"/>
    <w:rsid w:val="00AD36A0"/>
    <w:rsid w:val="00AD37A9"/>
    <w:rsid w:val="00AD39F3"/>
    <w:rsid w:val="00AD3A8C"/>
    <w:rsid w:val="00AD3AA6"/>
    <w:rsid w:val="00AD3AF6"/>
    <w:rsid w:val="00AD3BF6"/>
    <w:rsid w:val="00AD41FD"/>
    <w:rsid w:val="00AD4521"/>
    <w:rsid w:val="00AD47A3"/>
    <w:rsid w:val="00AD47EA"/>
    <w:rsid w:val="00AD4A02"/>
    <w:rsid w:val="00AD4A33"/>
    <w:rsid w:val="00AD4AB4"/>
    <w:rsid w:val="00AD4DD3"/>
    <w:rsid w:val="00AD4E96"/>
    <w:rsid w:val="00AD4FE4"/>
    <w:rsid w:val="00AD511C"/>
    <w:rsid w:val="00AD5158"/>
    <w:rsid w:val="00AD5447"/>
    <w:rsid w:val="00AD54C9"/>
    <w:rsid w:val="00AD5693"/>
    <w:rsid w:val="00AD5925"/>
    <w:rsid w:val="00AD5965"/>
    <w:rsid w:val="00AD59C7"/>
    <w:rsid w:val="00AD5A23"/>
    <w:rsid w:val="00AD5B17"/>
    <w:rsid w:val="00AD5B30"/>
    <w:rsid w:val="00AD5C06"/>
    <w:rsid w:val="00AD5E92"/>
    <w:rsid w:val="00AD5F1E"/>
    <w:rsid w:val="00AD5F5D"/>
    <w:rsid w:val="00AD62A5"/>
    <w:rsid w:val="00AD6408"/>
    <w:rsid w:val="00AD64D4"/>
    <w:rsid w:val="00AD672A"/>
    <w:rsid w:val="00AD6817"/>
    <w:rsid w:val="00AD687D"/>
    <w:rsid w:val="00AD6884"/>
    <w:rsid w:val="00AD6903"/>
    <w:rsid w:val="00AD69B8"/>
    <w:rsid w:val="00AD6A0A"/>
    <w:rsid w:val="00AD6D2E"/>
    <w:rsid w:val="00AD6D8F"/>
    <w:rsid w:val="00AD6F88"/>
    <w:rsid w:val="00AD71B8"/>
    <w:rsid w:val="00AD72A3"/>
    <w:rsid w:val="00AD77E0"/>
    <w:rsid w:val="00AD7A39"/>
    <w:rsid w:val="00AD7AB6"/>
    <w:rsid w:val="00AD7D57"/>
    <w:rsid w:val="00AD7E5D"/>
    <w:rsid w:val="00AD7E64"/>
    <w:rsid w:val="00AD7EB3"/>
    <w:rsid w:val="00AE004B"/>
    <w:rsid w:val="00AE0331"/>
    <w:rsid w:val="00AE0537"/>
    <w:rsid w:val="00AE065E"/>
    <w:rsid w:val="00AE097D"/>
    <w:rsid w:val="00AE099C"/>
    <w:rsid w:val="00AE0B0E"/>
    <w:rsid w:val="00AE0B84"/>
    <w:rsid w:val="00AE0D60"/>
    <w:rsid w:val="00AE0F32"/>
    <w:rsid w:val="00AE11C2"/>
    <w:rsid w:val="00AE11FE"/>
    <w:rsid w:val="00AE1310"/>
    <w:rsid w:val="00AE139C"/>
    <w:rsid w:val="00AE1425"/>
    <w:rsid w:val="00AE14CF"/>
    <w:rsid w:val="00AE163A"/>
    <w:rsid w:val="00AE1641"/>
    <w:rsid w:val="00AE1729"/>
    <w:rsid w:val="00AE175F"/>
    <w:rsid w:val="00AE1783"/>
    <w:rsid w:val="00AE18D9"/>
    <w:rsid w:val="00AE1C68"/>
    <w:rsid w:val="00AE1D1B"/>
    <w:rsid w:val="00AE208B"/>
    <w:rsid w:val="00AE22F5"/>
    <w:rsid w:val="00AE245E"/>
    <w:rsid w:val="00AE246A"/>
    <w:rsid w:val="00AE2533"/>
    <w:rsid w:val="00AE2547"/>
    <w:rsid w:val="00AE269E"/>
    <w:rsid w:val="00AE27CD"/>
    <w:rsid w:val="00AE2C8D"/>
    <w:rsid w:val="00AE2CA9"/>
    <w:rsid w:val="00AE2D4E"/>
    <w:rsid w:val="00AE2DF3"/>
    <w:rsid w:val="00AE2EB6"/>
    <w:rsid w:val="00AE2F2D"/>
    <w:rsid w:val="00AE2FCB"/>
    <w:rsid w:val="00AE2FCD"/>
    <w:rsid w:val="00AE3216"/>
    <w:rsid w:val="00AE32FC"/>
    <w:rsid w:val="00AE35ED"/>
    <w:rsid w:val="00AE3709"/>
    <w:rsid w:val="00AE371B"/>
    <w:rsid w:val="00AE3934"/>
    <w:rsid w:val="00AE3A98"/>
    <w:rsid w:val="00AE3B2F"/>
    <w:rsid w:val="00AE3C63"/>
    <w:rsid w:val="00AE3E6F"/>
    <w:rsid w:val="00AE3EF9"/>
    <w:rsid w:val="00AE4103"/>
    <w:rsid w:val="00AE422B"/>
    <w:rsid w:val="00AE42DF"/>
    <w:rsid w:val="00AE4491"/>
    <w:rsid w:val="00AE4559"/>
    <w:rsid w:val="00AE4594"/>
    <w:rsid w:val="00AE4788"/>
    <w:rsid w:val="00AE496B"/>
    <w:rsid w:val="00AE4B88"/>
    <w:rsid w:val="00AE4C2D"/>
    <w:rsid w:val="00AE5071"/>
    <w:rsid w:val="00AE53E4"/>
    <w:rsid w:val="00AE5909"/>
    <w:rsid w:val="00AE59C3"/>
    <w:rsid w:val="00AE59C4"/>
    <w:rsid w:val="00AE5F84"/>
    <w:rsid w:val="00AE5FA4"/>
    <w:rsid w:val="00AE60F4"/>
    <w:rsid w:val="00AE613D"/>
    <w:rsid w:val="00AE6157"/>
    <w:rsid w:val="00AE615B"/>
    <w:rsid w:val="00AE6537"/>
    <w:rsid w:val="00AE67F3"/>
    <w:rsid w:val="00AE680A"/>
    <w:rsid w:val="00AE6FCC"/>
    <w:rsid w:val="00AE710A"/>
    <w:rsid w:val="00AE71DB"/>
    <w:rsid w:val="00AE72D3"/>
    <w:rsid w:val="00AE737F"/>
    <w:rsid w:val="00AE7611"/>
    <w:rsid w:val="00AE7760"/>
    <w:rsid w:val="00AE7783"/>
    <w:rsid w:val="00AE77DD"/>
    <w:rsid w:val="00AE781B"/>
    <w:rsid w:val="00AE7827"/>
    <w:rsid w:val="00AE7F23"/>
    <w:rsid w:val="00AE7F63"/>
    <w:rsid w:val="00AF06B7"/>
    <w:rsid w:val="00AF06EB"/>
    <w:rsid w:val="00AF09BB"/>
    <w:rsid w:val="00AF1073"/>
    <w:rsid w:val="00AF11F7"/>
    <w:rsid w:val="00AF150C"/>
    <w:rsid w:val="00AF1709"/>
    <w:rsid w:val="00AF1AA4"/>
    <w:rsid w:val="00AF2506"/>
    <w:rsid w:val="00AF2553"/>
    <w:rsid w:val="00AF2B47"/>
    <w:rsid w:val="00AF2D60"/>
    <w:rsid w:val="00AF306A"/>
    <w:rsid w:val="00AF313C"/>
    <w:rsid w:val="00AF318C"/>
    <w:rsid w:val="00AF3481"/>
    <w:rsid w:val="00AF348C"/>
    <w:rsid w:val="00AF349E"/>
    <w:rsid w:val="00AF34CF"/>
    <w:rsid w:val="00AF34D2"/>
    <w:rsid w:val="00AF3581"/>
    <w:rsid w:val="00AF36DE"/>
    <w:rsid w:val="00AF3847"/>
    <w:rsid w:val="00AF3867"/>
    <w:rsid w:val="00AF3AB0"/>
    <w:rsid w:val="00AF3AD4"/>
    <w:rsid w:val="00AF3B64"/>
    <w:rsid w:val="00AF3C24"/>
    <w:rsid w:val="00AF3E9C"/>
    <w:rsid w:val="00AF3EC3"/>
    <w:rsid w:val="00AF4503"/>
    <w:rsid w:val="00AF45DE"/>
    <w:rsid w:val="00AF49CF"/>
    <w:rsid w:val="00AF4A0F"/>
    <w:rsid w:val="00AF4C6A"/>
    <w:rsid w:val="00AF4E4D"/>
    <w:rsid w:val="00AF4FAB"/>
    <w:rsid w:val="00AF5395"/>
    <w:rsid w:val="00AF54F4"/>
    <w:rsid w:val="00AF55E7"/>
    <w:rsid w:val="00AF5659"/>
    <w:rsid w:val="00AF5877"/>
    <w:rsid w:val="00AF58B4"/>
    <w:rsid w:val="00AF59D7"/>
    <w:rsid w:val="00AF5A5A"/>
    <w:rsid w:val="00AF5C6D"/>
    <w:rsid w:val="00AF5EBB"/>
    <w:rsid w:val="00AF61B0"/>
    <w:rsid w:val="00AF6384"/>
    <w:rsid w:val="00AF6463"/>
    <w:rsid w:val="00AF6547"/>
    <w:rsid w:val="00AF690B"/>
    <w:rsid w:val="00AF69AA"/>
    <w:rsid w:val="00AF6AE8"/>
    <w:rsid w:val="00AF6CAD"/>
    <w:rsid w:val="00AF6EED"/>
    <w:rsid w:val="00AF6F0F"/>
    <w:rsid w:val="00AF6F4E"/>
    <w:rsid w:val="00AF6F8C"/>
    <w:rsid w:val="00AF7405"/>
    <w:rsid w:val="00AF7455"/>
    <w:rsid w:val="00AF7473"/>
    <w:rsid w:val="00AF7789"/>
    <w:rsid w:val="00AF7A55"/>
    <w:rsid w:val="00AF7C55"/>
    <w:rsid w:val="00AF7DAC"/>
    <w:rsid w:val="00AF7ED0"/>
    <w:rsid w:val="00B001A6"/>
    <w:rsid w:val="00B00265"/>
    <w:rsid w:val="00B004AC"/>
    <w:rsid w:val="00B00586"/>
    <w:rsid w:val="00B00D55"/>
    <w:rsid w:val="00B00F1D"/>
    <w:rsid w:val="00B00F22"/>
    <w:rsid w:val="00B0107C"/>
    <w:rsid w:val="00B01142"/>
    <w:rsid w:val="00B01389"/>
    <w:rsid w:val="00B01497"/>
    <w:rsid w:val="00B01590"/>
    <w:rsid w:val="00B01620"/>
    <w:rsid w:val="00B01A1A"/>
    <w:rsid w:val="00B01ADB"/>
    <w:rsid w:val="00B01EC1"/>
    <w:rsid w:val="00B021D2"/>
    <w:rsid w:val="00B0227B"/>
    <w:rsid w:val="00B0233E"/>
    <w:rsid w:val="00B0259C"/>
    <w:rsid w:val="00B02758"/>
    <w:rsid w:val="00B027A9"/>
    <w:rsid w:val="00B0291F"/>
    <w:rsid w:val="00B02DC1"/>
    <w:rsid w:val="00B02F72"/>
    <w:rsid w:val="00B02F90"/>
    <w:rsid w:val="00B03052"/>
    <w:rsid w:val="00B03053"/>
    <w:rsid w:val="00B03071"/>
    <w:rsid w:val="00B03090"/>
    <w:rsid w:val="00B031C0"/>
    <w:rsid w:val="00B03614"/>
    <w:rsid w:val="00B036C7"/>
    <w:rsid w:val="00B0386A"/>
    <w:rsid w:val="00B03997"/>
    <w:rsid w:val="00B039D2"/>
    <w:rsid w:val="00B03AC5"/>
    <w:rsid w:val="00B03C81"/>
    <w:rsid w:val="00B040A7"/>
    <w:rsid w:val="00B0410A"/>
    <w:rsid w:val="00B0416C"/>
    <w:rsid w:val="00B04A22"/>
    <w:rsid w:val="00B0517A"/>
    <w:rsid w:val="00B0520C"/>
    <w:rsid w:val="00B0534D"/>
    <w:rsid w:val="00B0535C"/>
    <w:rsid w:val="00B05553"/>
    <w:rsid w:val="00B05594"/>
    <w:rsid w:val="00B05F2C"/>
    <w:rsid w:val="00B05F65"/>
    <w:rsid w:val="00B063C7"/>
    <w:rsid w:val="00B065B3"/>
    <w:rsid w:val="00B066C6"/>
    <w:rsid w:val="00B06761"/>
    <w:rsid w:val="00B0698B"/>
    <w:rsid w:val="00B06ADB"/>
    <w:rsid w:val="00B07056"/>
    <w:rsid w:val="00B072B3"/>
    <w:rsid w:val="00B072D6"/>
    <w:rsid w:val="00B075C6"/>
    <w:rsid w:val="00B07857"/>
    <w:rsid w:val="00B07863"/>
    <w:rsid w:val="00B07877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622"/>
    <w:rsid w:val="00B1074C"/>
    <w:rsid w:val="00B10A7D"/>
    <w:rsid w:val="00B10C5C"/>
    <w:rsid w:val="00B10C7C"/>
    <w:rsid w:val="00B10C8C"/>
    <w:rsid w:val="00B10CB6"/>
    <w:rsid w:val="00B10D1A"/>
    <w:rsid w:val="00B10D4B"/>
    <w:rsid w:val="00B10DCE"/>
    <w:rsid w:val="00B10EA8"/>
    <w:rsid w:val="00B110F1"/>
    <w:rsid w:val="00B11385"/>
    <w:rsid w:val="00B11457"/>
    <w:rsid w:val="00B114A3"/>
    <w:rsid w:val="00B114B0"/>
    <w:rsid w:val="00B115F8"/>
    <w:rsid w:val="00B11706"/>
    <w:rsid w:val="00B11736"/>
    <w:rsid w:val="00B11881"/>
    <w:rsid w:val="00B11889"/>
    <w:rsid w:val="00B1188A"/>
    <w:rsid w:val="00B118EE"/>
    <w:rsid w:val="00B11E07"/>
    <w:rsid w:val="00B11E17"/>
    <w:rsid w:val="00B120EB"/>
    <w:rsid w:val="00B1214A"/>
    <w:rsid w:val="00B121EB"/>
    <w:rsid w:val="00B1224D"/>
    <w:rsid w:val="00B12278"/>
    <w:rsid w:val="00B12327"/>
    <w:rsid w:val="00B124E9"/>
    <w:rsid w:val="00B12511"/>
    <w:rsid w:val="00B125C2"/>
    <w:rsid w:val="00B125FE"/>
    <w:rsid w:val="00B12DC8"/>
    <w:rsid w:val="00B130CD"/>
    <w:rsid w:val="00B131C0"/>
    <w:rsid w:val="00B133AD"/>
    <w:rsid w:val="00B133D4"/>
    <w:rsid w:val="00B1347D"/>
    <w:rsid w:val="00B13671"/>
    <w:rsid w:val="00B1380E"/>
    <w:rsid w:val="00B13C28"/>
    <w:rsid w:val="00B14062"/>
    <w:rsid w:val="00B14161"/>
    <w:rsid w:val="00B141CF"/>
    <w:rsid w:val="00B14390"/>
    <w:rsid w:val="00B144AC"/>
    <w:rsid w:val="00B14575"/>
    <w:rsid w:val="00B14631"/>
    <w:rsid w:val="00B146D8"/>
    <w:rsid w:val="00B14952"/>
    <w:rsid w:val="00B149DE"/>
    <w:rsid w:val="00B14A47"/>
    <w:rsid w:val="00B14A99"/>
    <w:rsid w:val="00B14C81"/>
    <w:rsid w:val="00B14C9B"/>
    <w:rsid w:val="00B15348"/>
    <w:rsid w:val="00B15679"/>
    <w:rsid w:val="00B158E3"/>
    <w:rsid w:val="00B15C7F"/>
    <w:rsid w:val="00B15D47"/>
    <w:rsid w:val="00B16056"/>
    <w:rsid w:val="00B1609F"/>
    <w:rsid w:val="00B16136"/>
    <w:rsid w:val="00B163E2"/>
    <w:rsid w:val="00B16453"/>
    <w:rsid w:val="00B165DB"/>
    <w:rsid w:val="00B16870"/>
    <w:rsid w:val="00B168C8"/>
    <w:rsid w:val="00B16E51"/>
    <w:rsid w:val="00B16E97"/>
    <w:rsid w:val="00B16EA8"/>
    <w:rsid w:val="00B16EB0"/>
    <w:rsid w:val="00B16FA7"/>
    <w:rsid w:val="00B171C7"/>
    <w:rsid w:val="00B17463"/>
    <w:rsid w:val="00B17767"/>
    <w:rsid w:val="00B178C9"/>
    <w:rsid w:val="00B17971"/>
    <w:rsid w:val="00B17B50"/>
    <w:rsid w:val="00B17C12"/>
    <w:rsid w:val="00B17C45"/>
    <w:rsid w:val="00B200B6"/>
    <w:rsid w:val="00B200C5"/>
    <w:rsid w:val="00B2010D"/>
    <w:rsid w:val="00B20161"/>
    <w:rsid w:val="00B20247"/>
    <w:rsid w:val="00B20514"/>
    <w:rsid w:val="00B2054E"/>
    <w:rsid w:val="00B20569"/>
    <w:rsid w:val="00B20823"/>
    <w:rsid w:val="00B20829"/>
    <w:rsid w:val="00B2098B"/>
    <w:rsid w:val="00B2099B"/>
    <w:rsid w:val="00B209A8"/>
    <w:rsid w:val="00B20D3F"/>
    <w:rsid w:val="00B20E96"/>
    <w:rsid w:val="00B20FC7"/>
    <w:rsid w:val="00B20FF7"/>
    <w:rsid w:val="00B21151"/>
    <w:rsid w:val="00B21194"/>
    <w:rsid w:val="00B211D9"/>
    <w:rsid w:val="00B213B1"/>
    <w:rsid w:val="00B2142F"/>
    <w:rsid w:val="00B21437"/>
    <w:rsid w:val="00B21480"/>
    <w:rsid w:val="00B214D6"/>
    <w:rsid w:val="00B217AD"/>
    <w:rsid w:val="00B21A46"/>
    <w:rsid w:val="00B21A7B"/>
    <w:rsid w:val="00B21C7B"/>
    <w:rsid w:val="00B21EC9"/>
    <w:rsid w:val="00B21FFA"/>
    <w:rsid w:val="00B223AB"/>
    <w:rsid w:val="00B2248E"/>
    <w:rsid w:val="00B22782"/>
    <w:rsid w:val="00B2280A"/>
    <w:rsid w:val="00B229D7"/>
    <w:rsid w:val="00B22A4E"/>
    <w:rsid w:val="00B22BCF"/>
    <w:rsid w:val="00B22BD7"/>
    <w:rsid w:val="00B22C94"/>
    <w:rsid w:val="00B22EC1"/>
    <w:rsid w:val="00B22F66"/>
    <w:rsid w:val="00B232C3"/>
    <w:rsid w:val="00B23543"/>
    <w:rsid w:val="00B237B9"/>
    <w:rsid w:val="00B239FF"/>
    <w:rsid w:val="00B23B38"/>
    <w:rsid w:val="00B23D45"/>
    <w:rsid w:val="00B23E4C"/>
    <w:rsid w:val="00B240A6"/>
    <w:rsid w:val="00B24128"/>
    <w:rsid w:val="00B24997"/>
    <w:rsid w:val="00B24BCE"/>
    <w:rsid w:val="00B25342"/>
    <w:rsid w:val="00B2539A"/>
    <w:rsid w:val="00B254CF"/>
    <w:rsid w:val="00B2570B"/>
    <w:rsid w:val="00B25914"/>
    <w:rsid w:val="00B25B06"/>
    <w:rsid w:val="00B25C35"/>
    <w:rsid w:val="00B25FD3"/>
    <w:rsid w:val="00B265EE"/>
    <w:rsid w:val="00B2672E"/>
    <w:rsid w:val="00B26753"/>
    <w:rsid w:val="00B26833"/>
    <w:rsid w:val="00B26835"/>
    <w:rsid w:val="00B26909"/>
    <w:rsid w:val="00B26921"/>
    <w:rsid w:val="00B26A10"/>
    <w:rsid w:val="00B26A48"/>
    <w:rsid w:val="00B26AD1"/>
    <w:rsid w:val="00B26B57"/>
    <w:rsid w:val="00B26F08"/>
    <w:rsid w:val="00B270DC"/>
    <w:rsid w:val="00B27252"/>
    <w:rsid w:val="00B275F5"/>
    <w:rsid w:val="00B278A1"/>
    <w:rsid w:val="00B279AB"/>
    <w:rsid w:val="00B27A5A"/>
    <w:rsid w:val="00B27B4C"/>
    <w:rsid w:val="00B27BB3"/>
    <w:rsid w:val="00B27C62"/>
    <w:rsid w:val="00B27DF1"/>
    <w:rsid w:val="00B27F63"/>
    <w:rsid w:val="00B27FDA"/>
    <w:rsid w:val="00B27FE5"/>
    <w:rsid w:val="00B3005D"/>
    <w:rsid w:val="00B303F2"/>
    <w:rsid w:val="00B303FA"/>
    <w:rsid w:val="00B303FC"/>
    <w:rsid w:val="00B305D7"/>
    <w:rsid w:val="00B306CC"/>
    <w:rsid w:val="00B30CA7"/>
    <w:rsid w:val="00B30E8E"/>
    <w:rsid w:val="00B30F10"/>
    <w:rsid w:val="00B30F2D"/>
    <w:rsid w:val="00B3120D"/>
    <w:rsid w:val="00B31398"/>
    <w:rsid w:val="00B313B6"/>
    <w:rsid w:val="00B3149C"/>
    <w:rsid w:val="00B316C6"/>
    <w:rsid w:val="00B3170F"/>
    <w:rsid w:val="00B317D9"/>
    <w:rsid w:val="00B3195D"/>
    <w:rsid w:val="00B319A0"/>
    <w:rsid w:val="00B31A1E"/>
    <w:rsid w:val="00B31C73"/>
    <w:rsid w:val="00B31D05"/>
    <w:rsid w:val="00B31D9B"/>
    <w:rsid w:val="00B31E50"/>
    <w:rsid w:val="00B31EDB"/>
    <w:rsid w:val="00B3203D"/>
    <w:rsid w:val="00B32044"/>
    <w:rsid w:val="00B320C8"/>
    <w:rsid w:val="00B3259E"/>
    <w:rsid w:val="00B327CF"/>
    <w:rsid w:val="00B32EDE"/>
    <w:rsid w:val="00B32F3E"/>
    <w:rsid w:val="00B3304B"/>
    <w:rsid w:val="00B33193"/>
    <w:rsid w:val="00B33373"/>
    <w:rsid w:val="00B33657"/>
    <w:rsid w:val="00B33ACF"/>
    <w:rsid w:val="00B33B06"/>
    <w:rsid w:val="00B33BCF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B0D"/>
    <w:rsid w:val="00B34E53"/>
    <w:rsid w:val="00B34EBA"/>
    <w:rsid w:val="00B35557"/>
    <w:rsid w:val="00B35756"/>
    <w:rsid w:val="00B35B1B"/>
    <w:rsid w:val="00B35C09"/>
    <w:rsid w:val="00B35D50"/>
    <w:rsid w:val="00B35E71"/>
    <w:rsid w:val="00B361B7"/>
    <w:rsid w:val="00B365D0"/>
    <w:rsid w:val="00B36786"/>
    <w:rsid w:val="00B36BC4"/>
    <w:rsid w:val="00B36E7B"/>
    <w:rsid w:val="00B36EF5"/>
    <w:rsid w:val="00B37183"/>
    <w:rsid w:val="00B37554"/>
    <w:rsid w:val="00B375F7"/>
    <w:rsid w:val="00B377D3"/>
    <w:rsid w:val="00B378C2"/>
    <w:rsid w:val="00B37A08"/>
    <w:rsid w:val="00B37B7C"/>
    <w:rsid w:val="00B37C2E"/>
    <w:rsid w:val="00B37D58"/>
    <w:rsid w:val="00B40378"/>
    <w:rsid w:val="00B4062D"/>
    <w:rsid w:val="00B406BB"/>
    <w:rsid w:val="00B40796"/>
    <w:rsid w:val="00B4079E"/>
    <w:rsid w:val="00B409D9"/>
    <w:rsid w:val="00B40AD4"/>
    <w:rsid w:val="00B40DED"/>
    <w:rsid w:val="00B40F06"/>
    <w:rsid w:val="00B40F2E"/>
    <w:rsid w:val="00B4149F"/>
    <w:rsid w:val="00B415D8"/>
    <w:rsid w:val="00B4164E"/>
    <w:rsid w:val="00B41683"/>
    <w:rsid w:val="00B418D5"/>
    <w:rsid w:val="00B419A4"/>
    <w:rsid w:val="00B41B83"/>
    <w:rsid w:val="00B41B9E"/>
    <w:rsid w:val="00B41F0F"/>
    <w:rsid w:val="00B41F92"/>
    <w:rsid w:val="00B41F9A"/>
    <w:rsid w:val="00B42265"/>
    <w:rsid w:val="00B4232D"/>
    <w:rsid w:val="00B4236D"/>
    <w:rsid w:val="00B4273E"/>
    <w:rsid w:val="00B427F5"/>
    <w:rsid w:val="00B42A85"/>
    <w:rsid w:val="00B42C74"/>
    <w:rsid w:val="00B42DED"/>
    <w:rsid w:val="00B430F6"/>
    <w:rsid w:val="00B432AA"/>
    <w:rsid w:val="00B4354E"/>
    <w:rsid w:val="00B4398D"/>
    <w:rsid w:val="00B43A07"/>
    <w:rsid w:val="00B43BFF"/>
    <w:rsid w:val="00B43CB5"/>
    <w:rsid w:val="00B43CDF"/>
    <w:rsid w:val="00B43EDF"/>
    <w:rsid w:val="00B43F27"/>
    <w:rsid w:val="00B441C7"/>
    <w:rsid w:val="00B445F3"/>
    <w:rsid w:val="00B44602"/>
    <w:rsid w:val="00B4473A"/>
    <w:rsid w:val="00B44A62"/>
    <w:rsid w:val="00B44CD2"/>
    <w:rsid w:val="00B44E40"/>
    <w:rsid w:val="00B44E86"/>
    <w:rsid w:val="00B451D5"/>
    <w:rsid w:val="00B45345"/>
    <w:rsid w:val="00B4537C"/>
    <w:rsid w:val="00B454C6"/>
    <w:rsid w:val="00B454EC"/>
    <w:rsid w:val="00B456C6"/>
    <w:rsid w:val="00B459DC"/>
    <w:rsid w:val="00B45AFD"/>
    <w:rsid w:val="00B45B3D"/>
    <w:rsid w:val="00B45C05"/>
    <w:rsid w:val="00B45DDB"/>
    <w:rsid w:val="00B45E3E"/>
    <w:rsid w:val="00B46494"/>
    <w:rsid w:val="00B46834"/>
    <w:rsid w:val="00B4689A"/>
    <w:rsid w:val="00B468AD"/>
    <w:rsid w:val="00B46991"/>
    <w:rsid w:val="00B46A9C"/>
    <w:rsid w:val="00B46CD7"/>
    <w:rsid w:val="00B46D0B"/>
    <w:rsid w:val="00B46F6A"/>
    <w:rsid w:val="00B470B8"/>
    <w:rsid w:val="00B4716F"/>
    <w:rsid w:val="00B471A3"/>
    <w:rsid w:val="00B4726A"/>
    <w:rsid w:val="00B472CD"/>
    <w:rsid w:val="00B474D1"/>
    <w:rsid w:val="00B475A2"/>
    <w:rsid w:val="00B476E9"/>
    <w:rsid w:val="00B477AE"/>
    <w:rsid w:val="00B478E8"/>
    <w:rsid w:val="00B47916"/>
    <w:rsid w:val="00B4796B"/>
    <w:rsid w:val="00B47A50"/>
    <w:rsid w:val="00B47CAF"/>
    <w:rsid w:val="00B47FFA"/>
    <w:rsid w:val="00B501D0"/>
    <w:rsid w:val="00B502E1"/>
    <w:rsid w:val="00B503FF"/>
    <w:rsid w:val="00B50413"/>
    <w:rsid w:val="00B504F2"/>
    <w:rsid w:val="00B5054D"/>
    <w:rsid w:val="00B507B6"/>
    <w:rsid w:val="00B50998"/>
    <w:rsid w:val="00B50BBF"/>
    <w:rsid w:val="00B50E4F"/>
    <w:rsid w:val="00B50F73"/>
    <w:rsid w:val="00B51084"/>
    <w:rsid w:val="00B5137A"/>
    <w:rsid w:val="00B513EB"/>
    <w:rsid w:val="00B51804"/>
    <w:rsid w:val="00B519DC"/>
    <w:rsid w:val="00B51A37"/>
    <w:rsid w:val="00B51ABB"/>
    <w:rsid w:val="00B51CE6"/>
    <w:rsid w:val="00B51DF7"/>
    <w:rsid w:val="00B51E71"/>
    <w:rsid w:val="00B51EEE"/>
    <w:rsid w:val="00B52026"/>
    <w:rsid w:val="00B520D1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A81"/>
    <w:rsid w:val="00B52B98"/>
    <w:rsid w:val="00B52C6B"/>
    <w:rsid w:val="00B52E9B"/>
    <w:rsid w:val="00B52ED1"/>
    <w:rsid w:val="00B52F64"/>
    <w:rsid w:val="00B52F83"/>
    <w:rsid w:val="00B52FB1"/>
    <w:rsid w:val="00B52FF0"/>
    <w:rsid w:val="00B533A6"/>
    <w:rsid w:val="00B53405"/>
    <w:rsid w:val="00B53644"/>
    <w:rsid w:val="00B536B4"/>
    <w:rsid w:val="00B5375E"/>
    <w:rsid w:val="00B5382E"/>
    <w:rsid w:val="00B53D60"/>
    <w:rsid w:val="00B540ED"/>
    <w:rsid w:val="00B54127"/>
    <w:rsid w:val="00B5422C"/>
    <w:rsid w:val="00B54371"/>
    <w:rsid w:val="00B54630"/>
    <w:rsid w:val="00B54A39"/>
    <w:rsid w:val="00B54BB4"/>
    <w:rsid w:val="00B54BB7"/>
    <w:rsid w:val="00B54C25"/>
    <w:rsid w:val="00B54CFE"/>
    <w:rsid w:val="00B54F95"/>
    <w:rsid w:val="00B5513C"/>
    <w:rsid w:val="00B551B7"/>
    <w:rsid w:val="00B5523C"/>
    <w:rsid w:val="00B552E9"/>
    <w:rsid w:val="00B55523"/>
    <w:rsid w:val="00B5566C"/>
    <w:rsid w:val="00B55763"/>
    <w:rsid w:val="00B55856"/>
    <w:rsid w:val="00B559BA"/>
    <w:rsid w:val="00B55B4F"/>
    <w:rsid w:val="00B55B67"/>
    <w:rsid w:val="00B55EEF"/>
    <w:rsid w:val="00B55F01"/>
    <w:rsid w:val="00B55F80"/>
    <w:rsid w:val="00B55F82"/>
    <w:rsid w:val="00B561ED"/>
    <w:rsid w:val="00B563D6"/>
    <w:rsid w:val="00B56444"/>
    <w:rsid w:val="00B5664A"/>
    <w:rsid w:val="00B566FC"/>
    <w:rsid w:val="00B56EBC"/>
    <w:rsid w:val="00B56FCD"/>
    <w:rsid w:val="00B5719F"/>
    <w:rsid w:val="00B57281"/>
    <w:rsid w:val="00B572C5"/>
    <w:rsid w:val="00B574EC"/>
    <w:rsid w:val="00B576D2"/>
    <w:rsid w:val="00B5791F"/>
    <w:rsid w:val="00B57968"/>
    <w:rsid w:val="00B57A98"/>
    <w:rsid w:val="00B57B4C"/>
    <w:rsid w:val="00B600E1"/>
    <w:rsid w:val="00B6028E"/>
    <w:rsid w:val="00B602D6"/>
    <w:rsid w:val="00B6058E"/>
    <w:rsid w:val="00B605EA"/>
    <w:rsid w:val="00B606C4"/>
    <w:rsid w:val="00B606CA"/>
    <w:rsid w:val="00B60948"/>
    <w:rsid w:val="00B60A98"/>
    <w:rsid w:val="00B60BBD"/>
    <w:rsid w:val="00B60DD2"/>
    <w:rsid w:val="00B60EE6"/>
    <w:rsid w:val="00B6126C"/>
    <w:rsid w:val="00B612BC"/>
    <w:rsid w:val="00B613E6"/>
    <w:rsid w:val="00B61581"/>
    <w:rsid w:val="00B61B80"/>
    <w:rsid w:val="00B61C58"/>
    <w:rsid w:val="00B61D8C"/>
    <w:rsid w:val="00B61DF7"/>
    <w:rsid w:val="00B61EAE"/>
    <w:rsid w:val="00B61ED9"/>
    <w:rsid w:val="00B61EFA"/>
    <w:rsid w:val="00B62318"/>
    <w:rsid w:val="00B624DC"/>
    <w:rsid w:val="00B624DE"/>
    <w:rsid w:val="00B62680"/>
    <w:rsid w:val="00B63304"/>
    <w:rsid w:val="00B63837"/>
    <w:rsid w:val="00B639F7"/>
    <w:rsid w:val="00B63BCA"/>
    <w:rsid w:val="00B63C5C"/>
    <w:rsid w:val="00B63EA7"/>
    <w:rsid w:val="00B63EC0"/>
    <w:rsid w:val="00B63F0C"/>
    <w:rsid w:val="00B64238"/>
    <w:rsid w:val="00B643A3"/>
    <w:rsid w:val="00B64584"/>
    <w:rsid w:val="00B6458E"/>
    <w:rsid w:val="00B64769"/>
    <w:rsid w:val="00B6481C"/>
    <w:rsid w:val="00B648B2"/>
    <w:rsid w:val="00B64A3D"/>
    <w:rsid w:val="00B64A76"/>
    <w:rsid w:val="00B64AD3"/>
    <w:rsid w:val="00B64AF1"/>
    <w:rsid w:val="00B64B13"/>
    <w:rsid w:val="00B64C26"/>
    <w:rsid w:val="00B65130"/>
    <w:rsid w:val="00B655F1"/>
    <w:rsid w:val="00B65824"/>
    <w:rsid w:val="00B65997"/>
    <w:rsid w:val="00B65A1D"/>
    <w:rsid w:val="00B65CCF"/>
    <w:rsid w:val="00B65EF6"/>
    <w:rsid w:val="00B65F78"/>
    <w:rsid w:val="00B660A6"/>
    <w:rsid w:val="00B660CD"/>
    <w:rsid w:val="00B661B0"/>
    <w:rsid w:val="00B66659"/>
    <w:rsid w:val="00B668BA"/>
    <w:rsid w:val="00B669A1"/>
    <w:rsid w:val="00B66BBE"/>
    <w:rsid w:val="00B66D30"/>
    <w:rsid w:val="00B66F85"/>
    <w:rsid w:val="00B66FEA"/>
    <w:rsid w:val="00B67386"/>
    <w:rsid w:val="00B67466"/>
    <w:rsid w:val="00B678AD"/>
    <w:rsid w:val="00B67988"/>
    <w:rsid w:val="00B679D9"/>
    <w:rsid w:val="00B67A05"/>
    <w:rsid w:val="00B67B78"/>
    <w:rsid w:val="00B67C82"/>
    <w:rsid w:val="00B67D86"/>
    <w:rsid w:val="00B701BF"/>
    <w:rsid w:val="00B7034D"/>
    <w:rsid w:val="00B7073E"/>
    <w:rsid w:val="00B70914"/>
    <w:rsid w:val="00B70C9C"/>
    <w:rsid w:val="00B7112C"/>
    <w:rsid w:val="00B711D2"/>
    <w:rsid w:val="00B7154D"/>
    <w:rsid w:val="00B71564"/>
    <w:rsid w:val="00B7159A"/>
    <w:rsid w:val="00B715A6"/>
    <w:rsid w:val="00B71680"/>
    <w:rsid w:val="00B71883"/>
    <w:rsid w:val="00B718E5"/>
    <w:rsid w:val="00B71B5A"/>
    <w:rsid w:val="00B71D14"/>
    <w:rsid w:val="00B71E1B"/>
    <w:rsid w:val="00B71EFE"/>
    <w:rsid w:val="00B720B3"/>
    <w:rsid w:val="00B723AB"/>
    <w:rsid w:val="00B72615"/>
    <w:rsid w:val="00B7274E"/>
    <w:rsid w:val="00B7277D"/>
    <w:rsid w:val="00B728B5"/>
    <w:rsid w:val="00B72C68"/>
    <w:rsid w:val="00B72D03"/>
    <w:rsid w:val="00B73215"/>
    <w:rsid w:val="00B73611"/>
    <w:rsid w:val="00B73656"/>
    <w:rsid w:val="00B736C3"/>
    <w:rsid w:val="00B738EE"/>
    <w:rsid w:val="00B73D85"/>
    <w:rsid w:val="00B73F30"/>
    <w:rsid w:val="00B73F79"/>
    <w:rsid w:val="00B7409A"/>
    <w:rsid w:val="00B74143"/>
    <w:rsid w:val="00B742B2"/>
    <w:rsid w:val="00B74343"/>
    <w:rsid w:val="00B7474C"/>
    <w:rsid w:val="00B7494E"/>
    <w:rsid w:val="00B74A0E"/>
    <w:rsid w:val="00B74A3A"/>
    <w:rsid w:val="00B74AEB"/>
    <w:rsid w:val="00B74B7A"/>
    <w:rsid w:val="00B74EB4"/>
    <w:rsid w:val="00B74F5E"/>
    <w:rsid w:val="00B752F7"/>
    <w:rsid w:val="00B7530A"/>
    <w:rsid w:val="00B75408"/>
    <w:rsid w:val="00B75C78"/>
    <w:rsid w:val="00B760BA"/>
    <w:rsid w:val="00B7646A"/>
    <w:rsid w:val="00B764F7"/>
    <w:rsid w:val="00B765DB"/>
    <w:rsid w:val="00B767ED"/>
    <w:rsid w:val="00B7682A"/>
    <w:rsid w:val="00B76941"/>
    <w:rsid w:val="00B769E7"/>
    <w:rsid w:val="00B7716F"/>
    <w:rsid w:val="00B77393"/>
    <w:rsid w:val="00B774CF"/>
    <w:rsid w:val="00B77825"/>
    <w:rsid w:val="00B77A85"/>
    <w:rsid w:val="00B77ABF"/>
    <w:rsid w:val="00B8006B"/>
    <w:rsid w:val="00B802DB"/>
    <w:rsid w:val="00B80399"/>
    <w:rsid w:val="00B806EA"/>
    <w:rsid w:val="00B807DD"/>
    <w:rsid w:val="00B80A48"/>
    <w:rsid w:val="00B80C0B"/>
    <w:rsid w:val="00B80D0F"/>
    <w:rsid w:val="00B80D71"/>
    <w:rsid w:val="00B81071"/>
    <w:rsid w:val="00B81147"/>
    <w:rsid w:val="00B81618"/>
    <w:rsid w:val="00B81915"/>
    <w:rsid w:val="00B81A6A"/>
    <w:rsid w:val="00B81BC9"/>
    <w:rsid w:val="00B81F8A"/>
    <w:rsid w:val="00B82131"/>
    <w:rsid w:val="00B821CE"/>
    <w:rsid w:val="00B825FE"/>
    <w:rsid w:val="00B8279D"/>
    <w:rsid w:val="00B82874"/>
    <w:rsid w:val="00B8294F"/>
    <w:rsid w:val="00B82DAD"/>
    <w:rsid w:val="00B82F9C"/>
    <w:rsid w:val="00B83003"/>
    <w:rsid w:val="00B831A3"/>
    <w:rsid w:val="00B834CC"/>
    <w:rsid w:val="00B837AE"/>
    <w:rsid w:val="00B837B0"/>
    <w:rsid w:val="00B837D5"/>
    <w:rsid w:val="00B838BF"/>
    <w:rsid w:val="00B83A6D"/>
    <w:rsid w:val="00B83AD6"/>
    <w:rsid w:val="00B83B81"/>
    <w:rsid w:val="00B83C54"/>
    <w:rsid w:val="00B83DBF"/>
    <w:rsid w:val="00B84059"/>
    <w:rsid w:val="00B84094"/>
    <w:rsid w:val="00B84381"/>
    <w:rsid w:val="00B845F1"/>
    <w:rsid w:val="00B8471D"/>
    <w:rsid w:val="00B84883"/>
    <w:rsid w:val="00B84C7F"/>
    <w:rsid w:val="00B84CBC"/>
    <w:rsid w:val="00B84E62"/>
    <w:rsid w:val="00B84F9D"/>
    <w:rsid w:val="00B851C4"/>
    <w:rsid w:val="00B852C6"/>
    <w:rsid w:val="00B8543A"/>
    <w:rsid w:val="00B854E3"/>
    <w:rsid w:val="00B8570C"/>
    <w:rsid w:val="00B85AAD"/>
    <w:rsid w:val="00B85DEF"/>
    <w:rsid w:val="00B86134"/>
    <w:rsid w:val="00B86304"/>
    <w:rsid w:val="00B8641B"/>
    <w:rsid w:val="00B86422"/>
    <w:rsid w:val="00B86499"/>
    <w:rsid w:val="00B8672E"/>
    <w:rsid w:val="00B86980"/>
    <w:rsid w:val="00B86B8E"/>
    <w:rsid w:val="00B86C4E"/>
    <w:rsid w:val="00B86DCC"/>
    <w:rsid w:val="00B86E78"/>
    <w:rsid w:val="00B86F01"/>
    <w:rsid w:val="00B8709A"/>
    <w:rsid w:val="00B87148"/>
    <w:rsid w:val="00B872F3"/>
    <w:rsid w:val="00B8732B"/>
    <w:rsid w:val="00B875F7"/>
    <w:rsid w:val="00B878FB"/>
    <w:rsid w:val="00B87A51"/>
    <w:rsid w:val="00B87A63"/>
    <w:rsid w:val="00B87C3E"/>
    <w:rsid w:val="00B87E4C"/>
    <w:rsid w:val="00B906A4"/>
    <w:rsid w:val="00B90756"/>
    <w:rsid w:val="00B90799"/>
    <w:rsid w:val="00B9080A"/>
    <w:rsid w:val="00B90C09"/>
    <w:rsid w:val="00B90D4D"/>
    <w:rsid w:val="00B90EF3"/>
    <w:rsid w:val="00B91101"/>
    <w:rsid w:val="00B9119F"/>
    <w:rsid w:val="00B91224"/>
    <w:rsid w:val="00B9146A"/>
    <w:rsid w:val="00B9156D"/>
    <w:rsid w:val="00B916BB"/>
    <w:rsid w:val="00B916C5"/>
    <w:rsid w:val="00B9196A"/>
    <w:rsid w:val="00B91CAD"/>
    <w:rsid w:val="00B91CF2"/>
    <w:rsid w:val="00B91D67"/>
    <w:rsid w:val="00B91DF2"/>
    <w:rsid w:val="00B91FB2"/>
    <w:rsid w:val="00B923FA"/>
    <w:rsid w:val="00B9244D"/>
    <w:rsid w:val="00B9246C"/>
    <w:rsid w:val="00B92625"/>
    <w:rsid w:val="00B927E7"/>
    <w:rsid w:val="00B9289E"/>
    <w:rsid w:val="00B92A7A"/>
    <w:rsid w:val="00B92CF3"/>
    <w:rsid w:val="00B92D6B"/>
    <w:rsid w:val="00B92EB8"/>
    <w:rsid w:val="00B931BD"/>
    <w:rsid w:val="00B93200"/>
    <w:rsid w:val="00B9324D"/>
    <w:rsid w:val="00B934BC"/>
    <w:rsid w:val="00B93530"/>
    <w:rsid w:val="00B935CF"/>
    <w:rsid w:val="00B9381C"/>
    <w:rsid w:val="00B93BD7"/>
    <w:rsid w:val="00B93D07"/>
    <w:rsid w:val="00B93EBD"/>
    <w:rsid w:val="00B93F86"/>
    <w:rsid w:val="00B9403F"/>
    <w:rsid w:val="00B94289"/>
    <w:rsid w:val="00B945C3"/>
    <w:rsid w:val="00B948E7"/>
    <w:rsid w:val="00B949F1"/>
    <w:rsid w:val="00B94AEB"/>
    <w:rsid w:val="00B94B2A"/>
    <w:rsid w:val="00B94B48"/>
    <w:rsid w:val="00B94C55"/>
    <w:rsid w:val="00B94CCF"/>
    <w:rsid w:val="00B94CF9"/>
    <w:rsid w:val="00B95183"/>
    <w:rsid w:val="00B9557D"/>
    <w:rsid w:val="00B95775"/>
    <w:rsid w:val="00B95912"/>
    <w:rsid w:val="00B9593D"/>
    <w:rsid w:val="00B95AD4"/>
    <w:rsid w:val="00B95E03"/>
    <w:rsid w:val="00B9626B"/>
    <w:rsid w:val="00B9631D"/>
    <w:rsid w:val="00B963A7"/>
    <w:rsid w:val="00B96ADF"/>
    <w:rsid w:val="00B96B58"/>
    <w:rsid w:val="00B96CBA"/>
    <w:rsid w:val="00B96DF3"/>
    <w:rsid w:val="00B9707C"/>
    <w:rsid w:val="00B97173"/>
    <w:rsid w:val="00B973DF"/>
    <w:rsid w:val="00B975F0"/>
    <w:rsid w:val="00B976ED"/>
    <w:rsid w:val="00B9797E"/>
    <w:rsid w:val="00B97B26"/>
    <w:rsid w:val="00B97E2A"/>
    <w:rsid w:val="00B97E54"/>
    <w:rsid w:val="00B97FDD"/>
    <w:rsid w:val="00BA03EE"/>
    <w:rsid w:val="00BA0405"/>
    <w:rsid w:val="00BA0588"/>
    <w:rsid w:val="00BA080E"/>
    <w:rsid w:val="00BA0937"/>
    <w:rsid w:val="00BA0A17"/>
    <w:rsid w:val="00BA0A7D"/>
    <w:rsid w:val="00BA0A99"/>
    <w:rsid w:val="00BA0D15"/>
    <w:rsid w:val="00BA0EFA"/>
    <w:rsid w:val="00BA0FAC"/>
    <w:rsid w:val="00BA1209"/>
    <w:rsid w:val="00BA13E8"/>
    <w:rsid w:val="00BA14A0"/>
    <w:rsid w:val="00BA1516"/>
    <w:rsid w:val="00BA1571"/>
    <w:rsid w:val="00BA1854"/>
    <w:rsid w:val="00BA189C"/>
    <w:rsid w:val="00BA1915"/>
    <w:rsid w:val="00BA1D0B"/>
    <w:rsid w:val="00BA1E67"/>
    <w:rsid w:val="00BA22AC"/>
    <w:rsid w:val="00BA2561"/>
    <w:rsid w:val="00BA28F1"/>
    <w:rsid w:val="00BA3304"/>
    <w:rsid w:val="00BA339D"/>
    <w:rsid w:val="00BA37EA"/>
    <w:rsid w:val="00BA42FE"/>
    <w:rsid w:val="00BA4383"/>
    <w:rsid w:val="00BA4785"/>
    <w:rsid w:val="00BA48DF"/>
    <w:rsid w:val="00BA4913"/>
    <w:rsid w:val="00BA4B55"/>
    <w:rsid w:val="00BA4E44"/>
    <w:rsid w:val="00BA4E89"/>
    <w:rsid w:val="00BA4F17"/>
    <w:rsid w:val="00BA521E"/>
    <w:rsid w:val="00BA5242"/>
    <w:rsid w:val="00BA52AD"/>
    <w:rsid w:val="00BA5450"/>
    <w:rsid w:val="00BA5462"/>
    <w:rsid w:val="00BA5464"/>
    <w:rsid w:val="00BA5498"/>
    <w:rsid w:val="00BA5504"/>
    <w:rsid w:val="00BA56E2"/>
    <w:rsid w:val="00BA57ED"/>
    <w:rsid w:val="00BA5851"/>
    <w:rsid w:val="00BA586C"/>
    <w:rsid w:val="00BA591C"/>
    <w:rsid w:val="00BA5998"/>
    <w:rsid w:val="00BA59F1"/>
    <w:rsid w:val="00BA5ABF"/>
    <w:rsid w:val="00BA5B05"/>
    <w:rsid w:val="00BA5BB0"/>
    <w:rsid w:val="00BA5D0A"/>
    <w:rsid w:val="00BA5DDF"/>
    <w:rsid w:val="00BA5E33"/>
    <w:rsid w:val="00BA60AB"/>
    <w:rsid w:val="00BA6318"/>
    <w:rsid w:val="00BA63FA"/>
    <w:rsid w:val="00BA6474"/>
    <w:rsid w:val="00BA670D"/>
    <w:rsid w:val="00BA67B2"/>
    <w:rsid w:val="00BA6C47"/>
    <w:rsid w:val="00BA6D38"/>
    <w:rsid w:val="00BA6DC2"/>
    <w:rsid w:val="00BA6E9C"/>
    <w:rsid w:val="00BA6EA1"/>
    <w:rsid w:val="00BA6F69"/>
    <w:rsid w:val="00BA788B"/>
    <w:rsid w:val="00BB04B6"/>
    <w:rsid w:val="00BB0699"/>
    <w:rsid w:val="00BB0990"/>
    <w:rsid w:val="00BB0C22"/>
    <w:rsid w:val="00BB0C28"/>
    <w:rsid w:val="00BB0C30"/>
    <w:rsid w:val="00BB0E44"/>
    <w:rsid w:val="00BB0E69"/>
    <w:rsid w:val="00BB1043"/>
    <w:rsid w:val="00BB1128"/>
    <w:rsid w:val="00BB11BB"/>
    <w:rsid w:val="00BB13EA"/>
    <w:rsid w:val="00BB148C"/>
    <w:rsid w:val="00BB165E"/>
    <w:rsid w:val="00BB179B"/>
    <w:rsid w:val="00BB17C5"/>
    <w:rsid w:val="00BB1978"/>
    <w:rsid w:val="00BB1ABB"/>
    <w:rsid w:val="00BB1ADA"/>
    <w:rsid w:val="00BB1B41"/>
    <w:rsid w:val="00BB1B78"/>
    <w:rsid w:val="00BB1D20"/>
    <w:rsid w:val="00BB1E34"/>
    <w:rsid w:val="00BB1EAF"/>
    <w:rsid w:val="00BB269E"/>
    <w:rsid w:val="00BB2A15"/>
    <w:rsid w:val="00BB2A41"/>
    <w:rsid w:val="00BB2BE6"/>
    <w:rsid w:val="00BB2C84"/>
    <w:rsid w:val="00BB2D7D"/>
    <w:rsid w:val="00BB2E61"/>
    <w:rsid w:val="00BB2EA9"/>
    <w:rsid w:val="00BB315C"/>
    <w:rsid w:val="00BB3272"/>
    <w:rsid w:val="00BB3516"/>
    <w:rsid w:val="00BB354D"/>
    <w:rsid w:val="00BB38D3"/>
    <w:rsid w:val="00BB3A7F"/>
    <w:rsid w:val="00BB3CE0"/>
    <w:rsid w:val="00BB4080"/>
    <w:rsid w:val="00BB417F"/>
    <w:rsid w:val="00BB4782"/>
    <w:rsid w:val="00BB49BF"/>
    <w:rsid w:val="00BB4B07"/>
    <w:rsid w:val="00BB4EB6"/>
    <w:rsid w:val="00BB51E1"/>
    <w:rsid w:val="00BB561D"/>
    <w:rsid w:val="00BB58BC"/>
    <w:rsid w:val="00BB58CC"/>
    <w:rsid w:val="00BB5A42"/>
    <w:rsid w:val="00BB5C4F"/>
    <w:rsid w:val="00BB5C5D"/>
    <w:rsid w:val="00BB5C69"/>
    <w:rsid w:val="00BB5D41"/>
    <w:rsid w:val="00BB5D45"/>
    <w:rsid w:val="00BB5E42"/>
    <w:rsid w:val="00BB5EC5"/>
    <w:rsid w:val="00BB5F1A"/>
    <w:rsid w:val="00BB5FD6"/>
    <w:rsid w:val="00BB6147"/>
    <w:rsid w:val="00BB63AE"/>
    <w:rsid w:val="00BB6635"/>
    <w:rsid w:val="00BB6B43"/>
    <w:rsid w:val="00BB6DEE"/>
    <w:rsid w:val="00BB7210"/>
    <w:rsid w:val="00BB737A"/>
    <w:rsid w:val="00BB75C8"/>
    <w:rsid w:val="00BB763C"/>
    <w:rsid w:val="00BB771A"/>
    <w:rsid w:val="00BB79C3"/>
    <w:rsid w:val="00BB7C62"/>
    <w:rsid w:val="00BB7DF6"/>
    <w:rsid w:val="00BB7E1A"/>
    <w:rsid w:val="00BC002A"/>
    <w:rsid w:val="00BC0058"/>
    <w:rsid w:val="00BC0167"/>
    <w:rsid w:val="00BC0596"/>
    <w:rsid w:val="00BC05AE"/>
    <w:rsid w:val="00BC05FD"/>
    <w:rsid w:val="00BC07BE"/>
    <w:rsid w:val="00BC09FC"/>
    <w:rsid w:val="00BC0CD3"/>
    <w:rsid w:val="00BC0CD4"/>
    <w:rsid w:val="00BC0D00"/>
    <w:rsid w:val="00BC121E"/>
    <w:rsid w:val="00BC16FD"/>
    <w:rsid w:val="00BC181D"/>
    <w:rsid w:val="00BC18FA"/>
    <w:rsid w:val="00BC195E"/>
    <w:rsid w:val="00BC1DA8"/>
    <w:rsid w:val="00BC1E00"/>
    <w:rsid w:val="00BC1E3D"/>
    <w:rsid w:val="00BC2019"/>
    <w:rsid w:val="00BC2078"/>
    <w:rsid w:val="00BC2081"/>
    <w:rsid w:val="00BC239C"/>
    <w:rsid w:val="00BC259C"/>
    <w:rsid w:val="00BC27BA"/>
    <w:rsid w:val="00BC2972"/>
    <w:rsid w:val="00BC2C3A"/>
    <w:rsid w:val="00BC2CD4"/>
    <w:rsid w:val="00BC2F66"/>
    <w:rsid w:val="00BC2F8C"/>
    <w:rsid w:val="00BC338A"/>
    <w:rsid w:val="00BC3479"/>
    <w:rsid w:val="00BC355B"/>
    <w:rsid w:val="00BC3710"/>
    <w:rsid w:val="00BC3AD5"/>
    <w:rsid w:val="00BC3BAC"/>
    <w:rsid w:val="00BC3E09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4F39"/>
    <w:rsid w:val="00BC51DB"/>
    <w:rsid w:val="00BC54C1"/>
    <w:rsid w:val="00BC55FC"/>
    <w:rsid w:val="00BC564F"/>
    <w:rsid w:val="00BC576E"/>
    <w:rsid w:val="00BC5844"/>
    <w:rsid w:val="00BC5BEA"/>
    <w:rsid w:val="00BC5C7D"/>
    <w:rsid w:val="00BC5C81"/>
    <w:rsid w:val="00BC5CA7"/>
    <w:rsid w:val="00BC5DCB"/>
    <w:rsid w:val="00BC5DDB"/>
    <w:rsid w:val="00BC616D"/>
    <w:rsid w:val="00BC61B7"/>
    <w:rsid w:val="00BC61F8"/>
    <w:rsid w:val="00BC6684"/>
    <w:rsid w:val="00BC68F5"/>
    <w:rsid w:val="00BC69A2"/>
    <w:rsid w:val="00BC6D56"/>
    <w:rsid w:val="00BC709B"/>
    <w:rsid w:val="00BC7220"/>
    <w:rsid w:val="00BC7490"/>
    <w:rsid w:val="00BC74EA"/>
    <w:rsid w:val="00BC75DA"/>
    <w:rsid w:val="00BC765B"/>
    <w:rsid w:val="00BC79CB"/>
    <w:rsid w:val="00BC7BCC"/>
    <w:rsid w:val="00BC7C48"/>
    <w:rsid w:val="00BC7CF8"/>
    <w:rsid w:val="00BD0265"/>
    <w:rsid w:val="00BD042D"/>
    <w:rsid w:val="00BD0CFF"/>
    <w:rsid w:val="00BD0F5D"/>
    <w:rsid w:val="00BD10E7"/>
    <w:rsid w:val="00BD1296"/>
    <w:rsid w:val="00BD12D5"/>
    <w:rsid w:val="00BD1338"/>
    <w:rsid w:val="00BD137F"/>
    <w:rsid w:val="00BD1841"/>
    <w:rsid w:val="00BD1926"/>
    <w:rsid w:val="00BD1AD6"/>
    <w:rsid w:val="00BD1E2E"/>
    <w:rsid w:val="00BD1E6A"/>
    <w:rsid w:val="00BD1F3E"/>
    <w:rsid w:val="00BD1F8D"/>
    <w:rsid w:val="00BD1FDD"/>
    <w:rsid w:val="00BD200E"/>
    <w:rsid w:val="00BD202E"/>
    <w:rsid w:val="00BD24E0"/>
    <w:rsid w:val="00BD269A"/>
    <w:rsid w:val="00BD26A7"/>
    <w:rsid w:val="00BD27B9"/>
    <w:rsid w:val="00BD2B43"/>
    <w:rsid w:val="00BD2C42"/>
    <w:rsid w:val="00BD31D4"/>
    <w:rsid w:val="00BD336D"/>
    <w:rsid w:val="00BD34D2"/>
    <w:rsid w:val="00BD3771"/>
    <w:rsid w:val="00BD38D1"/>
    <w:rsid w:val="00BD38D2"/>
    <w:rsid w:val="00BD3B11"/>
    <w:rsid w:val="00BD3C60"/>
    <w:rsid w:val="00BD3E84"/>
    <w:rsid w:val="00BD3F8D"/>
    <w:rsid w:val="00BD424C"/>
    <w:rsid w:val="00BD46D8"/>
    <w:rsid w:val="00BD4B2D"/>
    <w:rsid w:val="00BD4E82"/>
    <w:rsid w:val="00BD4FCC"/>
    <w:rsid w:val="00BD5130"/>
    <w:rsid w:val="00BD5349"/>
    <w:rsid w:val="00BD54E2"/>
    <w:rsid w:val="00BD54F8"/>
    <w:rsid w:val="00BD5501"/>
    <w:rsid w:val="00BD5547"/>
    <w:rsid w:val="00BD55AC"/>
    <w:rsid w:val="00BD599D"/>
    <w:rsid w:val="00BD59D0"/>
    <w:rsid w:val="00BD5B4A"/>
    <w:rsid w:val="00BD5C05"/>
    <w:rsid w:val="00BD5C18"/>
    <w:rsid w:val="00BD5C1C"/>
    <w:rsid w:val="00BD5CB6"/>
    <w:rsid w:val="00BD5D8F"/>
    <w:rsid w:val="00BD5F2C"/>
    <w:rsid w:val="00BD5F64"/>
    <w:rsid w:val="00BD5FDC"/>
    <w:rsid w:val="00BD6037"/>
    <w:rsid w:val="00BD61C1"/>
    <w:rsid w:val="00BD6415"/>
    <w:rsid w:val="00BD65BA"/>
    <w:rsid w:val="00BD697F"/>
    <w:rsid w:val="00BD6BA0"/>
    <w:rsid w:val="00BD6C47"/>
    <w:rsid w:val="00BD6E68"/>
    <w:rsid w:val="00BD6F6B"/>
    <w:rsid w:val="00BD7111"/>
    <w:rsid w:val="00BD7346"/>
    <w:rsid w:val="00BD7756"/>
    <w:rsid w:val="00BD789C"/>
    <w:rsid w:val="00BD7D87"/>
    <w:rsid w:val="00BE000D"/>
    <w:rsid w:val="00BE0070"/>
    <w:rsid w:val="00BE0496"/>
    <w:rsid w:val="00BE05AC"/>
    <w:rsid w:val="00BE05F4"/>
    <w:rsid w:val="00BE0688"/>
    <w:rsid w:val="00BE070B"/>
    <w:rsid w:val="00BE0807"/>
    <w:rsid w:val="00BE08D0"/>
    <w:rsid w:val="00BE093D"/>
    <w:rsid w:val="00BE0975"/>
    <w:rsid w:val="00BE0AC2"/>
    <w:rsid w:val="00BE0BE1"/>
    <w:rsid w:val="00BE0CA7"/>
    <w:rsid w:val="00BE0DB9"/>
    <w:rsid w:val="00BE10AC"/>
    <w:rsid w:val="00BE10D4"/>
    <w:rsid w:val="00BE12E3"/>
    <w:rsid w:val="00BE1581"/>
    <w:rsid w:val="00BE1738"/>
    <w:rsid w:val="00BE1864"/>
    <w:rsid w:val="00BE1F4C"/>
    <w:rsid w:val="00BE2075"/>
    <w:rsid w:val="00BE2321"/>
    <w:rsid w:val="00BE23A3"/>
    <w:rsid w:val="00BE24F7"/>
    <w:rsid w:val="00BE2579"/>
    <w:rsid w:val="00BE27E5"/>
    <w:rsid w:val="00BE27FA"/>
    <w:rsid w:val="00BE27FC"/>
    <w:rsid w:val="00BE2A07"/>
    <w:rsid w:val="00BE2A5F"/>
    <w:rsid w:val="00BE2A77"/>
    <w:rsid w:val="00BE2C94"/>
    <w:rsid w:val="00BE2DDF"/>
    <w:rsid w:val="00BE2FAF"/>
    <w:rsid w:val="00BE313F"/>
    <w:rsid w:val="00BE32AA"/>
    <w:rsid w:val="00BE33E8"/>
    <w:rsid w:val="00BE3621"/>
    <w:rsid w:val="00BE36DC"/>
    <w:rsid w:val="00BE36F7"/>
    <w:rsid w:val="00BE3CA3"/>
    <w:rsid w:val="00BE3CC9"/>
    <w:rsid w:val="00BE3DC8"/>
    <w:rsid w:val="00BE416D"/>
    <w:rsid w:val="00BE4446"/>
    <w:rsid w:val="00BE44F3"/>
    <w:rsid w:val="00BE44FF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320"/>
    <w:rsid w:val="00BE54D9"/>
    <w:rsid w:val="00BE5689"/>
    <w:rsid w:val="00BE58C4"/>
    <w:rsid w:val="00BE5B26"/>
    <w:rsid w:val="00BE5F3E"/>
    <w:rsid w:val="00BE61B4"/>
    <w:rsid w:val="00BE62F2"/>
    <w:rsid w:val="00BE6412"/>
    <w:rsid w:val="00BE6453"/>
    <w:rsid w:val="00BE6579"/>
    <w:rsid w:val="00BE6590"/>
    <w:rsid w:val="00BE65E4"/>
    <w:rsid w:val="00BE66FA"/>
    <w:rsid w:val="00BE6A2B"/>
    <w:rsid w:val="00BE6AB3"/>
    <w:rsid w:val="00BE6FE3"/>
    <w:rsid w:val="00BE73C5"/>
    <w:rsid w:val="00BE753E"/>
    <w:rsid w:val="00BE76B2"/>
    <w:rsid w:val="00BE7763"/>
    <w:rsid w:val="00BE780E"/>
    <w:rsid w:val="00BE78DB"/>
    <w:rsid w:val="00BE7A27"/>
    <w:rsid w:val="00BE7A42"/>
    <w:rsid w:val="00BE7DA6"/>
    <w:rsid w:val="00BE7F78"/>
    <w:rsid w:val="00BF0044"/>
    <w:rsid w:val="00BF057B"/>
    <w:rsid w:val="00BF062A"/>
    <w:rsid w:val="00BF09C2"/>
    <w:rsid w:val="00BF0ACA"/>
    <w:rsid w:val="00BF0B90"/>
    <w:rsid w:val="00BF0FDD"/>
    <w:rsid w:val="00BF1019"/>
    <w:rsid w:val="00BF1053"/>
    <w:rsid w:val="00BF1247"/>
    <w:rsid w:val="00BF141C"/>
    <w:rsid w:val="00BF14CE"/>
    <w:rsid w:val="00BF14FE"/>
    <w:rsid w:val="00BF1562"/>
    <w:rsid w:val="00BF15C6"/>
    <w:rsid w:val="00BF1880"/>
    <w:rsid w:val="00BF18D2"/>
    <w:rsid w:val="00BF1B2D"/>
    <w:rsid w:val="00BF1BFF"/>
    <w:rsid w:val="00BF1D34"/>
    <w:rsid w:val="00BF1DFF"/>
    <w:rsid w:val="00BF1E7A"/>
    <w:rsid w:val="00BF1F8D"/>
    <w:rsid w:val="00BF1FA5"/>
    <w:rsid w:val="00BF2418"/>
    <w:rsid w:val="00BF29D7"/>
    <w:rsid w:val="00BF2A31"/>
    <w:rsid w:val="00BF2B53"/>
    <w:rsid w:val="00BF2BED"/>
    <w:rsid w:val="00BF2C22"/>
    <w:rsid w:val="00BF2CB6"/>
    <w:rsid w:val="00BF2E24"/>
    <w:rsid w:val="00BF30F3"/>
    <w:rsid w:val="00BF350C"/>
    <w:rsid w:val="00BF355A"/>
    <w:rsid w:val="00BF3786"/>
    <w:rsid w:val="00BF37F5"/>
    <w:rsid w:val="00BF3A97"/>
    <w:rsid w:val="00BF3AD1"/>
    <w:rsid w:val="00BF3F25"/>
    <w:rsid w:val="00BF4038"/>
    <w:rsid w:val="00BF408E"/>
    <w:rsid w:val="00BF4178"/>
    <w:rsid w:val="00BF41B4"/>
    <w:rsid w:val="00BF4257"/>
    <w:rsid w:val="00BF429E"/>
    <w:rsid w:val="00BF45D3"/>
    <w:rsid w:val="00BF46BC"/>
    <w:rsid w:val="00BF471F"/>
    <w:rsid w:val="00BF4994"/>
    <w:rsid w:val="00BF4C26"/>
    <w:rsid w:val="00BF4D5B"/>
    <w:rsid w:val="00BF507D"/>
    <w:rsid w:val="00BF50C2"/>
    <w:rsid w:val="00BF543E"/>
    <w:rsid w:val="00BF579C"/>
    <w:rsid w:val="00BF5840"/>
    <w:rsid w:val="00BF5850"/>
    <w:rsid w:val="00BF599C"/>
    <w:rsid w:val="00BF59C5"/>
    <w:rsid w:val="00BF59ED"/>
    <w:rsid w:val="00BF5AF1"/>
    <w:rsid w:val="00BF5D07"/>
    <w:rsid w:val="00BF5ECB"/>
    <w:rsid w:val="00BF5F3E"/>
    <w:rsid w:val="00BF6287"/>
    <w:rsid w:val="00BF6702"/>
    <w:rsid w:val="00BF6705"/>
    <w:rsid w:val="00BF6779"/>
    <w:rsid w:val="00BF6843"/>
    <w:rsid w:val="00BF6C8D"/>
    <w:rsid w:val="00BF7022"/>
    <w:rsid w:val="00BF70D6"/>
    <w:rsid w:val="00BF7945"/>
    <w:rsid w:val="00BF794E"/>
    <w:rsid w:val="00BF79CB"/>
    <w:rsid w:val="00BF7C5C"/>
    <w:rsid w:val="00BF7D8D"/>
    <w:rsid w:val="00BF7F6D"/>
    <w:rsid w:val="00BF7FFD"/>
    <w:rsid w:val="00C0003D"/>
    <w:rsid w:val="00C00197"/>
    <w:rsid w:val="00C001F1"/>
    <w:rsid w:val="00C00390"/>
    <w:rsid w:val="00C00425"/>
    <w:rsid w:val="00C005F8"/>
    <w:rsid w:val="00C00696"/>
    <w:rsid w:val="00C00B59"/>
    <w:rsid w:val="00C00D42"/>
    <w:rsid w:val="00C00DD3"/>
    <w:rsid w:val="00C00E47"/>
    <w:rsid w:val="00C00F5A"/>
    <w:rsid w:val="00C00FB8"/>
    <w:rsid w:val="00C0146C"/>
    <w:rsid w:val="00C01748"/>
    <w:rsid w:val="00C017DA"/>
    <w:rsid w:val="00C01945"/>
    <w:rsid w:val="00C019AA"/>
    <w:rsid w:val="00C01A01"/>
    <w:rsid w:val="00C01C9D"/>
    <w:rsid w:val="00C01D7A"/>
    <w:rsid w:val="00C01F1C"/>
    <w:rsid w:val="00C0201D"/>
    <w:rsid w:val="00C02060"/>
    <w:rsid w:val="00C020F2"/>
    <w:rsid w:val="00C02317"/>
    <w:rsid w:val="00C02401"/>
    <w:rsid w:val="00C02481"/>
    <w:rsid w:val="00C029D9"/>
    <w:rsid w:val="00C03143"/>
    <w:rsid w:val="00C031C6"/>
    <w:rsid w:val="00C033CF"/>
    <w:rsid w:val="00C03487"/>
    <w:rsid w:val="00C03A86"/>
    <w:rsid w:val="00C03A8B"/>
    <w:rsid w:val="00C03ABB"/>
    <w:rsid w:val="00C03B21"/>
    <w:rsid w:val="00C03B3A"/>
    <w:rsid w:val="00C03E34"/>
    <w:rsid w:val="00C03E3B"/>
    <w:rsid w:val="00C03FAA"/>
    <w:rsid w:val="00C04147"/>
    <w:rsid w:val="00C0421D"/>
    <w:rsid w:val="00C04331"/>
    <w:rsid w:val="00C04444"/>
    <w:rsid w:val="00C04567"/>
    <w:rsid w:val="00C045A4"/>
    <w:rsid w:val="00C049D1"/>
    <w:rsid w:val="00C04A18"/>
    <w:rsid w:val="00C04BEF"/>
    <w:rsid w:val="00C04CF7"/>
    <w:rsid w:val="00C04F0D"/>
    <w:rsid w:val="00C04F22"/>
    <w:rsid w:val="00C04F5D"/>
    <w:rsid w:val="00C05320"/>
    <w:rsid w:val="00C05721"/>
    <w:rsid w:val="00C0593B"/>
    <w:rsid w:val="00C05AC9"/>
    <w:rsid w:val="00C05AF5"/>
    <w:rsid w:val="00C0616C"/>
    <w:rsid w:val="00C0632D"/>
    <w:rsid w:val="00C06580"/>
    <w:rsid w:val="00C06630"/>
    <w:rsid w:val="00C06708"/>
    <w:rsid w:val="00C06781"/>
    <w:rsid w:val="00C06C48"/>
    <w:rsid w:val="00C06DF7"/>
    <w:rsid w:val="00C06EC2"/>
    <w:rsid w:val="00C0706E"/>
    <w:rsid w:val="00C0721C"/>
    <w:rsid w:val="00C07805"/>
    <w:rsid w:val="00C07A1E"/>
    <w:rsid w:val="00C07E51"/>
    <w:rsid w:val="00C07E80"/>
    <w:rsid w:val="00C07FBD"/>
    <w:rsid w:val="00C101EC"/>
    <w:rsid w:val="00C102FB"/>
    <w:rsid w:val="00C10427"/>
    <w:rsid w:val="00C104C9"/>
    <w:rsid w:val="00C104F5"/>
    <w:rsid w:val="00C10AB8"/>
    <w:rsid w:val="00C10C7A"/>
    <w:rsid w:val="00C10DE0"/>
    <w:rsid w:val="00C10E25"/>
    <w:rsid w:val="00C10E6E"/>
    <w:rsid w:val="00C10EE4"/>
    <w:rsid w:val="00C10F11"/>
    <w:rsid w:val="00C10FB5"/>
    <w:rsid w:val="00C1103D"/>
    <w:rsid w:val="00C110C3"/>
    <w:rsid w:val="00C11392"/>
    <w:rsid w:val="00C114FF"/>
    <w:rsid w:val="00C115E7"/>
    <w:rsid w:val="00C11627"/>
    <w:rsid w:val="00C1170A"/>
    <w:rsid w:val="00C1173C"/>
    <w:rsid w:val="00C1185F"/>
    <w:rsid w:val="00C11E0B"/>
    <w:rsid w:val="00C1208C"/>
    <w:rsid w:val="00C120B2"/>
    <w:rsid w:val="00C12158"/>
    <w:rsid w:val="00C121D7"/>
    <w:rsid w:val="00C12326"/>
    <w:rsid w:val="00C1232B"/>
    <w:rsid w:val="00C1234E"/>
    <w:rsid w:val="00C12409"/>
    <w:rsid w:val="00C12871"/>
    <w:rsid w:val="00C12889"/>
    <w:rsid w:val="00C128C6"/>
    <w:rsid w:val="00C129D7"/>
    <w:rsid w:val="00C12A67"/>
    <w:rsid w:val="00C12A71"/>
    <w:rsid w:val="00C1308D"/>
    <w:rsid w:val="00C133D9"/>
    <w:rsid w:val="00C13676"/>
    <w:rsid w:val="00C13858"/>
    <w:rsid w:val="00C13AD8"/>
    <w:rsid w:val="00C13D41"/>
    <w:rsid w:val="00C1434E"/>
    <w:rsid w:val="00C145B8"/>
    <w:rsid w:val="00C145F0"/>
    <w:rsid w:val="00C14783"/>
    <w:rsid w:val="00C1488F"/>
    <w:rsid w:val="00C149B7"/>
    <w:rsid w:val="00C14A08"/>
    <w:rsid w:val="00C14FB7"/>
    <w:rsid w:val="00C1502C"/>
    <w:rsid w:val="00C152C8"/>
    <w:rsid w:val="00C1559D"/>
    <w:rsid w:val="00C155CA"/>
    <w:rsid w:val="00C15B9E"/>
    <w:rsid w:val="00C15CFD"/>
    <w:rsid w:val="00C15D6E"/>
    <w:rsid w:val="00C16066"/>
    <w:rsid w:val="00C160AD"/>
    <w:rsid w:val="00C16195"/>
    <w:rsid w:val="00C16511"/>
    <w:rsid w:val="00C165C9"/>
    <w:rsid w:val="00C1662C"/>
    <w:rsid w:val="00C16748"/>
    <w:rsid w:val="00C167A7"/>
    <w:rsid w:val="00C16827"/>
    <w:rsid w:val="00C1686A"/>
    <w:rsid w:val="00C16C47"/>
    <w:rsid w:val="00C16C80"/>
    <w:rsid w:val="00C16D3C"/>
    <w:rsid w:val="00C16E8C"/>
    <w:rsid w:val="00C1701B"/>
    <w:rsid w:val="00C17034"/>
    <w:rsid w:val="00C171B5"/>
    <w:rsid w:val="00C171F7"/>
    <w:rsid w:val="00C173AE"/>
    <w:rsid w:val="00C17453"/>
    <w:rsid w:val="00C17703"/>
    <w:rsid w:val="00C17DBC"/>
    <w:rsid w:val="00C17E50"/>
    <w:rsid w:val="00C17F8E"/>
    <w:rsid w:val="00C200A4"/>
    <w:rsid w:val="00C200A8"/>
    <w:rsid w:val="00C20279"/>
    <w:rsid w:val="00C203D4"/>
    <w:rsid w:val="00C20551"/>
    <w:rsid w:val="00C2066C"/>
    <w:rsid w:val="00C20956"/>
    <w:rsid w:val="00C209E0"/>
    <w:rsid w:val="00C20A19"/>
    <w:rsid w:val="00C20A8D"/>
    <w:rsid w:val="00C20AF1"/>
    <w:rsid w:val="00C20CCA"/>
    <w:rsid w:val="00C20D1A"/>
    <w:rsid w:val="00C20DC8"/>
    <w:rsid w:val="00C20F53"/>
    <w:rsid w:val="00C21086"/>
    <w:rsid w:val="00C21271"/>
    <w:rsid w:val="00C21299"/>
    <w:rsid w:val="00C21321"/>
    <w:rsid w:val="00C21344"/>
    <w:rsid w:val="00C2139C"/>
    <w:rsid w:val="00C21777"/>
    <w:rsid w:val="00C21A17"/>
    <w:rsid w:val="00C22004"/>
    <w:rsid w:val="00C227B4"/>
    <w:rsid w:val="00C22938"/>
    <w:rsid w:val="00C22A95"/>
    <w:rsid w:val="00C22CC1"/>
    <w:rsid w:val="00C2325B"/>
    <w:rsid w:val="00C2326F"/>
    <w:rsid w:val="00C235B1"/>
    <w:rsid w:val="00C236D7"/>
    <w:rsid w:val="00C237FC"/>
    <w:rsid w:val="00C239A3"/>
    <w:rsid w:val="00C239CB"/>
    <w:rsid w:val="00C239DE"/>
    <w:rsid w:val="00C23C58"/>
    <w:rsid w:val="00C23DF6"/>
    <w:rsid w:val="00C23E51"/>
    <w:rsid w:val="00C23ECC"/>
    <w:rsid w:val="00C24492"/>
    <w:rsid w:val="00C246F2"/>
    <w:rsid w:val="00C24847"/>
    <w:rsid w:val="00C249FC"/>
    <w:rsid w:val="00C24A5F"/>
    <w:rsid w:val="00C24B02"/>
    <w:rsid w:val="00C24BDE"/>
    <w:rsid w:val="00C24C50"/>
    <w:rsid w:val="00C24D3F"/>
    <w:rsid w:val="00C24EF6"/>
    <w:rsid w:val="00C24F40"/>
    <w:rsid w:val="00C25117"/>
    <w:rsid w:val="00C2520C"/>
    <w:rsid w:val="00C25299"/>
    <w:rsid w:val="00C25305"/>
    <w:rsid w:val="00C254AC"/>
    <w:rsid w:val="00C25526"/>
    <w:rsid w:val="00C255EB"/>
    <w:rsid w:val="00C25617"/>
    <w:rsid w:val="00C25632"/>
    <w:rsid w:val="00C2573D"/>
    <w:rsid w:val="00C257EB"/>
    <w:rsid w:val="00C25A33"/>
    <w:rsid w:val="00C25FC9"/>
    <w:rsid w:val="00C2660B"/>
    <w:rsid w:val="00C2671D"/>
    <w:rsid w:val="00C26AEC"/>
    <w:rsid w:val="00C26BF6"/>
    <w:rsid w:val="00C26BFC"/>
    <w:rsid w:val="00C26C2D"/>
    <w:rsid w:val="00C26C78"/>
    <w:rsid w:val="00C27125"/>
    <w:rsid w:val="00C271B2"/>
    <w:rsid w:val="00C272B6"/>
    <w:rsid w:val="00C2730E"/>
    <w:rsid w:val="00C276D6"/>
    <w:rsid w:val="00C276EC"/>
    <w:rsid w:val="00C303BB"/>
    <w:rsid w:val="00C3059D"/>
    <w:rsid w:val="00C307D2"/>
    <w:rsid w:val="00C3080D"/>
    <w:rsid w:val="00C30890"/>
    <w:rsid w:val="00C30B6B"/>
    <w:rsid w:val="00C313AF"/>
    <w:rsid w:val="00C31422"/>
    <w:rsid w:val="00C31845"/>
    <w:rsid w:val="00C322B8"/>
    <w:rsid w:val="00C32AA8"/>
    <w:rsid w:val="00C32AE7"/>
    <w:rsid w:val="00C32AF3"/>
    <w:rsid w:val="00C32B87"/>
    <w:rsid w:val="00C32D8B"/>
    <w:rsid w:val="00C32E1C"/>
    <w:rsid w:val="00C32F54"/>
    <w:rsid w:val="00C33168"/>
    <w:rsid w:val="00C3338B"/>
    <w:rsid w:val="00C335B2"/>
    <w:rsid w:val="00C340A2"/>
    <w:rsid w:val="00C341AA"/>
    <w:rsid w:val="00C3434B"/>
    <w:rsid w:val="00C34654"/>
    <w:rsid w:val="00C34742"/>
    <w:rsid w:val="00C349AF"/>
    <w:rsid w:val="00C34C85"/>
    <w:rsid w:val="00C34E6E"/>
    <w:rsid w:val="00C34F02"/>
    <w:rsid w:val="00C34F84"/>
    <w:rsid w:val="00C35144"/>
    <w:rsid w:val="00C351B0"/>
    <w:rsid w:val="00C35202"/>
    <w:rsid w:val="00C3531C"/>
    <w:rsid w:val="00C35379"/>
    <w:rsid w:val="00C355D4"/>
    <w:rsid w:val="00C3561A"/>
    <w:rsid w:val="00C35666"/>
    <w:rsid w:val="00C357A9"/>
    <w:rsid w:val="00C35B75"/>
    <w:rsid w:val="00C35C5E"/>
    <w:rsid w:val="00C35CFC"/>
    <w:rsid w:val="00C35F43"/>
    <w:rsid w:val="00C35F8B"/>
    <w:rsid w:val="00C35F8E"/>
    <w:rsid w:val="00C36022"/>
    <w:rsid w:val="00C360CD"/>
    <w:rsid w:val="00C36216"/>
    <w:rsid w:val="00C363DD"/>
    <w:rsid w:val="00C36692"/>
    <w:rsid w:val="00C367CD"/>
    <w:rsid w:val="00C368F0"/>
    <w:rsid w:val="00C36E2A"/>
    <w:rsid w:val="00C370A4"/>
    <w:rsid w:val="00C37137"/>
    <w:rsid w:val="00C37174"/>
    <w:rsid w:val="00C378BA"/>
    <w:rsid w:val="00C3791C"/>
    <w:rsid w:val="00C37CB2"/>
    <w:rsid w:val="00C37DCA"/>
    <w:rsid w:val="00C37EE9"/>
    <w:rsid w:val="00C37FE6"/>
    <w:rsid w:val="00C40047"/>
    <w:rsid w:val="00C40112"/>
    <w:rsid w:val="00C408EE"/>
    <w:rsid w:val="00C40921"/>
    <w:rsid w:val="00C409DA"/>
    <w:rsid w:val="00C40A81"/>
    <w:rsid w:val="00C40BE4"/>
    <w:rsid w:val="00C40CF3"/>
    <w:rsid w:val="00C411B4"/>
    <w:rsid w:val="00C411DC"/>
    <w:rsid w:val="00C4121A"/>
    <w:rsid w:val="00C412D0"/>
    <w:rsid w:val="00C417B0"/>
    <w:rsid w:val="00C41912"/>
    <w:rsid w:val="00C419F7"/>
    <w:rsid w:val="00C41D7F"/>
    <w:rsid w:val="00C41DDA"/>
    <w:rsid w:val="00C41E9B"/>
    <w:rsid w:val="00C41EFD"/>
    <w:rsid w:val="00C41F76"/>
    <w:rsid w:val="00C4207A"/>
    <w:rsid w:val="00C420C0"/>
    <w:rsid w:val="00C420D2"/>
    <w:rsid w:val="00C426B7"/>
    <w:rsid w:val="00C426C3"/>
    <w:rsid w:val="00C42728"/>
    <w:rsid w:val="00C42B5F"/>
    <w:rsid w:val="00C42B78"/>
    <w:rsid w:val="00C42C44"/>
    <w:rsid w:val="00C42D7A"/>
    <w:rsid w:val="00C42D97"/>
    <w:rsid w:val="00C43125"/>
    <w:rsid w:val="00C43339"/>
    <w:rsid w:val="00C4333D"/>
    <w:rsid w:val="00C433ED"/>
    <w:rsid w:val="00C44291"/>
    <w:rsid w:val="00C442B7"/>
    <w:rsid w:val="00C44692"/>
    <w:rsid w:val="00C446CF"/>
    <w:rsid w:val="00C4470D"/>
    <w:rsid w:val="00C44753"/>
    <w:rsid w:val="00C44772"/>
    <w:rsid w:val="00C44774"/>
    <w:rsid w:val="00C4478B"/>
    <w:rsid w:val="00C44B31"/>
    <w:rsid w:val="00C44D20"/>
    <w:rsid w:val="00C44D37"/>
    <w:rsid w:val="00C44F45"/>
    <w:rsid w:val="00C454B0"/>
    <w:rsid w:val="00C4559B"/>
    <w:rsid w:val="00C456B4"/>
    <w:rsid w:val="00C45B2F"/>
    <w:rsid w:val="00C45C4C"/>
    <w:rsid w:val="00C4601B"/>
    <w:rsid w:val="00C4606C"/>
    <w:rsid w:val="00C463F1"/>
    <w:rsid w:val="00C46453"/>
    <w:rsid w:val="00C46653"/>
    <w:rsid w:val="00C466C0"/>
    <w:rsid w:val="00C46894"/>
    <w:rsid w:val="00C46952"/>
    <w:rsid w:val="00C46D3F"/>
    <w:rsid w:val="00C46D91"/>
    <w:rsid w:val="00C46EE6"/>
    <w:rsid w:val="00C4704B"/>
    <w:rsid w:val="00C47108"/>
    <w:rsid w:val="00C4718C"/>
    <w:rsid w:val="00C471F0"/>
    <w:rsid w:val="00C47291"/>
    <w:rsid w:val="00C4747C"/>
    <w:rsid w:val="00C47715"/>
    <w:rsid w:val="00C4790A"/>
    <w:rsid w:val="00C47EC3"/>
    <w:rsid w:val="00C47EF2"/>
    <w:rsid w:val="00C47F52"/>
    <w:rsid w:val="00C47F74"/>
    <w:rsid w:val="00C5012E"/>
    <w:rsid w:val="00C50187"/>
    <w:rsid w:val="00C501A9"/>
    <w:rsid w:val="00C5048F"/>
    <w:rsid w:val="00C50875"/>
    <w:rsid w:val="00C50915"/>
    <w:rsid w:val="00C509DA"/>
    <w:rsid w:val="00C50AEA"/>
    <w:rsid w:val="00C50B5A"/>
    <w:rsid w:val="00C50BA2"/>
    <w:rsid w:val="00C50BE9"/>
    <w:rsid w:val="00C50BEA"/>
    <w:rsid w:val="00C510BD"/>
    <w:rsid w:val="00C511AA"/>
    <w:rsid w:val="00C51287"/>
    <w:rsid w:val="00C514F3"/>
    <w:rsid w:val="00C5174E"/>
    <w:rsid w:val="00C5175C"/>
    <w:rsid w:val="00C519E7"/>
    <w:rsid w:val="00C51A17"/>
    <w:rsid w:val="00C51CE4"/>
    <w:rsid w:val="00C51D98"/>
    <w:rsid w:val="00C51EE5"/>
    <w:rsid w:val="00C5244C"/>
    <w:rsid w:val="00C52744"/>
    <w:rsid w:val="00C52A36"/>
    <w:rsid w:val="00C52C87"/>
    <w:rsid w:val="00C52DD8"/>
    <w:rsid w:val="00C530D1"/>
    <w:rsid w:val="00C53276"/>
    <w:rsid w:val="00C534FB"/>
    <w:rsid w:val="00C5354D"/>
    <w:rsid w:val="00C53583"/>
    <w:rsid w:val="00C5378A"/>
    <w:rsid w:val="00C537A2"/>
    <w:rsid w:val="00C539E7"/>
    <w:rsid w:val="00C53AA8"/>
    <w:rsid w:val="00C5426D"/>
    <w:rsid w:val="00C542B8"/>
    <w:rsid w:val="00C5450A"/>
    <w:rsid w:val="00C54694"/>
    <w:rsid w:val="00C54979"/>
    <w:rsid w:val="00C54CCB"/>
    <w:rsid w:val="00C55233"/>
    <w:rsid w:val="00C5537D"/>
    <w:rsid w:val="00C5541D"/>
    <w:rsid w:val="00C559AF"/>
    <w:rsid w:val="00C55D63"/>
    <w:rsid w:val="00C55E65"/>
    <w:rsid w:val="00C56232"/>
    <w:rsid w:val="00C562FA"/>
    <w:rsid w:val="00C5632B"/>
    <w:rsid w:val="00C563C1"/>
    <w:rsid w:val="00C5644D"/>
    <w:rsid w:val="00C56737"/>
    <w:rsid w:val="00C567CE"/>
    <w:rsid w:val="00C56B15"/>
    <w:rsid w:val="00C56CA0"/>
    <w:rsid w:val="00C56F59"/>
    <w:rsid w:val="00C56FA9"/>
    <w:rsid w:val="00C572AE"/>
    <w:rsid w:val="00C5734E"/>
    <w:rsid w:val="00C57AC9"/>
    <w:rsid w:val="00C57BD0"/>
    <w:rsid w:val="00C57BD7"/>
    <w:rsid w:val="00C57C01"/>
    <w:rsid w:val="00C57C9B"/>
    <w:rsid w:val="00C57C9F"/>
    <w:rsid w:val="00C57D89"/>
    <w:rsid w:val="00C57E00"/>
    <w:rsid w:val="00C57E36"/>
    <w:rsid w:val="00C600AB"/>
    <w:rsid w:val="00C60183"/>
    <w:rsid w:val="00C602C3"/>
    <w:rsid w:val="00C6036F"/>
    <w:rsid w:val="00C607A3"/>
    <w:rsid w:val="00C608AD"/>
    <w:rsid w:val="00C60A91"/>
    <w:rsid w:val="00C60C4B"/>
    <w:rsid w:val="00C60DFC"/>
    <w:rsid w:val="00C60FBF"/>
    <w:rsid w:val="00C610EB"/>
    <w:rsid w:val="00C612B5"/>
    <w:rsid w:val="00C6178C"/>
    <w:rsid w:val="00C618AD"/>
    <w:rsid w:val="00C618DD"/>
    <w:rsid w:val="00C61F77"/>
    <w:rsid w:val="00C62048"/>
    <w:rsid w:val="00C6219D"/>
    <w:rsid w:val="00C62229"/>
    <w:rsid w:val="00C6242C"/>
    <w:rsid w:val="00C62477"/>
    <w:rsid w:val="00C625AD"/>
    <w:rsid w:val="00C625B2"/>
    <w:rsid w:val="00C6263E"/>
    <w:rsid w:val="00C626CA"/>
    <w:rsid w:val="00C6276B"/>
    <w:rsid w:val="00C627E4"/>
    <w:rsid w:val="00C629B3"/>
    <w:rsid w:val="00C62A3F"/>
    <w:rsid w:val="00C62AB7"/>
    <w:rsid w:val="00C62B47"/>
    <w:rsid w:val="00C62B88"/>
    <w:rsid w:val="00C62D62"/>
    <w:rsid w:val="00C631E2"/>
    <w:rsid w:val="00C63513"/>
    <w:rsid w:val="00C63551"/>
    <w:rsid w:val="00C63605"/>
    <w:rsid w:val="00C637E7"/>
    <w:rsid w:val="00C637F0"/>
    <w:rsid w:val="00C63A03"/>
    <w:rsid w:val="00C63A24"/>
    <w:rsid w:val="00C63B06"/>
    <w:rsid w:val="00C63C9B"/>
    <w:rsid w:val="00C63E28"/>
    <w:rsid w:val="00C63E79"/>
    <w:rsid w:val="00C640B8"/>
    <w:rsid w:val="00C64102"/>
    <w:rsid w:val="00C64160"/>
    <w:rsid w:val="00C641D3"/>
    <w:rsid w:val="00C641EA"/>
    <w:rsid w:val="00C6477E"/>
    <w:rsid w:val="00C647EC"/>
    <w:rsid w:val="00C64A6F"/>
    <w:rsid w:val="00C64A9F"/>
    <w:rsid w:val="00C64D03"/>
    <w:rsid w:val="00C65017"/>
    <w:rsid w:val="00C6524F"/>
    <w:rsid w:val="00C659DD"/>
    <w:rsid w:val="00C65A48"/>
    <w:rsid w:val="00C65A74"/>
    <w:rsid w:val="00C65DD7"/>
    <w:rsid w:val="00C65EC3"/>
    <w:rsid w:val="00C6603A"/>
    <w:rsid w:val="00C66050"/>
    <w:rsid w:val="00C663E8"/>
    <w:rsid w:val="00C667F4"/>
    <w:rsid w:val="00C66989"/>
    <w:rsid w:val="00C669B9"/>
    <w:rsid w:val="00C66AC3"/>
    <w:rsid w:val="00C66B59"/>
    <w:rsid w:val="00C66BE1"/>
    <w:rsid w:val="00C67142"/>
    <w:rsid w:val="00C67419"/>
    <w:rsid w:val="00C6742A"/>
    <w:rsid w:val="00C677FC"/>
    <w:rsid w:val="00C67885"/>
    <w:rsid w:val="00C67963"/>
    <w:rsid w:val="00C6798F"/>
    <w:rsid w:val="00C67B24"/>
    <w:rsid w:val="00C67B8C"/>
    <w:rsid w:val="00C67D0A"/>
    <w:rsid w:val="00C67D79"/>
    <w:rsid w:val="00C67E06"/>
    <w:rsid w:val="00C7067A"/>
    <w:rsid w:val="00C707F3"/>
    <w:rsid w:val="00C70AC5"/>
    <w:rsid w:val="00C70AE9"/>
    <w:rsid w:val="00C70C6B"/>
    <w:rsid w:val="00C71188"/>
    <w:rsid w:val="00C7121E"/>
    <w:rsid w:val="00C714EB"/>
    <w:rsid w:val="00C71599"/>
    <w:rsid w:val="00C71650"/>
    <w:rsid w:val="00C71699"/>
    <w:rsid w:val="00C718BB"/>
    <w:rsid w:val="00C71B27"/>
    <w:rsid w:val="00C71C5A"/>
    <w:rsid w:val="00C71C86"/>
    <w:rsid w:val="00C71EBB"/>
    <w:rsid w:val="00C72100"/>
    <w:rsid w:val="00C7249F"/>
    <w:rsid w:val="00C726E1"/>
    <w:rsid w:val="00C72976"/>
    <w:rsid w:val="00C72A0E"/>
    <w:rsid w:val="00C72A70"/>
    <w:rsid w:val="00C72AA1"/>
    <w:rsid w:val="00C72B0D"/>
    <w:rsid w:val="00C72D42"/>
    <w:rsid w:val="00C72E99"/>
    <w:rsid w:val="00C72F75"/>
    <w:rsid w:val="00C730B8"/>
    <w:rsid w:val="00C73122"/>
    <w:rsid w:val="00C731A6"/>
    <w:rsid w:val="00C734CD"/>
    <w:rsid w:val="00C7350F"/>
    <w:rsid w:val="00C7362A"/>
    <w:rsid w:val="00C73640"/>
    <w:rsid w:val="00C736D2"/>
    <w:rsid w:val="00C73756"/>
    <w:rsid w:val="00C737D5"/>
    <w:rsid w:val="00C7383F"/>
    <w:rsid w:val="00C739B8"/>
    <w:rsid w:val="00C73A11"/>
    <w:rsid w:val="00C73BF1"/>
    <w:rsid w:val="00C73E7F"/>
    <w:rsid w:val="00C73F65"/>
    <w:rsid w:val="00C73FF9"/>
    <w:rsid w:val="00C741BC"/>
    <w:rsid w:val="00C741D8"/>
    <w:rsid w:val="00C74202"/>
    <w:rsid w:val="00C74338"/>
    <w:rsid w:val="00C74514"/>
    <w:rsid w:val="00C746A1"/>
    <w:rsid w:val="00C747E7"/>
    <w:rsid w:val="00C748A0"/>
    <w:rsid w:val="00C74A02"/>
    <w:rsid w:val="00C74A0D"/>
    <w:rsid w:val="00C74A27"/>
    <w:rsid w:val="00C74D6B"/>
    <w:rsid w:val="00C74E2D"/>
    <w:rsid w:val="00C7506C"/>
    <w:rsid w:val="00C75070"/>
    <w:rsid w:val="00C755CE"/>
    <w:rsid w:val="00C7570F"/>
    <w:rsid w:val="00C7572F"/>
    <w:rsid w:val="00C75921"/>
    <w:rsid w:val="00C75940"/>
    <w:rsid w:val="00C75A4D"/>
    <w:rsid w:val="00C75A6B"/>
    <w:rsid w:val="00C75AB8"/>
    <w:rsid w:val="00C75C60"/>
    <w:rsid w:val="00C761C9"/>
    <w:rsid w:val="00C767F3"/>
    <w:rsid w:val="00C7695D"/>
    <w:rsid w:val="00C76B9E"/>
    <w:rsid w:val="00C76C8B"/>
    <w:rsid w:val="00C76FE3"/>
    <w:rsid w:val="00C77072"/>
    <w:rsid w:val="00C77180"/>
    <w:rsid w:val="00C7731B"/>
    <w:rsid w:val="00C7737C"/>
    <w:rsid w:val="00C77BDA"/>
    <w:rsid w:val="00C77C79"/>
    <w:rsid w:val="00C77C7F"/>
    <w:rsid w:val="00C77D61"/>
    <w:rsid w:val="00C77D76"/>
    <w:rsid w:val="00C77D7B"/>
    <w:rsid w:val="00C77DEF"/>
    <w:rsid w:val="00C8012A"/>
    <w:rsid w:val="00C803BF"/>
    <w:rsid w:val="00C80574"/>
    <w:rsid w:val="00C8067A"/>
    <w:rsid w:val="00C806AE"/>
    <w:rsid w:val="00C807A0"/>
    <w:rsid w:val="00C807C3"/>
    <w:rsid w:val="00C807E5"/>
    <w:rsid w:val="00C80934"/>
    <w:rsid w:val="00C80B93"/>
    <w:rsid w:val="00C80BD4"/>
    <w:rsid w:val="00C80E5C"/>
    <w:rsid w:val="00C80F53"/>
    <w:rsid w:val="00C8113A"/>
    <w:rsid w:val="00C8119D"/>
    <w:rsid w:val="00C812CE"/>
    <w:rsid w:val="00C81315"/>
    <w:rsid w:val="00C815D0"/>
    <w:rsid w:val="00C81663"/>
    <w:rsid w:val="00C817FF"/>
    <w:rsid w:val="00C81A44"/>
    <w:rsid w:val="00C81A7D"/>
    <w:rsid w:val="00C81B53"/>
    <w:rsid w:val="00C81D78"/>
    <w:rsid w:val="00C8216F"/>
    <w:rsid w:val="00C82201"/>
    <w:rsid w:val="00C82255"/>
    <w:rsid w:val="00C822B8"/>
    <w:rsid w:val="00C82427"/>
    <w:rsid w:val="00C827E2"/>
    <w:rsid w:val="00C829A3"/>
    <w:rsid w:val="00C82B70"/>
    <w:rsid w:val="00C82D4A"/>
    <w:rsid w:val="00C82D76"/>
    <w:rsid w:val="00C83092"/>
    <w:rsid w:val="00C831F4"/>
    <w:rsid w:val="00C832E1"/>
    <w:rsid w:val="00C83414"/>
    <w:rsid w:val="00C83418"/>
    <w:rsid w:val="00C834BD"/>
    <w:rsid w:val="00C836D3"/>
    <w:rsid w:val="00C839A8"/>
    <w:rsid w:val="00C83A36"/>
    <w:rsid w:val="00C83F48"/>
    <w:rsid w:val="00C83FB7"/>
    <w:rsid w:val="00C84135"/>
    <w:rsid w:val="00C84150"/>
    <w:rsid w:val="00C843C9"/>
    <w:rsid w:val="00C845A4"/>
    <w:rsid w:val="00C84B27"/>
    <w:rsid w:val="00C84DD4"/>
    <w:rsid w:val="00C84DE0"/>
    <w:rsid w:val="00C84EBB"/>
    <w:rsid w:val="00C8500E"/>
    <w:rsid w:val="00C85260"/>
    <w:rsid w:val="00C85845"/>
    <w:rsid w:val="00C85C4F"/>
    <w:rsid w:val="00C85F4F"/>
    <w:rsid w:val="00C86123"/>
    <w:rsid w:val="00C86336"/>
    <w:rsid w:val="00C864EF"/>
    <w:rsid w:val="00C8657C"/>
    <w:rsid w:val="00C8665A"/>
    <w:rsid w:val="00C86D1D"/>
    <w:rsid w:val="00C8704A"/>
    <w:rsid w:val="00C87449"/>
    <w:rsid w:val="00C87481"/>
    <w:rsid w:val="00C874D8"/>
    <w:rsid w:val="00C87569"/>
    <w:rsid w:val="00C87635"/>
    <w:rsid w:val="00C8790C"/>
    <w:rsid w:val="00C87AA7"/>
    <w:rsid w:val="00C87B13"/>
    <w:rsid w:val="00C87E06"/>
    <w:rsid w:val="00C87EF5"/>
    <w:rsid w:val="00C90199"/>
    <w:rsid w:val="00C9024A"/>
    <w:rsid w:val="00C90333"/>
    <w:rsid w:val="00C90368"/>
    <w:rsid w:val="00C90590"/>
    <w:rsid w:val="00C907B0"/>
    <w:rsid w:val="00C90C1E"/>
    <w:rsid w:val="00C90E3E"/>
    <w:rsid w:val="00C90FAA"/>
    <w:rsid w:val="00C91189"/>
    <w:rsid w:val="00C914D1"/>
    <w:rsid w:val="00C9154A"/>
    <w:rsid w:val="00C918BB"/>
    <w:rsid w:val="00C919A5"/>
    <w:rsid w:val="00C91B02"/>
    <w:rsid w:val="00C91B07"/>
    <w:rsid w:val="00C91C1D"/>
    <w:rsid w:val="00C91CDC"/>
    <w:rsid w:val="00C920E8"/>
    <w:rsid w:val="00C9221E"/>
    <w:rsid w:val="00C929C7"/>
    <w:rsid w:val="00C92C1E"/>
    <w:rsid w:val="00C92EE8"/>
    <w:rsid w:val="00C930EF"/>
    <w:rsid w:val="00C93120"/>
    <w:rsid w:val="00C93129"/>
    <w:rsid w:val="00C9333E"/>
    <w:rsid w:val="00C93596"/>
    <w:rsid w:val="00C936EB"/>
    <w:rsid w:val="00C93A18"/>
    <w:rsid w:val="00C93D92"/>
    <w:rsid w:val="00C93F8B"/>
    <w:rsid w:val="00C94369"/>
    <w:rsid w:val="00C94592"/>
    <w:rsid w:val="00C946B3"/>
    <w:rsid w:val="00C94793"/>
    <w:rsid w:val="00C94A8A"/>
    <w:rsid w:val="00C94CC4"/>
    <w:rsid w:val="00C94DA8"/>
    <w:rsid w:val="00C951BA"/>
    <w:rsid w:val="00C951FB"/>
    <w:rsid w:val="00C953BB"/>
    <w:rsid w:val="00C9575D"/>
    <w:rsid w:val="00C957FA"/>
    <w:rsid w:val="00C95925"/>
    <w:rsid w:val="00C95C8E"/>
    <w:rsid w:val="00C95EF1"/>
    <w:rsid w:val="00C95FC3"/>
    <w:rsid w:val="00C960CC"/>
    <w:rsid w:val="00C96532"/>
    <w:rsid w:val="00C965EE"/>
    <w:rsid w:val="00C96716"/>
    <w:rsid w:val="00C96844"/>
    <w:rsid w:val="00C96B61"/>
    <w:rsid w:val="00C96C8F"/>
    <w:rsid w:val="00C96E9C"/>
    <w:rsid w:val="00C96FCA"/>
    <w:rsid w:val="00C96FFB"/>
    <w:rsid w:val="00C971A5"/>
    <w:rsid w:val="00C972A4"/>
    <w:rsid w:val="00C97364"/>
    <w:rsid w:val="00C97393"/>
    <w:rsid w:val="00C97494"/>
    <w:rsid w:val="00C9770A"/>
    <w:rsid w:val="00C97BF8"/>
    <w:rsid w:val="00C97C2F"/>
    <w:rsid w:val="00C97CA8"/>
    <w:rsid w:val="00C97E7C"/>
    <w:rsid w:val="00C97F76"/>
    <w:rsid w:val="00CA00D6"/>
    <w:rsid w:val="00CA015A"/>
    <w:rsid w:val="00CA024A"/>
    <w:rsid w:val="00CA0332"/>
    <w:rsid w:val="00CA0388"/>
    <w:rsid w:val="00CA03A6"/>
    <w:rsid w:val="00CA0758"/>
    <w:rsid w:val="00CA087A"/>
    <w:rsid w:val="00CA0A54"/>
    <w:rsid w:val="00CA0DCB"/>
    <w:rsid w:val="00CA0F98"/>
    <w:rsid w:val="00CA107E"/>
    <w:rsid w:val="00CA151F"/>
    <w:rsid w:val="00CA18AC"/>
    <w:rsid w:val="00CA1AB5"/>
    <w:rsid w:val="00CA1B8F"/>
    <w:rsid w:val="00CA1BEF"/>
    <w:rsid w:val="00CA1D0B"/>
    <w:rsid w:val="00CA1F84"/>
    <w:rsid w:val="00CA207C"/>
    <w:rsid w:val="00CA2214"/>
    <w:rsid w:val="00CA22A2"/>
    <w:rsid w:val="00CA2352"/>
    <w:rsid w:val="00CA24AF"/>
    <w:rsid w:val="00CA272D"/>
    <w:rsid w:val="00CA2924"/>
    <w:rsid w:val="00CA2997"/>
    <w:rsid w:val="00CA2B7D"/>
    <w:rsid w:val="00CA2C72"/>
    <w:rsid w:val="00CA2CCE"/>
    <w:rsid w:val="00CA2D85"/>
    <w:rsid w:val="00CA2D97"/>
    <w:rsid w:val="00CA2EA8"/>
    <w:rsid w:val="00CA3003"/>
    <w:rsid w:val="00CA3123"/>
    <w:rsid w:val="00CA322D"/>
    <w:rsid w:val="00CA3304"/>
    <w:rsid w:val="00CA3546"/>
    <w:rsid w:val="00CA3706"/>
    <w:rsid w:val="00CA3768"/>
    <w:rsid w:val="00CA38F2"/>
    <w:rsid w:val="00CA3D86"/>
    <w:rsid w:val="00CA3F9E"/>
    <w:rsid w:val="00CA419F"/>
    <w:rsid w:val="00CA41E6"/>
    <w:rsid w:val="00CA4271"/>
    <w:rsid w:val="00CA429C"/>
    <w:rsid w:val="00CA42CF"/>
    <w:rsid w:val="00CA4321"/>
    <w:rsid w:val="00CA4853"/>
    <w:rsid w:val="00CA4B12"/>
    <w:rsid w:val="00CA4BB8"/>
    <w:rsid w:val="00CA4BCF"/>
    <w:rsid w:val="00CA501D"/>
    <w:rsid w:val="00CA50AA"/>
    <w:rsid w:val="00CA522D"/>
    <w:rsid w:val="00CA5308"/>
    <w:rsid w:val="00CA53B2"/>
    <w:rsid w:val="00CA53D4"/>
    <w:rsid w:val="00CA542B"/>
    <w:rsid w:val="00CA5456"/>
    <w:rsid w:val="00CA5532"/>
    <w:rsid w:val="00CA559E"/>
    <w:rsid w:val="00CA55C4"/>
    <w:rsid w:val="00CA55F6"/>
    <w:rsid w:val="00CA5637"/>
    <w:rsid w:val="00CA5842"/>
    <w:rsid w:val="00CA5874"/>
    <w:rsid w:val="00CA59F7"/>
    <w:rsid w:val="00CA5EA6"/>
    <w:rsid w:val="00CA5F77"/>
    <w:rsid w:val="00CA62A1"/>
    <w:rsid w:val="00CA63E5"/>
    <w:rsid w:val="00CA63F0"/>
    <w:rsid w:val="00CA65E9"/>
    <w:rsid w:val="00CA6642"/>
    <w:rsid w:val="00CA6739"/>
    <w:rsid w:val="00CA68A0"/>
    <w:rsid w:val="00CA6BC8"/>
    <w:rsid w:val="00CA706F"/>
    <w:rsid w:val="00CA70C5"/>
    <w:rsid w:val="00CA714A"/>
    <w:rsid w:val="00CA7397"/>
    <w:rsid w:val="00CA741C"/>
    <w:rsid w:val="00CA74A2"/>
    <w:rsid w:val="00CA7648"/>
    <w:rsid w:val="00CA76C3"/>
    <w:rsid w:val="00CA7981"/>
    <w:rsid w:val="00CA7A54"/>
    <w:rsid w:val="00CA7B57"/>
    <w:rsid w:val="00CA7C3A"/>
    <w:rsid w:val="00CA7D2F"/>
    <w:rsid w:val="00CA7F91"/>
    <w:rsid w:val="00CA7FDE"/>
    <w:rsid w:val="00CB03B8"/>
    <w:rsid w:val="00CB07C9"/>
    <w:rsid w:val="00CB09BD"/>
    <w:rsid w:val="00CB0B02"/>
    <w:rsid w:val="00CB11BF"/>
    <w:rsid w:val="00CB11E9"/>
    <w:rsid w:val="00CB130F"/>
    <w:rsid w:val="00CB14FB"/>
    <w:rsid w:val="00CB15B0"/>
    <w:rsid w:val="00CB175F"/>
    <w:rsid w:val="00CB23F0"/>
    <w:rsid w:val="00CB254F"/>
    <w:rsid w:val="00CB28F5"/>
    <w:rsid w:val="00CB2AF6"/>
    <w:rsid w:val="00CB2B11"/>
    <w:rsid w:val="00CB2B88"/>
    <w:rsid w:val="00CB2C40"/>
    <w:rsid w:val="00CB2F3B"/>
    <w:rsid w:val="00CB31C1"/>
    <w:rsid w:val="00CB3288"/>
    <w:rsid w:val="00CB32BB"/>
    <w:rsid w:val="00CB3367"/>
    <w:rsid w:val="00CB33AF"/>
    <w:rsid w:val="00CB37D3"/>
    <w:rsid w:val="00CB3848"/>
    <w:rsid w:val="00CB394F"/>
    <w:rsid w:val="00CB396E"/>
    <w:rsid w:val="00CB3B0B"/>
    <w:rsid w:val="00CB3B4E"/>
    <w:rsid w:val="00CB3D3D"/>
    <w:rsid w:val="00CB3EDD"/>
    <w:rsid w:val="00CB420B"/>
    <w:rsid w:val="00CB4282"/>
    <w:rsid w:val="00CB4427"/>
    <w:rsid w:val="00CB453E"/>
    <w:rsid w:val="00CB4568"/>
    <w:rsid w:val="00CB460E"/>
    <w:rsid w:val="00CB4984"/>
    <w:rsid w:val="00CB4EE4"/>
    <w:rsid w:val="00CB4F15"/>
    <w:rsid w:val="00CB4F79"/>
    <w:rsid w:val="00CB5265"/>
    <w:rsid w:val="00CB57D8"/>
    <w:rsid w:val="00CB58DA"/>
    <w:rsid w:val="00CB5977"/>
    <w:rsid w:val="00CB5DAD"/>
    <w:rsid w:val="00CB5E8D"/>
    <w:rsid w:val="00CB608C"/>
    <w:rsid w:val="00CB60DF"/>
    <w:rsid w:val="00CB6334"/>
    <w:rsid w:val="00CB64A1"/>
    <w:rsid w:val="00CB6532"/>
    <w:rsid w:val="00CB66A5"/>
    <w:rsid w:val="00CB6ABA"/>
    <w:rsid w:val="00CB6BF5"/>
    <w:rsid w:val="00CB6CF4"/>
    <w:rsid w:val="00CB75E4"/>
    <w:rsid w:val="00CB764E"/>
    <w:rsid w:val="00CB7754"/>
    <w:rsid w:val="00CB78A4"/>
    <w:rsid w:val="00CB7910"/>
    <w:rsid w:val="00CB7A52"/>
    <w:rsid w:val="00CB7A62"/>
    <w:rsid w:val="00CB7A65"/>
    <w:rsid w:val="00CB7ABA"/>
    <w:rsid w:val="00CB7B02"/>
    <w:rsid w:val="00CB7C79"/>
    <w:rsid w:val="00CB7E80"/>
    <w:rsid w:val="00CB7FA6"/>
    <w:rsid w:val="00CC0103"/>
    <w:rsid w:val="00CC0283"/>
    <w:rsid w:val="00CC030A"/>
    <w:rsid w:val="00CC0487"/>
    <w:rsid w:val="00CC0508"/>
    <w:rsid w:val="00CC05FE"/>
    <w:rsid w:val="00CC0749"/>
    <w:rsid w:val="00CC0848"/>
    <w:rsid w:val="00CC0984"/>
    <w:rsid w:val="00CC09F5"/>
    <w:rsid w:val="00CC0AF2"/>
    <w:rsid w:val="00CC0BE5"/>
    <w:rsid w:val="00CC0C6A"/>
    <w:rsid w:val="00CC0D2E"/>
    <w:rsid w:val="00CC0DEA"/>
    <w:rsid w:val="00CC0EA7"/>
    <w:rsid w:val="00CC0EAC"/>
    <w:rsid w:val="00CC0EF2"/>
    <w:rsid w:val="00CC0FDC"/>
    <w:rsid w:val="00CC10D9"/>
    <w:rsid w:val="00CC135F"/>
    <w:rsid w:val="00CC1794"/>
    <w:rsid w:val="00CC2177"/>
    <w:rsid w:val="00CC2188"/>
    <w:rsid w:val="00CC24B5"/>
    <w:rsid w:val="00CC25E7"/>
    <w:rsid w:val="00CC26BB"/>
    <w:rsid w:val="00CC26D2"/>
    <w:rsid w:val="00CC271A"/>
    <w:rsid w:val="00CC28AD"/>
    <w:rsid w:val="00CC2A28"/>
    <w:rsid w:val="00CC2C34"/>
    <w:rsid w:val="00CC2CE9"/>
    <w:rsid w:val="00CC2FE1"/>
    <w:rsid w:val="00CC2FF8"/>
    <w:rsid w:val="00CC30FD"/>
    <w:rsid w:val="00CC3100"/>
    <w:rsid w:val="00CC32DF"/>
    <w:rsid w:val="00CC37EC"/>
    <w:rsid w:val="00CC392C"/>
    <w:rsid w:val="00CC3A54"/>
    <w:rsid w:val="00CC3AA0"/>
    <w:rsid w:val="00CC3AC7"/>
    <w:rsid w:val="00CC3D78"/>
    <w:rsid w:val="00CC3E4E"/>
    <w:rsid w:val="00CC4465"/>
    <w:rsid w:val="00CC4567"/>
    <w:rsid w:val="00CC4583"/>
    <w:rsid w:val="00CC47D1"/>
    <w:rsid w:val="00CC480B"/>
    <w:rsid w:val="00CC4845"/>
    <w:rsid w:val="00CC501F"/>
    <w:rsid w:val="00CC5040"/>
    <w:rsid w:val="00CC5258"/>
    <w:rsid w:val="00CC52F1"/>
    <w:rsid w:val="00CC5587"/>
    <w:rsid w:val="00CC5824"/>
    <w:rsid w:val="00CC587E"/>
    <w:rsid w:val="00CC59DE"/>
    <w:rsid w:val="00CC5A79"/>
    <w:rsid w:val="00CC5A9C"/>
    <w:rsid w:val="00CC5D17"/>
    <w:rsid w:val="00CC61DC"/>
    <w:rsid w:val="00CC6238"/>
    <w:rsid w:val="00CC62D9"/>
    <w:rsid w:val="00CC643D"/>
    <w:rsid w:val="00CC6458"/>
    <w:rsid w:val="00CC64E3"/>
    <w:rsid w:val="00CC6984"/>
    <w:rsid w:val="00CC69E9"/>
    <w:rsid w:val="00CC6A18"/>
    <w:rsid w:val="00CC6A47"/>
    <w:rsid w:val="00CC6AAC"/>
    <w:rsid w:val="00CC6BB6"/>
    <w:rsid w:val="00CC6C2C"/>
    <w:rsid w:val="00CC6C31"/>
    <w:rsid w:val="00CC6CFF"/>
    <w:rsid w:val="00CC6E72"/>
    <w:rsid w:val="00CC7124"/>
    <w:rsid w:val="00CC71B4"/>
    <w:rsid w:val="00CC73B9"/>
    <w:rsid w:val="00CC73BC"/>
    <w:rsid w:val="00CC7636"/>
    <w:rsid w:val="00CC7752"/>
    <w:rsid w:val="00CC78D7"/>
    <w:rsid w:val="00CC7BF7"/>
    <w:rsid w:val="00CC7C15"/>
    <w:rsid w:val="00CC7CB7"/>
    <w:rsid w:val="00CC7E53"/>
    <w:rsid w:val="00CC7EF7"/>
    <w:rsid w:val="00CD001D"/>
    <w:rsid w:val="00CD0228"/>
    <w:rsid w:val="00CD02AA"/>
    <w:rsid w:val="00CD02D7"/>
    <w:rsid w:val="00CD0580"/>
    <w:rsid w:val="00CD0913"/>
    <w:rsid w:val="00CD0B67"/>
    <w:rsid w:val="00CD0CE9"/>
    <w:rsid w:val="00CD0DEC"/>
    <w:rsid w:val="00CD109A"/>
    <w:rsid w:val="00CD14C1"/>
    <w:rsid w:val="00CD18B5"/>
    <w:rsid w:val="00CD191B"/>
    <w:rsid w:val="00CD1926"/>
    <w:rsid w:val="00CD1AE3"/>
    <w:rsid w:val="00CD1E99"/>
    <w:rsid w:val="00CD1F94"/>
    <w:rsid w:val="00CD200C"/>
    <w:rsid w:val="00CD2096"/>
    <w:rsid w:val="00CD20E1"/>
    <w:rsid w:val="00CD225A"/>
    <w:rsid w:val="00CD2382"/>
    <w:rsid w:val="00CD25C2"/>
    <w:rsid w:val="00CD27B4"/>
    <w:rsid w:val="00CD27C1"/>
    <w:rsid w:val="00CD27D1"/>
    <w:rsid w:val="00CD27E7"/>
    <w:rsid w:val="00CD27F2"/>
    <w:rsid w:val="00CD296C"/>
    <w:rsid w:val="00CD29F8"/>
    <w:rsid w:val="00CD2B51"/>
    <w:rsid w:val="00CD2C17"/>
    <w:rsid w:val="00CD2E19"/>
    <w:rsid w:val="00CD323A"/>
    <w:rsid w:val="00CD34BD"/>
    <w:rsid w:val="00CD377A"/>
    <w:rsid w:val="00CD37A1"/>
    <w:rsid w:val="00CD37D4"/>
    <w:rsid w:val="00CD39A7"/>
    <w:rsid w:val="00CD3D1C"/>
    <w:rsid w:val="00CD3F4A"/>
    <w:rsid w:val="00CD40B8"/>
    <w:rsid w:val="00CD4214"/>
    <w:rsid w:val="00CD42E7"/>
    <w:rsid w:val="00CD4305"/>
    <w:rsid w:val="00CD454F"/>
    <w:rsid w:val="00CD470C"/>
    <w:rsid w:val="00CD4755"/>
    <w:rsid w:val="00CD4A44"/>
    <w:rsid w:val="00CD4ADF"/>
    <w:rsid w:val="00CD4F0F"/>
    <w:rsid w:val="00CD5212"/>
    <w:rsid w:val="00CD528D"/>
    <w:rsid w:val="00CD53BD"/>
    <w:rsid w:val="00CD5421"/>
    <w:rsid w:val="00CD551C"/>
    <w:rsid w:val="00CD56E5"/>
    <w:rsid w:val="00CD5A63"/>
    <w:rsid w:val="00CD5E76"/>
    <w:rsid w:val="00CD5F4B"/>
    <w:rsid w:val="00CD60D8"/>
    <w:rsid w:val="00CD6460"/>
    <w:rsid w:val="00CD6553"/>
    <w:rsid w:val="00CD6992"/>
    <w:rsid w:val="00CD69DB"/>
    <w:rsid w:val="00CD6D3E"/>
    <w:rsid w:val="00CD6F69"/>
    <w:rsid w:val="00CD710A"/>
    <w:rsid w:val="00CD748B"/>
    <w:rsid w:val="00CD74AA"/>
    <w:rsid w:val="00CD7918"/>
    <w:rsid w:val="00CD7AE7"/>
    <w:rsid w:val="00CD7BFD"/>
    <w:rsid w:val="00CE0213"/>
    <w:rsid w:val="00CE0672"/>
    <w:rsid w:val="00CE068C"/>
    <w:rsid w:val="00CE0718"/>
    <w:rsid w:val="00CE0842"/>
    <w:rsid w:val="00CE0FF2"/>
    <w:rsid w:val="00CE14D5"/>
    <w:rsid w:val="00CE1626"/>
    <w:rsid w:val="00CE16E3"/>
    <w:rsid w:val="00CE1BFA"/>
    <w:rsid w:val="00CE1E61"/>
    <w:rsid w:val="00CE22BE"/>
    <w:rsid w:val="00CE22EC"/>
    <w:rsid w:val="00CE22FD"/>
    <w:rsid w:val="00CE2706"/>
    <w:rsid w:val="00CE2835"/>
    <w:rsid w:val="00CE283E"/>
    <w:rsid w:val="00CE2A6B"/>
    <w:rsid w:val="00CE2C34"/>
    <w:rsid w:val="00CE2D00"/>
    <w:rsid w:val="00CE2D3E"/>
    <w:rsid w:val="00CE2E93"/>
    <w:rsid w:val="00CE3007"/>
    <w:rsid w:val="00CE3195"/>
    <w:rsid w:val="00CE3203"/>
    <w:rsid w:val="00CE3227"/>
    <w:rsid w:val="00CE3366"/>
    <w:rsid w:val="00CE365D"/>
    <w:rsid w:val="00CE36C8"/>
    <w:rsid w:val="00CE3A4B"/>
    <w:rsid w:val="00CE3ABA"/>
    <w:rsid w:val="00CE3BAE"/>
    <w:rsid w:val="00CE3C66"/>
    <w:rsid w:val="00CE4226"/>
    <w:rsid w:val="00CE443F"/>
    <w:rsid w:val="00CE45B0"/>
    <w:rsid w:val="00CE4F45"/>
    <w:rsid w:val="00CE4FD3"/>
    <w:rsid w:val="00CE5081"/>
    <w:rsid w:val="00CE526C"/>
    <w:rsid w:val="00CE52D6"/>
    <w:rsid w:val="00CE53C6"/>
    <w:rsid w:val="00CE55F2"/>
    <w:rsid w:val="00CE58AD"/>
    <w:rsid w:val="00CE598C"/>
    <w:rsid w:val="00CE5A80"/>
    <w:rsid w:val="00CE5B51"/>
    <w:rsid w:val="00CE6059"/>
    <w:rsid w:val="00CE61F2"/>
    <w:rsid w:val="00CE621A"/>
    <w:rsid w:val="00CE640A"/>
    <w:rsid w:val="00CE651A"/>
    <w:rsid w:val="00CE656B"/>
    <w:rsid w:val="00CE6590"/>
    <w:rsid w:val="00CE6B9E"/>
    <w:rsid w:val="00CE6C77"/>
    <w:rsid w:val="00CE6DF6"/>
    <w:rsid w:val="00CE6E0F"/>
    <w:rsid w:val="00CE74AF"/>
    <w:rsid w:val="00CE78B5"/>
    <w:rsid w:val="00CE7967"/>
    <w:rsid w:val="00CE79F2"/>
    <w:rsid w:val="00CE7B48"/>
    <w:rsid w:val="00CE7B6E"/>
    <w:rsid w:val="00CE7BC6"/>
    <w:rsid w:val="00CE7E01"/>
    <w:rsid w:val="00CE7F3B"/>
    <w:rsid w:val="00CF0381"/>
    <w:rsid w:val="00CF055D"/>
    <w:rsid w:val="00CF08DC"/>
    <w:rsid w:val="00CF0C6E"/>
    <w:rsid w:val="00CF0D69"/>
    <w:rsid w:val="00CF0D6C"/>
    <w:rsid w:val="00CF1260"/>
    <w:rsid w:val="00CF151D"/>
    <w:rsid w:val="00CF15AC"/>
    <w:rsid w:val="00CF1701"/>
    <w:rsid w:val="00CF1753"/>
    <w:rsid w:val="00CF19DC"/>
    <w:rsid w:val="00CF1BCB"/>
    <w:rsid w:val="00CF1DE5"/>
    <w:rsid w:val="00CF1EAB"/>
    <w:rsid w:val="00CF1FAA"/>
    <w:rsid w:val="00CF2013"/>
    <w:rsid w:val="00CF20F7"/>
    <w:rsid w:val="00CF210D"/>
    <w:rsid w:val="00CF21E5"/>
    <w:rsid w:val="00CF21F9"/>
    <w:rsid w:val="00CF2850"/>
    <w:rsid w:val="00CF2992"/>
    <w:rsid w:val="00CF2DB3"/>
    <w:rsid w:val="00CF30AD"/>
    <w:rsid w:val="00CF31F6"/>
    <w:rsid w:val="00CF3359"/>
    <w:rsid w:val="00CF3377"/>
    <w:rsid w:val="00CF3624"/>
    <w:rsid w:val="00CF367D"/>
    <w:rsid w:val="00CF385B"/>
    <w:rsid w:val="00CF39D0"/>
    <w:rsid w:val="00CF3BE9"/>
    <w:rsid w:val="00CF3FE8"/>
    <w:rsid w:val="00CF40BE"/>
    <w:rsid w:val="00CF421C"/>
    <w:rsid w:val="00CF4449"/>
    <w:rsid w:val="00CF44DD"/>
    <w:rsid w:val="00CF4659"/>
    <w:rsid w:val="00CF4898"/>
    <w:rsid w:val="00CF4B04"/>
    <w:rsid w:val="00CF4B32"/>
    <w:rsid w:val="00CF4C11"/>
    <w:rsid w:val="00CF4D86"/>
    <w:rsid w:val="00CF5052"/>
    <w:rsid w:val="00CF508C"/>
    <w:rsid w:val="00CF535B"/>
    <w:rsid w:val="00CF56EF"/>
    <w:rsid w:val="00CF59FF"/>
    <w:rsid w:val="00CF5DA1"/>
    <w:rsid w:val="00CF626E"/>
    <w:rsid w:val="00CF644F"/>
    <w:rsid w:val="00CF64BA"/>
    <w:rsid w:val="00CF654E"/>
    <w:rsid w:val="00CF681E"/>
    <w:rsid w:val="00CF68F6"/>
    <w:rsid w:val="00CF6953"/>
    <w:rsid w:val="00CF6E44"/>
    <w:rsid w:val="00CF74A3"/>
    <w:rsid w:val="00CF7584"/>
    <w:rsid w:val="00CF789A"/>
    <w:rsid w:val="00CF78B3"/>
    <w:rsid w:val="00CF78DF"/>
    <w:rsid w:val="00CF7A2C"/>
    <w:rsid w:val="00CF7B87"/>
    <w:rsid w:val="00CF7EBE"/>
    <w:rsid w:val="00D00593"/>
    <w:rsid w:val="00D005DD"/>
    <w:rsid w:val="00D005FD"/>
    <w:rsid w:val="00D00684"/>
    <w:rsid w:val="00D009BB"/>
    <w:rsid w:val="00D00A8A"/>
    <w:rsid w:val="00D00ACA"/>
    <w:rsid w:val="00D00AFB"/>
    <w:rsid w:val="00D00C94"/>
    <w:rsid w:val="00D00F1B"/>
    <w:rsid w:val="00D01021"/>
    <w:rsid w:val="00D01187"/>
    <w:rsid w:val="00D011E1"/>
    <w:rsid w:val="00D012E7"/>
    <w:rsid w:val="00D01736"/>
    <w:rsid w:val="00D017A0"/>
    <w:rsid w:val="00D017D8"/>
    <w:rsid w:val="00D0198A"/>
    <w:rsid w:val="00D019A3"/>
    <w:rsid w:val="00D01A4A"/>
    <w:rsid w:val="00D01B6B"/>
    <w:rsid w:val="00D02242"/>
    <w:rsid w:val="00D022C2"/>
    <w:rsid w:val="00D025CB"/>
    <w:rsid w:val="00D0276F"/>
    <w:rsid w:val="00D027AA"/>
    <w:rsid w:val="00D02AA3"/>
    <w:rsid w:val="00D02AE8"/>
    <w:rsid w:val="00D02B59"/>
    <w:rsid w:val="00D02BBC"/>
    <w:rsid w:val="00D02EC1"/>
    <w:rsid w:val="00D02F54"/>
    <w:rsid w:val="00D03044"/>
    <w:rsid w:val="00D0317C"/>
    <w:rsid w:val="00D03240"/>
    <w:rsid w:val="00D03270"/>
    <w:rsid w:val="00D034DA"/>
    <w:rsid w:val="00D03625"/>
    <w:rsid w:val="00D03998"/>
    <w:rsid w:val="00D03A16"/>
    <w:rsid w:val="00D03A27"/>
    <w:rsid w:val="00D03BE2"/>
    <w:rsid w:val="00D03C5B"/>
    <w:rsid w:val="00D040E1"/>
    <w:rsid w:val="00D0453A"/>
    <w:rsid w:val="00D04854"/>
    <w:rsid w:val="00D048EF"/>
    <w:rsid w:val="00D04A3B"/>
    <w:rsid w:val="00D04A7B"/>
    <w:rsid w:val="00D04B9B"/>
    <w:rsid w:val="00D04D3B"/>
    <w:rsid w:val="00D04D6D"/>
    <w:rsid w:val="00D05117"/>
    <w:rsid w:val="00D05353"/>
    <w:rsid w:val="00D05797"/>
    <w:rsid w:val="00D05908"/>
    <w:rsid w:val="00D059BB"/>
    <w:rsid w:val="00D059E6"/>
    <w:rsid w:val="00D05B22"/>
    <w:rsid w:val="00D05D3D"/>
    <w:rsid w:val="00D05E7C"/>
    <w:rsid w:val="00D05F3F"/>
    <w:rsid w:val="00D05F64"/>
    <w:rsid w:val="00D06489"/>
    <w:rsid w:val="00D0668E"/>
    <w:rsid w:val="00D06749"/>
    <w:rsid w:val="00D06827"/>
    <w:rsid w:val="00D06A35"/>
    <w:rsid w:val="00D06AF7"/>
    <w:rsid w:val="00D06BA8"/>
    <w:rsid w:val="00D06FA2"/>
    <w:rsid w:val="00D07284"/>
    <w:rsid w:val="00D07369"/>
    <w:rsid w:val="00D07629"/>
    <w:rsid w:val="00D078CC"/>
    <w:rsid w:val="00D07BC2"/>
    <w:rsid w:val="00D07EB0"/>
    <w:rsid w:val="00D10029"/>
    <w:rsid w:val="00D1005E"/>
    <w:rsid w:val="00D102F9"/>
    <w:rsid w:val="00D10442"/>
    <w:rsid w:val="00D104C2"/>
    <w:rsid w:val="00D10508"/>
    <w:rsid w:val="00D10731"/>
    <w:rsid w:val="00D108F3"/>
    <w:rsid w:val="00D10973"/>
    <w:rsid w:val="00D10A0A"/>
    <w:rsid w:val="00D10A55"/>
    <w:rsid w:val="00D10D67"/>
    <w:rsid w:val="00D10D6D"/>
    <w:rsid w:val="00D1110C"/>
    <w:rsid w:val="00D11181"/>
    <w:rsid w:val="00D11266"/>
    <w:rsid w:val="00D11272"/>
    <w:rsid w:val="00D1137A"/>
    <w:rsid w:val="00D1148D"/>
    <w:rsid w:val="00D11983"/>
    <w:rsid w:val="00D11A56"/>
    <w:rsid w:val="00D11B3F"/>
    <w:rsid w:val="00D11D9C"/>
    <w:rsid w:val="00D11EC2"/>
    <w:rsid w:val="00D1226F"/>
    <w:rsid w:val="00D12AC1"/>
    <w:rsid w:val="00D12DF5"/>
    <w:rsid w:val="00D13041"/>
    <w:rsid w:val="00D13065"/>
    <w:rsid w:val="00D1372E"/>
    <w:rsid w:val="00D139D9"/>
    <w:rsid w:val="00D13A64"/>
    <w:rsid w:val="00D13C6A"/>
    <w:rsid w:val="00D13C6E"/>
    <w:rsid w:val="00D13E29"/>
    <w:rsid w:val="00D13F91"/>
    <w:rsid w:val="00D14361"/>
    <w:rsid w:val="00D1452D"/>
    <w:rsid w:val="00D14530"/>
    <w:rsid w:val="00D146D5"/>
    <w:rsid w:val="00D147C7"/>
    <w:rsid w:val="00D14B32"/>
    <w:rsid w:val="00D14CCD"/>
    <w:rsid w:val="00D15003"/>
    <w:rsid w:val="00D15177"/>
    <w:rsid w:val="00D1524D"/>
    <w:rsid w:val="00D1527E"/>
    <w:rsid w:val="00D1531D"/>
    <w:rsid w:val="00D15370"/>
    <w:rsid w:val="00D15422"/>
    <w:rsid w:val="00D15564"/>
    <w:rsid w:val="00D15687"/>
    <w:rsid w:val="00D15701"/>
    <w:rsid w:val="00D157B2"/>
    <w:rsid w:val="00D1581C"/>
    <w:rsid w:val="00D159CC"/>
    <w:rsid w:val="00D15B45"/>
    <w:rsid w:val="00D15FCC"/>
    <w:rsid w:val="00D1617B"/>
    <w:rsid w:val="00D16545"/>
    <w:rsid w:val="00D166D8"/>
    <w:rsid w:val="00D16779"/>
    <w:rsid w:val="00D16882"/>
    <w:rsid w:val="00D16B5C"/>
    <w:rsid w:val="00D16B70"/>
    <w:rsid w:val="00D16C4A"/>
    <w:rsid w:val="00D16C9A"/>
    <w:rsid w:val="00D16DDD"/>
    <w:rsid w:val="00D16F67"/>
    <w:rsid w:val="00D16FD4"/>
    <w:rsid w:val="00D172CF"/>
    <w:rsid w:val="00D178AD"/>
    <w:rsid w:val="00D17BCB"/>
    <w:rsid w:val="00D17C49"/>
    <w:rsid w:val="00D17E48"/>
    <w:rsid w:val="00D17F05"/>
    <w:rsid w:val="00D17F45"/>
    <w:rsid w:val="00D201B6"/>
    <w:rsid w:val="00D20214"/>
    <w:rsid w:val="00D202EC"/>
    <w:rsid w:val="00D202FF"/>
    <w:rsid w:val="00D20AA1"/>
    <w:rsid w:val="00D20B38"/>
    <w:rsid w:val="00D20E6A"/>
    <w:rsid w:val="00D20E8D"/>
    <w:rsid w:val="00D20FCA"/>
    <w:rsid w:val="00D2113F"/>
    <w:rsid w:val="00D2138B"/>
    <w:rsid w:val="00D213EE"/>
    <w:rsid w:val="00D21801"/>
    <w:rsid w:val="00D21B4C"/>
    <w:rsid w:val="00D21C91"/>
    <w:rsid w:val="00D21CAF"/>
    <w:rsid w:val="00D21D65"/>
    <w:rsid w:val="00D21DD1"/>
    <w:rsid w:val="00D21E81"/>
    <w:rsid w:val="00D21F1F"/>
    <w:rsid w:val="00D21FE4"/>
    <w:rsid w:val="00D22039"/>
    <w:rsid w:val="00D2209D"/>
    <w:rsid w:val="00D220EF"/>
    <w:rsid w:val="00D22110"/>
    <w:rsid w:val="00D2212F"/>
    <w:rsid w:val="00D224F7"/>
    <w:rsid w:val="00D225F9"/>
    <w:rsid w:val="00D2265C"/>
    <w:rsid w:val="00D228BD"/>
    <w:rsid w:val="00D2297C"/>
    <w:rsid w:val="00D22B3D"/>
    <w:rsid w:val="00D22B87"/>
    <w:rsid w:val="00D22BD2"/>
    <w:rsid w:val="00D22D63"/>
    <w:rsid w:val="00D22F30"/>
    <w:rsid w:val="00D2323F"/>
    <w:rsid w:val="00D23240"/>
    <w:rsid w:val="00D233A3"/>
    <w:rsid w:val="00D2359B"/>
    <w:rsid w:val="00D23610"/>
    <w:rsid w:val="00D2362C"/>
    <w:rsid w:val="00D236EB"/>
    <w:rsid w:val="00D23842"/>
    <w:rsid w:val="00D23AC8"/>
    <w:rsid w:val="00D23D10"/>
    <w:rsid w:val="00D23FBE"/>
    <w:rsid w:val="00D242BB"/>
    <w:rsid w:val="00D2438F"/>
    <w:rsid w:val="00D244EA"/>
    <w:rsid w:val="00D2450A"/>
    <w:rsid w:val="00D24810"/>
    <w:rsid w:val="00D24D18"/>
    <w:rsid w:val="00D2500E"/>
    <w:rsid w:val="00D251C9"/>
    <w:rsid w:val="00D25231"/>
    <w:rsid w:val="00D25263"/>
    <w:rsid w:val="00D252A7"/>
    <w:rsid w:val="00D254B5"/>
    <w:rsid w:val="00D2555A"/>
    <w:rsid w:val="00D25970"/>
    <w:rsid w:val="00D25A51"/>
    <w:rsid w:val="00D25ADA"/>
    <w:rsid w:val="00D25BD0"/>
    <w:rsid w:val="00D25EFD"/>
    <w:rsid w:val="00D25FF6"/>
    <w:rsid w:val="00D26048"/>
    <w:rsid w:val="00D265EA"/>
    <w:rsid w:val="00D2671D"/>
    <w:rsid w:val="00D267CA"/>
    <w:rsid w:val="00D26AA5"/>
    <w:rsid w:val="00D26B7E"/>
    <w:rsid w:val="00D26BC5"/>
    <w:rsid w:val="00D26D39"/>
    <w:rsid w:val="00D271BB"/>
    <w:rsid w:val="00D271CC"/>
    <w:rsid w:val="00D27243"/>
    <w:rsid w:val="00D272FA"/>
    <w:rsid w:val="00D277B3"/>
    <w:rsid w:val="00D278C6"/>
    <w:rsid w:val="00D27B16"/>
    <w:rsid w:val="00D27B1D"/>
    <w:rsid w:val="00D27DC3"/>
    <w:rsid w:val="00D27EE6"/>
    <w:rsid w:val="00D27EF6"/>
    <w:rsid w:val="00D305BA"/>
    <w:rsid w:val="00D306FF"/>
    <w:rsid w:val="00D307D2"/>
    <w:rsid w:val="00D30D50"/>
    <w:rsid w:val="00D31080"/>
    <w:rsid w:val="00D31095"/>
    <w:rsid w:val="00D31296"/>
    <w:rsid w:val="00D31426"/>
    <w:rsid w:val="00D316B5"/>
    <w:rsid w:val="00D31767"/>
    <w:rsid w:val="00D317F1"/>
    <w:rsid w:val="00D3187E"/>
    <w:rsid w:val="00D31A42"/>
    <w:rsid w:val="00D31C75"/>
    <w:rsid w:val="00D31C77"/>
    <w:rsid w:val="00D31CE2"/>
    <w:rsid w:val="00D31F15"/>
    <w:rsid w:val="00D31F1F"/>
    <w:rsid w:val="00D320E6"/>
    <w:rsid w:val="00D3217F"/>
    <w:rsid w:val="00D32779"/>
    <w:rsid w:val="00D329F8"/>
    <w:rsid w:val="00D32DF6"/>
    <w:rsid w:val="00D32E87"/>
    <w:rsid w:val="00D330C7"/>
    <w:rsid w:val="00D332AB"/>
    <w:rsid w:val="00D334ED"/>
    <w:rsid w:val="00D3360C"/>
    <w:rsid w:val="00D3386D"/>
    <w:rsid w:val="00D3396F"/>
    <w:rsid w:val="00D33AE2"/>
    <w:rsid w:val="00D33F94"/>
    <w:rsid w:val="00D34105"/>
    <w:rsid w:val="00D341EE"/>
    <w:rsid w:val="00D343D9"/>
    <w:rsid w:val="00D344D3"/>
    <w:rsid w:val="00D34C22"/>
    <w:rsid w:val="00D34ECB"/>
    <w:rsid w:val="00D350C4"/>
    <w:rsid w:val="00D35178"/>
    <w:rsid w:val="00D3520D"/>
    <w:rsid w:val="00D35356"/>
    <w:rsid w:val="00D354B8"/>
    <w:rsid w:val="00D35598"/>
    <w:rsid w:val="00D358B2"/>
    <w:rsid w:val="00D35A41"/>
    <w:rsid w:val="00D35BBD"/>
    <w:rsid w:val="00D35DDE"/>
    <w:rsid w:val="00D3600A"/>
    <w:rsid w:val="00D360A6"/>
    <w:rsid w:val="00D360F3"/>
    <w:rsid w:val="00D36300"/>
    <w:rsid w:val="00D3632D"/>
    <w:rsid w:val="00D36444"/>
    <w:rsid w:val="00D366E4"/>
    <w:rsid w:val="00D36744"/>
    <w:rsid w:val="00D369A4"/>
    <w:rsid w:val="00D36CD9"/>
    <w:rsid w:val="00D370AC"/>
    <w:rsid w:val="00D37253"/>
    <w:rsid w:val="00D37616"/>
    <w:rsid w:val="00D376DE"/>
    <w:rsid w:val="00D3779C"/>
    <w:rsid w:val="00D37B78"/>
    <w:rsid w:val="00D37CE3"/>
    <w:rsid w:val="00D37DB1"/>
    <w:rsid w:val="00D37E92"/>
    <w:rsid w:val="00D4001E"/>
    <w:rsid w:val="00D40539"/>
    <w:rsid w:val="00D406E2"/>
    <w:rsid w:val="00D4077F"/>
    <w:rsid w:val="00D409AF"/>
    <w:rsid w:val="00D40C45"/>
    <w:rsid w:val="00D40D9E"/>
    <w:rsid w:val="00D414AB"/>
    <w:rsid w:val="00D41517"/>
    <w:rsid w:val="00D415AB"/>
    <w:rsid w:val="00D4170D"/>
    <w:rsid w:val="00D41767"/>
    <w:rsid w:val="00D417A5"/>
    <w:rsid w:val="00D418FF"/>
    <w:rsid w:val="00D419C9"/>
    <w:rsid w:val="00D41CF1"/>
    <w:rsid w:val="00D41E87"/>
    <w:rsid w:val="00D41F86"/>
    <w:rsid w:val="00D42217"/>
    <w:rsid w:val="00D42235"/>
    <w:rsid w:val="00D422E0"/>
    <w:rsid w:val="00D4239F"/>
    <w:rsid w:val="00D4258B"/>
    <w:rsid w:val="00D42CC1"/>
    <w:rsid w:val="00D42F28"/>
    <w:rsid w:val="00D43134"/>
    <w:rsid w:val="00D432A6"/>
    <w:rsid w:val="00D432B4"/>
    <w:rsid w:val="00D43498"/>
    <w:rsid w:val="00D4362E"/>
    <w:rsid w:val="00D43667"/>
    <w:rsid w:val="00D4386E"/>
    <w:rsid w:val="00D43986"/>
    <w:rsid w:val="00D43C5A"/>
    <w:rsid w:val="00D43DDB"/>
    <w:rsid w:val="00D43F3D"/>
    <w:rsid w:val="00D4444A"/>
    <w:rsid w:val="00D44769"/>
    <w:rsid w:val="00D44805"/>
    <w:rsid w:val="00D44934"/>
    <w:rsid w:val="00D44DE0"/>
    <w:rsid w:val="00D44FE8"/>
    <w:rsid w:val="00D45065"/>
    <w:rsid w:val="00D45259"/>
    <w:rsid w:val="00D456F0"/>
    <w:rsid w:val="00D45847"/>
    <w:rsid w:val="00D45D7A"/>
    <w:rsid w:val="00D45FDC"/>
    <w:rsid w:val="00D46057"/>
    <w:rsid w:val="00D460F8"/>
    <w:rsid w:val="00D4611A"/>
    <w:rsid w:val="00D4620C"/>
    <w:rsid w:val="00D4644B"/>
    <w:rsid w:val="00D46527"/>
    <w:rsid w:val="00D465A8"/>
    <w:rsid w:val="00D46B14"/>
    <w:rsid w:val="00D46C0A"/>
    <w:rsid w:val="00D46EB6"/>
    <w:rsid w:val="00D46FC2"/>
    <w:rsid w:val="00D47283"/>
    <w:rsid w:val="00D47329"/>
    <w:rsid w:val="00D4749B"/>
    <w:rsid w:val="00D474AF"/>
    <w:rsid w:val="00D4764F"/>
    <w:rsid w:val="00D47813"/>
    <w:rsid w:val="00D47CE3"/>
    <w:rsid w:val="00D47DDB"/>
    <w:rsid w:val="00D50123"/>
    <w:rsid w:val="00D501A6"/>
    <w:rsid w:val="00D501C0"/>
    <w:rsid w:val="00D502B8"/>
    <w:rsid w:val="00D506DA"/>
    <w:rsid w:val="00D50855"/>
    <w:rsid w:val="00D50B85"/>
    <w:rsid w:val="00D50B97"/>
    <w:rsid w:val="00D50C9C"/>
    <w:rsid w:val="00D50DC8"/>
    <w:rsid w:val="00D50E30"/>
    <w:rsid w:val="00D5123F"/>
    <w:rsid w:val="00D513D2"/>
    <w:rsid w:val="00D51584"/>
    <w:rsid w:val="00D515F1"/>
    <w:rsid w:val="00D5189C"/>
    <w:rsid w:val="00D51941"/>
    <w:rsid w:val="00D51ECF"/>
    <w:rsid w:val="00D51FA4"/>
    <w:rsid w:val="00D52257"/>
    <w:rsid w:val="00D52329"/>
    <w:rsid w:val="00D52580"/>
    <w:rsid w:val="00D52754"/>
    <w:rsid w:val="00D52AC5"/>
    <w:rsid w:val="00D52C01"/>
    <w:rsid w:val="00D52D81"/>
    <w:rsid w:val="00D53096"/>
    <w:rsid w:val="00D530B3"/>
    <w:rsid w:val="00D5324A"/>
    <w:rsid w:val="00D532D5"/>
    <w:rsid w:val="00D53410"/>
    <w:rsid w:val="00D53429"/>
    <w:rsid w:val="00D5345C"/>
    <w:rsid w:val="00D53487"/>
    <w:rsid w:val="00D5349F"/>
    <w:rsid w:val="00D538A1"/>
    <w:rsid w:val="00D53980"/>
    <w:rsid w:val="00D53A99"/>
    <w:rsid w:val="00D53EAB"/>
    <w:rsid w:val="00D53EBA"/>
    <w:rsid w:val="00D54231"/>
    <w:rsid w:val="00D544DD"/>
    <w:rsid w:val="00D54614"/>
    <w:rsid w:val="00D54728"/>
    <w:rsid w:val="00D54929"/>
    <w:rsid w:val="00D54A03"/>
    <w:rsid w:val="00D54B6C"/>
    <w:rsid w:val="00D54BC6"/>
    <w:rsid w:val="00D54F5A"/>
    <w:rsid w:val="00D551B6"/>
    <w:rsid w:val="00D55271"/>
    <w:rsid w:val="00D55287"/>
    <w:rsid w:val="00D55439"/>
    <w:rsid w:val="00D556F7"/>
    <w:rsid w:val="00D557F5"/>
    <w:rsid w:val="00D5581B"/>
    <w:rsid w:val="00D55895"/>
    <w:rsid w:val="00D55B07"/>
    <w:rsid w:val="00D55E1E"/>
    <w:rsid w:val="00D560B1"/>
    <w:rsid w:val="00D56160"/>
    <w:rsid w:val="00D5618B"/>
    <w:rsid w:val="00D56258"/>
    <w:rsid w:val="00D56288"/>
    <w:rsid w:val="00D56389"/>
    <w:rsid w:val="00D56584"/>
    <w:rsid w:val="00D5689A"/>
    <w:rsid w:val="00D568E9"/>
    <w:rsid w:val="00D56BFB"/>
    <w:rsid w:val="00D56CA5"/>
    <w:rsid w:val="00D56D7E"/>
    <w:rsid w:val="00D56F6B"/>
    <w:rsid w:val="00D57088"/>
    <w:rsid w:val="00D5737B"/>
    <w:rsid w:val="00D574B3"/>
    <w:rsid w:val="00D575E4"/>
    <w:rsid w:val="00D57823"/>
    <w:rsid w:val="00D57892"/>
    <w:rsid w:val="00D57A7B"/>
    <w:rsid w:val="00D57AB7"/>
    <w:rsid w:val="00D57ADA"/>
    <w:rsid w:val="00D57B23"/>
    <w:rsid w:val="00D57BE5"/>
    <w:rsid w:val="00D57CCF"/>
    <w:rsid w:val="00D57E49"/>
    <w:rsid w:val="00D57EFC"/>
    <w:rsid w:val="00D57F1F"/>
    <w:rsid w:val="00D60132"/>
    <w:rsid w:val="00D60258"/>
    <w:rsid w:val="00D606C2"/>
    <w:rsid w:val="00D6078A"/>
    <w:rsid w:val="00D609DF"/>
    <w:rsid w:val="00D60A14"/>
    <w:rsid w:val="00D60AF8"/>
    <w:rsid w:val="00D60C35"/>
    <w:rsid w:val="00D60CBE"/>
    <w:rsid w:val="00D60CC6"/>
    <w:rsid w:val="00D60FAD"/>
    <w:rsid w:val="00D612B8"/>
    <w:rsid w:val="00D615DD"/>
    <w:rsid w:val="00D61653"/>
    <w:rsid w:val="00D616CC"/>
    <w:rsid w:val="00D61790"/>
    <w:rsid w:val="00D61901"/>
    <w:rsid w:val="00D61913"/>
    <w:rsid w:val="00D61A30"/>
    <w:rsid w:val="00D61CB0"/>
    <w:rsid w:val="00D61FAF"/>
    <w:rsid w:val="00D62005"/>
    <w:rsid w:val="00D621DE"/>
    <w:rsid w:val="00D62396"/>
    <w:rsid w:val="00D624B3"/>
    <w:rsid w:val="00D6272B"/>
    <w:rsid w:val="00D6299D"/>
    <w:rsid w:val="00D62B16"/>
    <w:rsid w:val="00D62B6E"/>
    <w:rsid w:val="00D62BD1"/>
    <w:rsid w:val="00D62C45"/>
    <w:rsid w:val="00D62C81"/>
    <w:rsid w:val="00D62D7D"/>
    <w:rsid w:val="00D62E15"/>
    <w:rsid w:val="00D62EF4"/>
    <w:rsid w:val="00D63109"/>
    <w:rsid w:val="00D6315C"/>
    <w:rsid w:val="00D631D2"/>
    <w:rsid w:val="00D632BE"/>
    <w:rsid w:val="00D633DA"/>
    <w:rsid w:val="00D63783"/>
    <w:rsid w:val="00D63824"/>
    <w:rsid w:val="00D63A0A"/>
    <w:rsid w:val="00D63A1A"/>
    <w:rsid w:val="00D63CF9"/>
    <w:rsid w:val="00D63D30"/>
    <w:rsid w:val="00D63D8D"/>
    <w:rsid w:val="00D63ECE"/>
    <w:rsid w:val="00D642A5"/>
    <w:rsid w:val="00D6462E"/>
    <w:rsid w:val="00D64B2D"/>
    <w:rsid w:val="00D64EA0"/>
    <w:rsid w:val="00D6517C"/>
    <w:rsid w:val="00D6530E"/>
    <w:rsid w:val="00D655FD"/>
    <w:rsid w:val="00D65656"/>
    <w:rsid w:val="00D658D4"/>
    <w:rsid w:val="00D65DBE"/>
    <w:rsid w:val="00D65DF6"/>
    <w:rsid w:val="00D65E22"/>
    <w:rsid w:val="00D65FA4"/>
    <w:rsid w:val="00D660FF"/>
    <w:rsid w:val="00D662C1"/>
    <w:rsid w:val="00D66818"/>
    <w:rsid w:val="00D668F7"/>
    <w:rsid w:val="00D66C46"/>
    <w:rsid w:val="00D66D6D"/>
    <w:rsid w:val="00D67184"/>
    <w:rsid w:val="00D672C9"/>
    <w:rsid w:val="00D672E4"/>
    <w:rsid w:val="00D67573"/>
    <w:rsid w:val="00D676F1"/>
    <w:rsid w:val="00D67A2D"/>
    <w:rsid w:val="00D67C6A"/>
    <w:rsid w:val="00D67CEA"/>
    <w:rsid w:val="00D67DC0"/>
    <w:rsid w:val="00D67EAE"/>
    <w:rsid w:val="00D67F06"/>
    <w:rsid w:val="00D700C8"/>
    <w:rsid w:val="00D70122"/>
    <w:rsid w:val="00D70999"/>
    <w:rsid w:val="00D70A09"/>
    <w:rsid w:val="00D70A58"/>
    <w:rsid w:val="00D70FDA"/>
    <w:rsid w:val="00D7153C"/>
    <w:rsid w:val="00D7167A"/>
    <w:rsid w:val="00D718A3"/>
    <w:rsid w:val="00D71C8F"/>
    <w:rsid w:val="00D71F13"/>
    <w:rsid w:val="00D723D6"/>
    <w:rsid w:val="00D723FB"/>
    <w:rsid w:val="00D7243D"/>
    <w:rsid w:val="00D727BB"/>
    <w:rsid w:val="00D72868"/>
    <w:rsid w:val="00D7290C"/>
    <w:rsid w:val="00D72AED"/>
    <w:rsid w:val="00D72B3D"/>
    <w:rsid w:val="00D72DAF"/>
    <w:rsid w:val="00D72FB4"/>
    <w:rsid w:val="00D731CB"/>
    <w:rsid w:val="00D73235"/>
    <w:rsid w:val="00D73497"/>
    <w:rsid w:val="00D73623"/>
    <w:rsid w:val="00D738C1"/>
    <w:rsid w:val="00D739E9"/>
    <w:rsid w:val="00D739F4"/>
    <w:rsid w:val="00D73AD4"/>
    <w:rsid w:val="00D74101"/>
    <w:rsid w:val="00D7458B"/>
    <w:rsid w:val="00D745F8"/>
    <w:rsid w:val="00D748EA"/>
    <w:rsid w:val="00D748F2"/>
    <w:rsid w:val="00D749AA"/>
    <w:rsid w:val="00D749AF"/>
    <w:rsid w:val="00D74A98"/>
    <w:rsid w:val="00D74DBF"/>
    <w:rsid w:val="00D74E05"/>
    <w:rsid w:val="00D74E51"/>
    <w:rsid w:val="00D74F7D"/>
    <w:rsid w:val="00D75057"/>
    <w:rsid w:val="00D75196"/>
    <w:rsid w:val="00D751AE"/>
    <w:rsid w:val="00D7532A"/>
    <w:rsid w:val="00D7538C"/>
    <w:rsid w:val="00D753B6"/>
    <w:rsid w:val="00D754B9"/>
    <w:rsid w:val="00D75511"/>
    <w:rsid w:val="00D75B0E"/>
    <w:rsid w:val="00D75D5C"/>
    <w:rsid w:val="00D76223"/>
    <w:rsid w:val="00D76374"/>
    <w:rsid w:val="00D764DC"/>
    <w:rsid w:val="00D768FE"/>
    <w:rsid w:val="00D76965"/>
    <w:rsid w:val="00D769A8"/>
    <w:rsid w:val="00D76B59"/>
    <w:rsid w:val="00D772E0"/>
    <w:rsid w:val="00D772FF"/>
    <w:rsid w:val="00D7746B"/>
    <w:rsid w:val="00D7750F"/>
    <w:rsid w:val="00D7754D"/>
    <w:rsid w:val="00D7778B"/>
    <w:rsid w:val="00D7787E"/>
    <w:rsid w:val="00D778CB"/>
    <w:rsid w:val="00D7797C"/>
    <w:rsid w:val="00D77A57"/>
    <w:rsid w:val="00D77E7B"/>
    <w:rsid w:val="00D77ECC"/>
    <w:rsid w:val="00D77FDA"/>
    <w:rsid w:val="00D77FEB"/>
    <w:rsid w:val="00D80190"/>
    <w:rsid w:val="00D802D3"/>
    <w:rsid w:val="00D80FF8"/>
    <w:rsid w:val="00D8130D"/>
    <w:rsid w:val="00D81567"/>
    <w:rsid w:val="00D817D5"/>
    <w:rsid w:val="00D819A8"/>
    <w:rsid w:val="00D81AF9"/>
    <w:rsid w:val="00D81BBF"/>
    <w:rsid w:val="00D81DB5"/>
    <w:rsid w:val="00D81EBA"/>
    <w:rsid w:val="00D82026"/>
    <w:rsid w:val="00D8206E"/>
    <w:rsid w:val="00D821A5"/>
    <w:rsid w:val="00D823E4"/>
    <w:rsid w:val="00D8247D"/>
    <w:rsid w:val="00D8296A"/>
    <w:rsid w:val="00D82C66"/>
    <w:rsid w:val="00D82E99"/>
    <w:rsid w:val="00D830D3"/>
    <w:rsid w:val="00D835F5"/>
    <w:rsid w:val="00D839A8"/>
    <w:rsid w:val="00D839B6"/>
    <w:rsid w:val="00D83A9C"/>
    <w:rsid w:val="00D83B34"/>
    <w:rsid w:val="00D83B7C"/>
    <w:rsid w:val="00D83BA2"/>
    <w:rsid w:val="00D83C03"/>
    <w:rsid w:val="00D83E8B"/>
    <w:rsid w:val="00D84097"/>
    <w:rsid w:val="00D842BB"/>
    <w:rsid w:val="00D842DE"/>
    <w:rsid w:val="00D84392"/>
    <w:rsid w:val="00D843E2"/>
    <w:rsid w:val="00D845B4"/>
    <w:rsid w:val="00D8465E"/>
    <w:rsid w:val="00D847F4"/>
    <w:rsid w:val="00D84BC7"/>
    <w:rsid w:val="00D84C9B"/>
    <w:rsid w:val="00D84E7D"/>
    <w:rsid w:val="00D84EC3"/>
    <w:rsid w:val="00D84ED9"/>
    <w:rsid w:val="00D85150"/>
    <w:rsid w:val="00D851DB"/>
    <w:rsid w:val="00D852AD"/>
    <w:rsid w:val="00D852F2"/>
    <w:rsid w:val="00D857B3"/>
    <w:rsid w:val="00D85884"/>
    <w:rsid w:val="00D85A39"/>
    <w:rsid w:val="00D85C00"/>
    <w:rsid w:val="00D85CD1"/>
    <w:rsid w:val="00D85E17"/>
    <w:rsid w:val="00D85E43"/>
    <w:rsid w:val="00D85F15"/>
    <w:rsid w:val="00D86005"/>
    <w:rsid w:val="00D861DB"/>
    <w:rsid w:val="00D865E3"/>
    <w:rsid w:val="00D86730"/>
    <w:rsid w:val="00D867FA"/>
    <w:rsid w:val="00D86832"/>
    <w:rsid w:val="00D86A07"/>
    <w:rsid w:val="00D86C06"/>
    <w:rsid w:val="00D86C2B"/>
    <w:rsid w:val="00D86D67"/>
    <w:rsid w:val="00D86E6B"/>
    <w:rsid w:val="00D86FEC"/>
    <w:rsid w:val="00D87115"/>
    <w:rsid w:val="00D8714F"/>
    <w:rsid w:val="00D87690"/>
    <w:rsid w:val="00D879A0"/>
    <w:rsid w:val="00D87B40"/>
    <w:rsid w:val="00D87BC3"/>
    <w:rsid w:val="00D9051B"/>
    <w:rsid w:val="00D9053C"/>
    <w:rsid w:val="00D9072A"/>
    <w:rsid w:val="00D907F5"/>
    <w:rsid w:val="00D908B7"/>
    <w:rsid w:val="00D9097C"/>
    <w:rsid w:val="00D90A1D"/>
    <w:rsid w:val="00D90D5D"/>
    <w:rsid w:val="00D90E1A"/>
    <w:rsid w:val="00D90E25"/>
    <w:rsid w:val="00D90F7F"/>
    <w:rsid w:val="00D91140"/>
    <w:rsid w:val="00D91179"/>
    <w:rsid w:val="00D911F0"/>
    <w:rsid w:val="00D91333"/>
    <w:rsid w:val="00D91370"/>
    <w:rsid w:val="00D913D7"/>
    <w:rsid w:val="00D9154B"/>
    <w:rsid w:val="00D9160D"/>
    <w:rsid w:val="00D91676"/>
    <w:rsid w:val="00D91D52"/>
    <w:rsid w:val="00D91D93"/>
    <w:rsid w:val="00D91DD0"/>
    <w:rsid w:val="00D91EF9"/>
    <w:rsid w:val="00D9201B"/>
    <w:rsid w:val="00D921CA"/>
    <w:rsid w:val="00D921CF"/>
    <w:rsid w:val="00D92545"/>
    <w:rsid w:val="00D9286B"/>
    <w:rsid w:val="00D9296C"/>
    <w:rsid w:val="00D929CF"/>
    <w:rsid w:val="00D92B82"/>
    <w:rsid w:val="00D92C6F"/>
    <w:rsid w:val="00D92C92"/>
    <w:rsid w:val="00D93044"/>
    <w:rsid w:val="00D9309F"/>
    <w:rsid w:val="00D9317E"/>
    <w:rsid w:val="00D931F2"/>
    <w:rsid w:val="00D935AB"/>
    <w:rsid w:val="00D937B5"/>
    <w:rsid w:val="00D937E0"/>
    <w:rsid w:val="00D938B8"/>
    <w:rsid w:val="00D93A2B"/>
    <w:rsid w:val="00D93A35"/>
    <w:rsid w:val="00D93A76"/>
    <w:rsid w:val="00D93CA8"/>
    <w:rsid w:val="00D93D2D"/>
    <w:rsid w:val="00D940C0"/>
    <w:rsid w:val="00D9412B"/>
    <w:rsid w:val="00D941F5"/>
    <w:rsid w:val="00D943C1"/>
    <w:rsid w:val="00D946E8"/>
    <w:rsid w:val="00D947B0"/>
    <w:rsid w:val="00D9491B"/>
    <w:rsid w:val="00D94B8F"/>
    <w:rsid w:val="00D94E3C"/>
    <w:rsid w:val="00D953C9"/>
    <w:rsid w:val="00D95473"/>
    <w:rsid w:val="00D957C4"/>
    <w:rsid w:val="00D959CC"/>
    <w:rsid w:val="00D95A28"/>
    <w:rsid w:val="00D95A38"/>
    <w:rsid w:val="00D95C79"/>
    <w:rsid w:val="00D95F00"/>
    <w:rsid w:val="00D95F82"/>
    <w:rsid w:val="00D963DF"/>
    <w:rsid w:val="00D96709"/>
    <w:rsid w:val="00D967AF"/>
    <w:rsid w:val="00D9687D"/>
    <w:rsid w:val="00D9689E"/>
    <w:rsid w:val="00D96BED"/>
    <w:rsid w:val="00D96D64"/>
    <w:rsid w:val="00D96F0B"/>
    <w:rsid w:val="00D97050"/>
    <w:rsid w:val="00D971B7"/>
    <w:rsid w:val="00D97358"/>
    <w:rsid w:val="00D9756C"/>
    <w:rsid w:val="00D975E0"/>
    <w:rsid w:val="00D97700"/>
    <w:rsid w:val="00D9777B"/>
    <w:rsid w:val="00D977CB"/>
    <w:rsid w:val="00D979B6"/>
    <w:rsid w:val="00D97A6E"/>
    <w:rsid w:val="00D97AE5"/>
    <w:rsid w:val="00D97CA7"/>
    <w:rsid w:val="00D97EE9"/>
    <w:rsid w:val="00DA00E8"/>
    <w:rsid w:val="00DA0166"/>
    <w:rsid w:val="00DA01A9"/>
    <w:rsid w:val="00DA0233"/>
    <w:rsid w:val="00DA039B"/>
    <w:rsid w:val="00DA03D5"/>
    <w:rsid w:val="00DA0414"/>
    <w:rsid w:val="00DA04E8"/>
    <w:rsid w:val="00DA097D"/>
    <w:rsid w:val="00DA0A66"/>
    <w:rsid w:val="00DA0B38"/>
    <w:rsid w:val="00DA0BB6"/>
    <w:rsid w:val="00DA0CBD"/>
    <w:rsid w:val="00DA0EB2"/>
    <w:rsid w:val="00DA10F6"/>
    <w:rsid w:val="00DA12E4"/>
    <w:rsid w:val="00DA1379"/>
    <w:rsid w:val="00DA14A4"/>
    <w:rsid w:val="00DA14F0"/>
    <w:rsid w:val="00DA18E9"/>
    <w:rsid w:val="00DA19B5"/>
    <w:rsid w:val="00DA1B72"/>
    <w:rsid w:val="00DA1BDC"/>
    <w:rsid w:val="00DA1C56"/>
    <w:rsid w:val="00DA1F17"/>
    <w:rsid w:val="00DA2081"/>
    <w:rsid w:val="00DA209D"/>
    <w:rsid w:val="00DA2385"/>
    <w:rsid w:val="00DA23D1"/>
    <w:rsid w:val="00DA2502"/>
    <w:rsid w:val="00DA2642"/>
    <w:rsid w:val="00DA2696"/>
    <w:rsid w:val="00DA2811"/>
    <w:rsid w:val="00DA2BC1"/>
    <w:rsid w:val="00DA2CB0"/>
    <w:rsid w:val="00DA2CE9"/>
    <w:rsid w:val="00DA2DC1"/>
    <w:rsid w:val="00DA2E71"/>
    <w:rsid w:val="00DA2F16"/>
    <w:rsid w:val="00DA2F2B"/>
    <w:rsid w:val="00DA2F2D"/>
    <w:rsid w:val="00DA311C"/>
    <w:rsid w:val="00DA32F5"/>
    <w:rsid w:val="00DA3333"/>
    <w:rsid w:val="00DA33AE"/>
    <w:rsid w:val="00DA363E"/>
    <w:rsid w:val="00DA3672"/>
    <w:rsid w:val="00DA3688"/>
    <w:rsid w:val="00DA375F"/>
    <w:rsid w:val="00DA383D"/>
    <w:rsid w:val="00DA38F8"/>
    <w:rsid w:val="00DA394E"/>
    <w:rsid w:val="00DA3CE4"/>
    <w:rsid w:val="00DA4037"/>
    <w:rsid w:val="00DA4134"/>
    <w:rsid w:val="00DA42EF"/>
    <w:rsid w:val="00DA4320"/>
    <w:rsid w:val="00DA43F8"/>
    <w:rsid w:val="00DA44BA"/>
    <w:rsid w:val="00DA45EC"/>
    <w:rsid w:val="00DA4610"/>
    <w:rsid w:val="00DA4836"/>
    <w:rsid w:val="00DA496F"/>
    <w:rsid w:val="00DA49B8"/>
    <w:rsid w:val="00DA4CB2"/>
    <w:rsid w:val="00DA4F29"/>
    <w:rsid w:val="00DA5357"/>
    <w:rsid w:val="00DA53B1"/>
    <w:rsid w:val="00DA5A68"/>
    <w:rsid w:val="00DA5A82"/>
    <w:rsid w:val="00DA5DDA"/>
    <w:rsid w:val="00DA5E74"/>
    <w:rsid w:val="00DA6040"/>
    <w:rsid w:val="00DA6263"/>
    <w:rsid w:val="00DA6353"/>
    <w:rsid w:val="00DA6359"/>
    <w:rsid w:val="00DA642D"/>
    <w:rsid w:val="00DA6805"/>
    <w:rsid w:val="00DA6BE0"/>
    <w:rsid w:val="00DA6C54"/>
    <w:rsid w:val="00DA6CD1"/>
    <w:rsid w:val="00DA6FAA"/>
    <w:rsid w:val="00DA757A"/>
    <w:rsid w:val="00DA7766"/>
    <w:rsid w:val="00DA77C9"/>
    <w:rsid w:val="00DA78CA"/>
    <w:rsid w:val="00DA7C8F"/>
    <w:rsid w:val="00DA7DEA"/>
    <w:rsid w:val="00DA7EE8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0E66"/>
    <w:rsid w:val="00DB1062"/>
    <w:rsid w:val="00DB106A"/>
    <w:rsid w:val="00DB117A"/>
    <w:rsid w:val="00DB1270"/>
    <w:rsid w:val="00DB1282"/>
    <w:rsid w:val="00DB1288"/>
    <w:rsid w:val="00DB12D1"/>
    <w:rsid w:val="00DB163E"/>
    <w:rsid w:val="00DB1718"/>
    <w:rsid w:val="00DB1880"/>
    <w:rsid w:val="00DB189F"/>
    <w:rsid w:val="00DB19D2"/>
    <w:rsid w:val="00DB1BC4"/>
    <w:rsid w:val="00DB1CA7"/>
    <w:rsid w:val="00DB1F1B"/>
    <w:rsid w:val="00DB221D"/>
    <w:rsid w:val="00DB225F"/>
    <w:rsid w:val="00DB276C"/>
    <w:rsid w:val="00DB2784"/>
    <w:rsid w:val="00DB29F4"/>
    <w:rsid w:val="00DB2AD7"/>
    <w:rsid w:val="00DB3297"/>
    <w:rsid w:val="00DB3353"/>
    <w:rsid w:val="00DB3AA6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78"/>
    <w:rsid w:val="00DB50B9"/>
    <w:rsid w:val="00DB5333"/>
    <w:rsid w:val="00DB534F"/>
    <w:rsid w:val="00DB540C"/>
    <w:rsid w:val="00DB554B"/>
    <w:rsid w:val="00DB56D9"/>
    <w:rsid w:val="00DB5ABB"/>
    <w:rsid w:val="00DB5AD2"/>
    <w:rsid w:val="00DB5BD8"/>
    <w:rsid w:val="00DB5C81"/>
    <w:rsid w:val="00DB63C9"/>
    <w:rsid w:val="00DB6405"/>
    <w:rsid w:val="00DB6495"/>
    <w:rsid w:val="00DB6532"/>
    <w:rsid w:val="00DB6594"/>
    <w:rsid w:val="00DB6705"/>
    <w:rsid w:val="00DB6BCA"/>
    <w:rsid w:val="00DB6C5C"/>
    <w:rsid w:val="00DB6D49"/>
    <w:rsid w:val="00DB6D63"/>
    <w:rsid w:val="00DB7103"/>
    <w:rsid w:val="00DB7119"/>
    <w:rsid w:val="00DB7185"/>
    <w:rsid w:val="00DB74B2"/>
    <w:rsid w:val="00DB75FB"/>
    <w:rsid w:val="00DB767A"/>
    <w:rsid w:val="00DB7727"/>
    <w:rsid w:val="00DB788F"/>
    <w:rsid w:val="00DB7E1E"/>
    <w:rsid w:val="00DC002B"/>
    <w:rsid w:val="00DC073C"/>
    <w:rsid w:val="00DC09B9"/>
    <w:rsid w:val="00DC0AFF"/>
    <w:rsid w:val="00DC0D8C"/>
    <w:rsid w:val="00DC0E0A"/>
    <w:rsid w:val="00DC0FD2"/>
    <w:rsid w:val="00DC12D5"/>
    <w:rsid w:val="00DC142F"/>
    <w:rsid w:val="00DC14CF"/>
    <w:rsid w:val="00DC15CA"/>
    <w:rsid w:val="00DC16C4"/>
    <w:rsid w:val="00DC16CB"/>
    <w:rsid w:val="00DC1870"/>
    <w:rsid w:val="00DC1CE9"/>
    <w:rsid w:val="00DC1D23"/>
    <w:rsid w:val="00DC1FF1"/>
    <w:rsid w:val="00DC20AC"/>
    <w:rsid w:val="00DC20E4"/>
    <w:rsid w:val="00DC2538"/>
    <w:rsid w:val="00DC26AA"/>
    <w:rsid w:val="00DC26FF"/>
    <w:rsid w:val="00DC276D"/>
    <w:rsid w:val="00DC2BE5"/>
    <w:rsid w:val="00DC2CD2"/>
    <w:rsid w:val="00DC2E26"/>
    <w:rsid w:val="00DC3289"/>
    <w:rsid w:val="00DC340A"/>
    <w:rsid w:val="00DC355F"/>
    <w:rsid w:val="00DC35B7"/>
    <w:rsid w:val="00DC3789"/>
    <w:rsid w:val="00DC39C2"/>
    <w:rsid w:val="00DC3A28"/>
    <w:rsid w:val="00DC3B8A"/>
    <w:rsid w:val="00DC3E09"/>
    <w:rsid w:val="00DC3F9E"/>
    <w:rsid w:val="00DC4149"/>
    <w:rsid w:val="00DC42EC"/>
    <w:rsid w:val="00DC43D5"/>
    <w:rsid w:val="00DC440A"/>
    <w:rsid w:val="00DC46DC"/>
    <w:rsid w:val="00DC470A"/>
    <w:rsid w:val="00DC4968"/>
    <w:rsid w:val="00DC4C89"/>
    <w:rsid w:val="00DC4E25"/>
    <w:rsid w:val="00DC4FD3"/>
    <w:rsid w:val="00DC53F2"/>
    <w:rsid w:val="00DC5492"/>
    <w:rsid w:val="00DC55A9"/>
    <w:rsid w:val="00DC560F"/>
    <w:rsid w:val="00DC5A59"/>
    <w:rsid w:val="00DC5F2B"/>
    <w:rsid w:val="00DC6316"/>
    <w:rsid w:val="00DC6317"/>
    <w:rsid w:val="00DC6444"/>
    <w:rsid w:val="00DC65E2"/>
    <w:rsid w:val="00DC668D"/>
    <w:rsid w:val="00DC6A4E"/>
    <w:rsid w:val="00DC6C3D"/>
    <w:rsid w:val="00DC6DDC"/>
    <w:rsid w:val="00DC6F5A"/>
    <w:rsid w:val="00DC74DB"/>
    <w:rsid w:val="00DC7A90"/>
    <w:rsid w:val="00DC7B90"/>
    <w:rsid w:val="00DC7E68"/>
    <w:rsid w:val="00DD0053"/>
    <w:rsid w:val="00DD028C"/>
    <w:rsid w:val="00DD02CF"/>
    <w:rsid w:val="00DD053D"/>
    <w:rsid w:val="00DD061E"/>
    <w:rsid w:val="00DD06F9"/>
    <w:rsid w:val="00DD072E"/>
    <w:rsid w:val="00DD07E1"/>
    <w:rsid w:val="00DD0C5B"/>
    <w:rsid w:val="00DD0D61"/>
    <w:rsid w:val="00DD0F40"/>
    <w:rsid w:val="00DD0F99"/>
    <w:rsid w:val="00DD0FBA"/>
    <w:rsid w:val="00DD10AA"/>
    <w:rsid w:val="00DD10E4"/>
    <w:rsid w:val="00DD11B0"/>
    <w:rsid w:val="00DD1340"/>
    <w:rsid w:val="00DD1371"/>
    <w:rsid w:val="00DD15CB"/>
    <w:rsid w:val="00DD162D"/>
    <w:rsid w:val="00DD182D"/>
    <w:rsid w:val="00DD1870"/>
    <w:rsid w:val="00DD18DB"/>
    <w:rsid w:val="00DD199D"/>
    <w:rsid w:val="00DD1B31"/>
    <w:rsid w:val="00DD1BDE"/>
    <w:rsid w:val="00DD1C7D"/>
    <w:rsid w:val="00DD1F1D"/>
    <w:rsid w:val="00DD1FB1"/>
    <w:rsid w:val="00DD2188"/>
    <w:rsid w:val="00DD220A"/>
    <w:rsid w:val="00DD2251"/>
    <w:rsid w:val="00DD275C"/>
    <w:rsid w:val="00DD27AD"/>
    <w:rsid w:val="00DD2829"/>
    <w:rsid w:val="00DD294E"/>
    <w:rsid w:val="00DD29EC"/>
    <w:rsid w:val="00DD2CC2"/>
    <w:rsid w:val="00DD2CDD"/>
    <w:rsid w:val="00DD2DA0"/>
    <w:rsid w:val="00DD2DCD"/>
    <w:rsid w:val="00DD2E3A"/>
    <w:rsid w:val="00DD3056"/>
    <w:rsid w:val="00DD306C"/>
    <w:rsid w:val="00DD32ED"/>
    <w:rsid w:val="00DD35DE"/>
    <w:rsid w:val="00DD37FB"/>
    <w:rsid w:val="00DD38BE"/>
    <w:rsid w:val="00DD3CDB"/>
    <w:rsid w:val="00DD3CE2"/>
    <w:rsid w:val="00DD3F37"/>
    <w:rsid w:val="00DD410B"/>
    <w:rsid w:val="00DD4575"/>
    <w:rsid w:val="00DD45CE"/>
    <w:rsid w:val="00DD4867"/>
    <w:rsid w:val="00DD4B0B"/>
    <w:rsid w:val="00DD4F1E"/>
    <w:rsid w:val="00DD5085"/>
    <w:rsid w:val="00DD50F2"/>
    <w:rsid w:val="00DD5131"/>
    <w:rsid w:val="00DD51D7"/>
    <w:rsid w:val="00DD5434"/>
    <w:rsid w:val="00DD5486"/>
    <w:rsid w:val="00DD5613"/>
    <w:rsid w:val="00DD588F"/>
    <w:rsid w:val="00DD58F9"/>
    <w:rsid w:val="00DD5A18"/>
    <w:rsid w:val="00DD5F08"/>
    <w:rsid w:val="00DD6160"/>
    <w:rsid w:val="00DD648B"/>
    <w:rsid w:val="00DD650F"/>
    <w:rsid w:val="00DD67E9"/>
    <w:rsid w:val="00DD696F"/>
    <w:rsid w:val="00DD6C25"/>
    <w:rsid w:val="00DD6D50"/>
    <w:rsid w:val="00DD6D55"/>
    <w:rsid w:val="00DD6E4D"/>
    <w:rsid w:val="00DD72BC"/>
    <w:rsid w:val="00DD7509"/>
    <w:rsid w:val="00DD7794"/>
    <w:rsid w:val="00DD7B74"/>
    <w:rsid w:val="00DD7D2E"/>
    <w:rsid w:val="00DE0337"/>
    <w:rsid w:val="00DE045D"/>
    <w:rsid w:val="00DE047C"/>
    <w:rsid w:val="00DE04A0"/>
    <w:rsid w:val="00DE04C3"/>
    <w:rsid w:val="00DE06DC"/>
    <w:rsid w:val="00DE099C"/>
    <w:rsid w:val="00DE0D85"/>
    <w:rsid w:val="00DE0E61"/>
    <w:rsid w:val="00DE0EAC"/>
    <w:rsid w:val="00DE0F82"/>
    <w:rsid w:val="00DE0FCE"/>
    <w:rsid w:val="00DE12AD"/>
    <w:rsid w:val="00DE1498"/>
    <w:rsid w:val="00DE176A"/>
    <w:rsid w:val="00DE17D8"/>
    <w:rsid w:val="00DE1B90"/>
    <w:rsid w:val="00DE1B94"/>
    <w:rsid w:val="00DE1BD4"/>
    <w:rsid w:val="00DE1DB1"/>
    <w:rsid w:val="00DE22B6"/>
    <w:rsid w:val="00DE2393"/>
    <w:rsid w:val="00DE24AD"/>
    <w:rsid w:val="00DE24ED"/>
    <w:rsid w:val="00DE2686"/>
    <w:rsid w:val="00DE28AA"/>
    <w:rsid w:val="00DE2901"/>
    <w:rsid w:val="00DE2C8E"/>
    <w:rsid w:val="00DE2D2A"/>
    <w:rsid w:val="00DE2DB5"/>
    <w:rsid w:val="00DE2E23"/>
    <w:rsid w:val="00DE3233"/>
    <w:rsid w:val="00DE3241"/>
    <w:rsid w:val="00DE3283"/>
    <w:rsid w:val="00DE32E2"/>
    <w:rsid w:val="00DE3378"/>
    <w:rsid w:val="00DE3380"/>
    <w:rsid w:val="00DE33CD"/>
    <w:rsid w:val="00DE3638"/>
    <w:rsid w:val="00DE3645"/>
    <w:rsid w:val="00DE366F"/>
    <w:rsid w:val="00DE377B"/>
    <w:rsid w:val="00DE3AA9"/>
    <w:rsid w:val="00DE3CE7"/>
    <w:rsid w:val="00DE3F16"/>
    <w:rsid w:val="00DE4062"/>
    <w:rsid w:val="00DE40F5"/>
    <w:rsid w:val="00DE411A"/>
    <w:rsid w:val="00DE4166"/>
    <w:rsid w:val="00DE4660"/>
    <w:rsid w:val="00DE4769"/>
    <w:rsid w:val="00DE49B5"/>
    <w:rsid w:val="00DE4A29"/>
    <w:rsid w:val="00DE4B29"/>
    <w:rsid w:val="00DE4BD3"/>
    <w:rsid w:val="00DE4F67"/>
    <w:rsid w:val="00DE513A"/>
    <w:rsid w:val="00DE5215"/>
    <w:rsid w:val="00DE534F"/>
    <w:rsid w:val="00DE553D"/>
    <w:rsid w:val="00DE55A7"/>
    <w:rsid w:val="00DE5C92"/>
    <w:rsid w:val="00DE5CAF"/>
    <w:rsid w:val="00DE5CB3"/>
    <w:rsid w:val="00DE5EAA"/>
    <w:rsid w:val="00DE6167"/>
    <w:rsid w:val="00DE61C7"/>
    <w:rsid w:val="00DE6833"/>
    <w:rsid w:val="00DE68D9"/>
    <w:rsid w:val="00DE69C1"/>
    <w:rsid w:val="00DE6A6B"/>
    <w:rsid w:val="00DE6CF8"/>
    <w:rsid w:val="00DE6E04"/>
    <w:rsid w:val="00DE6E32"/>
    <w:rsid w:val="00DE6F47"/>
    <w:rsid w:val="00DE6FD1"/>
    <w:rsid w:val="00DE73F0"/>
    <w:rsid w:val="00DE7711"/>
    <w:rsid w:val="00DE7937"/>
    <w:rsid w:val="00DE7A3A"/>
    <w:rsid w:val="00DF00B8"/>
    <w:rsid w:val="00DF01A7"/>
    <w:rsid w:val="00DF03F5"/>
    <w:rsid w:val="00DF0635"/>
    <w:rsid w:val="00DF0640"/>
    <w:rsid w:val="00DF07CF"/>
    <w:rsid w:val="00DF0A93"/>
    <w:rsid w:val="00DF0A97"/>
    <w:rsid w:val="00DF0B47"/>
    <w:rsid w:val="00DF0C30"/>
    <w:rsid w:val="00DF0FFD"/>
    <w:rsid w:val="00DF120F"/>
    <w:rsid w:val="00DF1298"/>
    <w:rsid w:val="00DF1477"/>
    <w:rsid w:val="00DF16CC"/>
    <w:rsid w:val="00DF19FE"/>
    <w:rsid w:val="00DF1F4F"/>
    <w:rsid w:val="00DF24CD"/>
    <w:rsid w:val="00DF2624"/>
    <w:rsid w:val="00DF26A1"/>
    <w:rsid w:val="00DF296E"/>
    <w:rsid w:val="00DF2BCA"/>
    <w:rsid w:val="00DF2C0D"/>
    <w:rsid w:val="00DF2DB1"/>
    <w:rsid w:val="00DF2EFA"/>
    <w:rsid w:val="00DF309C"/>
    <w:rsid w:val="00DF30F6"/>
    <w:rsid w:val="00DF31C0"/>
    <w:rsid w:val="00DF3484"/>
    <w:rsid w:val="00DF35E8"/>
    <w:rsid w:val="00DF37B4"/>
    <w:rsid w:val="00DF37FE"/>
    <w:rsid w:val="00DF386C"/>
    <w:rsid w:val="00DF38EC"/>
    <w:rsid w:val="00DF3955"/>
    <w:rsid w:val="00DF3CD8"/>
    <w:rsid w:val="00DF3DD0"/>
    <w:rsid w:val="00DF4248"/>
    <w:rsid w:val="00DF42A7"/>
    <w:rsid w:val="00DF45DD"/>
    <w:rsid w:val="00DF4702"/>
    <w:rsid w:val="00DF489D"/>
    <w:rsid w:val="00DF4A1C"/>
    <w:rsid w:val="00DF4AE4"/>
    <w:rsid w:val="00DF4B08"/>
    <w:rsid w:val="00DF4B84"/>
    <w:rsid w:val="00DF4CBD"/>
    <w:rsid w:val="00DF4DEB"/>
    <w:rsid w:val="00DF4F4F"/>
    <w:rsid w:val="00DF5236"/>
    <w:rsid w:val="00DF527D"/>
    <w:rsid w:val="00DF5648"/>
    <w:rsid w:val="00DF5A6D"/>
    <w:rsid w:val="00DF5B6B"/>
    <w:rsid w:val="00DF5E65"/>
    <w:rsid w:val="00DF62A8"/>
    <w:rsid w:val="00DF62C3"/>
    <w:rsid w:val="00DF64A3"/>
    <w:rsid w:val="00DF656D"/>
    <w:rsid w:val="00DF6FB1"/>
    <w:rsid w:val="00DF702F"/>
    <w:rsid w:val="00DF7037"/>
    <w:rsid w:val="00DF72C9"/>
    <w:rsid w:val="00DF73C8"/>
    <w:rsid w:val="00DF7456"/>
    <w:rsid w:val="00DF7599"/>
    <w:rsid w:val="00DF759F"/>
    <w:rsid w:val="00DF7654"/>
    <w:rsid w:val="00DF77B0"/>
    <w:rsid w:val="00DF7B34"/>
    <w:rsid w:val="00DF7B39"/>
    <w:rsid w:val="00DF7DF2"/>
    <w:rsid w:val="00DF7EE8"/>
    <w:rsid w:val="00DF7F26"/>
    <w:rsid w:val="00E001C2"/>
    <w:rsid w:val="00E005CC"/>
    <w:rsid w:val="00E00606"/>
    <w:rsid w:val="00E0060E"/>
    <w:rsid w:val="00E006DA"/>
    <w:rsid w:val="00E0091B"/>
    <w:rsid w:val="00E00A64"/>
    <w:rsid w:val="00E00B76"/>
    <w:rsid w:val="00E00C1F"/>
    <w:rsid w:val="00E00C9D"/>
    <w:rsid w:val="00E00CA7"/>
    <w:rsid w:val="00E00E16"/>
    <w:rsid w:val="00E00FD3"/>
    <w:rsid w:val="00E01211"/>
    <w:rsid w:val="00E014E7"/>
    <w:rsid w:val="00E01654"/>
    <w:rsid w:val="00E0190A"/>
    <w:rsid w:val="00E01CA2"/>
    <w:rsid w:val="00E01D73"/>
    <w:rsid w:val="00E01FC6"/>
    <w:rsid w:val="00E020FD"/>
    <w:rsid w:val="00E0213F"/>
    <w:rsid w:val="00E021D6"/>
    <w:rsid w:val="00E0237B"/>
    <w:rsid w:val="00E02387"/>
    <w:rsid w:val="00E0239E"/>
    <w:rsid w:val="00E02611"/>
    <w:rsid w:val="00E0278C"/>
    <w:rsid w:val="00E0278E"/>
    <w:rsid w:val="00E02AA4"/>
    <w:rsid w:val="00E02B22"/>
    <w:rsid w:val="00E02BEC"/>
    <w:rsid w:val="00E02F58"/>
    <w:rsid w:val="00E031C1"/>
    <w:rsid w:val="00E0328E"/>
    <w:rsid w:val="00E03A14"/>
    <w:rsid w:val="00E03BF8"/>
    <w:rsid w:val="00E03E1C"/>
    <w:rsid w:val="00E0424C"/>
    <w:rsid w:val="00E0428A"/>
    <w:rsid w:val="00E04432"/>
    <w:rsid w:val="00E044C5"/>
    <w:rsid w:val="00E04658"/>
    <w:rsid w:val="00E046A3"/>
    <w:rsid w:val="00E0479D"/>
    <w:rsid w:val="00E04832"/>
    <w:rsid w:val="00E048F2"/>
    <w:rsid w:val="00E04995"/>
    <w:rsid w:val="00E04A31"/>
    <w:rsid w:val="00E04DD3"/>
    <w:rsid w:val="00E04FA7"/>
    <w:rsid w:val="00E050BC"/>
    <w:rsid w:val="00E05217"/>
    <w:rsid w:val="00E0521A"/>
    <w:rsid w:val="00E055D2"/>
    <w:rsid w:val="00E05734"/>
    <w:rsid w:val="00E057A4"/>
    <w:rsid w:val="00E059B3"/>
    <w:rsid w:val="00E059D6"/>
    <w:rsid w:val="00E05BB4"/>
    <w:rsid w:val="00E05C08"/>
    <w:rsid w:val="00E05C61"/>
    <w:rsid w:val="00E05CD3"/>
    <w:rsid w:val="00E05DB7"/>
    <w:rsid w:val="00E05F01"/>
    <w:rsid w:val="00E05F1B"/>
    <w:rsid w:val="00E06648"/>
    <w:rsid w:val="00E06851"/>
    <w:rsid w:val="00E06C18"/>
    <w:rsid w:val="00E06DBF"/>
    <w:rsid w:val="00E06F3C"/>
    <w:rsid w:val="00E073A2"/>
    <w:rsid w:val="00E07679"/>
    <w:rsid w:val="00E078D8"/>
    <w:rsid w:val="00E078F5"/>
    <w:rsid w:val="00E079D9"/>
    <w:rsid w:val="00E07EA6"/>
    <w:rsid w:val="00E10108"/>
    <w:rsid w:val="00E1052E"/>
    <w:rsid w:val="00E105C4"/>
    <w:rsid w:val="00E106B7"/>
    <w:rsid w:val="00E10885"/>
    <w:rsid w:val="00E10A2B"/>
    <w:rsid w:val="00E10DD5"/>
    <w:rsid w:val="00E10E4A"/>
    <w:rsid w:val="00E111E9"/>
    <w:rsid w:val="00E11285"/>
    <w:rsid w:val="00E11348"/>
    <w:rsid w:val="00E11353"/>
    <w:rsid w:val="00E1145E"/>
    <w:rsid w:val="00E11539"/>
    <w:rsid w:val="00E115C0"/>
    <w:rsid w:val="00E116D8"/>
    <w:rsid w:val="00E11832"/>
    <w:rsid w:val="00E11DE2"/>
    <w:rsid w:val="00E11E98"/>
    <w:rsid w:val="00E11ED2"/>
    <w:rsid w:val="00E11FB6"/>
    <w:rsid w:val="00E12266"/>
    <w:rsid w:val="00E122AC"/>
    <w:rsid w:val="00E12305"/>
    <w:rsid w:val="00E123CB"/>
    <w:rsid w:val="00E123FA"/>
    <w:rsid w:val="00E123FF"/>
    <w:rsid w:val="00E124AD"/>
    <w:rsid w:val="00E1250D"/>
    <w:rsid w:val="00E12572"/>
    <w:rsid w:val="00E12624"/>
    <w:rsid w:val="00E1263B"/>
    <w:rsid w:val="00E129B1"/>
    <w:rsid w:val="00E12BA9"/>
    <w:rsid w:val="00E12BDD"/>
    <w:rsid w:val="00E12D35"/>
    <w:rsid w:val="00E12E0B"/>
    <w:rsid w:val="00E12F5A"/>
    <w:rsid w:val="00E1315C"/>
    <w:rsid w:val="00E131C8"/>
    <w:rsid w:val="00E133E0"/>
    <w:rsid w:val="00E1347A"/>
    <w:rsid w:val="00E135C6"/>
    <w:rsid w:val="00E135EF"/>
    <w:rsid w:val="00E13728"/>
    <w:rsid w:val="00E13798"/>
    <w:rsid w:val="00E138E5"/>
    <w:rsid w:val="00E13911"/>
    <w:rsid w:val="00E13915"/>
    <w:rsid w:val="00E13F3A"/>
    <w:rsid w:val="00E1406E"/>
    <w:rsid w:val="00E144EB"/>
    <w:rsid w:val="00E14652"/>
    <w:rsid w:val="00E1468E"/>
    <w:rsid w:val="00E1497B"/>
    <w:rsid w:val="00E14B4B"/>
    <w:rsid w:val="00E14C3F"/>
    <w:rsid w:val="00E14C54"/>
    <w:rsid w:val="00E14CB9"/>
    <w:rsid w:val="00E15073"/>
    <w:rsid w:val="00E15101"/>
    <w:rsid w:val="00E15285"/>
    <w:rsid w:val="00E154A5"/>
    <w:rsid w:val="00E15588"/>
    <w:rsid w:val="00E15598"/>
    <w:rsid w:val="00E15687"/>
    <w:rsid w:val="00E1599A"/>
    <w:rsid w:val="00E159B7"/>
    <w:rsid w:val="00E15E2B"/>
    <w:rsid w:val="00E15F38"/>
    <w:rsid w:val="00E16143"/>
    <w:rsid w:val="00E165B5"/>
    <w:rsid w:val="00E169CF"/>
    <w:rsid w:val="00E16B61"/>
    <w:rsid w:val="00E16C6A"/>
    <w:rsid w:val="00E16D94"/>
    <w:rsid w:val="00E170AF"/>
    <w:rsid w:val="00E1715D"/>
    <w:rsid w:val="00E172F9"/>
    <w:rsid w:val="00E1739C"/>
    <w:rsid w:val="00E1739F"/>
    <w:rsid w:val="00E174A3"/>
    <w:rsid w:val="00E17514"/>
    <w:rsid w:val="00E17613"/>
    <w:rsid w:val="00E17635"/>
    <w:rsid w:val="00E17785"/>
    <w:rsid w:val="00E1781A"/>
    <w:rsid w:val="00E1789C"/>
    <w:rsid w:val="00E17B25"/>
    <w:rsid w:val="00E17CA8"/>
    <w:rsid w:val="00E203B9"/>
    <w:rsid w:val="00E204D5"/>
    <w:rsid w:val="00E20822"/>
    <w:rsid w:val="00E2085C"/>
    <w:rsid w:val="00E208EB"/>
    <w:rsid w:val="00E20CA4"/>
    <w:rsid w:val="00E2124D"/>
    <w:rsid w:val="00E2125F"/>
    <w:rsid w:val="00E21452"/>
    <w:rsid w:val="00E218FA"/>
    <w:rsid w:val="00E21AE6"/>
    <w:rsid w:val="00E21AE9"/>
    <w:rsid w:val="00E21C30"/>
    <w:rsid w:val="00E21F02"/>
    <w:rsid w:val="00E2202F"/>
    <w:rsid w:val="00E221B5"/>
    <w:rsid w:val="00E221F7"/>
    <w:rsid w:val="00E221FA"/>
    <w:rsid w:val="00E227BD"/>
    <w:rsid w:val="00E22A87"/>
    <w:rsid w:val="00E22AB7"/>
    <w:rsid w:val="00E22BCE"/>
    <w:rsid w:val="00E22D78"/>
    <w:rsid w:val="00E22F89"/>
    <w:rsid w:val="00E22F9D"/>
    <w:rsid w:val="00E22FE1"/>
    <w:rsid w:val="00E23049"/>
    <w:rsid w:val="00E231D2"/>
    <w:rsid w:val="00E234C1"/>
    <w:rsid w:val="00E2371F"/>
    <w:rsid w:val="00E23C1C"/>
    <w:rsid w:val="00E23E8D"/>
    <w:rsid w:val="00E2400B"/>
    <w:rsid w:val="00E2418F"/>
    <w:rsid w:val="00E24501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8EF"/>
    <w:rsid w:val="00E2597A"/>
    <w:rsid w:val="00E25A57"/>
    <w:rsid w:val="00E25C81"/>
    <w:rsid w:val="00E25CA9"/>
    <w:rsid w:val="00E25D01"/>
    <w:rsid w:val="00E25F48"/>
    <w:rsid w:val="00E26169"/>
    <w:rsid w:val="00E26280"/>
    <w:rsid w:val="00E265D7"/>
    <w:rsid w:val="00E26638"/>
    <w:rsid w:val="00E266E9"/>
    <w:rsid w:val="00E2678B"/>
    <w:rsid w:val="00E26C82"/>
    <w:rsid w:val="00E26EE8"/>
    <w:rsid w:val="00E26FF5"/>
    <w:rsid w:val="00E270FB"/>
    <w:rsid w:val="00E272E9"/>
    <w:rsid w:val="00E275B3"/>
    <w:rsid w:val="00E27756"/>
    <w:rsid w:val="00E277DF"/>
    <w:rsid w:val="00E27845"/>
    <w:rsid w:val="00E27901"/>
    <w:rsid w:val="00E27C8A"/>
    <w:rsid w:val="00E27EFF"/>
    <w:rsid w:val="00E27F25"/>
    <w:rsid w:val="00E303D2"/>
    <w:rsid w:val="00E304C0"/>
    <w:rsid w:val="00E3050A"/>
    <w:rsid w:val="00E306AA"/>
    <w:rsid w:val="00E307DE"/>
    <w:rsid w:val="00E30808"/>
    <w:rsid w:val="00E30ABC"/>
    <w:rsid w:val="00E30ACA"/>
    <w:rsid w:val="00E30C1A"/>
    <w:rsid w:val="00E30E79"/>
    <w:rsid w:val="00E30EB6"/>
    <w:rsid w:val="00E30F66"/>
    <w:rsid w:val="00E30F8E"/>
    <w:rsid w:val="00E30F92"/>
    <w:rsid w:val="00E311EA"/>
    <w:rsid w:val="00E3129C"/>
    <w:rsid w:val="00E31616"/>
    <w:rsid w:val="00E317E8"/>
    <w:rsid w:val="00E31974"/>
    <w:rsid w:val="00E31A0F"/>
    <w:rsid w:val="00E31BB9"/>
    <w:rsid w:val="00E31EAE"/>
    <w:rsid w:val="00E31EFE"/>
    <w:rsid w:val="00E31F24"/>
    <w:rsid w:val="00E31F83"/>
    <w:rsid w:val="00E320B0"/>
    <w:rsid w:val="00E320E3"/>
    <w:rsid w:val="00E3220B"/>
    <w:rsid w:val="00E3222A"/>
    <w:rsid w:val="00E323F4"/>
    <w:rsid w:val="00E32470"/>
    <w:rsid w:val="00E324B8"/>
    <w:rsid w:val="00E3266C"/>
    <w:rsid w:val="00E32796"/>
    <w:rsid w:val="00E32815"/>
    <w:rsid w:val="00E328F5"/>
    <w:rsid w:val="00E329B1"/>
    <w:rsid w:val="00E32CA5"/>
    <w:rsid w:val="00E32E41"/>
    <w:rsid w:val="00E330CA"/>
    <w:rsid w:val="00E33147"/>
    <w:rsid w:val="00E33151"/>
    <w:rsid w:val="00E336C6"/>
    <w:rsid w:val="00E33798"/>
    <w:rsid w:val="00E33A5B"/>
    <w:rsid w:val="00E33C62"/>
    <w:rsid w:val="00E33FD1"/>
    <w:rsid w:val="00E3414D"/>
    <w:rsid w:val="00E34177"/>
    <w:rsid w:val="00E342FC"/>
    <w:rsid w:val="00E3446E"/>
    <w:rsid w:val="00E34574"/>
    <w:rsid w:val="00E34757"/>
    <w:rsid w:val="00E34887"/>
    <w:rsid w:val="00E348DB"/>
    <w:rsid w:val="00E34901"/>
    <w:rsid w:val="00E349B8"/>
    <w:rsid w:val="00E349D5"/>
    <w:rsid w:val="00E34CF6"/>
    <w:rsid w:val="00E35005"/>
    <w:rsid w:val="00E35167"/>
    <w:rsid w:val="00E352A5"/>
    <w:rsid w:val="00E355B8"/>
    <w:rsid w:val="00E3597A"/>
    <w:rsid w:val="00E35990"/>
    <w:rsid w:val="00E35B45"/>
    <w:rsid w:val="00E36034"/>
    <w:rsid w:val="00E3681B"/>
    <w:rsid w:val="00E368E5"/>
    <w:rsid w:val="00E36C71"/>
    <w:rsid w:val="00E36CC9"/>
    <w:rsid w:val="00E36FEC"/>
    <w:rsid w:val="00E370D3"/>
    <w:rsid w:val="00E372ED"/>
    <w:rsid w:val="00E374D7"/>
    <w:rsid w:val="00E37708"/>
    <w:rsid w:val="00E3777F"/>
    <w:rsid w:val="00E3778E"/>
    <w:rsid w:val="00E377B3"/>
    <w:rsid w:val="00E37A2A"/>
    <w:rsid w:val="00E37B43"/>
    <w:rsid w:val="00E37E71"/>
    <w:rsid w:val="00E37ECE"/>
    <w:rsid w:val="00E37FAA"/>
    <w:rsid w:val="00E4001C"/>
    <w:rsid w:val="00E40293"/>
    <w:rsid w:val="00E402D7"/>
    <w:rsid w:val="00E403F9"/>
    <w:rsid w:val="00E4051C"/>
    <w:rsid w:val="00E4076B"/>
    <w:rsid w:val="00E40A49"/>
    <w:rsid w:val="00E40D3B"/>
    <w:rsid w:val="00E41135"/>
    <w:rsid w:val="00E411A9"/>
    <w:rsid w:val="00E411D9"/>
    <w:rsid w:val="00E4123F"/>
    <w:rsid w:val="00E41251"/>
    <w:rsid w:val="00E4180E"/>
    <w:rsid w:val="00E41875"/>
    <w:rsid w:val="00E418FA"/>
    <w:rsid w:val="00E419D8"/>
    <w:rsid w:val="00E41C38"/>
    <w:rsid w:val="00E41E77"/>
    <w:rsid w:val="00E4260F"/>
    <w:rsid w:val="00E427AF"/>
    <w:rsid w:val="00E42972"/>
    <w:rsid w:val="00E42D9A"/>
    <w:rsid w:val="00E42EC3"/>
    <w:rsid w:val="00E43006"/>
    <w:rsid w:val="00E43136"/>
    <w:rsid w:val="00E43150"/>
    <w:rsid w:val="00E4357D"/>
    <w:rsid w:val="00E436AB"/>
    <w:rsid w:val="00E438AB"/>
    <w:rsid w:val="00E43D98"/>
    <w:rsid w:val="00E43DEA"/>
    <w:rsid w:val="00E43ED6"/>
    <w:rsid w:val="00E43F84"/>
    <w:rsid w:val="00E44215"/>
    <w:rsid w:val="00E44238"/>
    <w:rsid w:val="00E444D3"/>
    <w:rsid w:val="00E44502"/>
    <w:rsid w:val="00E44522"/>
    <w:rsid w:val="00E446F3"/>
    <w:rsid w:val="00E4473F"/>
    <w:rsid w:val="00E449EA"/>
    <w:rsid w:val="00E44D68"/>
    <w:rsid w:val="00E44FFC"/>
    <w:rsid w:val="00E450DF"/>
    <w:rsid w:val="00E45155"/>
    <w:rsid w:val="00E4517D"/>
    <w:rsid w:val="00E45324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BD6"/>
    <w:rsid w:val="00E45C8E"/>
    <w:rsid w:val="00E45D07"/>
    <w:rsid w:val="00E45DF1"/>
    <w:rsid w:val="00E45E71"/>
    <w:rsid w:val="00E46022"/>
    <w:rsid w:val="00E46159"/>
    <w:rsid w:val="00E467BF"/>
    <w:rsid w:val="00E46996"/>
    <w:rsid w:val="00E46A4C"/>
    <w:rsid w:val="00E46B0C"/>
    <w:rsid w:val="00E46B99"/>
    <w:rsid w:val="00E46E8E"/>
    <w:rsid w:val="00E470DE"/>
    <w:rsid w:val="00E47306"/>
    <w:rsid w:val="00E47382"/>
    <w:rsid w:val="00E47542"/>
    <w:rsid w:val="00E47553"/>
    <w:rsid w:val="00E478AA"/>
    <w:rsid w:val="00E47A14"/>
    <w:rsid w:val="00E47A36"/>
    <w:rsid w:val="00E47F67"/>
    <w:rsid w:val="00E5058C"/>
    <w:rsid w:val="00E5070B"/>
    <w:rsid w:val="00E50768"/>
    <w:rsid w:val="00E50B90"/>
    <w:rsid w:val="00E50BBC"/>
    <w:rsid w:val="00E50C91"/>
    <w:rsid w:val="00E50D3D"/>
    <w:rsid w:val="00E51138"/>
    <w:rsid w:val="00E5118C"/>
    <w:rsid w:val="00E512D3"/>
    <w:rsid w:val="00E5135D"/>
    <w:rsid w:val="00E51B96"/>
    <w:rsid w:val="00E51BBC"/>
    <w:rsid w:val="00E51C16"/>
    <w:rsid w:val="00E51CFD"/>
    <w:rsid w:val="00E521DE"/>
    <w:rsid w:val="00E522A6"/>
    <w:rsid w:val="00E524CD"/>
    <w:rsid w:val="00E52875"/>
    <w:rsid w:val="00E5288B"/>
    <w:rsid w:val="00E52A05"/>
    <w:rsid w:val="00E52B78"/>
    <w:rsid w:val="00E52B88"/>
    <w:rsid w:val="00E52D77"/>
    <w:rsid w:val="00E52F19"/>
    <w:rsid w:val="00E52F40"/>
    <w:rsid w:val="00E5301D"/>
    <w:rsid w:val="00E5316A"/>
    <w:rsid w:val="00E5347D"/>
    <w:rsid w:val="00E5359F"/>
    <w:rsid w:val="00E535DE"/>
    <w:rsid w:val="00E537B6"/>
    <w:rsid w:val="00E53801"/>
    <w:rsid w:val="00E538BB"/>
    <w:rsid w:val="00E53976"/>
    <w:rsid w:val="00E54471"/>
    <w:rsid w:val="00E545DE"/>
    <w:rsid w:val="00E54A9E"/>
    <w:rsid w:val="00E54AFE"/>
    <w:rsid w:val="00E54F6D"/>
    <w:rsid w:val="00E54F91"/>
    <w:rsid w:val="00E5503D"/>
    <w:rsid w:val="00E55097"/>
    <w:rsid w:val="00E55541"/>
    <w:rsid w:val="00E55591"/>
    <w:rsid w:val="00E55804"/>
    <w:rsid w:val="00E55A04"/>
    <w:rsid w:val="00E55AA0"/>
    <w:rsid w:val="00E55B8E"/>
    <w:rsid w:val="00E55DBF"/>
    <w:rsid w:val="00E56060"/>
    <w:rsid w:val="00E56094"/>
    <w:rsid w:val="00E562B3"/>
    <w:rsid w:val="00E5635D"/>
    <w:rsid w:val="00E56526"/>
    <w:rsid w:val="00E565A8"/>
    <w:rsid w:val="00E56BB0"/>
    <w:rsid w:val="00E56C1D"/>
    <w:rsid w:val="00E56D62"/>
    <w:rsid w:val="00E5729C"/>
    <w:rsid w:val="00E57336"/>
    <w:rsid w:val="00E57447"/>
    <w:rsid w:val="00E57460"/>
    <w:rsid w:val="00E578DE"/>
    <w:rsid w:val="00E57AD5"/>
    <w:rsid w:val="00E57D60"/>
    <w:rsid w:val="00E57E7E"/>
    <w:rsid w:val="00E60194"/>
    <w:rsid w:val="00E60275"/>
    <w:rsid w:val="00E602A6"/>
    <w:rsid w:val="00E6031C"/>
    <w:rsid w:val="00E60389"/>
    <w:rsid w:val="00E6096E"/>
    <w:rsid w:val="00E60A88"/>
    <w:rsid w:val="00E60CE7"/>
    <w:rsid w:val="00E61084"/>
    <w:rsid w:val="00E610B3"/>
    <w:rsid w:val="00E612C6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9CB"/>
    <w:rsid w:val="00E62AEE"/>
    <w:rsid w:val="00E62B54"/>
    <w:rsid w:val="00E62CDC"/>
    <w:rsid w:val="00E634D3"/>
    <w:rsid w:val="00E634DD"/>
    <w:rsid w:val="00E638B7"/>
    <w:rsid w:val="00E6390F"/>
    <w:rsid w:val="00E63948"/>
    <w:rsid w:val="00E63A68"/>
    <w:rsid w:val="00E63E14"/>
    <w:rsid w:val="00E640BC"/>
    <w:rsid w:val="00E641D2"/>
    <w:rsid w:val="00E6431C"/>
    <w:rsid w:val="00E6437A"/>
    <w:rsid w:val="00E643C1"/>
    <w:rsid w:val="00E643C6"/>
    <w:rsid w:val="00E644AA"/>
    <w:rsid w:val="00E644FD"/>
    <w:rsid w:val="00E64618"/>
    <w:rsid w:val="00E64E29"/>
    <w:rsid w:val="00E65196"/>
    <w:rsid w:val="00E6535A"/>
    <w:rsid w:val="00E6540A"/>
    <w:rsid w:val="00E65563"/>
    <w:rsid w:val="00E6563F"/>
    <w:rsid w:val="00E65D6D"/>
    <w:rsid w:val="00E66033"/>
    <w:rsid w:val="00E66330"/>
    <w:rsid w:val="00E66565"/>
    <w:rsid w:val="00E6665B"/>
    <w:rsid w:val="00E66740"/>
    <w:rsid w:val="00E66778"/>
    <w:rsid w:val="00E669A5"/>
    <w:rsid w:val="00E66A86"/>
    <w:rsid w:val="00E66BFD"/>
    <w:rsid w:val="00E66D1D"/>
    <w:rsid w:val="00E66EC4"/>
    <w:rsid w:val="00E66F6D"/>
    <w:rsid w:val="00E670EC"/>
    <w:rsid w:val="00E67316"/>
    <w:rsid w:val="00E673AE"/>
    <w:rsid w:val="00E6757D"/>
    <w:rsid w:val="00E67710"/>
    <w:rsid w:val="00E6784A"/>
    <w:rsid w:val="00E679A9"/>
    <w:rsid w:val="00E679FE"/>
    <w:rsid w:val="00E67A51"/>
    <w:rsid w:val="00E67BB3"/>
    <w:rsid w:val="00E67CBF"/>
    <w:rsid w:val="00E67D50"/>
    <w:rsid w:val="00E70107"/>
    <w:rsid w:val="00E7024D"/>
    <w:rsid w:val="00E702EF"/>
    <w:rsid w:val="00E70631"/>
    <w:rsid w:val="00E70667"/>
    <w:rsid w:val="00E707C1"/>
    <w:rsid w:val="00E70AD8"/>
    <w:rsid w:val="00E70CB5"/>
    <w:rsid w:val="00E70F58"/>
    <w:rsid w:val="00E7107D"/>
    <w:rsid w:val="00E71293"/>
    <w:rsid w:val="00E713A0"/>
    <w:rsid w:val="00E71441"/>
    <w:rsid w:val="00E7149B"/>
    <w:rsid w:val="00E71581"/>
    <w:rsid w:val="00E717B3"/>
    <w:rsid w:val="00E7188C"/>
    <w:rsid w:val="00E71977"/>
    <w:rsid w:val="00E71A20"/>
    <w:rsid w:val="00E71B81"/>
    <w:rsid w:val="00E71BE9"/>
    <w:rsid w:val="00E71C9E"/>
    <w:rsid w:val="00E71CE9"/>
    <w:rsid w:val="00E71DBC"/>
    <w:rsid w:val="00E71DC8"/>
    <w:rsid w:val="00E71E22"/>
    <w:rsid w:val="00E72077"/>
    <w:rsid w:val="00E72267"/>
    <w:rsid w:val="00E722B9"/>
    <w:rsid w:val="00E722CB"/>
    <w:rsid w:val="00E724AD"/>
    <w:rsid w:val="00E7254C"/>
    <w:rsid w:val="00E727F5"/>
    <w:rsid w:val="00E728EB"/>
    <w:rsid w:val="00E729C3"/>
    <w:rsid w:val="00E72A86"/>
    <w:rsid w:val="00E72BEE"/>
    <w:rsid w:val="00E72E41"/>
    <w:rsid w:val="00E72E7D"/>
    <w:rsid w:val="00E72FC7"/>
    <w:rsid w:val="00E730F3"/>
    <w:rsid w:val="00E7345D"/>
    <w:rsid w:val="00E7359C"/>
    <w:rsid w:val="00E735F7"/>
    <w:rsid w:val="00E73802"/>
    <w:rsid w:val="00E73833"/>
    <w:rsid w:val="00E738BE"/>
    <w:rsid w:val="00E7390B"/>
    <w:rsid w:val="00E739EE"/>
    <w:rsid w:val="00E73A62"/>
    <w:rsid w:val="00E73B34"/>
    <w:rsid w:val="00E73C57"/>
    <w:rsid w:val="00E73EEF"/>
    <w:rsid w:val="00E73FDD"/>
    <w:rsid w:val="00E74035"/>
    <w:rsid w:val="00E7410F"/>
    <w:rsid w:val="00E7411B"/>
    <w:rsid w:val="00E74190"/>
    <w:rsid w:val="00E74413"/>
    <w:rsid w:val="00E746FA"/>
    <w:rsid w:val="00E749DD"/>
    <w:rsid w:val="00E74A76"/>
    <w:rsid w:val="00E74BDC"/>
    <w:rsid w:val="00E74C17"/>
    <w:rsid w:val="00E74D69"/>
    <w:rsid w:val="00E74DC6"/>
    <w:rsid w:val="00E74E12"/>
    <w:rsid w:val="00E74EFE"/>
    <w:rsid w:val="00E74F2E"/>
    <w:rsid w:val="00E74F5C"/>
    <w:rsid w:val="00E74FD7"/>
    <w:rsid w:val="00E7523A"/>
    <w:rsid w:val="00E7557D"/>
    <w:rsid w:val="00E756A6"/>
    <w:rsid w:val="00E75A0F"/>
    <w:rsid w:val="00E75E10"/>
    <w:rsid w:val="00E76174"/>
    <w:rsid w:val="00E763CE"/>
    <w:rsid w:val="00E76518"/>
    <w:rsid w:val="00E76671"/>
    <w:rsid w:val="00E768AF"/>
    <w:rsid w:val="00E76968"/>
    <w:rsid w:val="00E769CD"/>
    <w:rsid w:val="00E769D7"/>
    <w:rsid w:val="00E76A20"/>
    <w:rsid w:val="00E76C7B"/>
    <w:rsid w:val="00E76C99"/>
    <w:rsid w:val="00E76DA1"/>
    <w:rsid w:val="00E76E33"/>
    <w:rsid w:val="00E76E3A"/>
    <w:rsid w:val="00E76F82"/>
    <w:rsid w:val="00E76FC0"/>
    <w:rsid w:val="00E770C1"/>
    <w:rsid w:val="00E7726C"/>
    <w:rsid w:val="00E77359"/>
    <w:rsid w:val="00E776F1"/>
    <w:rsid w:val="00E77817"/>
    <w:rsid w:val="00E77905"/>
    <w:rsid w:val="00E77D4A"/>
    <w:rsid w:val="00E77ED7"/>
    <w:rsid w:val="00E77F77"/>
    <w:rsid w:val="00E8011C"/>
    <w:rsid w:val="00E8032C"/>
    <w:rsid w:val="00E8055F"/>
    <w:rsid w:val="00E80732"/>
    <w:rsid w:val="00E80939"/>
    <w:rsid w:val="00E80FD6"/>
    <w:rsid w:val="00E81277"/>
    <w:rsid w:val="00E817DB"/>
    <w:rsid w:val="00E819DE"/>
    <w:rsid w:val="00E81AB3"/>
    <w:rsid w:val="00E81B90"/>
    <w:rsid w:val="00E81DC7"/>
    <w:rsid w:val="00E81E02"/>
    <w:rsid w:val="00E82093"/>
    <w:rsid w:val="00E82653"/>
    <w:rsid w:val="00E82A9A"/>
    <w:rsid w:val="00E82C19"/>
    <w:rsid w:val="00E8309F"/>
    <w:rsid w:val="00E8328F"/>
    <w:rsid w:val="00E83308"/>
    <w:rsid w:val="00E83700"/>
    <w:rsid w:val="00E8386D"/>
    <w:rsid w:val="00E83973"/>
    <w:rsid w:val="00E83A27"/>
    <w:rsid w:val="00E83B63"/>
    <w:rsid w:val="00E83D54"/>
    <w:rsid w:val="00E83DCF"/>
    <w:rsid w:val="00E83E99"/>
    <w:rsid w:val="00E83EBA"/>
    <w:rsid w:val="00E8407E"/>
    <w:rsid w:val="00E841ED"/>
    <w:rsid w:val="00E84226"/>
    <w:rsid w:val="00E843E0"/>
    <w:rsid w:val="00E843F4"/>
    <w:rsid w:val="00E84675"/>
    <w:rsid w:val="00E84694"/>
    <w:rsid w:val="00E848D8"/>
    <w:rsid w:val="00E84C86"/>
    <w:rsid w:val="00E84D6E"/>
    <w:rsid w:val="00E84E1E"/>
    <w:rsid w:val="00E84E36"/>
    <w:rsid w:val="00E85095"/>
    <w:rsid w:val="00E859F2"/>
    <w:rsid w:val="00E85A20"/>
    <w:rsid w:val="00E85B2D"/>
    <w:rsid w:val="00E85B73"/>
    <w:rsid w:val="00E85D3A"/>
    <w:rsid w:val="00E85D80"/>
    <w:rsid w:val="00E85EE6"/>
    <w:rsid w:val="00E85FBD"/>
    <w:rsid w:val="00E85FD9"/>
    <w:rsid w:val="00E8601F"/>
    <w:rsid w:val="00E86061"/>
    <w:rsid w:val="00E86100"/>
    <w:rsid w:val="00E8612B"/>
    <w:rsid w:val="00E8628D"/>
    <w:rsid w:val="00E86530"/>
    <w:rsid w:val="00E8656C"/>
    <w:rsid w:val="00E869F3"/>
    <w:rsid w:val="00E86A88"/>
    <w:rsid w:val="00E86CDE"/>
    <w:rsid w:val="00E86F67"/>
    <w:rsid w:val="00E8707E"/>
    <w:rsid w:val="00E8742C"/>
    <w:rsid w:val="00E87565"/>
    <w:rsid w:val="00E877E0"/>
    <w:rsid w:val="00E87AE9"/>
    <w:rsid w:val="00E87F94"/>
    <w:rsid w:val="00E87FC0"/>
    <w:rsid w:val="00E9004C"/>
    <w:rsid w:val="00E900E4"/>
    <w:rsid w:val="00E900EF"/>
    <w:rsid w:val="00E901D0"/>
    <w:rsid w:val="00E90312"/>
    <w:rsid w:val="00E90650"/>
    <w:rsid w:val="00E907D4"/>
    <w:rsid w:val="00E90998"/>
    <w:rsid w:val="00E90A02"/>
    <w:rsid w:val="00E90ED3"/>
    <w:rsid w:val="00E9108F"/>
    <w:rsid w:val="00E9173A"/>
    <w:rsid w:val="00E918A0"/>
    <w:rsid w:val="00E91C5F"/>
    <w:rsid w:val="00E91D94"/>
    <w:rsid w:val="00E91EA6"/>
    <w:rsid w:val="00E91F9C"/>
    <w:rsid w:val="00E9208C"/>
    <w:rsid w:val="00E9229D"/>
    <w:rsid w:val="00E9230D"/>
    <w:rsid w:val="00E925C4"/>
    <w:rsid w:val="00E92967"/>
    <w:rsid w:val="00E92A5B"/>
    <w:rsid w:val="00E92A98"/>
    <w:rsid w:val="00E92ADB"/>
    <w:rsid w:val="00E92B8E"/>
    <w:rsid w:val="00E92DD8"/>
    <w:rsid w:val="00E92DE9"/>
    <w:rsid w:val="00E92EEA"/>
    <w:rsid w:val="00E932DA"/>
    <w:rsid w:val="00E932E6"/>
    <w:rsid w:val="00E933A8"/>
    <w:rsid w:val="00E936B7"/>
    <w:rsid w:val="00E936CE"/>
    <w:rsid w:val="00E93B8D"/>
    <w:rsid w:val="00E94030"/>
    <w:rsid w:val="00E9466B"/>
    <w:rsid w:val="00E947E1"/>
    <w:rsid w:val="00E947E3"/>
    <w:rsid w:val="00E94D55"/>
    <w:rsid w:val="00E94F67"/>
    <w:rsid w:val="00E95053"/>
    <w:rsid w:val="00E950BA"/>
    <w:rsid w:val="00E950DF"/>
    <w:rsid w:val="00E95161"/>
    <w:rsid w:val="00E95199"/>
    <w:rsid w:val="00E95222"/>
    <w:rsid w:val="00E953DA"/>
    <w:rsid w:val="00E9557F"/>
    <w:rsid w:val="00E95592"/>
    <w:rsid w:val="00E95653"/>
    <w:rsid w:val="00E956CD"/>
    <w:rsid w:val="00E95835"/>
    <w:rsid w:val="00E95928"/>
    <w:rsid w:val="00E9594E"/>
    <w:rsid w:val="00E9598E"/>
    <w:rsid w:val="00E959EA"/>
    <w:rsid w:val="00E95C45"/>
    <w:rsid w:val="00E965F9"/>
    <w:rsid w:val="00E967B0"/>
    <w:rsid w:val="00E967C4"/>
    <w:rsid w:val="00E96831"/>
    <w:rsid w:val="00E96A0E"/>
    <w:rsid w:val="00E96AEB"/>
    <w:rsid w:val="00E96C48"/>
    <w:rsid w:val="00E96EA9"/>
    <w:rsid w:val="00E97362"/>
    <w:rsid w:val="00E97819"/>
    <w:rsid w:val="00E97AC6"/>
    <w:rsid w:val="00E97BD2"/>
    <w:rsid w:val="00E97C1E"/>
    <w:rsid w:val="00E97C87"/>
    <w:rsid w:val="00EA01A4"/>
    <w:rsid w:val="00EA05C7"/>
    <w:rsid w:val="00EA05E6"/>
    <w:rsid w:val="00EA0784"/>
    <w:rsid w:val="00EA0A66"/>
    <w:rsid w:val="00EA0A78"/>
    <w:rsid w:val="00EA0BB6"/>
    <w:rsid w:val="00EA0CC2"/>
    <w:rsid w:val="00EA0D9E"/>
    <w:rsid w:val="00EA0EF9"/>
    <w:rsid w:val="00EA0F7B"/>
    <w:rsid w:val="00EA1055"/>
    <w:rsid w:val="00EA1078"/>
    <w:rsid w:val="00EA1317"/>
    <w:rsid w:val="00EA13C4"/>
    <w:rsid w:val="00EA13EF"/>
    <w:rsid w:val="00EA14A7"/>
    <w:rsid w:val="00EA1507"/>
    <w:rsid w:val="00EA1577"/>
    <w:rsid w:val="00EA1634"/>
    <w:rsid w:val="00EA1848"/>
    <w:rsid w:val="00EA1B27"/>
    <w:rsid w:val="00EA1B45"/>
    <w:rsid w:val="00EA1BA0"/>
    <w:rsid w:val="00EA1C40"/>
    <w:rsid w:val="00EA1DE1"/>
    <w:rsid w:val="00EA1E06"/>
    <w:rsid w:val="00EA218F"/>
    <w:rsid w:val="00EA24FD"/>
    <w:rsid w:val="00EA2541"/>
    <w:rsid w:val="00EA2574"/>
    <w:rsid w:val="00EA25DC"/>
    <w:rsid w:val="00EA2A8A"/>
    <w:rsid w:val="00EA2CB8"/>
    <w:rsid w:val="00EA2DD7"/>
    <w:rsid w:val="00EA2E61"/>
    <w:rsid w:val="00EA3441"/>
    <w:rsid w:val="00EA347D"/>
    <w:rsid w:val="00EA363E"/>
    <w:rsid w:val="00EA38A3"/>
    <w:rsid w:val="00EA3D17"/>
    <w:rsid w:val="00EA3D45"/>
    <w:rsid w:val="00EA3FE7"/>
    <w:rsid w:val="00EA4095"/>
    <w:rsid w:val="00EA40D2"/>
    <w:rsid w:val="00EA42BA"/>
    <w:rsid w:val="00EA433D"/>
    <w:rsid w:val="00EA4541"/>
    <w:rsid w:val="00EA4612"/>
    <w:rsid w:val="00EA4796"/>
    <w:rsid w:val="00EA47EE"/>
    <w:rsid w:val="00EA4AA9"/>
    <w:rsid w:val="00EA4D24"/>
    <w:rsid w:val="00EA4E44"/>
    <w:rsid w:val="00EA5032"/>
    <w:rsid w:val="00EA5141"/>
    <w:rsid w:val="00EA5352"/>
    <w:rsid w:val="00EA53AE"/>
    <w:rsid w:val="00EA54B6"/>
    <w:rsid w:val="00EA555C"/>
    <w:rsid w:val="00EA56D3"/>
    <w:rsid w:val="00EA5954"/>
    <w:rsid w:val="00EA5E83"/>
    <w:rsid w:val="00EA5F79"/>
    <w:rsid w:val="00EA5FE1"/>
    <w:rsid w:val="00EA62D6"/>
    <w:rsid w:val="00EA6304"/>
    <w:rsid w:val="00EA6540"/>
    <w:rsid w:val="00EA6774"/>
    <w:rsid w:val="00EA6B7C"/>
    <w:rsid w:val="00EA6C88"/>
    <w:rsid w:val="00EA6D27"/>
    <w:rsid w:val="00EA7022"/>
    <w:rsid w:val="00EA782B"/>
    <w:rsid w:val="00EA78D3"/>
    <w:rsid w:val="00EA7900"/>
    <w:rsid w:val="00EA7A35"/>
    <w:rsid w:val="00EA7B8D"/>
    <w:rsid w:val="00EA7E9E"/>
    <w:rsid w:val="00EA7F8B"/>
    <w:rsid w:val="00EB0055"/>
    <w:rsid w:val="00EB0416"/>
    <w:rsid w:val="00EB043E"/>
    <w:rsid w:val="00EB0496"/>
    <w:rsid w:val="00EB0568"/>
    <w:rsid w:val="00EB0702"/>
    <w:rsid w:val="00EB08A6"/>
    <w:rsid w:val="00EB09BA"/>
    <w:rsid w:val="00EB0A00"/>
    <w:rsid w:val="00EB0DBC"/>
    <w:rsid w:val="00EB130A"/>
    <w:rsid w:val="00EB1427"/>
    <w:rsid w:val="00EB16B5"/>
    <w:rsid w:val="00EB16FC"/>
    <w:rsid w:val="00EB1AED"/>
    <w:rsid w:val="00EB1D23"/>
    <w:rsid w:val="00EB1DFC"/>
    <w:rsid w:val="00EB1EE2"/>
    <w:rsid w:val="00EB1F80"/>
    <w:rsid w:val="00EB2042"/>
    <w:rsid w:val="00EB21CD"/>
    <w:rsid w:val="00EB241A"/>
    <w:rsid w:val="00EB25D1"/>
    <w:rsid w:val="00EB2A15"/>
    <w:rsid w:val="00EB2B1B"/>
    <w:rsid w:val="00EB2DD5"/>
    <w:rsid w:val="00EB2FBF"/>
    <w:rsid w:val="00EB30E0"/>
    <w:rsid w:val="00EB30EF"/>
    <w:rsid w:val="00EB31E9"/>
    <w:rsid w:val="00EB3207"/>
    <w:rsid w:val="00EB3402"/>
    <w:rsid w:val="00EB36A7"/>
    <w:rsid w:val="00EB3845"/>
    <w:rsid w:val="00EB398C"/>
    <w:rsid w:val="00EB3B15"/>
    <w:rsid w:val="00EB3D06"/>
    <w:rsid w:val="00EB3F29"/>
    <w:rsid w:val="00EB44F2"/>
    <w:rsid w:val="00EB46F3"/>
    <w:rsid w:val="00EB485F"/>
    <w:rsid w:val="00EB492C"/>
    <w:rsid w:val="00EB4DED"/>
    <w:rsid w:val="00EB4DF8"/>
    <w:rsid w:val="00EB4E3D"/>
    <w:rsid w:val="00EB4F77"/>
    <w:rsid w:val="00EB513E"/>
    <w:rsid w:val="00EB52B9"/>
    <w:rsid w:val="00EB5424"/>
    <w:rsid w:val="00EB55BD"/>
    <w:rsid w:val="00EB5851"/>
    <w:rsid w:val="00EB611D"/>
    <w:rsid w:val="00EB620E"/>
    <w:rsid w:val="00EB637B"/>
    <w:rsid w:val="00EB63CB"/>
    <w:rsid w:val="00EB6627"/>
    <w:rsid w:val="00EB6645"/>
    <w:rsid w:val="00EB6825"/>
    <w:rsid w:val="00EB689E"/>
    <w:rsid w:val="00EB697A"/>
    <w:rsid w:val="00EB6C85"/>
    <w:rsid w:val="00EB6C9A"/>
    <w:rsid w:val="00EB6F3B"/>
    <w:rsid w:val="00EB6FF2"/>
    <w:rsid w:val="00EB704D"/>
    <w:rsid w:val="00EB7170"/>
    <w:rsid w:val="00EB71D0"/>
    <w:rsid w:val="00EB7493"/>
    <w:rsid w:val="00EB78CF"/>
    <w:rsid w:val="00EB7C34"/>
    <w:rsid w:val="00EB7E0B"/>
    <w:rsid w:val="00EB7ED0"/>
    <w:rsid w:val="00EC027C"/>
    <w:rsid w:val="00EC03EB"/>
    <w:rsid w:val="00EC0627"/>
    <w:rsid w:val="00EC068C"/>
    <w:rsid w:val="00EC0696"/>
    <w:rsid w:val="00EC075B"/>
    <w:rsid w:val="00EC07E9"/>
    <w:rsid w:val="00EC0B1D"/>
    <w:rsid w:val="00EC0B32"/>
    <w:rsid w:val="00EC0DE6"/>
    <w:rsid w:val="00EC1184"/>
    <w:rsid w:val="00EC16AF"/>
    <w:rsid w:val="00EC1B61"/>
    <w:rsid w:val="00EC2034"/>
    <w:rsid w:val="00EC2041"/>
    <w:rsid w:val="00EC2058"/>
    <w:rsid w:val="00EC222F"/>
    <w:rsid w:val="00EC2400"/>
    <w:rsid w:val="00EC241A"/>
    <w:rsid w:val="00EC247B"/>
    <w:rsid w:val="00EC2546"/>
    <w:rsid w:val="00EC25DB"/>
    <w:rsid w:val="00EC2C03"/>
    <w:rsid w:val="00EC2C49"/>
    <w:rsid w:val="00EC31B5"/>
    <w:rsid w:val="00EC32BC"/>
    <w:rsid w:val="00EC355F"/>
    <w:rsid w:val="00EC35A7"/>
    <w:rsid w:val="00EC3820"/>
    <w:rsid w:val="00EC396F"/>
    <w:rsid w:val="00EC3991"/>
    <w:rsid w:val="00EC39DA"/>
    <w:rsid w:val="00EC40CF"/>
    <w:rsid w:val="00EC445F"/>
    <w:rsid w:val="00EC4511"/>
    <w:rsid w:val="00EC4532"/>
    <w:rsid w:val="00EC4594"/>
    <w:rsid w:val="00EC466D"/>
    <w:rsid w:val="00EC48DC"/>
    <w:rsid w:val="00EC4936"/>
    <w:rsid w:val="00EC4AF0"/>
    <w:rsid w:val="00EC4CF4"/>
    <w:rsid w:val="00EC4E23"/>
    <w:rsid w:val="00EC4E47"/>
    <w:rsid w:val="00EC4F88"/>
    <w:rsid w:val="00EC4F93"/>
    <w:rsid w:val="00EC50D8"/>
    <w:rsid w:val="00EC5440"/>
    <w:rsid w:val="00EC548E"/>
    <w:rsid w:val="00EC56F2"/>
    <w:rsid w:val="00EC5970"/>
    <w:rsid w:val="00EC5CFF"/>
    <w:rsid w:val="00EC5E80"/>
    <w:rsid w:val="00EC606C"/>
    <w:rsid w:val="00EC62F5"/>
    <w:rsid w:val="00EC64CB"/>
    <w:rsid w:val="00EC6792"/>
    <w:rsid w:val="00EC685B"/>
    <w:rsid w:val="00EC6932"/>
    <w:rsid w:val="00EC69A5"/>
    <w:rsid w:val="00EC6F53"/>
    <w:rsid w:val="00EC7188"/>
    <w:rsid w:val="00EC7201"/>
    <w:rsid w:val="00EC7217"/>
    <w:rsid w:val="00EC773D"/>
    <w:rsid w:val="00EC7752"/>
    <w:rsid w:val="00EC7B18"/>
    <w:rsid w:val="00EC7CCE"/>
    <w:rsid w:val="00EC7DA4"/>
    <w:rsid w:val="00EC7F38"/>
    <w:rsid w:val="00EC7FB1"/>
    <w:rsid w:val="00ED0062"/>
    <w:rsid w:val="00ED010C"/>
    <w:rsid w:val="00ED03AE"/>
    <w:rsid w:val="00ED0425"/>
    <w:rsid w:val="00ED0774"/>
    <w:rsid w:val="00ED08AF"/>
    <w:rsid w:val="00ED08E0"/>
    <w:rsid w:val="00ED099F"/>
    <w:rsid w:val="00ED0B8E"/>
    <w:rsid w:val="00ED0C07"/>
    <w:rsid w:val="00ED0E7F"/>
    <w:rsid w:val="00ED10BA"/>
    <w:rsid w:val="00ED1112"/>
    <w:rsid w:val="00ED1A44"/>
    <w:rsid w:val="00ED1B60"/>
    <w:rsid w:val="00ED1BAA"/>
    <w:rsid w:val="00ED23DF"/>
    <w:rsid w:val="00ED2474"/>
    <w:rsid w:val="00ED249F"/>
    <w:rsid w:val="00ED27A8"/>
    <w:rsid w:val="00ED2BC8"/>
    <w:rsid w:val="00ED2DA7"/>
    <w:rsid w:val="00ED309E"/>
    <w:rsid w:val="00ED3117"/>
    <w:rsid w:val="00ED32E3"/>
    <w:rsid w:val="00ED3427"/>
    <w:rsid w:val="00ED3AD9"/>
    <w:rsid w:val="00ED3B42"/>
    <w:rsid w:val="00ED3E8F"/>
    <w:rsid w:val="00ED3F56"/>
    <w:rsid w:val="00ED40E1"/>
    <w:rsid w:val="00ED4146"/>
    <w:rsid w:val="00ED45CE"/>
    <w:rsid w:val="00ED476A"/>
    <w:rsid w:val="00ED47D0"/>
    <w:rsid w:val="00ED48FE"/>
    <w:rsid w:val="00ED4BA7"/>
    <w:rsid w:val="00ED4C9A"/>
    <w:rsid w:val="00ED4DE9"/>
    <w:rsid w:val="00ED562C"/>
    <w:rsid w:val="00ED56B2"/>
    <w:rsid w:val="00ED56CA"/>
    <w:rsid w:val="00ED592F"/>
    <w:rsid w:val="00ED5A41"/>
    <w:rsid w:val="00ED5CB2"/>
    <w:rsid w:val="00ED5EA2"/>
    <w:rsid w:val="00ED5F6E"/>
    <w:rsid w:val="00ED6351"/>
    <w:rsid w:val="00ED635D"/>
    <w:rsid w:val="00ED6D22"/>
    <w:rsid w:val="00ED6FE2"/>
    <w:rsid w:val="00ED70E3"/>
    <w:rsid w:val="00ED74BD"/>
    <w:rsid w:val="00ED7667"/>
    <w:rsid w:val="00ED7931"/>
    <w:rsid w:val="00ED7D3B"/>
    <w:rsid w:val="00ED7D86"/>
    <w:rsid w:val="00EE0408"/>
    <w:rsid w:val="00EE044E"/>
    <w:rsid w:val="00EE0464"/>
    <w:rsid w:val="00EE04F0"/>
    <w:rsid w:val="00EE0522"/>
    <w:rsid w:val="00EE052E"/>
    <w:rsid w:val="00EE056E"/>
    <w:rsid w:val="00EE08FF"/>
    <w:rsid w:val="00EE0A56"/>
    <w:rsid w:val="00EE0A98"/>
    <w:rsid w:val="00EE0AE4"/>
    <w:rsid w:val="00EE0B84"/>
    <w:rsid w:val="00EE0D84"/>
    <w:rsid w:val="00EE0DC5"/>
    <w:rsid w:val="00EE0F51"/>
    <w:rsid w:val="00EE10DF"/>
    <w:rsid w:val="00EE15B2"/>
    <w:rsid w:val="00EE170D"/>
    <w:rsid w:val="00EE1837"/>
    <w:rsid w:val="00EE19B0"/>
    <w:rsid w:val="00EE1A24"/>
    <w:rsid w:val="00EE1D73"/>
    <w:rsid w:val="00EE1E45"/>
    <w:rsid w:val="00EE1E48"/>
    <w:rsid w:val="00EE1FAF"/>
    <w:rsid w:val="00EE2261"/>
    <w:rsid w:val="00EE2443"/>
    <w:rsid w:val="00EE2563"/>
    <w:rsid w:val="00EE293D"/>
    <w:rsid w:val="00EE2D49"/>
    <w:rsid w:val="00EE2DC5"/>
    <w:rsid w:val="00EE2E17"/>
    <w:rsid w:val="00EE2E3C"/>
    <w:rsid w:val="00EE2E6D"/>
    <w:rsid w:val="00EE30AA"/>
    <w:rsid w:val="00EE30D5"/>
    <w:rsid w:val="00EE30DB"/>
    <w:rsid w:val="00EE3150"/>
    <w:rsid w:val="00EE32A2"/>
    <w:rsid w:val="00EE32DC"/>
    <w:rsid w:val="00EE33CC"/>
    <w:rsid w:val="00EE3403"/>
    <w:rsid w:val="00EE3524"/>
    <w:rsid w:val="00EE352D"/>
    <w:rsid w:val="00EE3753"/>
    <w:rsid w:val="00EE382A"/>
    <w:rsid w:val="00EE38FF"/>
    <w:rsid w:val="00EE3998"/>
    <w:rsid w:val="00EE39B1"/>
    <w:rsid w:val="00EE3C1A"/>
    <w:rsid w:val="00EE3C49"/>
    <w:rsid w:val="00EE3C77"/>
    <w:rsid w:val="00EE3D3B"/>
    <w:rsid w:val="00EE4917"/>
    <w:rsid w:val="00EE49CC"/>
    <w:rsid w:val="00EE4AA2"/>
    <w:rsid w:val="00EE4BCE"/>
    <w:rsid w:val="00EE4C6F"/>
    <w:rsid w:val="00EE4ED7"/>
    <w:rsid w:val="00EE5011"/>
    <w:rsid w:val="00EE544D"/>
    <w:rsid w:val="00EE54EE"/>
    <w:rsid w:val="00EE57C6"/>
    <w:rsid w:val="00EE5939"/>
    <w:rsid w:val="00EE59A5"/>
    <w:rsid w:val="00EE5C01"/>
    <w:rsid w:val="00EE5C83"/>
    <w:rsid w:val="00EE5CD5"/>
    <w:rsid w:val="00EE5E96"/>
    <w:rsid w:val="00EE5EF8"/>
    <w:rsid w:val="00EE621B"/>
    <w:rsid w:val="00EE65C0"/>
    <w:rsid w:val="00EE65F4"/>
    <w:rsid w:val="00EE68AA"/>
    <w:rsid w:val="00EE7231"/>
    <w:rsid w:val="00EE72A4"/>
    <w:rsid w:val="00EE734C"/>
    <w:rsid w:val="00EE73F9"/>
    <w:rsid w:val="00EE7461"/>
    <w:rsid w:val="00EE79C3"/>
    <w:rsid w:val="00EE7C38"/>
    <w:rsid w:val="00EE7D3D"/>
    <w:rsid w:val="00EF002A"/>
    <w:rsid w:val="00EF0050"/>
    <w:rsid w:val="00EF03BD"/>
    <w:rsid w:val="00EF0576"/>
    <w:rsid w:val="00EF0780"/>
    <w:rsid w:val="00EF08B1"/>
    <w:rsid w:val="00EF094E"/>
    <w:rsid w:val="00EF0B8F"/>
    <w:rsid w:val="00EF0D0B"/>
    <w:rsid w:val="00EF1751"/>
    <w:rsid w:val="00EF1979"/>
    <w:rsid w:val="00EF1A68"/>
    <w:rsid w:val="00EF1D5D"/>
    <w:rsid w:val="00EF2156"/>
    <w:rsid w:val="00EF2235"/>
    <w:rsid w:val="00EF225B"/>
    <w:rsid w:val="00EF234F"/>
    <w:rsid w:val="00EF270D"/>
    <w:rsid w:val="00EF28C9"/>
    <w:rsid w:val="00EF29A8"/>
    <w:rsid w:val="00EF2A2F"/>
    <w:rsid w:val="00EF2AA0"/>
    <w:rsid w:val="00EF2B43"/>
    <w:rsid w:val="00EF2EED"/>
    <w:rsid w:val="00EF32BA"/>
    <w:rsid w:val="00EF3423"/>
    <w:rsid w:val="00EF3866"/>
    <w:rsid w:val="00EF38CC"/>
    <w:rsid w:val="00EF3A6C"/>
    <w:rsid w:val="00EF3D52"/>
    <w:rsid w:val="00EF3E53"/>
    <w:rsid w:val="00EF4466"/>
    <w:rsid w:val="00EF44D7"/>
    <w:rsid w:val="00EF4749"/>
    <w:rsid w:val="00EF47E8"/>
    <w:rsid w:val="00EF490F"/>
    <w:rsid w:val="00EF4B9A"/>
    <w:rsid w:val="00EF4BB5"/>
    <w:rsid w:val="00EF4BC9"/>
    <w:rsid w:val="00EF4CD0"/>
    <w:rsid w:val="00EF4F0F"/>
    <w:rsid w:val="00EF4FCB"/>
    <w:rsid w:val="00EF5036"/>
    <w:rsid w:val="00EF5073"/>
    <w:rsid w:val="00EF50D1"/>
    <w:rsid w:val="00EF51F1"/>
    <w:rsid w:val="00EF6098"/>
    <w:rsid w:val="00EF60DC"/>
    <w:rsid w:val="00EF6200"/>
    <w:rsid w:val="00EF63DB"/>
    <w:rsid w:val="00EF6911"/>
    <w:rsid w:val="00EF6F01"/>
    <w:rsid w:val="00EF70C8"/>
    <w:rsid w:val="00EF714D"/>
    <w:rsid w:val="00EF716D"/>
    <w:rsid w:val="00EF71AC"/>
    <w:rsid w:val="00EF728C"/>
    <w:rsid w:val="00EF750A"/>
    <w:rsid w:val="00EF75CA"/>
    <w:rsid w:val="00EF7669"/>
    <w:rsid w:val="00EF7857"/>
    <w:rsid w:val="00EF7885"/>
    <w:rsid w:val="00EF7AE0"/>
    <w:rsid w:val="00EF7B73"/>
    <w:rsid w:val="00EF7CE5"/>
    <w:rsid w:val="00EF7D98"/>
    <w:rsid w:val="00EF7EDF"/>
    <w:rsid w:val="00EF7FDB"/>
    <w:rsid w:val="00F00072"/>
    <w:rsid w:val="00F000AB"/>
    <w:rsid w:val="00F003C4"/>
    <w:rsid w:val="00F008BB"/>
    <w:rsid w:val="00F00913"/>
    <w:rsid w:val="00F00B45"/>
    <w:rsid w:val="00F00E2A"/>
    <w:rsid w:val="00F011FD"/>
    <w:rsid w:val="00F013CB"/>
    <w:rsid w:val="00F01581"/>
    <w:rsid w:val="00F016C6"/>
    <w:rsid w:val="00F01A79"/>
    <w:rsid w:val="00F01CD6"/>
    <w:rsid w:val="00F021EC"/>
    <w:rsid w:val="00F02273"/>
    <w:rsid w:val="00F0232F"/>
    <w:rsid w:val="00F024A5"/>
    <w:rsid w:val="00F024EF"/>
    <w:rsid w:val="00F02591"/>
    <w:rsid w:val="00F025F9"/>
    <w:rsid w:val="00F02A01"/>
    <w:rsid w:val="00F02B0B"/>
    <w:rsid w:val="00F02BCC"/>
    <w:rsid w:val="00F02E6C"/>
    <w:rsid w:val="00F03053"/>
    <w:rsid w:val="00F03207"/>
    <w:rsid w:val="00F03233"/>
    <w:rsid w:val="00F034FF"/>
    <w:rsid w:val="00F035AF"/>
    <w:rsid w:val="00F03684"/>
    <w:rsid w:val="00F0370B"/>
    <w:rsid w:val="00F0386F"/>
    <w:rsid w:val="00F03A94"/>
    <w:rsid w:val="00F03B96"/>
    <w:rsid w:val="00F03C9A"/>
    <w:rsid w:val="00F03D1F"/>
    <w:rsid w:val="00F0406F"/>
    <w:rsid w:val="00F041C1"/>
    <w:rsid w:val="00F042EC"/>
    <w:rsid w:val="00F044C7"/>
    <w:rsid w:val="00F045B8"/>
    <w:rsid w:val="00F0461B"/>
    <w:rsid w:val="00F049FE"/>
    <w:rsid w:val="00F04B17"/>
    <w:rsid w:val="00F04BF3"/>
    <w:rsid w:val="00F04E05"/>
    <w:rsid w:val="00F04EE6"/>
    <w:rsid w:val="00F04EFF"/>
    <w:rsid w:val="00F05437"/>
    <w:rsid w:val="00F05462"/>
    <w:rsid w:val="00F05550"/>
    <w:rsid w:val="00F05581"/>
    <w:rsid w:val="00F057C9"/>
    <w:rsid w:val="00F05992"/>
    <w:rsid w:val="00F05B4A"/>
    <w:rsid w:val="00F05C49"/>
    <w:rsid w:val="00F05DD3"/>
    <w:rsid w:val="00F06389"/>
    <w:rsid w:val="00F063B3"/>
    <w:rsid w:val="00F06530"/>
    <w:rsid w:val="00F066D6"/>
    <w:rsid w:val="00F0674B"/>
    <w:rsid w:val="00F06B63"/>
    <w:rsid w:val="00F06BB4"/>
    <w:rsid w:val="00F06BF6"/>
    <w:rsid w:val="00F06E52"/>
    <w:rsid w:val="00F06F2F"/>
    <w:rsid w:val="00F07086"/>
    <w:rsid w:val="00F07219"/>
    <w:rsid w:val="00F07574"/>
    <w:rsid w:val="00F0759E"/>
    <w:rsid w:val="00F07782"/>
    <w:rsid w:val="00F07A98"/>
    <w:rsid w:val="00F07B9C"/>
    <w:rsid w:val="00F07CD7"/>
    <w:rsid w:val="00F07E99"/>
    <w:rsid w:val="00F07F1D"/>
    <w:rsid w:val="00F1015B"/>
    <w:rsid w:val="00F1038A"/>
    <w:rsid w:val="00F103E5"/>
    <w:rsid w:val="00F10607"/>
    <w:rsid w:val="00F10632"/>
    <w:rsid w:val="00F108FE"/>
    <w:rsid w:val="00F10C07"/>
    <w:rsid w:val="00F10CD1"/>
    <w:rsid w:val="00F10ECF"/>
    <w:rsid w:val="00F10F29"/>
    <w:rsid w:val="00F11114"/>
    <w:rsid w:val="00F11527"/>
    <w:rsid w:val="00F11852"/>
    <w:rsid w:val="00F119D4"/>
    <w:rsid w:val="00F119F2"/>
    <w:rsid w:val="00F12089"/>
    <w:rsid w:val="00F1219B"/>
    <w:rsid w:val="00F12273"/>
    <w:rsid w:val="00F1229C"/>
    <w:rsid w:val="00F122BF"/>
    <w:rsid w:val="00F125E9"/>
    <w:rsid w:val="00F126B8"/>
    <w:rsid w:val="00F12739"/>
    <w:rsid w:val="00F127BC"/>
    <w:rsid w:val="00F129D6"/>
    <w:rsid w:val="00F12BC4"/>
    <w:rsid w:val="00F12DA0"/>
    <w:rsid w:val="00F1303A"/>
    <w:rsid w:val="00F13068"/>
    <w:rsid w:val="00F1325F"/>
    <w:rsid w:val="00F1355B"/>
    <w:rsid w:val="00F135F3"/>
    <w:rsid w:val="00F1366F"/>
    <w:rsid w:val="00F1372B"/>
    <w:rsid w:val="00F13741"/>
    <w:rsid w:val="00F13776"/>
    <w:rsid w:val="00F13B15"/>
    <w:rsid w:val="00F13BD3"/>
    <w:rsid w:val="00F13C33"/>
    <w:rsid w:val="00F13C72"/>
    <w:rsid w:val="00F13D2E"/>
    <w:rsid w:val="00F13E68"/>
    <w:rsid w:val="00F13EFA"/>
    <w:rsid w:val="00F13FBE"/>
    <w:rsid w:val="00F13FE6"/>
    <w:rsid w:val="00F14128"/>
    <w:rsid w:val="00F146DB"/>
    <w:rsid w:val="00F1475A"/>
    <w:rsid w:val="00F14A4D"/>
    <w:rsid w:val="00F14ABD"/>
    <w:rsid w:val="00F14CC6"/>
    <w:rsid w:val="00F14EF4"/>
    <w:rsid w:val="00F14FB2"/>
    <w:rsid w:val="00F151D2"/>
    <w:rsid w:val="00F152F9"/>
    <w:rsid w:val="00F15628"/>
    <w:rsid w:val="00F1567B"/>
    <w:rsid w:val="00F15728"/>
    <w:rsid w:val="00F1572E"/>
    <w:rsid w:val="00F158F0"/>
    <w:rsid w:val="00F15AB5"/>
    <w:rsid w:val="00F15C64"/>
    <w:rsid w:val="00F15DAD"/>
    <w:rsid w:val="00F16145"/>
    <w:rsid w:val="00F161E7"/>
    <w:rsid w:val="00F1641D"/>
    <w:rsid w:val="00F1687A"/>
    <w:rsid w:val="00F168A7"/>
    <w:rsid w:val="00F169A9"/>
    <w:rsid w:val="00F16E34"/>
    <w:rsid w:val="00F1702B"/>
    <w:rsid w:val="00F1721F"/>
    <w:rsid w:val="00F17689"/>
    <w:rsid w:val="00F17BCA"/>
    <w:rsid w:val="00F17D6A"/>
    <w:rsid w:val="00F17FF5"/>
    <w:rsid w:val="00F20041"/>
    <w:rsid w:val="00F2011A"/>
    <w:rsid w:val="00F201F0"/>
    <w:rsid w:val="00F20381"/>
    <w:rsid w:val="00F206F4"/>
    <w:rsid w:val="00F20A76"/>
    <w:rsid w:val="00F20B0D"/>
    <w:rsid w:val="00F20B41"/>
    <w:rsid w:val="00F20C95"/>
    <w:rsid w:val="00F20E43"/>
    <w:rsid w:val="00F212CE"/>
    <w:rsid w:val="00F21590"/>
    <w:rsid w:val="00F2159E"/>
    <w:rsid w:val="00F216DD"/>
    <w:rsid w:val="00F2190D"/>
    <w:rsid w:val="00F21B97"/>
    <w:rsid w:val="00F21C3E"/>
    <w:rsid w:val="00F21C99"/>
    <w:rsid w:val="00F21E38"/>
    <w:rsid w:val="00F21EF4"/>
    <w:rsid w:val="00F21F19"/>
    <w:rsid w:val="00F22157"/>
    <w:rsid w:val="00F222DF"/>
    <w:rsid w:val="00F22328"/>
    <w:rsid w:val="00F225FC"/>
    <w:rsid w:val="00F227D1"/>
    <w:rsid w:val="00F22903"/>
    <w:rsid w:val="00F22934"/>
    <w:rsid w:val="00F22975"/>
    <w:rsid w:val="00F22A06"/>
    <w:rsid w:val="00F22A68"/>
    <w:rsid w:val="00F22DA8"/>
    <w:rsid w:val="00F2316D"/>
    <w:rsid w:val="00F23248"/>
    <w:rsid w:val="00F232D0"/>
    <w:rsid w:val="00F233F6"/>
    <w:rsid w:val="00F23606"/>
    <w:rsid w:val="00F236A4"/>
    <w:rsid w:val="00F23A9D"/>
    <w:rsid w:val="00F23C2B"/>
    <w:rsid w:val="00F24387"/>
    <w:rsid w:val="00F246FA"/>
    <w:rsid w:val="00F247AF"/>
    <w:rsid w:val="00F2499A"/>
    <w:rsid w:val="00F24D29"/>
    <w:rsid w:val="00F24F76"/>
    <w:rsid w:val="00F24FBE"/>
    <w:rsid w:val="00F2521D"/>
    <w:rsid w:val="00F25910"/>
    <w:rsid w:val="00F259B8"/>
    <w:rsid w:val="00F25BFB"/>
    <w:rsid w:val="00F25C0F"/>
    <w:rsid w:val="00F25C16"/>
    <w:rsid w:val="00F25C7B"/>
    <w:rsid w:val="00F25DB7"/>
    <w:rsid w:val="00F26195"/>
    <w:rsid w:val="00F261EF"/>
    <w:rsid w:val="00F262DD"/>
    <w:rsid w:val="00F265EB"/>
    <w:rsid w:val="00F268B8"/>
    <w:rsid w:val="00F26AA8"/>
    <w:rsid w:val="00F26BE9"/>
    <w:rsid w:val="00F27092"/>
    <w:rsid w:val="00F27107"/>
    <w:rsid w:val="00F273EE"/>
    <w:rsid w:val="00F2742B"/>
    <w:rsid w:val="00F274FB"/>
    <w:rsid w:val="00F27517"/>
    <w:rsid w:val="00F275AE"/>
    <w:rsid w:val="00F2763F"/>
    <w:rsid w:val="00F277AD"/>
    <w:rsid w:val="00F27B69"/>
    <w:rsid w:val="00F27BAB"/>
    <w:rsid w:val="00F27CD6"/>
    <w:rsid w:val="00F27E59"/>
    <w:rsid w:val="00F30095"/>
    <w:rsid w:val="00F305D1"/>
    <w:rsid w:val="00F30697"/>
    <w:rsid w:val="00F307B3"/>
    <w:rsid w:val="00F30962"/>
    <w:rsid w:val="00F30C56"/>
    <w:rsid w:val="00F30FF2"/>
    <w:rsid w:val="00F31301"/>
    <w:rsid w:val="00F3198E"/>
    <w:rsid w:val="00F31D82"/>
    <w:rsid w:val="00F31EE4"/>
    <w:rsid w:val="00F3205A"/>
    <w:rsid w:val="00F323FA"/>
    <w:rsid w:val="00F32484"/>
    <w:rsid w:val="00F32913"/>
    <w:rsid w:val="00F32921"/>
    <w:rsid w:val="00F32CDD"/>
    <w:rsid w:val="00F32E17"/>
    <w:rsid w:val="00F32EC6"/>
    <w:rsid w:val="00F33087"/>
    <w:rsid w:val="00F3308F"/>
    <w:rsid w:val="00F33198"/>
    <w:rsid w:val="00F33299"/>
    <w:rsid w:val="00F335B5"/>
    <w:rsid w:val="00F33621"/>
    <w:rsid w:val="00F3369E"/>
    <w:rsid w:val="00F3380A"/>
    <w:rsid w:val="00F33DDD"/>
    <w:rsid w:val="00F3419A"/>
    <w:rsid w:val="00F34209"/>
    <w:rsid w:val="00F3450E"/>
    <w:rsid w:val="00F347BA"/>
    <w:rsid w:val="00F34835"/>
    <w:rsid w:val="00F3485C"/>
    <w:rsid w:val="00F348C7"/>
    <w:rsid w:val="00F34B84"/>
    <w:rsid w:val="00F34F5D"/>
    <w:rsid w:val="00F34FE2"/>
    <w:rsid w:val="00F3509F"/>
    <w:rsid w:val="00F3518E"/>
    <w:rsid w:val="00F3533D"/>
    <w:rsid w:val="00F354D2"/>
    <w:rsid w:val="00F3553F"/>
    <w:rsid w:val="00F3557C"/>
    <w:rsid w:val="00F3561A"/>
    <w:rsid w:val="00F3566F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725"/>
    <w:rsid w:val="00F36882"/>
    <w:rsid w:val="00F36AAB"/>
    <w:rsid w:val="00F36B06"/>
    <w:rsid w:val="00F36C33"/>
    <w:rsid w:val="00F372E8"/>
    <w:rsid w:val="00F3730E"/>
    <w:rsid w:val="00F3794F"/>
    <w:rsid w:val="00F37BE2"/>
    <w:rsid w:val="00F37CEE"/>
    <w:rsid w:val="00F40379"/>
    <w:rsid w:val="00F403B9"/>
    <w:rsid w:val="00F40B01"/>
    <w:rsid w:val="00F40B51"/>
    <w:rsid w:val="00F40D4F"/>
    <w:rsid w:val="00F40EF4"/>
    <w:rsid w:val="00F411C5"/>
    <w:rsid w:val="00F41401"/>
    <w:rsid w:val="00F41431"/>
    <w:rsid w:val="00F41532"/>
    <w:rsid w:val="00F415E4"/>
    <w:rsid w:val="00F416AB"/>
    <w:rsid w:val="00F4176F"/>
    <w:rsid w:val="00F418AC"/>
    <w:rsid w:val="00F419DB"/>
    <w:rsid w:val="00F41C35"/>
    <w:rsid w:val="00F41DCB"/>
    <w:rsid w:val="00F42626"/>
    <w:rsid w:val="00F4263D"/>
    <w:rsid w:val="00F42658"/>
    <w:rsid w:val="00F42776"/>
    <w:rsid w:val="00F428FA"/>
    <w:rsid w:val="00F42B01"/>
    <w:rsid w:val="00F42F23"/>
    <w:rsid w:val="00F42F3D"/>
    <w:rsid w:val="00F42FDD"/>
    <w:rsid w:val="00F43089"/>
    <w:rsid w:val="00F431F7"/>
    <w:rsid w:val="00F43617"/>
    <w:rsid w:val="00F436ED"/>
    <w:rsid w:val="00F43734"/>
    <w:rsid w:val="00F43935"/>
    <w:rsid w:val="00F43B58"/>
    <w:rsid w:val="00F43BE5"/>
    <w:rsid w:val="00F43CCB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9A5"/>
    <w:rsid w:val="00F44B82"/>
    <w:rsid w:val="00F45161"/>
    <w:rsid w:val="00F454F3"/>
    <w:rsid w:val="00F45523"/>
    <w:rsid w:val="00F45570"/>
    <w:rsid w:val="00F459A1"/>
    <w:rsid w:val="00F45B07"/>
    <w:rsid w:val="00F45C71"/>
    <w:rsid w:val="00F45CA6"/>
    <w:rsid w:val="00F46058"/>
    <w:rsid w:val="00F46260"/>
    <w:rsid w:val="00F464C3"/>
    <w:rsid w:val="00F46709"/>
    <w:rsid w:val="00F467D5"/>
    <w:rsid w:val="00F46C54"/>
    <w:rsid w:val="00F46F01"/>
    <w:rsid w:val="00F46F4D"/>
    <w:rsid w:val="00F46F94"/>
    <w:rsid w:val="00F46FD5"/>
    <w:rsid w:val="00F471B3"/>
    <w:rsid w:val="00F477C4"/>
    <w:rsid w:val="00F479B3"/>
    <w:rsid w:val="00F47E24"/>
    <w:rsid w:val="00F5009A"/>
    <w:rsid w:val="00F50291"/>
    <w:rsid w:val="00F5053C"/>
    <w:rsid w:val="00F506D5"/>
    <w:rsid w:val="00F506E8"/>
    <w:rsid w:val="00F5072D"/>
    <w:rsid w:val="00F50A59"/>
    <w:rsid w:val="00F50EC6"/>
    <w:rsid w:val="00F50EEB"/>
    <w:rsid w:val="00F50F8B"/>
    <w:rsid w:val="00F514CE"/>
    <w:rsid w:val="00F5154A"/>
    <w:rsid w:val="00F5178A"/>
    <w:rsid w:val="00F51842"/>
    <w:rsid w:val="00F51885"/>
    <w:rsid w:val="00F5190C"/>
    <w:rsid w:val="00F51EF5"/>
    <w:rsid w:val="00F52022"/>
    <w:rsid w:val="00F521C8"/>
    <w:rsid w:val="00F52483"/>
    <w:rsid w:val="00F524D2"/>
    <w:rsid w:val="00F524DA"/>
    <w:rsid w:val="00F524FF"/>
    <w:rsid w:val="00F52558"/>
    <w:rsid w:val="00F52911"/>
    <w:rsid w:val="00F52BEF"/>
    <w:rsid w:val="00F52CB4"/>
    <w:rsid w:val="00F52EA3"/>
    <w:rsid w:val="00F531DB"/>
    <w:rsid w:val="00F53475"/>
    <w:rsid w:val="00F535EE"/>
    <w:rsid w:val="00F5360B"/>
    <w:rsid w:val="00F536D4"/>
    <w:rsid w:val="00F537B8"/>
    <w:rsid w:val="00F537D4"/>
    <w:rsid w:val="00F5387E"/>
    <w:rsid w:val="00F53C3F"/>
    <w:rsid w:val="00F53D4B"/>
    <w:rsid w:val="00F53DB9"/>
    <w:rsid w:val="00F54091"/>
    <w:rsid w:val="00F54221"/>
    <w:rsid w:val="00F54279"/>
    <w:rsid w:val="00F5443A"/>
    <w:rsid w:val="00F54523"/>
    <w:rsid w:val="00F545F4"/>
    <w:rsid w:val="00F54605"/>
    <w:rsid w:val="00F54668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830"/>
    <w:rsid w:val="00F55834"/>
    <w:rsid w:val="00F558C4"/>
    <w:rsid w:val="00F55939"/>
    <w:rsid w:val="00F559B9"/>
    <w:rsid w:val="00F55B4A"/>
    <w:rsid w:val="00F55FC4"/>
    <w:rsid w:val="00F56078"/>
    <w:rsid w:val="00F563AD"/>
    <w:rsid w:val="00F56436"/>
    <w:rsid w:val="00F56568"/>
    <w:rsid w:val="00F566FB"/>
    <w:rsid w:val="00F567D0"/>
    <w:rsid w:val="00F56959"/>
    <w:rsid w:val="00F56C78"/>
    <w:rsid w:val="00F56D5B"/>
    <w:rsid w:val="00F56D81"/>
    <w:rsid w:val="00F56FC6"/>
    <w:rsid w:val="00F5707C"/>
    <w:rsid w:val="00F5708F"/>
    <w:rsid w:val="00F574B0"/>
    <w:rsid w:val="00F5760D"/>
    <w:rsid w:val="00F57915"/>
    <w:rsid w:val="00F57D1A"/>
    <w:rsid w:val="00F57F2C"/>
    <w:rsid w:val="00F57FB7"/>
    <w:rsid w:val="00F600CF"/>
    <w:rsid w:val="00F603D2"/>
    <w:rsid w:val="00F60434"/>
    <w:rsid w:val="00F6058D"/>
    <w:rsid w:val="00F607AF"/>
    <w:rsid w:val="00F60828"/>
    <w:rsid w:val="00F6087D"/>
    <w:rsid w:val="00F60A09"/>
    <w:rsid w:val="00F60DCA"/>
    <w:rsid w:val="00F6113E"/>
    <w:rsid w:val="00F611A2"/>
    <w:rsid w:val="00F611FD"/>
    <w:rsid w:val="00F6136A"/>
    <w:rsid w:val="00F6155A"/>
    <w:rsid w:val="00F618AD"/>
    <w:rsid w:val="00F6192E"/>
    <w:rsid w:val="00F61ABF"/>
    <w:rsid w:val="00F61BDB"/>
    <w:rsid w:val="00F61C07"/>
    <w:rsid w:val="00F61D1C"/>
    <w:rsid w:val="00F61DEB"/>
    <w:rsid w:val="00F62325"/>
    <w:rsid w:val="00F624B2"/>
    <w:rsid w:val="00F62622"/>
    <w:rsid w:val="00F627CC"/>
    <w:rsid w:val="00F629B9"/>
    <w:rsid w:val="00F62B86"/>
    <w:rsid w:val="00F62C26"/>
    <w:rsid w:val="00F62C52"/>
    <w:rsid w:val="00F62F21"/>
    <w:rsid w:val="00F6313C"/>
    <w:rsid w:val="00F631C7"/>
    <w:rsid w:val="00F6356E"/>
    <w:rsid w:val="00F636AF"/>
    <w:rsid w:val="00F63780"/>
    <w:rsid w:val="00F63A67"/>
    <w:rsid w:val="00F63A7A"/>
    <w:rsid w:val="00F63AE4"/>
    <w:rsid w:val="00F63BBF"/>
    <w:rsid w:val="00F63DF7"/>
    <w:rsid w:val="00F640CE"/>
    <w:rsid w:val="00F6411A"/>
    <w:rsid w:val="00F6444A"/>
    <w:rsid w:val="00F64518"/>
    <w:rsid w:val="00F646BC"/>
    <w:rsid w:val="00F646DD"/>
    <w:rsid w:val="00F64736"/>
    <w:rsid w:val="00F64C04"/>
    <w:rsid w:val="00F64CA8"/>
    <w:rsid w:val="00F65040"/>
    <w:rsid w:val="00F650B0"/>
    <w:rsid w:val="00F650BF"/>
    <w:rsid w:val="00F65365"/>
    <w:rsid w:val="00F65783"/>
    <w:rsid w:val="00F658B3"/>
    <w:rsid w:val="00F659A3"/>
    <w:rsid w:val="00F65ACE"/>
    <w:rsid w:val="00F65CF0"/>
    <w:rsid w:val="00F663AF"/>
    <w:rsid w:val="00F663F8"/>
    <w:rsid w:val="00F66417"/>
    <w:rsid w:val="00F66420"/>
    <w:rsid w:val="00F66442"/>
    <w:rsid w:val="00F66465"/>
    <w:rsid w:val="00F666B0"/>
    <w:rsid w:val="00F66BBB"/>
    <w:rsid w:val="00F66C6A"/>
    <w:rsid w:val="00F66C79"/>
    <w:rsid w:val="00F66F70"/>
    <w:rsid w:val="00F67072"/>
    <w:rsid w:val="00F672B5"/>
    <w:rsid w:val="00F67353"/>
    <w:rsid w:val="00F673AA"/>
    <w:rsid w:val="00F673C3"/>
    <w:rsid w:val="00F6785B"/>
    <w:rsid w:val="00F67987"/>
    <w:rsid w:val="00F67BA2"/>
    <w:rsid w:val="00F70069"/>
    <w:rsid w:val="00F7031F"/>
    <w:rsid w:val="00F704FC"/>
    <w:rsid w:val="00F70861"/>
    <w:rsid w:val="00F70BB3"/>
    <w:rsid w:val="00F70C3D"/>
    <w:rsid w:val="00F70D00"/>
    <w:rsid w:val="00F70E5C"/>
    <w:rsid w:val="00F71651"/>
    <w:rsid w:val="00F716AE"/>
    <w:rsid w:val="00F71830"/>
    <w:rsid w:val="00F718BB"/>
    <w:rsid w:val="00F71A67"/>
    <w:rsid w:val="00F71B36"/>
    <w:rsid w:val="00F71B3E"/>
    <w:rsid w:val="00F71C77"/>
    <w:rsid w:val="00F71F05"/>
    <w:rsid w:val="00F720D9"/>
    <w:rsid w:val="00F7214D"/>
    <w:rsid w:val="00F723C6"/>
    <w:rsid w:val="00F725A6"/>
    <w:rsid w:val="00F72665"/>
    <w:rsid w:val="00F72F83"/>
    <w:rsid w:val="00F72FA0"/>
    <w:rsid w:val="00F73211"/>
    <w:rsid w:val="00F73988"/>
    <w:rsid w:val="00F739E8"/>
    <w:rsid w:val="00F73C5F"/>
    <w:rsid w:val="00F73CAD"/>
    <w:rsid w:val="00F73CE8"/>
    <w:rsid w:val="00F73F2D"/>
    <w:rsid w:val="00F74130"/>
    <w:rsid w:val="00F74477"/>
    <w:rsid w:val="00F74DDA"/>
    <w:rsid w:val="00F74E79"/>
    <w:rsid w:val="00F74FDB"/>
    <w:rsid w:val="00F752B8"/>
    <w:rsid w:val="00F753B9"/>
    <w:rsid w:val="00F753CA"/>
    <w:rsid w:val="00F75444"/>
    <w:rsid w:val="00F7552B"/>
    <w:rsid w:val="00F75A09"/>
    <w:rsid w:val="00F75A7A"/>
    <w:rsid w:val="00F75B5C"/>
    <w:rsid w:val="00F75D7A"/>
    <w:rsid w:val="00F760DB"/>
    <w:rsid w:val="00F76356"/>
    <w:rsid w:val="00F76482"/>
    <w:rsid w:val="00F76488"/>
    <w:rsid w:val="00F765A1"/>
    <w:rsid w:val="00F765E9"/>
    <w:rsid w:val="00F76C8D"/>
    <w:rsid w:val="00F76D53"/>
    <w:rsid w:val="00F76E8E"/>
    <w:rsid w:val="00F772E7"/>
    <w:rsid w:val="00F774EC"/>
    <w:rsid w:val="00F77604"/>
    <w:rsid w:val="00F77667"/>
    <w:rsid w:val="00F77687"/>
    <w:rsid w:val="00F777A7"/>
    <w:rsid w:val="00F77A95"/>
    <w:rsid w:val="00F77B55"/>
    <w:rsid w:val="00F77D96"/>
    <w:rsid w:val="00F77EE3"/>
    <w:rsid w:val="00F80043"/>
    <w:rsid w:val="00F8009B"/>
    <w:rsid w:val="00F80210"/>
    <w:rsid w:val="00F803F1"/>
    <w:rsid w:val="00F80428"/>
    <w:rsid w:val="00F80638"/>
    <w:rsid w:val="00F807D6"/>
    <w:rsid w:val="00F80838"/>
    <w:rsid w:val="00F8089E"/>
    <w:rsid w:val="00F80E18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03"/>
    <w:rsid w:val="00F8291C"/>
    <w:rsid w:val="00F82C9F"/>
    <w:rsid w:val="00F82D94"/>
    <w:rsid w:val="00F82E9B"/>
    <w:rsid w:val="00F83005"/>
    <w:rsid w:val="00F83017"/>
    <w:rsid w:val="00F8306D"/>
    <w:rsid w:val="00F830A2"/>
    <w:rsid w:val="00F83137"/>
    <w:rsid w:val="00F8314E"/>
    <w:rsid w:val="00F83281"/>
    <w:rsid w:val="00F832C4"/>
    <w:rsid w:val="00F832EF"/>
    <w:rsid w:val="00F836B2"/>
    <w:rsid w:val="00F83984"/>
    <w:rsid w:val="00F83C6D"/>
    <w:rsid w:val="00F83C84"/>
    <w:rsid w:val="00F83D60"/>
    <w:rsid w:val="00F841E8"/>
    <w:rsid w:val="00F841F3"/>
    <w:rsid w:val="00F84299"/>
    <w:rsid w:val="00F84AF7"/>
    <w:rsid w:val="00F84C1A"/>
    <w:rsid w:val="00F84DC0"/>
    <w:rsid w:val="00F850DE"/>
    <w:rsid w:val="00F85132"/>
    <w:rsid w:val="00F85225"/>
    <w:rsid w:val="00F85458"/>
    <w:rsid w:val="00F85475"/>
    <w:rsid w:val="00F8561F"/>
    <w:rsid w:val="00F857B2"/>
    <w:rsid w:val="00F85853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9BB"/>
    <w:rsid w:val="00F86BE0"/>
    <w:rsid w:val="00F86E23"/>
    <w:rsid w:val="00F86FAC"/>
    <w:rsid w:val="00F86FD7"/>
    <w:rsid w:val="00F8722C"/>
    <w:rsid w:val="00F87352"/>
    <w:rsid w:val="00F8747A"/>
    <w:rsid w:val="00F8760D"/>
    <w:rsid w:val="00F876FD"/>
    <w:rsid w:val="00F879BC"/>
    <w:rsid w:val="00F87A71"/>
    <w:rsid w:val="00F87B08"/>
    <w:rsid w:val="00F87F38"/>
    <w:rsid w:val="00F87F3B"/>
    <w:rsid w:val="00F9047C"/>
    <w:rsid w:val="00F9053C"/>
    <w:rsid w:val="00F90696"/>
    <w:rsid w:val="00F9087F"/>
    <w:rsid w:val="00F909C2"/>
    <w:rsid w:val="00F90D50"/>
    <w:rsid w:val="00F9108D"/>
    <w:rsid w:val="00F91269"/>
    <w:rsid w:val="00F91357"/>
    <w:rsid w:val="00F915EA"/>
    <w:rsid w:val="00F917DA"/>
    <w:rsid w:val="00F917DC"/>
    <w:rsid w:val="00F918A4"/>
    <w:rsid w:val="00F918D7"/>
    <w:rsid w:val="00F91931"/>
    <w:rsid w:val="00F91CDF"/>
    <w:rsid w:val="00F91CE4"/>
    <w:rsid w:val="00F92164"/>
    <w:rsid w:val="00F92182"/>
    <w:rsid w:val="00F9218B"/>
    <w:rsid w:val="00F92266"/>
    <w:rsid w:val="00F92307"/>
    <w:rsid w:val="00F9237E"/>
    <w:rsid w:val="00F925AC"/>
    <w:rsid w:val="00F925E3"/>
    <w:rsid w:val="00F92946"/>
    <w:rsid w:val="00F9296A"/>
    <w:rsid w:val="00F92A49"/>
    <w:rsid w:val="00F92B97"/>
    <w:rsid w:val="00F92D18"/>
    <w:rsid w:val="00F93076"/>
    <w:rsid w:val="00F930CF"/>
    <w:rsid w:val="00F93122"/>
    <w:rsid w:val="00F9317B"/>
    <w:rsid w:val="00F931C4"/>
    <w:rsid w:val="00F932AD"/>
    <w:rsid w:val="00F933CC"/>
    <w:rsid w:val="00F93612"/>
    <w:rsid w:val="00F93AD5"/>
    <w:rsid w:val="00F93CB1"/>
    <w:rsid w:val="00F9418A"/>
    <w:rsid w:val="00F941F9"/>
    <w:rsid w:val="00F94284"/>
    <w:rsid w:val="00F9435C"/>
    <w:rsid w:val="00F94DC3"/>
    <w:rsid w:val="00F94E45"/>
    <w:rsid w:val="00F953F9"/>
    <w:rsid w:val="00F95461"/>
    <w:rsid w:val="00F95A9A"/>
    <w:rsid w:val="00F95AAC"/>
    <w:rsid w:val="00F95BE6"/>
    <w:rsid w:val="00F95C1A"/>
    <w:rsid w:val="00F95EB1"/>
    <w:rsid w:val="00F95F85"/>
    <w:rsid w:val="00F96156"/>
    <w:rsid w:val="00F9616C"/>
    <w:rsid w:val="00F9641A"/>
    <w:rsid w:val="00F965A3"/>
    <w:rsid w:val="00F96688"/>
    <w:rsid w:val="00F9670A"/>
    <w:rsid w:val="00F967ED"/>
    <w:rsid w:val="00F968E6"/>
    <w:rsid w:val="00F969B9"/>
    <w:rsid w:val="00F96C15"/>
    <w:rsid w:val="00F96C7D"/>
    <w:rsid w:val="00F96F50"/>
    <w:rsid w:val="00F97465"/>
    <w:rsid w:val="00F9751D"/>
    <w:rsid w:val="00F97580"/>
    <w:rsid w:val="00F975A0"/>
    <w:rsid w:val="00F976D7"/>
    <w:rsid w:val="00F979A7"/>
    <w:rsid w:val="00F979FA"/>
    <w:rsid w:val="00F97B6D"/>
    <w:rsid w:val="00F97BDD"/>
    <w:rsid w:val="00F97E57"/>
    <w:rsid w:val="00FA0033"/>
    <w:rsid w:val="00FA0132"/>
    <w:rsid w:val="00FA0463"/>
    <w:rsid w:val="00FA05E2"/>
    <w:rsid w:val="00FA072D"/>
    <w:rsid w:val="00FA082A"/>
    <w:rsid w:val="00FA0999"/>
    <w:rsid w:val="00FA0C12"/>
    <w:rsid w:val="00FA0D1F"/>
    <w:rsid w:val="00FA0F17"/>
    <w:rsid w:val="00FA0F8C"/>
    <w:rsid w:val="00FA1087"/>
    <w:rsid w:val="00FA1598"/>
    <w:rsid w:val="00FA1623"/>
    <w:rsid w:val="00FA19DD"/>
    <w:rsid w:val="00FA1C24"/>
    <w:rsid w:val="00FA1C83"/>
    <w:rsid w:val="00FA2034"/>
    <w:rsid w:val="00FA205A"/>
    <w:rsid w:val="00FA21FE"/>
    <w:rsid w:val="00FA2226"/>
    <w:rsid w:val="00FA2584"/>
    <w:rsid w:val="00FA26B3"/>
    <w:rsid w:val="00FA283A"/>
    <w:rsid w:val="00FA284C"/>
    <w:rsid w:val="00FA28DD"/>
    <w:rsid w:val="00FA2939"/>
    <w:rsid w:val="00FA2A7B"/>
    <w:rsid w:val="00FA2ACD"/>
    <w:rsid w:val="00FA2E01"/>
    <w:rsid w:val="00FA3077"/>
    <w:rsid w:val="00FA3148"/>
    <w:rsid w:val="00FA32A1"/>
    <w:rsid w:val="00FA32EC"/>
    <w:rsid w:val="00FA3677"/>
    <w:rsid w:val="00FA3795"/>
    <w:rsid w:val="00FA382A"/>
    <w:rsid w:val="00FA3C1B"/>
    <w:rsid w:val="00FA3E32"/>
    <w:rsid w:val="00FA3FA8"/>
    <w:rsid w:val="00FA404A"/>
    <w:rsid w:val="00FA41B9"/>
    <w:rsid w:val="00FA41E3"/>
    <w:rsid w:val="00FA42CA"/>
    <w:rsid w:val="00FA42F1"/>
    <w:rsid w:val="00FA4300"/>
    <w:rsid w:val="00FA4452"/>
    <w:rsid w:val="00FA4624"/>
    <w:rsid w:val="00FA465A"/>
    <w:rsid w:val="00FA4B52"/>
    <w:rsid w:val="00FA4C5F"/>
    <w:rsid w:val="00FA4C6A"/>
    <w:rsid w:val="00FA50B6"/>
    <w:rsid w:val="00FA513A"/>
    <w:rsid w:val="00FA532E"/>
    <w:rsid w:val="00FA5349"/>
    <w:rsid w:val="00FA558B"/>
    <w:rsid w:val="00FA59E7"/>
    <w:rsid w:val="00FA5A82"/>
    <w:rsid w:val="00FA5D03"/>
    <w:rsid w:val="00FA5DF4"/>
    <w:rsid w:val="00FA611A"/>
    <w:rsid w:val="00FA6345"/>
    <w:rsid w:val="00FA6539"/>
    <w:rsid w:val="00FA65F3"/>
    <w:rsid w:val="00FA680D"/>
    <w:rsid w:val="00FA68DC"/>
    <w:rsid w:val="00FA6956"/>
    <w:rsid w:val="00FA6C61"/>
    <w:rsid w:val="00FA6E67"/>
    <w:rsid w:val="00FA6FA6"/>
    <w:rsid w:val="00FA736E"/>
    <w:rsid w:val="00FA737D"/>
    <w:rsid w:val="00FA757A"/>
    <w:rsid w:val="00FA771C"/>
    <w:rsid w:val="00FA7722"/>
    <w:rsid w:val="00FA775E"/>
    <w:rsid w:val="00FA77BF"/>
    <w:rsid w:val="00FA7AB2"/>
    <w:rsid w:val="00FA7D4F"/>
    <w:rsid w:val="00FA7E52"/>
    <w:rsid w:val="00FA7F57"/>
    <w:rsid w:val="00FB0009"/>
    <w:rsid w:val="00FB073B"/>
    <w:rsid w:val="00FB0756"/>
    <w:rsid w:val="00FB07C6"/>
    <w:rsid w:val="00FB0D21"/>
    <w:rsid w:val="00FB0FB2"/>
    <w:rsid w:val="00FB10F3"/>
    <w:rsid w:val="00FB1173"/>
    <w:rsid w:val="00FB123A"/>
    <w:rsid w:val="00FB123E"/>
    <w:rsid w:val="00FB12AE"/>
    <w:rsid w:val="00FB162F"/>
    <w:rsid w:val="00FB1665"/>
    <w:rsid w:val="00FB18B5"/>
    <w:rsid w:val="00FB1917"/>
    <w:rsid w:val="00FB1AA3"/>
    <w:rsid w:val="00FB1DBF"/>
    <w:rsid w:val="00FB1E07"/>
    <w:rsid w:val="00FB1E62"/>
    <w:rsid w:val="00FB2060"/>
    <w:rsid w:val="00FB232E"/>
    <w:rsid w:val="00FB2461"/>
    <w:rsid w:val="00FB2A4E"/>
    <w:rsid w:val="00FB2B5E"/>
    <w:rsid w:val="00FB2C0B"/>
    <w:rsid w:val="00FB2D75"/>
    <w:rsid w:val="00FB303B"/>
    <w:rsid w:val="00FB311D"/>
    <w:rsid w:val="00FB327F"/>
    <w:rsid w:val="00FB329D"/>
    <w:rsid w:val="00FB335F"/>
    <w:rsid w:val="00FB3420"/>
    <w:rsid w:val="00FB354C"/>
    <w:rsid w:val="00FB36FD"/>
    <w:rsid w:val="00FB3742"/>
    <w:rsid w:val="00FB3BE8"/>
    <w:rsid w:val="00FB4478"/>
    <w:rsid w:val="00FB4546"/>
    <w:rsid w:val="00FB46BF"/>
    <w:rsid w:val="00FB49B1"/>
    <w:rsid w:val="00FB4C05"/>
    <w:rsid w:val="00FB4CA9"/>
    <w:rsid w:val="00FB4E8D"/>
    <w:rsid w:val="00FB4FB8"/>
    <w:rsid w:val="00FB5002"/>
    <w:rsid w:val="00FB50B3"/>
    <w:rsid w:val="00FB51CF"/>
    <w:rsid w:val="00FB5201"/>
    <w:rsid w:val="00FB5A97"/>
    <w:rsid w:val="00FB5C74"/>
    <w:rsid w:val="00FB5DF7"/>
    <w:rsid w:val="00FB5DFB"/>
    <w:rsid w:val="00FB5E00"/>
    <w:rsid w:val="00FB5EEA"/>
    <w:rsid w:val="00FB61E7"/>
    <w:rsid w:val="00FB632D"/>
    <w:rsid w:val="00FB66FF"/>
    <w:rsid w:val="00FB6BFC"/>
    <w:rsid w:val="00FB6C4C"/>
    <w:rsid w:val="00FB6D61"/>
    <w:rsid w:val="00FB71A4"/>
    <w:rsid w:val="00FB7329"/>
    <w:rsid w:val="00FB7486"/>
    <w:rsid w:val="00FB7525"/>
    <w:rsid w:val="00FB7537"/>
    <w:rsid w:val="00FB7755"/>
    <w:rsid w:val="00FB7776"/>
    <w:rsid w:val="00FB78FF"/>
    <w:rsid w:val="00FB7964"/>
    <w:rsid w:val="00FB79BF"/>
    <w:rsid w:val="00FB7F32"/>
    <w:rsid w:val="00FB7F63"/>
    <w:rsid w:val="00FC0199"/>
    <w:rsid w:val="00FC058F"/>
    <w:rsid w:val="00FC06C4"/>
    <w:rsid w:val="00FC078D"/>
    <w:rsid w:val="00FC0A1D"/>
    <w:rsid w:val="00FC0A46"/>
    <w:rsid w:val="00FC0B3C"/>
    <w:rsid w:val="00FC0C5B"/>
    <w:rsid w:val="00FC0C87"/>
    <w:rsid w:val="00FC113F"/>
    <w:rsid w:val="00FC1D83"/>
    <w:rsid w:val="00FC1E79"/>
    <w:rsid w:val="00FC21E6"/>
    <w:rsid w:val="00FC23B1"/>
    <w:rsid w:val="00FC2533"/>
    <w:rsid w:val="00FC2585"/>
    <w:rsid w:val="00FC27CC"/>
    <w:rsid w:val="00FC28B1"/>
    <w:rsid w:val="00FC2985"/>
    <w:rsid w:val="00FC2BDA"/>
    <w:rsid w:val="00FC2FE5"/>
    <w:rsid w:val="00FC309A"/>
    <w:rsid w:val="00FC3127"/>
    <w:rsid w:val="00FC32D8"/>
    <w:rsid w:val="00FC3498"/>
    <w:rsid w:val="00FC35BE"/>
    <w:rsid w:val="00FC366A"/>
    <w:rsid w:val="00FC388F"/>
    <w:rsid w:val="00FC3AA6"/>
    <w:rsid w:val="00FC3B38"/>
    <w:rsid w:val="00FC3CC1"/>
    <w:rsid w:val="00FC3E2D"/>
    <w:rsid w:val="00FC40C3"/>
    <w:rsid w:val="00FC411E"/>
    <w:rsid w:val="00FC4395"/>
    <w:rsid w:val="00FC4AB0"/>
    <w:rsid w:val="00FC4BA5"/>
    <w:rsid w:val="00FC4CCE"/>
    <w:rsid w:val="00FC4E72"/>
    <w:rsid w:val="00FC4F45"/>
    <w:rsid w:val="00FC504E"/>
    <w:rsid w:val="00FC50B8"/>
    <w:rsid w:val="00FC52B4"/>
    <w:rsid w:val="00FC5635"/>
    <w:rsid w:val="00FC597A"/>
    <w:rsid w:val="00FC59FA"/>
    <w:rsid w:val="00FC5DCC"/>
    <w:rsid w:val="00FC5E3A"/>
    <w:rsid w:val="00FC5EF5"/>
    <w:rsid w:val="00FC5F83"/>
    <w:rsid w:val="00FC5FB2"/>
    <w:rsid w:val="00FC60DF"/>
    <w:rsid w:val="00FC64B0"/>
    <w:rsid w:val="00FC6507"/>
    <w:rsid w:val="00FC65ED"/>
    <w:rsid w:val="00FC68B2"/>
    <w:rsid w:val="00FC68F6"/>
    <w:rsid w:val="00FC6A00"/>
    <w:rsid w:val="00FC6C58"/>
    <w:rsid w:val="00FC6C6B"/>
    <w:rsid w:val="00FC6D36"/>
    <w:rsid w:val="00FC6DD4"/>
    <w:rsid w:val="00FC6E60"/>
    <w:rsid w:val="00FC6FD6"/>
    <w:rsid w:val="00FC70C3"/>
    <w:rsid w:val="00FC7238"/>
    <w:rsid w:val="00FC7357"/>
    <w:rsid w:val="00FC74D4"/>
    <w:rsid w:val="00FC787F"/>
    <w:rsid w:val="00FC794A"/>
    <w:rsid w:val="00FC7A51"/>
    <w:rsid w:val="00FC7DB5"/>
    <w:rsid w:val="00FC7DF9"/>
    <w:rsid w:val="00FC7EE4"/>
    <w:rsid w:val="00FD0001"/>
    <w:rsid w:val="00FD0164"/>
    <w:rsid w:val="00FD02B5"/>
    <w:rsid w:val="00FD0314"/>
    <w:rsid w:val="00FD04E9"/>
    <w:rsid w:val="00FD06D0"/>
    <w:rsid w:val="00FD0C33"/>
    <w:rsid w:val="00FD0F1B"/>
    <w:rsid w:val="00FD1013"/>
    <w:rsid w:val="00FD127B"/>
    <w:rsid w:val="00FD12CB"/>
    <w:rsid w:val="00FD173F"/>
    <w:rsid w:val="00FD1781"/>
    <w:rsid w:val="00FD1A53"/>
    <w:rsid w:val="00FD1AC1"/>
    <w:rsid w:val="00FD1BD7"/>
    <w:rsid w:val="00FD1BF5"/>
    <w:rsid w:val="00FD1E8D"/>
    <w:rsid w:val="00FD1F62"/>
    <w:rsid w:val="00FD1FB2"/>
    <w:rsid w:val="00FD211A"/>
    <w:rsid w:val="00FD2181"/>
    <w:rsid w:val="00FD2245"/>
    <w:rsid w:val="00FD22F0"/>
    <w:rsid w:val="00FD256E"/>
    <w:rsid w:val="00FD27DD"/>
    <w:rsid w:val="00FD2854"/>
    <w:rsid w:val="00FD2B5B"/>
    <w:rsid w:val="00FD321C"/>
    <w:rsid w:val="00FD3444"/>
    <w:rsid w:val="00FD36C7"/>
    <w:rsid w:val="00FD389C"/>
    <w:rsid w:val="00FD38B2"/>
    <w:rsid w:val="00FD38D7"/>
    <w:rsid w:val="00FD3A02"/>
    <w:rsid w:val="00FD3DC1"/>
    <w:rsid w:val="00FD418B"/>
    <w:rsid w:val="00FD421F"/>
    <w:rsid w:val="00FD45B4"/>
    <w:rsid w:val="00FD4910"/>
    <w:rsid w:val="00FD49F8"/>
    <w:rsid w:val="00FD4F29"/>
    <w:rsid w:val="00FD5099"/>
    <w:rsid w:val="00FD50C0"/>
    <w:rsid w:val="00FD51A8"/>
    <w:rsid w:val="00FD528E"/>
    <w:rsid w:val="00FD535F"/>
    <w:rsid w:val="00FD5414"/>
    <w:rsid w:val="00FD5438"/>
    <w:rsid w:val="00FD54C8"/>
    <w:rsid w:val="00FD5787"/>
    <w:rsid w:val="00FD5999"/>
    <w:rsid w:val="00FD5A6A"/>
    <w:rsid w:val="00FD5B94"/>
    <w:rsid w:val="00FD5C62"/>
    <w:rsid w:val="00FD5E06"/>
    <w:rsid w:val="00FD60C9"/>
    <w:rsid w:val="00FD60FA"/>
    <w:rsid w:val="00FD62EB"/>
    <w:rsid w:val="00FD638E"/>
    <w:rsid w:val="00FD6501"/>
    <w:rsid w:val="00FD6617"/>
    <w:rsid w:val="00FD6808"/>
    <w:rsid w:val="00FD6896"/>
    <w:rsid w:val="00FD6C8F"/>
    <w:rsid w:val="00FD6CBF"/>
    <w:rsid w:val="00FD6EBC"/>
    <w:rsid w:val="00FD7427"/>
    <w:rsid w:val="00FD7652"/>
    <w:rsid w:val="00FD7774"/>
    <w:rsid w:val="00FD77B6"/>
    <w:rsid w:val="00FD788F"/>
    <w:rsid w:val="00FD7ABC"/>
    <w:rsid w:val="00FD7CAD"/>
    <w:rsid w:val="00FD7D6D"/>
    <w:rsid w:val="00FD7F12"/>
    <w:rsid w:val="00FD7FB2"/>
    <w:rsid w:val="00FE008D"/>
    <w:rsid w:val="00FE00B1"/>
    <w:rsid w:val="00FE0248"/>
    <w:rsid w:val="00FE0526"/>
    <w:rsid w:val="00FE06C6"/>
    <w:rsid w:val="00FE070F"/>
    <w:rsid w:val="00FE0989"/>
    <w:rsid w:val="00FE09BC"/>
    <w:rsid w:val="00FE0A66"/>
    <w:rsid w:val="00FE0ABE"/>
    <w:rsid w:val="00FE0FEB"/>
    <w:rsid w:val="00FE1122"/>
    <w:rsid w:val="00FE1154"/>
    <w:rsid w:val="00FE11F1"/>
    <w:rsid w:val="00FE13E6"/>
    <w:rsid w:val="00FE149F"/>
    <w:rsid w:val="00FE176E"/>
    <w:rsid w:val="00FE1B8F"/>
    <w:rsid w:val="00FE1B9E"/>
    <w:rsid w:val="00FE1D42"/>
    <w:rsid w:val="00FE1EC4"/>
    <w:rsid w:val="00FE1F27"/>
    <w:rsid w:val="00FE22EB"/>
    <w:rsid w:val="00FE2497"/>
    <w:rsid w:val="00FE25DA"/>
    <w:rsid w:val="00FE2A07"/>
    <w:rsid w:val="00FE2AD4"/>
    <w:rsid w:val="00FE2BA7"/>
    <w:rsid w:val="00FE2E62"/>
    <w:rsid w:val="00FE30F2"/>
    <w:rsid w:val="00FE33C6"/>
    <w:rsid w:val="00FE33E6"/>
    <w:rsid w:val="00FE344D"/>
    <w:rsid w:val="00FE34B6"/>
    <w:rsid w:val="00FE34D9"/>
    <w:rsid w:val="00FE3716"/>
    <w:rsid w:val="00FE3768"/>
    <w:rsid w:val="00FE3D6C"/>
    <w:rsid w:val="00FE44C0"/>
    <w:rsid w:val="00FE4906"/>
    <w:rsid w:val="00FE4CC8"/>
    <w:rsid w:val="00FE4E60"/>
    <w:rsid w:val="00FE5034"/>
    <w:rsid w:val="00FE50F9"/>
    <w:rsid w:val="00FE57C3"/>
    <w:rsid w:val="00FE5AC0"/>
    <w:rsid w:val="00FE5C5B"/>
    <w:rsid w:val="00FE5E7E"/>
    <w:rsid w:val="00FE5F2B"/>
    <w:rsid w:val="00FE6162"/>
    <w:rsid w:val="00FE6222"/>
    <w:rsid w:val="00FE6345"/>
    <w:rsid w:val="00FE6B94"/>
    <w:rsid w:val="00FE6D4F"/>
    <w:rsid w:val="00FE6D5C"/>
    <w:rsid w:val="00FE6DD6"/>
    <w:rsid w:val="00FE6E29"/>
    <w:rsid w:val="00FE6F49"/>
    <w:rsid w:val="00FE7008"/>
    <w:rsid w:val="00FE70B8"/>
    <w:rsid w:val="00FE70F5"/>
    <w:rsid w:val="00FE71B1"/>
    <w:rsid w:val="00FE73EB"/>
    <w:rsid w:val="00FE7503"/>
    <w:rsid w:val="00FE760E"/>
    <w:rsid w:val="00FE767F"/>
    <w:rsid w:val="00FE7777"/>
    <w:rsid w:val="00FE79AC"/>
    <w:rsid w:val="00FE7B7D"/>
    <w:rsid w:val="00FE7C5C"/>
    <w:rsid w:val="00FE7D03"/>
    <w:rsid w:val="00FE7E6C"/>
    <w:rsid w:val="00FF044D"/>
    <w:rsid w:val="00FF074A"/>
    <w:rsid w:val="00FF09DF"/>
    <w:rsid w:val="00FF0AA6"/>
    <w:rsid w:val="00FF0FE2"/>
    <w:rsid w:val="00FF0FFE"/>
    <w:rsid w:val="00FF13CE"/>
    <w:rsid w:val="00FF1506"/>
    <w:rsid w:val="00FF15FC"/>
    <w:rsid w:val="00FF163B"/>
    <w:rsid w:val="00FF1828"/>
    <w:rsid w:val="00FF1888"/>
    <w:rsid w:val="00FF1890"/>
    <w:rsid w:val="00FF1956"/>
    <w:rsid w:val="00FF1BAB"/>
    <w:rsid w:val="00FF1E38"/>
    <w:rsid w:val="00FF1F68"/>
    <w:rsid w:val="00FF2007"/>
    <w:rsid w:val="00FF2023"/>
    <w:rsid w:val="00FF21E9"/>
    <w:rsid w:val="00FF2305"/>
    <w:rsid w:val="00FF2326"/>
    <w:rsid w:val="00FF243B"/>
    <w:rsid w:val="00FF2483"/>
    <w:rsid w:val="00FF2499"/>
    <w:rsid w:val="00FF24F2"/>
    <w:rsid w:val="00FF251F"/>
    <w:rsid w:val="00FF26B6"/>
    <w:rsid w:val="00FF2963"/>
    <w:rsid w:val="00FF2991"/>
    <w:rsid w:val="00FF2C3A"/>
    <w:rsid w:val="00FF3317"/>
    <w:rsid w:val="00FF341C"/>
    <w:rsid w:val="00FF3427"/>
    <w:rsid w:val="00FF349C"/>
    <w:rsid w:val="00FF34E3"/>
    <w:rsid w:val="00FF3762"/>
    <w:rsid w:val="00FF377B"/>
    <w:rsid w:val="00FF37F9"/>
    <w:rsid w:val="00FF3862"/>
    <w:rsid w:val="00FF397A"/>
    <w:rsid w:val="00FF39F1"/>
    <w:rsid w:val="00FF3B59"/>
    <w:rsid w:val="00FF3CF4"/>
    <w:rsid w:val="00FF4105"/>
    <w:rsid w:val="00FF4132"/>
    <w:rsid w:val="00FF4333"/>
    <w:rsid w:val="00FF46BF"/>
    <w:rsid w:val="00FF47AD"/>
    <w:rsid w:val="00FF487C"/>
    <w:rsid w:val="00FF48CA"/>
    <w:rsid w:val="00FF48E9"/>
    <w:rsid w:val="00FF4AF8"/>
    <w:rsid w:val="00FF4B5A"/>
    <w:rsid w:val="00FF4C61"/>
    <w:rsid w:val="00FF4EAC"/>
    <w:rsid w:val="00FF5530"/>
    <w:rsid w:val="00FF5546"/>
    <w:rsid w:val="00FF5630"/>
    <w:rsid w:val="00FF5789"/>
    <w:rsid w:val="00FF5898"/>
    <w:rsid w:val="00FF59FF"/>
    <w:rsid w:val="00FF5BD5"/>
    <w:rsid w:val="00FF5DFE"/>
    <w:rsid w:val="00FF5E25"/>
    <w:rsid w:val="00FF5E85"/>
    <w:rsid w:val="00FF5F05"/>
    <w:rsid w:val="00FF5FAE"/>
    <w:rsid w:val="00FF62EC"/>
    <w:rsid w:val="00FF6406"/>
    <w:rsid w:val="00FF6508"/>
    <w:rsid w:val="00FF6749"/>
    <w:rsid w:val="00FF6868"/>
    <w:rsid w:val="00FF68F2"/>
    <w:rsid w:val="00FF6916"/>
    <w:rsid w:val="00FF6976"/>
    <w:rsid w:val="00FF6D42"/>
    <w:rsid w:val="00FF6DD4"/>
    <w:rsid w:val="00FF6F06"/>
    <w:rsid w:val="00FF7067"/>
    <w:rsid w:val="00FF7404"/>
    <w:rsid w:val="00FF760B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11C3EEE"/>
  <w15:chartTrackingRefBased/>
  <w15:docId w15:val="{4775DB44-6DBB-4C6F-8B5B-906FB13ED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5A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rsid w:val="00277E3C"/>
    <w:pPr>
      <w:ind w:left="851" w:hanging="284"/>
    </w:pPr>
  </w:style>
  <w:style w:type="paragraph" w:styleId="Index4">
    <w:name w:val="index 4"/>
    <w:basedOn w:val="Normal"/>
    <w:next w:val="Normal"/>
    <w:rsid w:val="00277E3C"/>
    <w:pPr>
      <w:ind w:left="1135" w:hanging="284"/>
    </w:pPr>
  </w:style>
  <w:style w:type="paragraph" w:styleId="Index6">
    <w:name w:val="index 6"/>
    <w:basedOn w:val="Normal"/>
    <w:next w:val="Normal"/>
    <w:rsid w:val="00277E3C"/>
    <w:pPr>
      <w:ind w:left="1702" w:hanging="284"/>
    </w:pPr>
  </w:style>
  <w:style w:type="paragraph" w:styleId="Index5">
    <w:name w:val="index 5"/>
    <w:basedOn w:val="Normal"/>
    <w:next w:val="Normal"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rsid w:val="00277E3C"/>
    <w:pPr>
      <w:ind w:left="1134"/>
    </w:pPr>
  </w:style>
  <w:style w:type="paragraph" w:styleId="TOC6">
    <w:name w:val="toc 6"/>
    <w:basedOn w:val="Normal"/>
    <w:next w:val="Normal"/>
    <w:rsid w:val="00277E3C"/>
    <w:pPr>
      <w:ind w:left="1418"/>
    </w:pPr>
  </w:style>
  <w:style w:type="paragraph" w:styleId="TOC7">
    <w:name w:val="toc 7"/>
    <w:basedOn w:val="Normal"/>
    <w:next w:val="Normal"/>
    <w:rsid w:val="00277E3C"/>
    <w:pPr>
      <w:ind w:left="1701"/>
    </w:pPr>
  </w:style>
  <w:style w:type="paragraph" w:styleId="TOC8">
    <w:name w:val="toc 8"/>
    <w:basedOn w:val="Normal"/>
    <w:next w:val="Normal"/>
    <w:rsid w:val="00277E3C"/>
    <w:pPr>
      <w:ind w:left="1985"/>
    </w:pPr>
  </w:style>
  <w:style w:type="paragraph" w:styleId="TOC9">
    <w:name w:val="toc 9"/>
    <w:basedOn w:val="Normal"/>
    <w:next w:val="Normal"/>
    <w:rsid w:val="00277E3C"/>
    <w:pPr>
      <w:ind w:left="2268"/>
    </w:pPr>
  </w:style>
  <w:style w:type="paragraph" w:styleId="TableofFigures">
    <w:name w:val="table of figures"/>
    <w:basedOn w:val="Normal"/>
    <w:next w:val="Normal"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2441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ccPolicyHeadingChar">
    <w:name w:val="Acc Policy Heading Char"/>
    <w:link w:val="AccPolicyHeading"/>
    <w:rsid w:val="00244117"/>
    <w:rPr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D15003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 w:cs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D15003"/>
    <w:rPr>
      <w:rFonts w:eastAsia="Times New Roman" w:hAnsi="Tms Rmn" w:cs="Tms Rm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eastAsia="Times New Roman" w:hAnsi="Tms Rmn"/>
      <w:b/>
      <w:bCs/>
      <w:kern w:val="28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D15003"/>
    <w:rPr>
      <w:rFonts w:eastAsia="Times New Roman" w:hAnsi="Tms Rmn" w:cs="Tms Rmn"/>
      <w:i/>
      <w:iCs/>
      <w:sz w:val="24"/>
      <w:szCs w:val="28"/>
    </w:rPr>
  </w:style>
  <w:style w:type="paragraph" w:styleId="Subtitle">
    <w:name w:val="Subtitle"/>
    <w:basedOn w:val="Normal"/>
    <w:link w:val="Sub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/>
      <w:i/>
      <w:iCs/>
      <w:sz w:val="24"/>
      <w:szCs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D15003"/>
    <w:rPr>
      <w:rFonts w:ascii="Arial" w:eastAsia="Times New Roman" w:hAnsi="Arial"/>
      <w:sz w:val="16"/>
      <w:szCs w:val="18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eastAsia="Times New Roman"/>
      <w:sz w:val="16"/>
      <w:lang w:val="en-GB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D15003"/>
    <w:rPr>
      <w:rFonts w:ascii="Tahoma" w:eastAsia="Times New Roman" w:hAnsi="Tahoma" w:cs="Tahoma"/>
    </w:rPr>
  </w:style>
  <w:style w:type="paragraph" w:styleId="HTMLPreformatted">
    <w:name w:val="HTML Preformatted"/>
    <w:basedOn w:val="Normal"/>
    <w:link w:val="HTMLPreformatted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AccountingPolicy">
    <w:name w:val="Accounting Policy"/>
    <w:basedOn w:val="Normal"/>
    <w:link w:val="AccountingPolicyChar1"/>
    <w:rsid w:val="00D1500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1500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oterChar1">
    <w:name w:val="Footer Char1"/>
    <w:uiPriority w:val="99"/>
    <w:rsid w:val="00D15003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1500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EB2DD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2">
    <w:name w:val="List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4">
    <w:name w:val="Body Text 4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character" w:customStyle="1" w:styleId="CharChar22">
    <w:name w:val="Char Char22"/>
    <w:locked/>
    <w:rsid w:val="00EB2DD5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EB2DD5"/>
    <w:pPr>
      <w:spacing w:before="120" w:after="120"/>
    </w:pPr>
    <w:rPr>
      <w:rFonts w:ascii="Arial" w:eastAsia="Times New Roman" w:hAnsi="Arial" w:cs="Times New Roman"/>
      <w:lang w:bidi="ar-SA"/>
    </w:rPr>
  </w:style>
  <w:style w:type="character" w:styleId="Emphasis">
    <w:name w:val="Emphasis"/>
    <w:uiPriority w:val="20"/>
    <w:qFormat/>
    <w:rsid w:val="00EB2DD5"/>
    <w:rPr>
      <w:rFonts w:cs="Times New Roman"/>
      <w:color w:val="auto"/>
    </w:rPr>
  </w:style>
  <w:style w:type="character" w:customStyle="1" w:styleId="st1">
    <w:name w:val="st1"/>
    <w:rsid w:val="00EB2DD5"/>
    <w:rPr>
      <w:rFonts w:cs="Times New Roman"/>
    </w:rPr>
  </w:style>
  <w:style w:type="character" w:customStyle="1" w:styleId="Heading8Char1">
    <w:name w:val="Heading 8 Char1"/>
    <w:rsid w:val="00EB2DD5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4Char1">
    <w:name w:val="Heading 4 Char1"/>
    <w:rsid w:val="00EB2D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B2DD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B2DD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B2DD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B2DD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EB2DD5"/>
  </w:style>
  <w:style w:type="character" w:customStyle="1" w:styleId="alt-edited1">
    <w:name w:val="alt-edited1"/>
    <w:rsid w:val="00EB2DD5"/>
    <w:rPr>
      <w:color w:val="4D90F0"/>
    </w:rPr>
  </w:style>
  <w:style w:type="paragraph" w:styleId="NoSpacing">
    <w:name w:val="No Spacing"/>
    <w:uiPriority w:val="1"/>
    <w:qFormat/>
    <w:rsid w:val="00EB2D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EB2DD5"/>
    <w:pPr>
      <w:spacing w:line="151" w:lineRule="atLeast"/>
    </w:pPr>
    <w:rPr>
      <w:rFonts w:ascii="Tesco" w:eastAsia="Times New Roman" w:hAnsi="Tesco" w:cs="Angsana New"/>
      <w:color w:val="auto"/>
    </w:rPr>
  </w:style>
  <w:style w:type="table" w:customStyle="1" w:styleId="TableGridLight2">
    <w:name w:val="Table Grid Light2"/>
    <w:basedOn w:val="TableNormal"/>
    <w:uiPriority w:val="40"/>
    <w:rsid w:val="003E584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666D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rmalWeb">
    <w:name w:val="Normal (Web)"/>
    <w:basedOn w:val="Normal"/>
    <w:uiPriority w:val="99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0">
    <w:name w:val="Char Char22"/>
    <w:rsid w:val="0063373F"/>
    <w:rPr>
      <w:b/>
      <w:bCs/>
      <w:i/>
      <w:iCs/>
      <w:sz w:val="24"/>
      <w:szCs w:val="24"/>
      <w:lang w:val="en-GB" w:eastAsia="en-US" w:bidi="th-TH"/>
    </w:rPr>
  </w:style>
  <w:style w:type="paragraph" w:customStyle="1" w:styleId="a7">
    <w:name w:val="รายงาน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Cordia New" w:hAnsi="Times New Roman" w:cs="Cordia New"/>
      <w:b/>
      <w:bCs/>
      <w:sz w:val="22"/>
      <w:szCs w:val="30"/>
    </w:rPr>
  </w:style>
  <w:style w:type="paragraph" w:customStyle="1" w:styleId="NormalIndent2">
    <w:name w:val="Normal Indent2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">
    <w:name w:val="Char Char25"/>
    <w:rsid w:val="006337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6337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umbernegative">
    <w:name w:val="number negative"/>
    <w:basedOn w:val="Normal"/>
    <w:rsid w:val="006B69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eastAsia="Times New Roman" w:hAnsi="Angsana New"/>
      <w:sz w:val="20"/>
      <w:szCs w:val="20"/>
      <w:lang w:val="en-GB"/>
    </w:rPr>
  </w:style>
  <w:style w:type="paragraph" w:customStyle="1" w:styleId="CharCharCharChar0">
    <w:name w:val="Char Char อักขระ อักขระ Char Char อักขระ อักขระ"/>
    <w:basedOn w:val="Normal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1">
    <w:name w:val="Char Char221"/>
    <w:rsid w:val="00E45324"/>
    <w:rPr>
      <w:b/>
      <w:bCs/>
      <w:i/>
      <w:iCs/>
      <w:sz w:val="24"/>
      <w:szCs w:val="24"/>
      <w:lang w:val="en-GB" w:eastAsia="en-US" w:bidi="th-TH"/>
    </w:rPr>
  </w:style>
  <w:style w:type="paragraph" w:customStyle="1" w:styleId="NormalIndent20">
    <w:name w:val="Normal Indent2"/>
    <w:basedOn w:val="Normal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0">
    <w:name w:val="Char Char25"/>
    <w:rsid w:val="00E4532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table" w:customStyle="1" w:styleId="TableGrid1">
    <w:name w:val="Table Grid1"/>
    <w:basedOn w:val="TableNormal"/>
    <w:next w:val="TableGrid"/>
    <w:uiPriority w:val="39"/>
    <w:rsid w:val="00E45324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E45324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เนื้อเรื่อง"/>
    <w:basedOn w:val="Normal"/>
    <w:uiPriority w:val="99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styleId="Hyperlink">
    <w:name w:val="Hyperlink"/>
    <w:uiPriority w:val="99"/>
    <w:semiHidden/>
    <w:unhideWhenUsed/>
    <w:rsid w:val="00E45324"/>
    <w:rPr>
      <w:color w:val="0000FF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52CF7"/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AD51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table" w:styleId="PlainTable2">
    <w:name w:val="Plain Table 2"/>
    <w:basedOn w:val="TableNormal"/>
    <w:uiPriority w:val="42"/>
    <w:rsid w:val="003220CC"/>
    <w:rPr>
      <w:rFonts w:eastAsia="Times New Roman" w:cs="Times New Roman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FSBlank">
    <w:name w:val="FS_Blank"/>
    <w:basedOn w:val="Normal"/>
    <w:link w:val="FSBlankChar"/>
    <w:qFormat/>
    <w:rsid w:val="001B08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1B08B5"/>
    <w:rPr>
      <w:rFonts w:ascii="Angsana New" w:eastAsia="MS Mincho" w:hAnsi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97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494314">
          <w:marLeft w:val="180"/>
          <w:marRight w:val="18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77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00575">
                  <w:marLeft w:val="105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39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276811">
                      <w:marLeft w:val="105"/>
                      <w:marRight w:val="105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11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3.jpeg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image" Target="media/image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8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6.xml"/><Relationship Id="rId10" Type="http://schemas.openxmlformats.org/officeDocument/2006/relationships/header" Target="header2.xml"/><Relationship Id="rId19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header" Target="header7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5AB38-DC06-4125-94E1-1F08A4EC8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139</TotalTime>
  <Pages>33</Pages>
  <Words>6003</Words>
  <Characters>25530</Characters>
  <Application>Microsoft Office Word</Application>
  <DocSecurity>0</DocSecurity>
  <Lines>212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31471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เฟรเซอร์ส พร็อพเพอร์ตี้ จำกัด (มหาชน) และบริษัทย่อย</dc:title>
  <dc:subject/>
  <dc:creator>Pranichaya, Ariyapokakul</dc:creator>
  <cp:keywords/>
  <dc:description/>
  <cp:lastModifiedBy>Nattatat, Wongnikorn</cp:lastModifiedBy>
  <cp:revision>39</cp:revision>
  <cp:lastPrinted>2024-01-23T14:40:00Z</cp:lastPrinted>
  <dcterms:created xsi:type="dcterms:W3CDTF">2024-01-22T06:09:00Z</dcterms:created>
  <dcterms:modified xsi:type="dcterms:W3CDTF">2024-02-01T12:11:00Z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-1420939338</vt:i4>
  </property>
  <property fmtid="{D5CDD505-2E9C-101B-9397-08002B2CF9AE}" pid="3" name="GrammarlyDocumentId">
    <vt:lpwstr>ae836367958d0d1b41ff6b078d5b1991b85b23c723d69296dbda89383fbee023</vt:lpwstr>
  </property>
</Properties>
</file>