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999C" w14:textId="77777777" w:rsidR="002B11A6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2B68FA72" w14:textId="77777777" w:rsidR="00133B8E" w:rsidRPr="003C47FE" w:rsidRDefault="00133B8E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5C5F86C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6D81FBA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C45E9E7" w14:textId="48374B18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6C618A">
        <w:rPr>
          <w:rFonts w:ascii="Angsana New" w:hAnsi="Angsana New" w:cs="Angsana New"/>
          <w:sz w:val="52"/>
          <w:szCs w:val="52"/>
        </w:rPr>
        <w:t xml:space="preserve"> </w:t>
      </w:r>
      <w:r w:rsidR="006C618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12B19C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D881552" w14:textId="407578AE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110C5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110C5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8A6CF92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75D348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D37305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9459859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DF27104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E6626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59A28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EBC9C64" w14:textId="77777777" w:rsidR="00335756" w:rsidRPr="002B11A6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2B11A6" w:rsidSect="00B37ACE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4C85429" w14:textId="77777777" w:rsidR="00B743EA" w:rsidRPr="003C47FE" w:rsidRDefault="00B743EA" w:rsidP="00B7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18CB3" w14:textId="77777777" w:rsidR="00B743EA" w:rsidRPr="003C47FE" w:rsidRDefault="00B743EA" w:rsidP="00B743E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78F86C6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283201F1" w14:textId="77777777" w:rsidR="00B743EA" w:rsidRPr="003C47FE" w:rsidRDefault="00B743EA" w:rsidP="00B743E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181543E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79899241" w14:textId="77777777" w:rsidR="00B743EA" w:rsidRPr="00AB2068" w:rsidRDefault="00B743EA" w:rsidP="00B743E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BCCF9C" w14:textId="77777777" w:rsidR="00B743EA" w:rsidRPr="00B37ACE" w:rsidRDefault="00B743EA" w:rsidP="00B743EA">
      <w:pPr>
        <w:pStyle w:val="FSBlank"/>
      </w:pPr>
    </w:p>
    <w:p w14:paraId="3F756139" w14:textId="2CC2D568" w:rsidR="00B743EA" w:rsidRPr="00E87A43" w:rsidRDefault="00B743EA" w:rsidP="00B743E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658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="007F2EED">
        <w:rPr>
          <w:rFonts w:ascii="Angsana New" w:eastAsia="Calibri" w:hAnsi="Angsana New" w:hint="cs"/>
          <w:sz w:val="30"/>
          <w:szCs w:val="30"/>
          <w:cs/>
        </w:rPr>
        <w:t>รวม</w:t>
      </w:r>
      <w:r w:rsidRPr="00D7658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</w:t>
      </w:r>
      <w:r w:rsidRPr="00D76588">
        <w:rPr>
          <w:rFonts w:ascii="Angsana New" w:eastAsia="Calibri" w:hAnsi="Angsana New"/>
          <w:spacing w:val="-4"/>
          <w:sz w:val="30"/>
          <w:szCs w:val="30"/>
          <w:cs/>
        </w:rPr>
        <w:t>บริษัท นวนคร จำกัด</w:t>
      </w:r>
      <w:r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(มหาชน)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และบริษัทย่อย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</w:t>
      </w:r>
      <w:r w:rsidRPr="00CA6F74">
        <w:rPr>
          <w:rFonts w:ascii="Angsana New" w:eastAsia="Calibri" w:hAnsi="Angsana New"/>
          <w:spacing w:val="-2"/>
          <w:sz w:val="30"/>
          <w:szCs w:val="30"/>
        </w:rPr>
        <w:t>“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กลุ่ม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บริ</w:t>
      </w:r>
      <w:r w:rsidRPr="00CA6F74">
        <w:rPr>
          <w:rFonts w:ascii="Angsana New" w:hAnsi="Angsana New"/>
          <w:spacing w:val="-2"/>
          <w:sz w:val="30"/>
          <w:szCs w:val="30"/>
          <w:cs/>
        </w:rPr>
        <w:t>ษัท</w:t>
      </w:r>
      <w:r w:rsidRPr="00CA6F74">
        <w:rPr>
          <w:rFonts w:ascii="Angsana New" w:hAnsi="Angsana New"/>
          <w:spacing w:val="-2"/>
          <w:sz w:val="30"/>
          <w:szCs w:val="30"/>
        </w:rPr>
        <w:t>”</w:t>
      </w:r>
      <w:r w:rsidRPr="00CA6F7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 xml:space="preserve">และของเฉพาะบริษัท นวนคร จำกัด (มหาชน) (“บริษัท”) ตามลำดับ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ซึ่งประกอบด้วยงบแสดงฐานะ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การเงิน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และงบแสดงฐานะ</w:t>
      </w:r>
      <w:r w:rsidRPr="00AB2068">
        <w:rPr>
          <w:rFonts w:ascii="Angsana New" w:eastAsia="Calibri" w:hAnsi="Angsana New"/>
          <w:sz w:val="30"/>
          <w:szCs w:val="30"/>
          <w:cs/>
        </w:rPr>
        <w:t>การเงินเฉพาะกิจการ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ณ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D110C5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D110C5">
        <w:rPr>
          <w:rFonts w:ascii="Angsana New" w:eastAsia="Calibri" w:hAnsi="Angsana New"/>
          <w:sz w:val="30"/>
          <w:szCs w:val="30"/>
        </w:rPr>
        <w:t>2566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งบ</w:t>
      </w:r>
      <w:r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="007F2EED">
        <w:rPr>
          <w:rFonts w:ascii="Angsana New" w:eastAsia="Calibri" w:hAnsi="Angsana New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Pr="00AB2068">
        <w:rPr>
          <w:rFonts w:ascii="Angsana New" w:hAnsi="Angsana New"/>
          <w:sz w:val="30"/>
          <w:szCs w:val="30"/>
          <w:cs/>
        </w:rPr>
        <w:t>งบแสดงการ</w:t>
      </w:r>
      <w:r w:rsidRPr="00CA6F74">
        <w:rPr>
          <w:rFonts w:ascii="Angsana New" w:hAnsi="Angsana New"/>
          <w:spacing w:val="-2"/>
          <w:sz w:val="30"/>
          <w:szCs w:val="30"/>
          <w:cs/>
        </w:rPr>
        <w:t>เปลี่ยนแปลง</w:t>
      </w:r>
      <w:r w:rsidR="007F2EED">
        <w:rPr>
          <w:rFonts w:ascii="Angsana New" w:hAnsi="Angsana New"/>
          <w:spacing w:val="-2"/>
          <w:sz w:val="30"/>
          <w:szCs w:val="30"/>
          <w:cs/>
        </w:rPr>
        <w:br/>
      </w:r>
      <w:r w:rsidRPr="00CA6F74">
        <w:rPr>
          <w:rFonts w:ascii="Angsana New" w:hAnsi="Angsana New"/>
          <w:spacing w:val="-2"/>
          <w:sz w:val="30"/>
          <w:szCs w:val="30"/>
          <w:cs/>
        </w:rPr>
        <w:t>ส่วนของผู้ถือหุ้น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เฉพาะกิจการ</w:t>
      </w:r>
      <w:r w:rsidRPr="00CA6F74">
        <w:rPr>
          <w:rFonts w:ascii="Angsana New" w:hAnsi="Angsana New"/>
          <w:color w:val="0000FF"/>
          <w:spacing w:val="-2"/>
          <w:sz w:val="30"/>
          <w:szCs w:val="30"/>
          <w:cs/>
        </w:rPr>
        <w:t xml:space="preserve"> </w:t>
      </w:r>
      <w:r w:rsidRPr="00CA6F74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Pr="00CA6F74">
        <w:rPr>
          <w:rFonts w:ascii="Angsana New" w:hAnsi="Angsana New"/>
          <w:spacing w:val="-2"/>
          <w:sz w:val="30"/>
          <w:szCs w:val="30"/>
          <w:cs/>
        </w:rPr>
        <w:t>งบกระแสเงิน</w:t>
      </w:r>
      <w:r w:rsidRPr="00AB2068">
        <w:rPr>
          <w:rFonts w:ascii="Angsana New" w:hAnsi="Angsana New"/>
          <w:sz w:val="30"/>
          <w:szCs w:val="30"/>
          <w:cs/>
        </w:rPr>
        <w:t>สด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AB2068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B2068">
        <w:rPr>
          <w:rFonts w:ascii="Angsana New" w:hAnsi="Angsana New"/>
          <w:sz w:val="30"/>
          <w:szCs w:val="30"/>
          <w:cs/>
        </w:rPr>
        <w:t xml:space="preserve">ญและเรื่องอื่นๆ </w:t>
      </w:r>
    </w:p>
    <w:p w14:paraId="151FA179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798269A8" w14:textId="2244AF39" w:rsidR="00B743EA" w:rsidRPr="00AB2068" w:rsidRDefault="00B743EA" w:rsidP="00B743E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ข้าพเจ้าเห็นว่า งบการเงิน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รวมและฐานะการเงินเฉพาะกิจการ</w:t>
      </w:r>
      <w:r w:rsidR="004469F4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="004469F4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AB2068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469F4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AB206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D110C5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eastAsia="Calibri" w:hAnsi="Angsana New"/>
          <w:sz w:val="30"/>
          <w:szCs w:val="30"/>
        </w:rPr>
        <w:t>2566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4469F4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AB2068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4469F4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14:paraId="1B1C55E8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29187322" w14:textId="77777777" w:rsidR="00B743EA" w:rsidRPr="00AB2068" w:rsidRDefault="00B743EA" w:rsidP="00B743E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A05AEA1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5244F961" w14:textId="5C1512CA" w:rsidR="00B37ACE" w:rsidRDefault="00B743EA" w:rsidP="00B743EA">
      <w:pPr>
        <w:jc w:val="thaiDistribute"/>
        <w:rPr>
          <w:rFonts w:ascii="Angsana New" w:eastAsia="Calibri" w:hAnsi="Angsana New"/>
          <w:sz w:val="30"/>
          <w:szCs w:val="30"/>
        </w:rPr>
      </w:pPr>
      <w:r w:rsidRPr="002413E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413E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2413EA">
        <w:rPr>
          <w:rFonts w:ascii="Angsana New" w:eastAsia="Calibri" w:hAnsi="Angsana New"/>
          <w:sz w:val="30"/>
          <w:szCs w:val="30"/>
          <w:cs/>
        </w:rPr>
        <w:br/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26461" w:rsidRPr="002413EA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2413E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2413EA">
        <w:rPr>
          <w:rFonts w:ascii="Angsana New" w:eastAsia="Calibri" w:hAnsi="Angsana New"/>
          <w:sz w:val="30"/>
          <w:szCs w:val="30"/>
          <w:cs/>
        </w:rPr>
        <w:t>บริษัท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413EA">
        <w:rPr>
          <w:rFonts w:ascii="Angsana New" w:eastAsia="Calibri" w:hAnsi="Angsana New"/>
          <w:sz w:val="30"/>
          <w:szCs w:val="30"/>
          <w:cs/>
        </w:rPr>
        <w:t>ตาม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(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2784B">
        <w:rPr>
          <w:rFonts w:asciiTheme="majorBidi" w:hAnsiTheme="majorBidi" w:cstheme="majorBidi"/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กับการตรวจสอบงบการเงิน</w:t>
      </w:r>
      <w:r w:rsidR="00426461" w:rsidRPr="00493FB9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</w:t>
      </w:r>
      <w:r w:rsidRPr="002413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2413EA" w:rsidRPr="002413EA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2413EA" w:rsidRPr="002413EA">
        <w:rPr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782611" w14:textId="77777777" w:rsidR="00B37ACE" w:rsidRDefault="00B37ACE" w:rsidP="00B743EA">
      <w:pPr>
        <w:jc w:val="thaiDistribute"/>
        <w:rPr>
          <w:rFonts w:ascii="Angsana New" w:hAnsi="Angsana New"/>
        </w:rPr>
      </w:pPr>
    </w:p>
    <w:p w14:paraId="52D344DB" w14:textId="38060199" w:rsidR="00B37ACE" w:rsidRDefault="00B37ACE" w:rsidP="00B743EA">
      <w:pPr>
        <w:jc w:val="thaiDistribute"/>
        <w:rPr>
          <w:rFonts w:ascii="Angsana New" w:hAnsi="Angsana New"/>
        </w:rPr>
        <w:sectPr w:rsidR="00B37ACE" w:rsidSect="00B37ACE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1D2CEC3" w14:textId="77777777"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F52F4F8" w14:textId="77777777"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C8C97BF" w14:textId="5C22B2AA" w:rsidR="00D053B8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17FBE">
        <w:rPr>
          <w:rFonts w:ascii="Angsana New" w:eastAsia="Calibri" w:hAnsi="Angsana New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AB2068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8A6696E" w14:textId="77777777"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14:paraId="2DBE4F37" w14:textId="77777777" w:rsidTr="005417F0">
        <w:tc>
          <w:tcPr>
            <w:tcW w:w="9810" w:type="dxa"/>
            <w:gridSpan w:val="2"/>
            <w:shd w:val="clear" w:color="auto" w:fill="auto"/>
          </w:tcPr>
          <w:p w14:paraId="5327824B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14:paraId="6AA91DE1" w14:textId="77777777" w:rsidTr="005417F0">
        <w:tc>
          <w:tcPr>
            <w:tcW w:w="9810" w:type="dxa"/>
            <w:gridSpan w:val="2"/>
            <w:shd w:val="clear" w:color="auto" w:fill="auto"/>
          </w:tcPr>
          <w:p w14:paraId="78F1ADE5" w14:textId="4430BFE1"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(ช)</w:t>
            </w:r>
            <w:r w:rsidR="00727D66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 xml:space="preserve"> (ซ)</w:t>
            </w:r>
            <w:r w:rsidR="00671BF4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681519" w:rsidRPr="005C6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6324" w:rsidRPr="005C6324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F429A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11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D110C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B1D4A" w:rsidRPr="003C47FE" w14:paraId="1B10A5DD" w14:textId="77777777" w:rsidTr="005417F0">
        <w:tc>
          <w:tcPr>
            <w:tcW w:w="4950" w:type="dxa"/>
            <w:shd w:val="clear" w:color="auto" w:fill="auto"/>
          </w:tcPr>
          <w:p w14:paraId="74EC2BF5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35F5370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14:paraId="646F2ECB" w14:textId="77777777" w:rsidTr="005417F0">
        <w:tc>
          <w:tcPr>
            <w:tcW w:w="4950" w:type="dxa"/>
            <w:shd w:val="clear" w:color="auto" w:fill="auto"/>
          </w:tcPr>
          <w:p w14:paraId="68B7CF46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14:paraId="6E978EE9" w14:textId="77777777" w:rsidR="00C441EC" w:rsidRPr="003C47FE" w:rsidRDefault="00C441EC" w:rsidP="005417F0">
            <w:pPr>
              <w:pStyle w:val="FSBlank"/>
            </w:pPr>
          </w:p>
          <w:p w14:paraId="475282B8" w14:textId="77777777"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14:paraId="436DB345" w14:textId="77777777"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14:paraId="62834384" w14:textId="77777777"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0C21CE8" w14:textId="77777777"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DBD716" w14:textId="77777777" w:rsidR="00AB1D4A" w:rsidRPr="003C47FE" w:rsidRDefault="00AB1D4A" w:rsidP="005417F0">
            <w:pPr>
              <w:pStyle w:val="FSBlank"/>
            </w:pPr>
          </w:p>
          <w:p w14:paraId="39D72290" w14:textId="77777777"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14:paraId="0D55B14D" w14:textId="77777777"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14:paraId="2B7F9949" w14:textId="77777777"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14:paraId="592855D7" w14:textId="77777777" w:rsidR="00D258F2" w:rsidRPr="00344265" w:rsidRDefault="00D258F2" w:rsidP="00D258F2">
            <w:pPr>
              <w:pStyle w:val="FSBlank"/>
            </w:pPr>
          </w:p>
          <w:p w14:paraId="7B720E84" w14:textId="77777777"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14:paraId="61A3CFFE" w14:textId="77777777" w:rsidR="0077773C" w:rsidRPr="003C47FE" w:rsidRDefault="0077773C" w:rsidP="0077773C">
            <w:pPr>
              <w:pStyle w:val="FSBlank"/>
            </w:pPr>
          </w:p>
        </w:tc>
      </w:tr>
    </w:tbl>
    <w:p w14:paraId="186314B0" w14:textId="77777777" w:rsidR="00AB1D4A" w:rsidRPr="003C47FE" w:rsidRDefault="00AB1D4A" w:rsidP="00AB1D4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1D6FD7" w14:textId="77777777" w:rsidR="005C4C45" w:rsidRPr="003C47FE" w:rsidRDefault="005C4C45" w:rsidP="00AB1D4A">
      <w:pPr>
        <w:rPr>
          <w:rFonts w:ascii="Angsana New" w:hAnsi="Angsana New"/>
        </w:rPr>
      </w:pPr>
    </w:p>
    <w:p w14:paraId="00586506" w14:textId="77777777"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14:paraId="5A284975" w14:textId="77777777" w:rsidR="00F35B57" w:rsidRPr="003C47FE" w:rsidRDefault="00F35B57" w:rsidP="00F35B5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696E2C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586A2EA" w14:textId="5D8EBD70" w:rsidR="00F35B57" w:rsidRPr="003C47FE" w:rsidRDefault="00F35B57" w:rsidP="00F35B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924D4CE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504CEF6" w14:textId="32E2CC0F" w:rsidR="00F35B57" w:rsidRPr="005837D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14:paraId="44846AF7" w14:textId="77777777" w:rsidR="00F35B57" w:rsidRPr="00D053B8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7085708" w14:textId="74C9EB22" w:rsidR="00F35B57" w:rsidRPr="003C47F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5FF847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368938F9" w14:textId="77777777" w:rsidR="00F35B57" w:rsidRPr="0031022B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5B725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543E2AD4" w14:textId="51D84002" w:rsidR="00F35B57" w:rsidRPr="003C47FE" w:rsidRDefault="00F35B57" w:rsidP="00F35B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5139A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6FFDDBD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8E76BE4" w14:textId="41DB6290" w:rsidR="00F35B57" w:rsidRPr="000E4DC1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ผู้บริหารพิจารณาว่าจำเป็นเพื่อให้</w:t>
      </w:r>
      <w:r w:rsidR="0095139A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สามารถจัดทำงบ</w:t>
      </w:r>
      <w:r w:rsidRPr="00702F48">
        <w:rPr>
          <w:rFonts w:ascii="Angsana New" w:eastAsia="Calibri" w:hAnsi="Angsana New"/>
          <w:spacing w:val="2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702F48">
        <w:rPr>
          <w:rFonts w:ascii="Angsana New" w:hAnsi="Angsana New"/>
          <w:spacing w:val="2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31139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19589A3E" w14:textId="678D3E3F" w:rsidR="00F35B57" w:rsidRPr="003C47FE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95139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7721EA87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6B2F2B1C" w14:textId="2C627945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BA2E6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C47FE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0C96ECBF" w14:textId="77777777" w:rsidR="00F35B57" w:rsidRPr="003C47FE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051E87" w14:textId="79C35425" w:rsidR="00F35B57" w:rsidRPr="003C47FE" w:rsidRDefault="00F35B57" w:rsidP="00F35B5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3D4C6C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0070CAEF" w14:textId="77777777" w:rsidR="00F35B57" w:rsidRPr="00B37ACE" w:rsidRDefault="00F35B57" w:rsidP="00F35B57">
      <w:pPr>
        <w:pStyle w:val="FSBlank"/>
        <w:rPr>
          <w:rFonts w:eastAsia="Calibri"/>
          <w:sz w:val="16"/>
          <w:szCs w:val="16"/>
        </w:rPr>
      </w:pPr>
    </w:p>
    <w:p w14:paraId="0225D48C" w14:textId="2CC4E66A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B6188B">
        <w:rPr>
          <w:rFonts w:ascii="Angsana New" w:eastAsia="Calibri" w:hAnsi="Angsana New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0E3C1C">
        <w:rPr>
          <w:rFonts w:ascii="Angsana New" w:eastAsia="Calibri" w:hAnsi="Angsana New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0E3C1C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EB43FA">
        <w:rPr>
          <w:rFonts w:ascii="Angsana New" w:hAnsi="Angsana New"/>
          <w:spacing w:val="4"/>
          <w:sz w:val="30"/>
          <w:szCs w:val="30"/>
          <w:cs/>
        </w:rPr>
        <w:t>ใช้งบการเงิน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14:paraId="0057A84D" w14:textId="77777777" w:rsidR="00F35B57" w:rsidRPr="00B37ACE" w:rsidRDefault="00F35B57" w:rsidP="00F35B57">
      <w:pPr>
        <w:pStyle w:val="FSBlank"/>
        <w:rPr>
          <w:sz w:val="16"/>
          <w:szCs w:val="16"/>
        </w:rPr>
      </w:pPr>
      <w:r w:rsidRPr="00B37ACE">
        <w:rPr>
          <w:sz w:val="16"/>
          <w:szCs w:val="16"/>
          <w:rtl/>
          <w:cs/>
        </w:rPr>
        <w:t xml:space="preserve"> </w:t>
      </w:r>
    </w:p>
    <w:p w14:paraId="3DE03BBE" w14:textId="77777777" w:rsidR="00F35B57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0C833" w14:textId="77777777" w:rsidR="00F35B57" w:rsidRPr="00B37ACE" w:rsidRDefault="00F35B57" w:rsidP="00F35B57">
      <w:pPr>
        <w:jc w:val="thaiDistribute"/>
        <w:rPr>
          <w:rFonts w:ascii="Angsana New" w:hAnsi="Angsana New"/>
          <w:sz w:val="16"/>
          <w:szCs w:val="16"/>
        </w:rPr>
      </w:pPr>
    </w:p>
    <w:p w14:paraId="41ED4563" w14:textId="1D0DD7A0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3D4C6C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>การสมรู้ร่วมคิด</w:t>
      </w:r>
      <w:r w:rsidR="003D4C6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14:paraId="468BC047" w14:textId="2815BDF7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14:paraId="7A5C5169" w14:textId="77777777" w:rsidR="00F35B57" w:rsidRPr="00846778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2AC1F62" w14:textId="645A1236" w:rsidR="00F35B57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</w:t>
      </w:r>
      <w:r w:rsidRPr="00AF0987">
        <w:rPr>
          <w:rFonts w:ascii="Angsana New" w:hAnsi="Angsana New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โดยให้ข้อสังเกต</w:t>
      </w:r>
      <w:r w:rsidRPr="00AF0987">
        <w:rPr>
          <w:rFonts w:ascii="Angsana New" w:hAnsi="Angsana New"/>
          <w:spacing w:val="6"/>
          <w:sz w:val="30"/>
          <w:szCs w:val="30"/>
          <w:cs/>
        </w:rPr>
        <w:t>ถึงการเปิดเผย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3D4C6C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F2907">
        <w:rPr>
          <w:rFonts w:ascii="Angsana New" w:hAnsi="Angsana New"/>
          <w:spacing w:val="4"/>
          <w:sz w:val="30"/>
          <w:szCs w:val="30"/>
          <w:cs/>
        </w:rPr>
        <w:t>การสอบบัญชี</w:t>
      </w:r>
      <w:r w:rsidR="003D4C6C">
        <w:rPr>
          <w:rFonts w:ascii="Angsana New" w:hAnsi="Angsana New"/>
          <w:spacing w:val="4"/>
          <w:sz w:val="30"/>
          <w:szCs w:val="30"/>
          <w:cs/>
        </w:rPr>
        <w:br/>
      </w:r>
      <w:r w:rsidRPr="004F2907">
        <w:rPr>
          <w:rFonts w:ascii="Angsana New" w:hAnsi="Angsana New"/>
          <w:spacing w:val="4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292AC5">
        <w:rPr>
          <w:rFonts w:ascii="Angsana New" w:hAnsi="Angsana New"/>
          <w:spacing w:val="4"/>
          <w:sz w:val="30"/>
          <w:szCs w:val="30"/>
        </w:rPr>
        <w:t xml:space="preserve">   </w:t>
      </w:r>
      <w:r w:rsidRPr="004F2907">
        <w:rPr>
          <w:rFonts w:ascii="Angsana New" w:hAnsi="Angsana New"/>
          <w:spacing w:val="4"/>
          <w:sz w:val="30"/>
          <w:szCs w:val="30"/>
          <w:cs/>
        </w:rPr>
        <w:t>อาจเป็นเหตุให้</w:t>
      </w:r>
      <w:r w:rsidR="003D4C6C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</w:t>
      </w:r>
      <w:r w:rsidRPr="004F2907">
        <w:rPr>
          <w:rFonts w:ascii="Angsana New" w:hAnsi="Angsana New"/>
          <w:spacing w:val="4"/>
          <w:sz w:val="30"/>
          <w:szCs w:val="30"/>
          <w:cs/>
        </w:rPr>
        <w:t>บริษัทต้องหยุดการดำเนินงานต่อเนื่อง</w:t>
      </w: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14:paraId="603CBE5A" w14:textId="1D9EBDB2" w:rsidR="00D053B8" w:rsidRDefault="00AB1D4A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55F750A" w14:textId="6543E005" w:rsidR="00D053B8" w:rsidRPr="00D053B8" w:rsidRDefault="00D053B8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D053B8">
        <w:rPr>
          <w:rFonts w:ascii="Angsana New" w:hAnsi="Angsana New" w:hint="cs"/>
          <w:color w:val="000000"/>
          <w:spacing w:val="6"/>
          <w:sz w:val="30"/>
          <w:szCs w:val="30"/>
          <w:cs/>
        </w:rPr>
        <w:t>ไ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ด้รับหลักฐานการสอบบัญชีที่เหมาะสมอย่างเพียงพอเกี่ยวกับข้อมูลทางการเงินของ</w:t>
      </w:r>
      <w:r w:rsidR="0051513F">
        <w:rPr>
          <w:rFonts w:ascii="Angsana New" w:hAnsi="Angsana New" w:hint="cs"/>
          <w:color w:val="000000"/>
          <w:spacing w:val="6"/>
          <w:sz w:val="30"/>
          <w:szCs w:val="30"/>
          <w:cs/>
        </w:rPr>
        <w:t>กิจการภายในกลุ่มหรือกิ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จกรรมทางธุรกิจ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>ภายในกลุ่มบริษัท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เพื่อแสดงความเห็นต่องบการเงิน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รวม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ข้าพเจ้ารับผิดชอบ</w:t>
      </w:r>
      <w:r w:rsidRPr="00241169">
        <w:rPr>
          <w:rFonts w:ascii="Angsana New" w:hAnsi="Angsana New"/>
          <w:color w:val="000000"/>
          <w:spacing w:val="-2"/>
          <w:sz w:val="30"/>
          <w:szCs w:val="30"/>
          <w:cs/>
        </w:rPr>
        <w:t>ต่อ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การกำหนด</w:t>
      </w:r>
      <w:r w:rsidR="00142780">
        <w:rPr>
          <w:rFonts w:ascii="Angsana New" w:hAnsi="Angsana New"/>
          <w:color w:val="000000"/>
          <w:spacing w:val="4"/>
          <w:sz w:val="30"/>
          <w:szCs w:val="30"/>
          <w:cs/>
        </w:rPr>
        <w:br/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แนวทาง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การควบคุมดูแล และการปฏิบัติงานตรวจสอบ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กลุ่มบริษัท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0A19BB28" w14:textId="77777777" w:rsidR="00B41412" w:rsidRPr="007F5FDF" w:rsidRDefault="00B41412" w:rsidP="007A2070">
      <w:pPr>
        <w:pStyle w:val="FSBlank"/>
        <w:rPr>
          <w:sz w:val="22"/>
          <w:szCs w:val="22"/>
        </w:rPr>
      </w:pPr>
    </w:p>
    <w:p w14:paraId="182D9BB1" w14:textId="77777777"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14:paraId="28BA8495" w14:textId="77777777" w:rsidR="00AB1D4A" w:rsidRPr="007F5FDF" w:rsidRDefault="00AB1D4A" w:rsidP="007A2070">
      <w:pPr>
        <w:pStyle w:val="FSBlank"/>
        <w:rPr>
          <w:rFonts w:eastAsia="Calibri"/>
          <w:sz w:val="22"/>
          <w:szCs w:val="22"/>
        </w:rPr>
      </w:pPr>
    </w:p>
    <w:p w14:paraId="167D1336" w14:textId="7495472F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83A4A" w:rsidRPr="00483A4A">
        <w:rPr>
          <w:rFonts w:ascii="Angsana New" w:eastAsia="Calibri" w:hAnsi="Angsana New" w:hint="cs"/>
          <w:sz w:val="30"/>
          <w:szCs w:val="30"/>
          <w:cs/>
        </w:rPr>
        <w:t>และ</w:t>
      </w:r>
      <w:r w:rsidR="00483A4A" w:rsidRPr="00483A4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756B23E" w14:textId="77777777" w:rsidR="003B1204" w:rsidRPr="007F5FDF" w:rsidRDefault="003B1204" w:rsidP="007A2070">
      <w:pPr>
        <w:pStyle w:val="FSBlank"/>
        <w:rPr>
          <w:sz w:val="22"/>
          <w:szCs w:val="22"/>
        </w:rPr>
      </w:pPr>
    </w:p>
    <w:p w14:paraId="3400D422" w14:textId="2F2B9E5A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142780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ED6ED80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62167A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050B07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884FB0A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09F6CE6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14:paraId="3F218B39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E6D11E" w14:textId="22CAE2F3"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D110C5">
        <w:rPr>
          <w:rFonts w:ascii="Angsana New" w:hAnsi="Angsana New"/>
          <w:sz w:val="30"/>
          <w:szCs w:val="30"/>
        </w:rPr>
        <w:t>9219</w:t>
      </w:r>
    </w:p>
    <w:p w14:paraId="25F12359" w14:textId="77777777" w:rsidR="00300F1B" w:rsidRPr="00B37ACE" w:rsidRDefault="00300F1B" w:rsidP="00AB1D4A">
      <w:pPr>
        <w:jc w:val="thaiDistribute"/>
        <w:rPr>
          <w:rFonts w:ascii="Angsana New" w:hAnsi="Angsana New"/>
          <w:color w:val="0000FF"/>
          <w:sz w:val="16"/>
          <w:szCs w:val="16"/>
          <w:shd w:val="clear" w:color="auto" w:fill="E0E0E0"/>
        </w:rPr>
      </w:pPr>
    </w:p>
    <w:p w14:paraId="2EE5D0B2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83FB74" w14:textId="77777777"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14:paraId="7F527338" w14:textId="14A37A4C" w:rsidR="00AB1D4A" w:rsidRPr="003C47FE" w:rsidRDefault="00D110C5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BC3754">
        <w:rPr>
          <w:rFonts w:ascii="Angsana New" w:hAnsi="Angsana New"/>
          <w:sz w:val="30"/>
          <w:szCs w:val="30"/>
        </w:rPr>
        <w:t xml:space="preserve"> </w:t>
      </w:r>
      <w:r w:rsidR="009F2CAA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2567</w:t>
      </w:r>
    </w:p>
    <w:sectPr w:rsidR="00AB1D4A" w:rsidRPr="003C47FE" w:rsidSect="00B37ACE">
      <w:head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3C216" w14:textId="77777777" w:rsidR="008B6EAC" w:rsidRDefault="008B6EAC" w:rsidP="004956B4">
      <w:r>
        <w:separator/>
      </w:r>
    </w:p>
  </w:endnote>
  <w:endnote w:type="continuationSeparator" w:id="0">
    <w:p w14:paraId="65CB7A07" w14:textId="77777777" w:rsidR="008B6EAC" w:rsidRDefault="008B6EAC" w:rsidP="004956B4">
      <w:r>
        <w:continuationSeparator/>
      </w:r>
    </w:p>
  </w:endnote>
  <w:endnote w:type="continuationNotice" w:id="1">
    <w:p w14:paraId="3092FA8D" w14:textId="77777777" w:rsidR="008B6EAC" w:rsidRDefault="008B6E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24E0" w14:textId="31742E28" w:rsidR="00CE6DF9" w:rsidRDefault="00CE6DF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="00D110C5">
      <w:rPr>
        <w:rStyle w:val="PageNumber"/>
        <w:noProof/>
      </w:rPr>
      <w:t>9</w:t>
    </w:r>
    <w:r>
      <w:rPr>
        <w:rStyle w:val="PageNumber"/>
        <w:cs/>
      </w:rPr>
      <w:fldChar w:fldCharType="end"/>
    </w:r>
  </w:p>
  <w:p w14:paraId="300F7E17" w14:textId="77777777" w:rsidR="00CE6DF9" w:rsidRDefault="00CE6DF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D5B3" w14:textId="29D8F5E1" w:rsidR="00CE6DF9" w:rsidRPr="007D67CA" w:rsidRDefault="00CE6DF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110C5">
      <w:rPr>
        <w:rStyle w:val="PageNumber"/>
        <w:rFonts w:ascii="Angsana New" w:hAnsi="Angsana New"/>
        <w:noProof/>
        <w:sz w:val="30"/>
        <w:szCs w:val="30"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B9FCA3" w14:textId="77777777" w:rsidR="00CE6DF9" w:rsidRPr="001977BE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4AE50" w14:textId="77777777" w:rsidR="00CE6DF9" w:rsidRPr="00F175AD" w:rsidRDefault="00CE6DF9" w:rsidP="00F175A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393F" w14:textId="77777777" w:rsidR="008B6EAC" w:rsidRDefault="008B6EAC" w:rsidP="004956B4">
      <w:r>
        <w:separator/>
      </w:r>
    </w:p>
  </w:footnote>
  <w:footnote w:type="continuationSeparator" w:id="0">
    <w:p w14:paraId="2D309EBC" w14:textId="77777777" w:rsidR="008B6EAC" w:rsidRDefault="008B6EAC" w:rsidP="004956B4">
      <w:r>
        <w:continuationSeparator/>
      </w:r>
    </w:p>
  </w:footnote>
  <w:footnote w:type="continuationNotice" w:id="1">
    <w:p w14:paraId="50E61570" w14:textId="77777777" w:rsidR="008B6EAC" w:rsidRDefault="008B6E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5592" w14:textId="77777777" w:rsidR="00CE6DF9" w:rsidRPr="001E2301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7EC9E0E" w14:textId="77777777" w:rsidR="00CE6DF9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7834A9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5335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A0EE24D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80C7439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D376CA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80F32F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FE16B5" w14:textId="77777777" w:rsidR="00CE6DF9" w:rsidRPr="00AC3006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BA8A" w14:textId="13CB2142" w:rsidR="00CE6DF9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DF43DCA" w14:textId="77777777" w:rsidR="00CE6DF9" w:rsidRPr="00133A03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5DFC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B3B7046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4F2490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3AA153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4BAE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F609B0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82792B6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1343B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934E" w14:textId="7787C614" w:rsidR="00CE6DF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2EC6DE1C" w14:textId="1E43A0EE" w:rsidR="000B2CE8" w:rsidRDefault="000B2CE8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23818C40" w14:textId="3BEE3929" w:rsidR="000B2CE8" w:rsidRDefault="000B2CE8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3D139F6E" w14:textId="77777777" w:rsidR="000B2CE8" w:rsidRPr="00850A09" w:rsidRDefault="000B2CE8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76186461">
    <w:abstractNumId w:val="6"/>
  </w:num>
  <w:num w:numId="2" w16cid:durableId="515537896">
    <w:abstractNumId w:val="5"/>
  </w:num>
  <w:num w:numId="3" w16cid:durableId="1994216745">
    <w:abstractNumId w:val="7"/>
  </w:num>
  <w:num w:numId="4" w16cid:durableId="596712482">
    <w:abstractNumId w:val="3"/>
  </w:num>
  <w:num w:numId="5" w16cid:durableId="1625116877">
    <w:abstractNumId w:val="2"/>
  </w:num>
  <w:num w:numId="6" w16cid:durableId="1959532205">
    <w:abstractNumId w:val="0"/>
  </w:num>
  <w:num w:numId="7" w16cid:durableId="1628320800">
    <w:abstractNumId w:val="1"/>
  </w:num>
  <w:num w:numId="8" w16cid:durableId="2095978342">
    <w:abstractNumId w:val="4"/>
  </w:num>
  <w:num w:numId="9" w16cid:durableId="406730780">
    <w:abstractNumId w:val="18"/>
  </w:num>
  <w:num w:numId="10" w16cid:durableId="245919703">
    <w:abstractNumId w:val="13"/>
  </w:num>
  <w:num w:numId="11" w16cid:durableId="2129813621">
    <w:abstractNumId w:val="28"/>
  </w:num>
  <w:num w:numId="12" w16cid:durableId="1717463849">
    <w:abstractNumId w:val="20"/>
  </w:num>
  <w:num w:numId="13" w16cid:durableId="1857693">
    <w:abstractNumId w:val="30"/>
  </w:num>
  <w:num w:numId="14" w16cid:durableId="1496147336">
    <w:abstractNumId w:val="25"/>
  </w:num>
  <w:num w:numId="15" w16cid:durableId="55082290">
    <w:abstractNumId w:val="21"/>
  </w:num>
  <w:num w:numId="16" w16cid:durableId="1592464810">
    <w:abstractNumId w:val="12"/>
  </w:num>
  <w:num w:numId="17" w16cid:durableId="2125223997">
    <w:abstractNumId w:val="9"/>
  </w:num>
  <w:num w:numId="18" w16cid:durableId="271860395">
    <w:abstractNumId w:val="11"/>
  </w:num>
  <w:num w:numId="19" w16cid:durableId="1402950333">
    <w:abstractNumId w:val="26"/>
  </w:num>
  <w:num w:numId="20" w16cid:durableId="212738320">
    <w:abstractNumId w:val="22"/>
  </w:num>
  <w:num w:numId="21" w16cid:durableId="2110157603">
    <w:abstractNumId w:val="16"/>
  </w:num>
  <w:num w:numId="22" w16cid:durableId="20784567">
    <w:abstractNumId w:val="10"/>
  </w:num>
  <w:num w:numId="23" w16cid:durableId="452292478">
    <w:abstractNumId w:val="27"/>
  </w:num>
  <w:num w:numId="24" w16cid:durableId="344015385">
    <w:abstractNumId w:val="24"/>
  </w:num>
  <w:num w:numId="25" w16cid:durableId="756948053">
    <w:abstractNumId w:val="29"/>
  </w:num>
  <w:num w:numId="26" w16cid:durableId="738098225">
    <w:abstractNumId w:val="14"/>
  </w:num>
  <w:num w:numId="27" w16cid:durableId="1194920532">
    <w:abstractNumId w:val="32"/>
  </w:num>
  <w:num w:numId="28" w16cid:durableId="158498236">
    <w:abstractNumId w:val="17"/>
  </w:num>
  <w:num w:numId="29" w16cid:durableId="1019352607">
    <w:abstractNumId w:val="15"/>
  </w:num>
  <w:num w:numId="30" w16cid:durableId="1615557097">
    <w:abstractNumId w:val="19"/>
  </w:num>
  <w:num w:numId="31" w16cid:durableId="801964677">
    <w:abstractNumId w:val="23"/>
  </w:num>
  <w:num w:numId="32" w16cid:durableId="1376388254">
    <w:abstractNumId w:val="31"/>
  </w:num>
  <w:num w:numId="33" w16cid:durableId="901062155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1E2"/>
    <w:rsid w:val="000002C2"/>
    <w:rsid w:val="000002F2"/>
    <w:rsid w:val="00000481"/>
    <w:rsid w:val="0000074E"/>
    <w:rsid w:val="00000950"/>
    <w:rsid w:val="00000D51"/>
    <w:rsid w:val="00000FBB"/>
    <w:rsid w:val="0000105E"/>
    <w:rsid w:val="000013B4"/>
    <w:rsid w:val="000016FE"/>
    <w:rsid w:val="000018BC"/>
    <w:rsid w:val="000019C7"/>
    <w:rsid w:val="00001B7D"/>
    <w:rsid w:val="00001C58"/>
    <w:rsid w:val="00001FA3"/>
    <w:rsid w:val="00001FC3"/>
    <w:rsid w:val="0000201D"/>
    <w:rsid w:val="0000222D"/>
    <w:rsid w:val="0000230D"/>
    <w:rsid w:val="00002340"/>
    <w:rsid w:val="00002354"/>
    <w:rsid w:val="00002658"/>
    <w:rsid w:val="00002802"/>
    <w:rsid w:val="00002D71"/>
    <w:rsid w:val="00003115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362"/>
    <w:rsid w:val="0000469C"/>
    <w:rsid w:val="000049F3"/>
    <w:rsid w:val="00004E9C"/>
    <w:rsid w:val="00005027"/>
    <w:rsid w:val="000051B6"/>
    <w:rsid w:val="00005374"/>
    <w:rsid w:val="000056C5"/>
    <w:rsid w:val="000059A4"/>
    <w:rsid w:val="00005A60"/>
    <w:rsid w:val="00005AAF"/>
    <w:rsid w:val="00005B2E"/>
    <w:rsid w:val="00006302"/>
    <w:rsid w:val="00006328"/>
    <w:rsid w:val="000064B9"/>
    <w:rsid w:val="000064BA"/>
    <w:rsid w:val="0000666C"/>
    <w:rsid w:val="00006761"/>
    <w:rsid w:val="000068D4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386"/>
    <w:rsid w:val="00010442"/>
    <w:rsid w:val="00010447"/>
    <w:rsid w:val="00010450"/>
    <w:rsid w:val="000105D0"/>
    <w:rsid w:val="000106EF"/>
    <w:rsid w:val="00010BB5"/>
    <w:rsid w:val="00010EB4"/>
    <w:rsid w:val="0001130D"/>
    <w:rsid w:val="000115E8"/>
    <w:rsid w:val="00011912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C5"/>
    <w:rsid w:val="000144EE"/>
    <w:rsid w:val="000146A9"/>
    <w:rsid w:val="0001489D"/>
    <w:rsid w:val="000150A4"/>
    <w:rsid w:val="000151CC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876"/>
    <w:rsid w:val="0001698E"/>
    <w:rsid w:val="00016A7D"/>
    <w:rsid w:val="00016AF6"/>
    <w:rsid w:val="00016CE3"/>
    <w:rsid w:val="00016D75"/>
    <w:rsid w:val="00016F35"/>
    <w:rsid w:val="000175B6"/>
    <w:rsid w:val="00017B6E"/>
    <w:rsid w:val="00017E07"/>
    <w:rsid w:val="00017E99"/>
    <w:rsid w:val="00017EB4"/>
    <w:rsid w:val="00017FF8"/>
    <w:rsid w:val="00020094"/>
    <w:rsid w:val="000201E8"/>
    <w:rsid w:val="00020479"/>
    <w:rsid w:val="00020D82"/>
    <w:rsid w:val="00020D9C"/>
    <w:rsid w:val="00020EAD"/>
    <w:rsid w:val="00020EFA"/>
    <w:rsid w:val="00020FC5"/>
    <w:rsid w:val="000210E9"/>
    <w:rsid w:val="000215BB"/>
    <w:rsid w:val="0002160F"/>
    <w:rsid w:val="00021618"/>
    <w:rsid w:val="000216F4"/>
    <w:rsid w:val="00021A27"/>
    <w:rsid w:val="00022033"/>
    <w:rsid w:val="00022050"/>
    <w:rsid w:val="0002211B"/>
    <w:rsid w:val="0002225D"/>
    <w:rsid w:val="000222AC"/>
    <w:rsid w:val="00022579"/>
    <w:rsid w:val="000225F0"/>
    <w:rsid w:val="00022705"/>
    <w:rsid w:val="00022951"/>
    <w:rsid w:val="000229AD"/>
    <w:rsid w:val="00022B18"/>
    <w:rsid w:val="000233CC"/>
    <w:rsid w:val="00023491"/>
    <w:rsid w:val="0002350A"/>
    <w:rsid w:val="0002356F"/>
    <w:rsid w:val="00023CF3"/>
    <w:rsid w:val="00023E11"/>
    <w:rsid w:val="00024246"/>
    <w:rsid w:val="000242B8"/>
    <w:rsid w:val="0002445A"/>
    <w:rsid w:val="000244B4"/>
    <w:rsid w:val="0002466E"/>
    <w:rsid w:val="000246FE"/>
    <w:rsid w:val="000247B2"/>
    <w:rsid w:val="00024846"/>
    <w:rsid w:val="000248A8"/>
    <w:rsid w:val="000248DE"/>
    <w:rsid w:val="00024ABC"/>
    <w:rsid w:val="00024C07"/>
    <w:rsid w:val="00024C30"/>
    <w:rsid w:val="00024CCA"/>
    <w:rsid w:val="000250A9"/>
    <w:rsid w:val="0002548D"/>
    <w:rsid w:val="000256D4"/>
    <w:rsid w:val="00025798"/>
    <w:rsid w:val="0002589B"/>
    <w:rsid w:val="00025BEB"/>
    <w:rsid w:val="00025CDE"/>
    <w:rsid w:val="00025CFD"/>
    <w:rsid w:val="00025D5D"/>
    <w:rsid w:val="00025EF4"/>
    <w:rsid w:val="00026699"/>
    <w:rsid w:val="0002671B"/>
    <w:rsid w:val="00026788"/>
    <w:rsid w:val="00026898"/>
    <w:rsid w:val="00026A96"/>
    <w:rsid w:val="00027030"/>
    <w:rsid w:val="000273D0"/>
    <w:rsid w:val="000275FA"/>
    <w:rsid w:val="00027E22"/>
    <w:rsid w:val="00027F26"/>
    <w:rsid w:val="00027FA7"/>
    <w:rsid w:val="0003064B"/>
    <w:rsid w:val="0003080A"/>
    <w:rsid w:val="00030C04"/>
    <w:rsid w:val="00030D14"/>
    <w:rsid w:val="00030D42"/>
    <w:rsid w:val="00030F9A"/>
    <w:rsid w:val="00030FAF"/>
    <w:rsid w:val="0003104C"/>
    <w:rsid w:val="00031101"/>
    <w:rsid w:val="0003123B"/>
    <w:rsid w:val="000314B7"/>
    <w:rsid w:val="0003150C"/>
    <w:rsid w:val="000318A6"/>
    <w:rsid w:val="00031A5D"/>
    <w:rsid w:val="00031ED6"/>
    <w:rsid w:val="00031FB9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66A"/>
    <w:rsid w:val="00032817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3C"/>
    <w:rsid w:val="000335E0"/>
    <w:rsid w:val="000336C9"/>
    <w:rsid w:val="00033753"/>
    <w:rsid w:val="00033863"/>
    <w:rsid w:val="000339B8"/>
    <w:rsid w:val="00033A26"/>
    <w:rsid w:val="00033DE5"/>
    <w:rsid w:val="00033E76"/>
    <w:rsid w:val="0003434C"/>
    <w:rsid w:val="0003450C"/>
    <w:rsid w:val="0003482C"/>
    <w:rsid w:val="00034899"/>
    <w:rsid w:val="000348FE"/>
    <w:rsid w:val="00034BAD"/>
    <w:rsid w:val="00034BDB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3B"/>
    <w:rsid w:val="00036AF0"/>
    <w:rsid w:val="00036DAD"/>
    <w:rsid w:val="00036F46"/>
    <w:rsid w:val="00037047"/>
    <w:rsid w:val="000374B9"/>
    <w:rsid w:val="00037564"/>
    <w:rsid w:val="00037721"/>
    <w:rsid w:val="00037A20"/>
    <w:rsid w:val="00037B04"/>
    <w:rsid w:val="00037B46"/>
    <w:rsid w:val="00037BD9"/>
    <w:rsid w:val="00037EF7"/>
    <w:rsid w:val="0004044A"/>
    <w:rsid w:val="00040571"/>
    <w:rsid w:val="00040649"/>
    <w:rsid w:val="00040738"/>
    <w:rsid w:val="00040C3B"/>
    <w:rsid w:val="00040F4E"/>
    <w:rsid w:val="00041055"/>
    <w:rsid w:val="000410F1"/>
    <w:rsid w:val="00041371"/>
    <w:rsid w:val="0004156E"/>
    <w:rsid w:val="000417A1"/>
    <w:rsid w:val="000417C7"/>
    <w:rsid w:val="000419C0"/>
    <w:rsid w:val="00041A23"/>
    <w:rsid w:val="00041AE0"/>
    <w:rsid w:val="00041D10"/>
    <w:rsid w:val="00041D11"/>
    <w:rsid w:val="00042290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17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5F04"/>
    <w:rsid w:val="0004627B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11"/>
    <w:rsid w:val="00050965"/>
    <w:rsid w:val="0005098D"/>
    <w:rsid w:val="00050A4A"/>
    <w:rsid w:val="00050AB1"/>
    <w:rsid w:val="00050DC9"/>
    <w:rsid w:val="00050EE5"/>
    <w:rsid w:val="000510F1"/>
    <w:rsid w:val="000512D8"/>
    <w:rsid w:val="00051576"/>
    <w:rsid w:val="00051636"/>
    <w:rsid w:val="0005187E"/>
    <w:rsid w:val="00051B10"/>
    <w:rsid w:val="00051ED0"/>
    <w:rsid w:val="0005206F"/>
    <w:rsid w:val="0005210B"/>
    <w:rsid w:val="000523EF"/>
    <w:rsid w:val="000527C7"/>
    <w:rsid w:val="00052884"/>
    <w:rsid w:val="00052B57"/>
    <w:rsid w:val="00052D5D"/>
    <w:rsid w:val="00052DEF"/>
    <w:rsid w:val="00052E8F"/>
    <w:rsid w:val="00052F90"/>
    <w:rsid w:val="00053459"/>
    <w:rsid w:val="0005346E"/>
    <w:rsid w:val="000535E3"/>
    <w:rsid w:val="000539DD"/>
    <w:rsid w:val="00053B2B"/>
    <w:rsid w:val="00053DBC"/>
    <w:rsid w:val="00053DF3"/>
    <w:rsid w:val="00053F43"/>
    <w:rsid w:val="0005410E"/>
    <w:rsid w:val="0005469B"/>
    <w:rsid w:val="0005508B"/>
    <w:rsid w:val="000550F4"/>
    <w:rsid w:val="00055100"/>
    <w:rsid w:val="00055231"/>
    <w:rsid w:val="0005538E"/>
    <w:rsid w:val="000554B7"/>
    <w:rsid w:val="0005580F"/>
    <w:rsid w:val="0005591B"/>
    <w:rsid w:val="00055960"/>
    <w:rsid w:val="000559FD"/>
    <w:rsid w:val="00055A1C"/>
    <w:rsid w:val="00055D1B"/>
    <w:rsid w:val="00055D63"/>
    <w:rsid w:val="00055F12"/>
    <w:rsid w:val="00055F2B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22F"/>
    <w:rsid w:val="000574DA"/>
    <w:rsid w:val="0005772F"/>
    <w:rsid w:val="00057763"/>
    <w:rsid w:val="000578B0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34"/>
    <w:rsid w:val="00061278"/>
    <w:rsid w:val="00061340"/>
    <w:rsid w:val="0006147E"/>
    <w:rsid w:val="00061891"/>
    <w:rsid w:val="00061A9B"/>
    <w:rsid w:val="00061B08"/>
    <w:rsid w:val="00061B37"/>
    <w:rsid w:val="00061BB6"/>
    <w:rsid w:val="00061C4E"/>
    <w:rsid w:val="00061D4A"/>
    <w:rsid w:val="00061E76"/>
    <w:rsid w:val="00061FF7"/>
    <w:rsid w:val="000622B0"/>
    <w:rsid w:val="000622FB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2F2D"/>
    <w:rsid w:val="000632E1"/>
    <w:rsid w:val="00063672"/>
    <w:rsid w:val="000638B7"/>
    <w:rsid w:val="000638C0"/>
    <w:rsid w:val="00063B2E"/>
    <w:rsid w:val="00063BB9"/>
    <w:rsid w:val="00063FA4"/>
    <w:rsid w:val="000640DB"/>
    <w:rsid w:val="00064158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D08"/>
    <w:rsid w:val="00065F23"/>
    <w:rsid w:val="00066107"/>
    <w:rsid w:val="00066111"/>
    <w:rsid w:val="000661E1"/>
    <w:rsid w:val="00066342"/>
    <w:rsid w:val="00066700"/>
    <w:rsid w:val="000668A7"/>
    <w:rsid w:val="00066AED"/>
    <w:rsid w:val="00066E95"/>
    <w:rsid w:val="0006703F"/>
    <w:rsid w:val="000670E4"/>
    <w:rsid w:val="0006756E"/>
    <w:rsid w:val="00067810"/>
    <w:rsid w:val="00067CD0"/>
    <w:rsid w:val="00067D22"/>
    <w:rsid w:val="00067DEB"/>
    <w:rsid w:val="00067F3B"/>
    <w:rsid w:val="00070BDA"/>
    <w:rsid w:val="00070FC4"/>
    <w:rsid w:val="000710A9"/>
    <w:rsid w:val="000710D1"/>
    <w:rsid w:val="0007112A"/>
    <w:rsid w:val="00071354"/>
    <w:rsid w:val="00071380"/>
    <w:rsid w:val="00071734"/>
    <w:rsid w:val="00071746"/>
    <w:rsid w:val="0007174D"/>
    <w:rsid w:val="0007190F"/>
    <w:rsid w:val="0007193C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54C"/>
    <w:rsid w:val="00074605"/>
    <w:rsid w:val="00074C63"/>
    <w:rsid w:val="0007509B"/>
    <w:rsid w:val="000750F5"/>
    <w:rsid w:val="000751B4"/>
    <w:rsid w:val="000754D3"/>
    <w:rsid w:val="00075699"/>
    <w:rsid w:val="000756F3"/>
    <w:rsid w:val="00075877"/>
    <w:rsid w:val="000758F0"/>
    <w:rsid w:val="000759E5"/>
    <w:rsid w:val="00075A10"/>
    <w:rsid w:val="00075ACD"/>
    <w:rsid w:val="00075D0D"/>
    <w:rsid w:val="00075E91"/>
    <w:rsid w:val="00075EA9"/>
    <w:rsid w:val="000760D3"/>
    <w:rsid w:val="00076119"/>
    <w:rsid w:val="000761BE"/>
    <w:rsid w:val="0007623F"/>
    <w:rsid w:val="00076434"/>
    <w:rsid w:val="00076713"/>
    <w:rsid w:val="00076839"/>
    <w:rsid w:val="0007684C"/>
    <w:rsid w:val="00076BC0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7BA"/>
    <w:rsid w:val="00080899"/>
    <w:rsid w:val="00080BD0"/>
    <w:rsid w:val="00080C39"/>
    <w:rsid w:val="00080EC0"/>
    <w:rsid w:val="00080F9A"/>
    <w:rsid w:val="0008111C"/>
    <w:rsid w:val="000813CA"/>
    <w:rsid w:val="00081889"/>
    <w:rsid w:val="00081C88"/>
    <w:rsid w:val="00081E56"/>
    <w:rsid w:val="00082097"/>
    <w:rsid w:val="00082414"/>
    <w:rsid w:val="00082626"/>
    <w:rsid w:val="000828C3"/>
    <w:rsid w:val="000829DF"/>
    <w:rsid w:val="00082A63"/>
    <w:rsid w:val="00082DD5"/>
    <w:rsid w:val="00082E90"/>
    <w:rsid w:val="00082F02"/>
    <w:rsid w:val="00082F4B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7E4"/>
    <w:rsid w:val="00084B0F"/>
    <w:rsid w:val="00084BF2"/>
    <w:rsid w:val="00084E9B"/>
    <w:rsid w:val="0008510A"/>
    <w:rsid w:val="000852E4"/>
    <w:rsid w:val="00085398"/>
    <w:rsid w:val="0008560B"/>
    <w:rsid w:val="0008566E"/>
    <w:rsid w:val="0008574B"/>
    <w:rsid w:val="0008590D"/>
    <w:rsid w:val="00085975"/>
    <w:rsid w:val="00085A8E"/>
    <w:rsid w:val="00085AFA"/>
    <w:rsid w:val="00085D33"/>
    <w:rsid w:val="00085E5A"/>
    <w:rsid w:val="00085EC8"/>
    <w:rsid w:val="00085EE5"/>
    <w:rsid w:val="00085F24"/>
    <w:rsid w:val="00085FF8"/>
    <w:rsid w:val="000862E7"/>
    <w:rsid w:val="0008639F"/>
    <w:rsid w:val="00086A6C"/>
    <w:rsid w:val="000870E1"/>
    <w:rsid w:val="000871E5"/>
    <w:rsid w:val="00087319"/>
    <w:rsid w:val="000875E3"/>
    <w:rsid w:val="0008760E"/>
    <w:rsid w:val="00087628"/>
    <w:rsid w:val="00087991"/>
    <w:rsid w:val="00087A8B"/>
    <w:rsid w:val="00087C50"/>
    <w:rsid w:val="00087C9A"/>
    <w:rsid w:val="00087CBA"/>
    <w:rsid w:val="00087CE6"/>
    <w:rsid w:val="00087E24"/>
    <w:rsid w:val="00087E71"/>
    <w:rsid w:val="00087E9D"/>
    <w:rsid w:val="00090108"/>
    <w:rsid w:val="00090216"/>
    <w:rsid w:val="0009053A"/>
    <w:rsid w:val="0009082D"/>
    <w:rsid w:val="00090C2A"/>
    <w:rsid w:val="00090CF7"/>
    <w:rsid w:val="00090D2D"/>
    <w:rsid w:val="00090FC8"/>
    <w:rsid w:val="0009187F"/>
    <w:rsid w:val="00091991"/>
    <w:rsid w:val="000919AA"/>
    <w:rsid w:val="00091A56"/>
    <w:rsid w:val="00091B12"/>
    <w:rsid w:val="00091B76"/>
    <w:rsid w:val="00091C53"/>
    <w:rsid w:val="00092337"/>
    <w:rsid w:val="0009250E"/>
    <w:rsid w:val="00092559"/>
    <w:rsid w:val="00092863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4F99"/>
    <w:rsid w:val="000954B9"/>
    <w:rsid w:val="00095878"/>
    <w:rsid w:val="00095A18"/>
    <w:rsid w:val="00095E0D"/>
    <w:rsid w:val="00096008"/>
    <w:rsid w:val="0009618A"/>
    <w:rsid w:val="00096788"/>
    <w:rsid w:val="00096AD8"/>
    <w:rsid w:val="00096B30"/>
    <w:rsid w:val="00096B58"/>
    <w:rsid w:val="00096B59"/>
    <w:rsid w:val="00096EE2"/>
    <w:rsid w:val="00096EF9"/>
    <w:rsid w:val="00097006"/>
    <w:rsid w:val="000971E5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876"/>
    <w:rsid w:val="000A0A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1E81"/>
    <w:rsid w:val="000A23C1"/>
    <w:rsid w:val="000A253B"/>
    <w:rsid w:val="000A2808"/>
    <w:rsid w:val="000A2877"/>
    <w:rsid w:val="000A29B0"/>
    <w:rsid w:val="000A2DD1"/>
    <w:rsid w:val="000A30B4"/>
    <w:rsid w:val="000A3257"/>
    <w:rsid w:val="000A343F"/>
    <w:rsid w:val="000A3536"/>
    <w:rsid w:val="000A3543"/>
    <w:rsid w:val="000A3557"/>
    <w:rsid w:val="000A363D"/>
    <w:rsid w:val="000A36F5"/>
    <w:rsid w:val="000A37D3"/>
    <w:rsid w:val="000A38D8"/>
    <w:rsid w:val="000A3C1A"/>
    <w:rsid w:val="000A3EE9"/>
    <w:rsid w:val="000A4212"/>
    <w:rsid w:val="000A42B7"/>
    <w:rsid w:val="000A42CE"/>
    <w:rsid w:val="000A4348"/>
    <w:rsid w:val="000A4806"/>
    <w:rsid w:val="000A4B14"/>
    <w:rsid w:val="000A50DB"/>
    <w:rsid w:val="000A547F"/>
    <w:rsid w:val="000A54B0"/>
    <w:rsid w:val="000A57D8"/>
    <w:rsid w:val="000A58A5"/>
    <w:rsid w:val="000A5B8C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D4D"/>
    <w:rsid w:val="000A7F04"/>
    <w:rsid w:val="000B00FF"/>
    <w:rsid w:val="000B021C"/>
    <w:rsid w:val="000B071A"/>
    <w:rsid w:val="000B09D3"/>
    <w:rsid w:val="000B09E1"/>
    <w:rsid w:val="000B0D52"/>
    <w:rsid w:val="000B0DBE"/>
    <w:rsid w:val="000B0E74"/>
    <w:rsid w:val="000B120C"/>
    <w:rsid w:val="000B125C"/>
    <w:rsid w:val="000B140F"/>
    <w:rsid w:val="000B16B8"/>
    <w:rsid w:val="000B19B4"/>
    <w:rsid w:val="000B1A5A"/>
    <w:rsid w:val="000B1B44"/>
    <w:rsid w:val="000B1F9D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CE8"/>
    <w:rsid w:val="000B2EB1"/>
    <w:rsid w:val="000B3377"/>
    <w:rsid w:val="000B33C3"/>
    <w:rsid w:val="000B33FF"/>
    <w:rsid w:val="000B3492"/>
    <w:rsid w:val="000B35A7"/>
    <w:rsid w:val="000B360A"/>
    <w:rsid w:val="000B3633"/>
    <w:rsid w:val="000B3C55"/>
    <w:rsid w:val="000B3FE3"/>
    <w:rsid w:val="000B4066"/>
    <w:rsid w:val="000B419D"/>
    <w:rsid w:val="000B423C"/>
    <w:rsid w:val="000B45B6"/>
    <w:rsid w:val="000B473F"/>
    <w:rsid w:val="000B48D0"/>
    <w:rsid w:val="000B4A08"/>
    <w:rsid w:val="000B4AF1"/>
    <w:rsid w:val="000B4E95"/>
    <w:rsid w:val="000B502F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AFE"/>
    <w:rsid w:val="000B6FD1"/>
    <w:rsid w:val="000B70DF"/>
    <w:rsid w:val="000B7297"/>
    <w:rsid w:val="000B73C2"/>
    <w:rsid w:val="000B75ED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ABF"/>
    <w:rsid w:val="000C0D65"/>
    <w:rsid w:val="000C0E05"/>
    <w:rsid w:val="000C0F31"/>
    <w:rsid w:val="000C0F6A"/>
    <w:rsid w:val="000C0FF7"/>
    <w:rsid w:val="000C14CB"/>
    <w:rsid w:val="000C197C"/>
    <w:rsid w:val="000C1A58"/>
    <w:rsid w:val="000C1CA6"/>
    <w:rsid w:val="000C1CD6"/>
    <w:rsid w:val="000C1E0D"/>
    <w:rsid w:val="000C1F03"/>
    <w:rsid w:val="000C20B9"/>
    <w:rsid w:val="000C20C2"/>
    <w:rsid w:val="000C24A6"/>
    <w:rsid w:val="000C29B0"/>
    <w:rsid w:val="000C3536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4FD8"/>
    <w:rsid w:val="000C5102"/>
    <w:rsid w:val="000C57AA"/>
    <w:rsid w:val="000C57B0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6E61"/>
    <w:rsid w:val="000C779B"/>
    <w:rsid w:val="000C7870"/>
    <w:rsid w:val="000C7976"/>
    <w:rsid w:val="000C7B4E"/>
    <w:rsid w:val="000C7C62"/>
    <w:rsid w:val="000C7F39"/>
    <w:rsid w:val="000D0005"/>
    <w:rsid w:val="000D006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F9"/>
    <w:rsid w:val="000D1C39"/>
    <w:rsid w:val="000D1CE0"/>
    <w:rsid w:val="000D1FB2"/>
    <w:rsid w:val="000D22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084"/>
    <w:rsid w:val="000D311B"/>
    <w:rsid w:val="000D325A"/>
    <w:rsid w:val="000D3437"/>
    <w:rsid w:val="000D37FB"/>
    <w:rsid w:val="000D3A0F"/>
    <w:rsid w:val="000D3AC7"/>
    <w:rsid w:val="000D3D45"/>
    <w:rsid w:val="000D3E48"/>
    <w:rsid w:val="000D3FAC"/>
    <w:rsid w:val="000D40EA"/>
    <w:rsid w:val="000D40F3"/>
    <w:rsid w:val="000D41FB"/>
    <w:rsid w:val="000D424A"/>
    <w:rsid w:val="000D43A7"/>
    <w:rsid w:val="000D44ED"/>
    <w:rsid w:val="000D455D"/>
    <w:rsid w:val="000D49FE"/>
    <w:rsid w:val="000D4D7C"/>
    <w:rsid w:val="000D4FC6"/>
    <w:rsid w:val="000D5004"/>
    <w:rsid w:val="000D5118"/>
    <w:rsid w:val="000D5447"/>
    <w:rsid w:val="000D5600"/>
    <w:rsid w:val="000D5662"/>
    <w:rsid w:val="000D572D"/>
    <w:rsid w:val="000D5D02"/>
    <w:rsid w:val="000D5ED7"/>
    <w:rsid w:val="000D5F44"/>
    <w:rsid w:val="000D6021"/>
    <w:rsid w:val="000D6288"/>
    <w:rsid w:val="000D641B"/>
    <w:rsid w:val="000D64D9"/>
    <w:rsid w:val="000D673D"/>
    <w:rsid w:val="000D682A"/>
    <w:rsid w:val="000D6C4F"/>
    <w:rsid w:val="000D6C72"/>
    <w:rsid w:val="000D6E32"/>
    <w:rsid w:val="000D765D"/>
    <w:rsid w:val="000D76F3"/>
    <w:rsid w:val="000D79DC"/>
    <w:rsid w:val="000D7CD3"/>
    <w:rsid w:val="000E04A6"/>
    <w:rsid w:val="000E07CD"/>
    <w:rsid w:val="000E085C"/>
    <w:rsid w:val="000E0949"/>
    <w:rsid w:val="000E0B0E"/>
    <w:rsid w:val="000E0BFC"/>
    <w:rsid w:val="000E0F39"/>
    <w:rsid w:val="000E128B"/>
    <w:rsid w:val="000E156C"/>
    <w:rsid w:val="000E167D"/>
    <w:rsid w:val="000E1B49"/>
    <w:rsid w:val="000E1C8B"/>
    <w:rsid w:val="000E1DBC"/>
    <w:rsid w:val="000E1E54"/>
    <w:rsid w:val="000E20FC"/>
    <w:rsid w:val="000E234E"/>
    <w:rsid w:val="000E2720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212"/>
    <w:rsid w:val="000E4246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52C"/>
    <w:rsid w:val="000E56EE"/>
    <w:rsid w:val="000E5801"/>
    <w:rsid w:val="000E5EB3"/>
    <w:rsid w:val="000E62B1"/>
    <w:rsid w:val="000E66E6"/>
    <w:rsid w:val="000E6A8C"/>
    <w:rsid w:val="000E6CEA"/>
    <w:rsid w:val="000E6EE1"/>
    <w:rsid w:val="000E6F6D"/>
    <w:rsid w:val="000E705E"/>
    <w:rsid w:val="000E719D"/>
    <w:rsid w:val="000E7436"/>
    <w:rsid w:val="000E74E0"/>
    <w:rsid w:val="000E760D"/>
    <w:rsid w:val="000E763F"/>
    <w:rsid w:val="000E7D0A"/>
    <w:rsid w:val="000E7DFA"/>
    <w:rsid w:val="000E7E01"/>
    <w:rsid w:val="000E7E13"/>
    <w:rsid w:val="000E7EF9"/>
    <w:rsid w:val="000F0073"/>
    <w:rsid w:val="000F00CE"/>
    <w:rsid w:val="000F014E"/>
    <w:rsid w:val="000F01DD"/>
    <w:rsid w:val="000F0345"/>
    <w:rsid w:val="000F0702"/>
    <w:rsid w:val="000F08E3"/>
    <w:rsid w:val="000F0A2E"/>
    <w:rsid w:val="000F0A39"/>
    <w:rsid w:val="000F0A72"/>
    <w:rsid w:val="000F0C0E"/>
    <w:rsid w:val="000F0D9B"/>
    <w:rsid w:val="000F1075"/>
    <w:rsid w:val="000F1525"/>
    <w:rsid w:val="000F1590"/>
    <w:rsid w:val="000F1701"/>
    <w:rsid w:val="000F1BAD"/>
    <w:rsid w:val="000F1BE3"/>
    <w:rsid w:val="000F1F9B"/>
    <w:rsid w:val="000F21C0"/>
    <w:rsid w:val="000F220D"/>
    <w:rsid w:val="000F2307"/>
    <w:rsid w:val="000F23CE"/>
    <w:rsid w:val="000F2613"/>
    <w:rsid w:val="000F270F"/>
    <w:rsid w:val="000F27F3"/>
    <w:rsid w:val="000F2899"/>
    <w:rsid w:val="000F2EEB"/>
    <w:rsid w:val="000F30D0"/>
    <w:rsid w:val="000F33A0"/>
    <w:rsid w:val="000F354B"/>
    <w:rsid w:val="000F368E"/>
    <w:rsid w:val="000F3734"/>
    <w:rsid w:val="000F3818"/>
    <w:rsid w:val="000F3952"/>
    <w:rsid w:val="000F3AB2"/>
    <w:rsid w:val="000F3B8A"/>
    <w:rsid w:val="000F3BF1"/>
    <w:rsid w:val="000F3C4C"/>
    <w:rsid w:val="000F4243"/>
    <w:rsid w:val="000F4328"/>
    <w:rsid w:val="000F4348"/>
    <w:rsid w:val="000F43E9"/>
    <w:rsid w:val="000F47ED"/>
    <w:rsid w:val="000F4C38"/>
    <w:rsid w:val="000F4CD1"/>
    <w:rsid w:val="000F4D8A"/>
    <w:rsid w:val="000F5284"/>
    <w:rsid w:val="000F52F6"/>
    <w:rsid w:val="000F5306"/>
    <w:rsid w:val="000F556F"/>
    <w:rsid w:val="000F574E"/>
    <w:rsid w:val="000F5810"/>
    <w:rsid w:val="000F5B54"/>
    <w:rsid w:val="000F5C4C"/>
    <w:rsid w:val="000F5DA2"/>
    <w:rsid w:val="000F5E74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5BA"/>
    <w:rsid w:val="00100906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89D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BE8"/>
    <w:rsid w:val="00103DE9"/>
    <w:rsid w:val="001040D6"/>
    <w:rsid w:val="001042A4"/>
    <w:rsid w:val="00104784"/>
    <w:rsid w:val="001047E2"/>
    <w:rsid w:val="00104811"/>
    <w:rsid w:val="0010483C"/>
    <w:rsid w:val="001049B6"/>
    <w:rsid w:val="00104A05"/>
    <w:rsid w:val="00104BCF"/>
    <w:rsid w:val="00104D03"/>
    <w:rsid w:val="00104ED3"/>
    <w:rsid w:val="00104FE0"/>
    <w:rsid w:val="001052EF"/>
    <w:rsid w:val="0010541F"/>
    <w:rsid w:val="00105617"/>
    <w:rsid w:val="00105B25"/>
    <w:rsid w:val="00105CB6"/>
    <w:rsid w:val="00105DAA"/>
    <w:rsid w:val="001061E6"/>
    <w:rsid w:val="00106200"/>
    <w:rsid w:val="00106220"/>
    <w:rsid w:val="0010633C"/>
    <w:rsid w:val="00106532"/>
    <w:rsid w:val="0010660E"/>
    <w:rsid w:val="00106614"/>
    <w:rsid w:val="00106705"/>
    <w:rsid w:val="00106841"/>
    <w:rsid w:val="00106D74"/>
    <w:rsid w:val="00106DAA"/>
    <w:rsid w:val="00106E5E"/>
    <w:rsid w:val="001070BD"/>
    <w:rsid w:val="0010714A"/>
    <w:rsid w:val="00107211"/>
    <w:rsid w:val="0010756A"/>
    <w:rsid w:val="00107578"/>
    <w:rsid w:val="00107622"/>
    <w:rsid w:val="00107654"/>
    <w:rsid w:val="0010776E"/>
    <w:rsid w:val="001077C4"/>
    <w:rsid w:val="001077EF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5D8"/>
    <w:rsid w:val="001116CF"/>
    <w:rsid w:val="001116DD"/>
    <w:rsid w:val="00111842"/>
    <w:rsid w:val="00111913"/>
    <w:rsid w:val="00111939"/>
    <w:rsid w:val="00111A1C"/>
    <w:rsid w:val="00111ACA"/>
    <w:rsid w:val="00111C17"/>
    <w:rsid w:val="00111FA5"/>
    <w:rsid w:val="00112270"/>
    <w:rsid w:val="0011270B"/>
    <w:rsid w:val="00112760"/>
    <w:rsid w:val="00112842"/>
    <w:rsid w:val="00112B36"/>
    <w:rsid w:val="00112B5A"/>
    <w:rsid w:val="00112B8A"/>
    <w:rsid w:val="00112C3D"/>
    <w:rsid w:val="00112D93"/>
    <w:rsid w:val="00112FAA"/>
    <w:rsid w:val="001130F6"/>
    <w:rsid w:val="001132AD"/>
    <w:rsid w:val="00113550"/>
    <w:rsid w:val="001137B5"/>
    <w:rsid w:val="001138F2"/>
    <w:rsid w:val="00113C18"/>
    <w:rsid w:val="00113E4B"/>
    <w:rsid w:val="001142A1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CEA"/>
    <w:rsid w:val="00115D25"/>
    <w:rsid w:val="00116002"/>
    <w:rsid w:val="0011618F"/>
    <w:rsid w:val="001161FE"/>
    <w:rsid w:val="0011632B"/>
    <w:rsid w:val="001164DE"/>
    <w:rsid w:val="00116675"/>
    <w:rsid w:val="001166D0"/>
    <w:rsid w:val="001168A9"/>
    <w:rsid w:val="0011691B"/>
    <w:rsid w:val="00116C89"/>
    <w:rsid w:val="00116F12"/>
    <w:rsid w:val="00117365"/>
    <w:rsid w:val="0011752A"/>
    <w:rsid w:val="00117532"/>
    <w:rsid w:val="00117679"/>
    <w:rsid w:val="00117776"/>
    <w:rsid w:val="0011778F"/>
    <w:rsid w:val="00117F05"/>
    <w:rsid w:val="00117FA8"/>
    <w:rsid w:val="00120126"/>
    <w:rsid w:val="0012012C"/>
    <w:rsid w:val="00120133"/>
    <w:rsid w:val="001202D1"/>
    <w:rsid w:val="00120302"/>
    <w:rsid w:val="001203E0"/>
    <w:rsid w:val="00120735"/>
    <w:rsid w:val="00120859"/>
    <w:rsid w:val="001208A7"/>
    <w:rsid w:val="00120E1B"/>
    <w:rsid w:val="00120F2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198"/>
    <w:rsid w:val="001223AB"/>
    <w:rsid w:val="00122412"/>
    <w:rsid w:val="0012244E"/>
    <w:rsid w:val="00122507"/>
    <w:rsid w:val="001225E7"/>
    <w:rsid w:val="00122779"/>
    <w:rsid w:val="00122793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13D"/>
    <w:rsid w:val="0012598E"/>
    <w:rsid w:val="00125E0A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27454"/>
    <w:rsid w:val="00127570"/>
    <w:rsid w:val="00127A2E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615"/>
    <w:rsid w:val="001317C9"/>
    <w:rsid w:val="0013192D"/>
    <w:rsid w:val="0013196F"/>
    <w:rsid w:val="00131982"/>
    <w:rsid w:val="00131C4F"/>
    <w:rsid w:val="00131DA6"/>
    <w:rsid w:val="00131EEE"/>
    <w:rsid w:val="00131F3A"/>
    <w:rsid w:val="00131FB9"/>
    <w:rsid w:val="00132190"/>
    <w:rsid w:val="0013248F"/>
    <w:rsid w:val="00132547"/>
    <w:rsid w:val="00132770"/>
    <w:rsid w:val="001329E7"/>
    <w:rsid w:val="00133B46"/>
    <w:rsid w:val="00133B8E"/>
    <w:rsid w:val="00133C9C"/>
    <w:rsid w:val="00133DDC"/>
    <w:rsid w:val="0013404E"/>
    <w:rsid w:val="00134368"/>
    <w:rsid w:val="001345F1"/>
    <w:rsid w:val="001346CC"/>
    <w:rsid w:val="001348F6"/>
    <w:rsid w:val="00134A49"/>
    <w:rsid w:val="00134BB8"/>
    <w:rsid w:val="00134BF4"/>
    <w:rsid w:val="00134C2A"/>
    <w:rsid w:val="00134CDB"/>
    <w:rsid w:val="00134E4E"/>
    <w:rsid w:val="00134F1A"/>
    <w:rsid w:val="00134F3B"/>
    <w:rsid w:val="00134FC9"/>
    <w:rsid w:val="0013525A"/>
    <w:rsid w:val="00135313"/>
    <w:rsid w:val="0013533C"/>
    <w:rsid w:val="001354A4"/>
    <w:rsid w:val="00135860"/>
    <w:rsid w:val="00135ECD"/>
    <w:rsid w:val="00135F4E"/>
    <w:rsid w:val="00135FB9"/>
    <w:rsid w:val="001362E1"/>
    <w:rsid w:val="001363A0"/>
    <w:rsid w:val="0013678D"/>
    <w:rsid w:val="0013687D"/>
    <w:rsid w:val="00136B62"/>
    <w:rsid w:val="00136C12"/>
    <w:rsid w:val="00136C1E"/>
    <w:rsid w:val="00136C95"/>
    <w:rsid w:val="00136EEA"/>
    <w:rsid w:val="0013706F"/>
    <w:rsid w:val="00137364"/>
    <w:rsid w:val="001374D7"/>
    <w:rsid w:val="00137538"/>
    <w:rsid w:val="00137610"/>
    <w:rsid w:val="001377A0"/>
    <w:rsid w:val="00137A42"/>
    <w:rsid w:val="00137AA6"/>
    <w:rsid w:val="00137D48"/>
    <w:rsid w:val="00137D4D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879"/>
    <w:rsid w:val="001418F6"/>
    <w:rsid w:val="00141929"/>
    <w:rsid w:val="00141BDE"/>
    <w:rsid w:val="00141EDE"/>
    <w:rsid w:val="00142008"/>
    <w:rsid w:val="00142021"/>
    <w:rsid w:val="001424CA"/>
    <w:rsid w:val="00142780"/>
    <w:rsid w:val="00142858"/>
    <w:rsid w:val="00142999"/>
    <w:rsid w:val="00142C56"/>
    <w:rsid w:val="00142CD3"/>
    <w:rsid w:val="00142F34"/>
    <w:rsid w:val="00142FD0"/>
    <w:rsid w:val="00143166"/>
    <w:rsid w:val="001433E3"/>
    <w:rsid w:val="001433FE"/>
    <w:rsid w:val="001436F6"/>
    <w:rsid w:val="001437DC"/>
    <w:rsid w:val="00143BB7"/>
    <w:rsid w:val="00143E2B"/>
    <w:rsid w:val="00143E65"/>
    <w:rsid w:val="001440C3"/>
    <w:rsid w:val="001441E4"/>
    <w:rsid w:val="001444CD"/>
    <w:rsid w:val="001446EA"/>
    <w:rsid w:val="0014482C"/>
    <w:rsid w:val="00144880"/>
    <w:rsid w:val="0014496D"/>
    <w:rsid w:val="00144A50"/>
    <w:rsid w:val="00144AF3"/>
    <w:rsid w:val="0014534D"/>
    <w:rsid w:val="0014558A"/>
    <w:rsid w:val="001455BD"/>
    <w:rsid w:val="00145916"/>
    <w:rsid w:val="00145918"/>
    <w:rsid w:val="00145BD5"/>
    <w:rsid w:val="00145D82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69A"/>
    <w:rsid w:val="001476DC"/>
    <w:rsid w:val="001477C4"/>
    <w:rsid w:val="001478FF"/>
    <w:rsid w:val="00147CAF"/>
    <w:rsid w:val="00147E27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25"/>
    <w:rsid w:val="00150F74"/>
    <w:rsid w:val="00151027"/>
    <w:rsid w:val="001512E3"/>
    <w:rsid w:val="00151305"/>
    <w:rsid w:val="00151514"/>
    <w:rsid w:val="00151920"/>
    <w:rsid w:val="00151987"/>
    <w:rsid w:val="00151ACA"/>
    <w:rsid w:val="00151C31"/>
    <w:rsid w:val="00151C80"/>
    <w:rsid w:val="00151DAA"/>
    <w:rsid w:val="00152175"/>
    <w:rsid w:val="0015253E"/>
    <w:rsid w:val="00152543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941"/>
    <w:rsid w:val="00153A7D"/>
    <w:rsid w:val="00153AB5"/>
    <w:rsid w:val="00153D72"/>
    <w:rsid w:val="00153FF2"/>
    <w:rsid w:val="0015435C"/>
    <w:rsid w:val="001549BA"/>
    <w:rsid w:val="00154CC4"/>
    <w:rsid w:val="00154ECD"/>
    <w:rsid w:val="00154EDF"/>
    <w:rsid w:val="00155017"/>
    <w:rsid w:val="0015515B"/>
    <w:rsid w:val="0015520F"/>
    <w:rsid w:val="001552F7"/>
    <w:rsid w:val="00155326"/>
    <w:rsid w:val="00155407"/>
    <w:rsid w:val="001555EC"/>
    <w:rsid w:val="0015576B"/>
    <w:rsid w:val="0015576F"/>
    <w:rsid w:val="0015589C"/>
    <w:rsid w:val="00155AAD"/>
    <w:rsid w:val="00155B29"/>
    <w:rsid w:val="00155C64"/>
    <w:rsid w:val="00156022"/>
    <w:rsid w:val="00156169"/>
    <w:rsid w:val="00156348"/>
    <w:rsid w:val="00156495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DFE"/>
    <w:rsid w:val="00157F8B"/>
    <w:rsid w:val="001600F4"/>
    <w:rsid w:val="001605F3"/>
    <w:rsid w:val="0016063F"/>
    <w:rsid w:val="001606C9"/>
    <w:rsid w:val="001607A4"/>
    <w:rsid w:val="001607A5"/>
    <w:rsid w:val="00160B46"/>
    <w:rsid w:val="00160DEC"/>
    <w:rsid w:val="00160FCF"/>
    <w:rsid w:val="0016113B"/>
    <w:rsid w:val="001616CA"/>
    <w:rsid w:val="00161747"/>
    <w:rsid w:val="00161825"/>
    <w:rsid w:val="00161839"/>
    <w:rsid w:val="001618AE"/>
    <w:rsid w:val="00161D65"/>
    <w:rsid w:val="0016208F"/>
    <w:rsid w:val="001620C9"/>
    <w:rsid w:val="00162181"/>
    <w:rsid w:val="001622DF"/>
    <w:rsid w:val="00162A36"/>
    <w:rsid w:val="00162B4A"/>
    <w:rsid w:val="00162BA8"/>
    <w:rsid w:val="00162C8E"/>
    <w:rsid w:val="00162E76"/>
    <w:rsid w:val="00162F7B"/>
    <w:rsid w:val="0016300B"/>
    <w:rsid w:val="0016317E"/>
    <w:rsid w:val="0016321A"/>
    <w:rsid w:val="0016327D"/>
    <w:rsid w:val="0016333F"/>
    <w:rsid w:val="001633D5"/>
    <w:rsid w:val="0016340E"/>
    <w:rsid w:val="00163531"/>
    <w:rsid w:val="00163556"/>
    <w:rsid w:val="00163769"/>
    <w:rsid w:val="001639EE"/>
    <w:rsid w:val="00163A09"/>
    <w:rsid w:val="00163B9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4FCF"/>
    <w:rsid w:val="0016514D"/>
    <w:rsid w:val="0016529D"/>
    <w:rsid w:val="00165427"/>
    <w:rsid w:val="00165472"/>
    <w:rsid w:val="001655E7"/>
    <w:rsid w:val="00165600"/>
    <w:rsid w:val="0016586A"/>
    <w:rsid w:val="00165ADB"/>
    <w:rsid w:val="00165AEB"/>
    <w:rsid w:val="00165B5A"/>
    <w:rsid w:val="00165B75"/>
    <w:rsid w:val="00165D7C"/>
    <w:rsid w:val="00165F49"/>
    <w:rsid w:val="00166101"/>
    <w:rsid w:val="001662BE"/>
    <w:rsid w:val="001662F1"/>
    <w:rsid w:val="0016633B"/>
    <w:rsid w:val="00166587"/>
    <w:rsid w:val="00166676"/>
    <w:rsid w:val="0016677E"/>
    <w:rsid w:val="0016696C"/>
    <w:rsid w:val="001669C2"/>
    <w:rsid w:val="001669CD"/>
    <w:rsid w:val="00166C2A"/>
    <w:rsid w:val="00166F19"/>
    <w:rsid w:val="00167037"/>
    <w:rsid w:val="0016711F"/>
    <w:rsid w:val="0016736B"/>
    <w:rsid w:val="00167A0E"/>
    <w:rsid w:val="00167A3C"/>
    <w:rsid w:val="001701F0"/>
    <w:rsid w:val="00170686"/>
    <w:rsid w:val="0017075C"/>
    <w:rsid w:val="001707BE"/>
    <w:rsid w:val="001707C5"/>
    <w:rsid w:val="001707E4"/>
    <w:rsid w:val="00170956"/>
    <w:rsid w:val="001709AB"/>
    <w:rsid w:val="00170B7F"/>
    <w:rsid w:val="00170D26"/>
    <w:rsid w:val="00170EEE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1F67"/>
    <w:rsid w:val="001721C6"/>
    <w:rsid w:val="001721FE"/>
    <w:rsid w:val="0017252C"/>
    <w:rsid w:val="0017257A"/>
    <w:rsid w:val="00172697"/>
    <w:rsid w:val="001728B7"/>
    <w:rsid w:val="001728EF"/>
    <w:rsid w:val="00172E04"/>
    <w:rsid w:val="00172F11"/>
    <w:rsid w:val="00173137"/>
    <w:rsid w:val="001731B1"/>
    <w:rsid w:val="0017360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8FB"/>
    <w:rsid w:val="00175ED3"/>
    <w:rsid w:val="00175FDB"/>
    <w:rsid w:val="00176203"/>
    <w:rsid w:val="001762F1"/>
    <w:rsid w:val="0017631E"/>
    <w:rsid w:val="00176337"/>
    <w:rsid w:val="00176384"/>
    <w:rsid w:val="00176551"/>
    <w:rsid w:val="001765DE"/>
    <w:rsid w:val="0017672F"/>
    <w:rsid w:val="0017684A"/>
    <w:rsid w:val="00176974"/>
    <w:rsid w:val="00176A0D"/>
    <w:rsid w:val="00176A54"/>
    <w:rsid w:val="00176B18"/>
    <w:rsid w:val="00176B8A"/>
    <w:rsid w:val="00176EBB"/>
    <w:rsid w:val="00176FA5"/>
    <w:rsid w:val="001770C5"/>
    <w:rsid w:val="0017718F"/>
    <w:rsid w:val="001773F0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1E0"/>
    <w:rsid w:val="001814B2"/>
    <w:rsid w:val="0018159A"/>
    <w:rsid w:val="0018183A"/>
    <w:rsid w:val="001818EA"/>
    <w:rsid w:val="00181954"/>
    <w:rsid w:val="00181957"/>
    <w:rsid w:val="00181FDA"/>
    <w:rsid w:val="0018232A"/>
    <w:rsid w:val="0018238C"/>
    <w:rsid w:val="001825B6"/>
    <w:rsid w:val="001825C7"/>
    <w:rsid w:val="001829C5"/>
    <w:rsid w:val="00183031"/>
    <w:rsid w:val="0018304C"/>
    <w:rsid w:val="001833FE"/>
    <w:rsid w:val="001834B8"/>
    <w:rsid w:val="001834F4"/>
    <w:rsid w:val="0018353C"/>
    <w:rsid w:val="001838F4"/>
    <w:rsid w:val="001844A6"/>
    <w:rsid w:val="0018465B"/>
    <w:rsid w:val="001847EB"/>
    <w:rsid w:val="00184834"/>
    <w:rsid w:val="00184850"/>
    <w:rsid w:val="0018486C"/>
    <w:rsid w:val="00184878"/>
    <w:rsid w:val="001849D0"/>
    <w:rsid w:val="00184BD9"/>
    <w:rsid w:val="00184CD4"/>
    <w:rsid w:val="00185151"/>
    <w:rsid w:val="001851A3"/>
    <w:rsid w:val="001853F3"/>
    <w:rsid w:val="001855BA"/>
    <w:rsid w:val="001857A4"/>
    <w:rsid w:val="001858D4"/>
    <w:rsid w:val="00185A98"/>
    <w:rsid w:val="00185BCE"/>
    <w:rsid w:val="00185FFA"/>
    <w:rsid w:val="001861E7"/>
    <w:rsid w:val="001864AF"/>
    <w:rsid w:val="00186696"/>
    <w:rsid w:val="0018670A"/>
    <w:rsid w:val="00186925"/>
    <w:rsid w:val="00186ABE"/>
    <w:rsid w:val="00186D0D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671"/>
    <w:rsid w:val="001909FF"/>
    <w:rsid w:val="00190C03"/>
    <w:rsid w:val="00190C6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BEE"/>
    <w:rsid w:val="00191C23"/>
    <w:rsid w:val="00191D39"/>
    <w:rsid w:val="00191D50"/>
    <w:rsid w:val="00191F7D"/>
    <w:rsid w:val="00191FD7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036"/>
    <w:rsid w:val="00193172"/>
    <w:rsid w:val="00193702"/>
    <w:rsid w:val="00193C59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822"/>
    <w:rsid w:val="001958E9"/>
    <w:rsid w:val="0019597B"/>
    <w:rsid w:val="00195BEE"/>
    <w:rsid w:val="00195CBD"/>
    <w:rsid w:val="00195D79"/>
    <w:rsid w:val="00195E09"/>
    <w:rsid w:val="00195EF2"/>
    <w:rsid w:val="00195F06"/>
    <w:rsid w:val="00195F8E"/>
    <w:rsid w:val="0019611C"/>
    <w:rsid w:val="001962CB"/>
    <w:rsid w:val="00196649"/>
    <w:rsid w:val="001968C8"/>
    <w:rsid w:val="00196A41"/>
    <w:rsid w:val="00196ABC"/>
    <w:rsid w:val="00196AD6"/>
    <w:rsid w:val="00196B2E"/>
    <w:rsid w:val="00196B75"/>
    <w:rsid w:val="00196BC4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943"/>
    <w:rsid w:val="00197D34"/>
    <w:rsid w:val="00197EC9"/>
    <w:rsid w:val="001A00B0"/>
    <w:rsid w:val="001A070E"/>
    <w:rsid w:val="001A080F"/>
    <w:rsid w:val="001A0823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1FB7"/>
    <w:rsid w:val="001A2216"/>
    <w:rsid w:val="001A243B"/>
    <w:rsid w:val="001A251E"/>
    <w:rsid w:val="001A2744"/>
    <w:rsid w:val="001A2E9D"/>
    <w:rsid w:val="001A2F48"/>
    <w:rsid w:val="001A3142"/>
    <w:rsid w:val="001A31E3"/>
    <w:rsid w:val="001A3207"/>
    <w:rsid w:val="001A3234"/>
    <w:rsid w:val="001A32E7"/>
    <w:rsid w:val="001A3320"/>
    <w:rsid w:val="001A3507"/>
    <w:rsid w:val="001A351A"/>
    <w:rsid w:val="001A3663"/>
    <w:rsid w:val="001A3808"/>
    <w:rsid w:val="001A3EF3"/>
    <w:rsid w:val="001A40B4"/>
    <w:rsid w:val="001A46AF"/>
    <w:rsid w:val="001A480E"/>
    <w:rsid w:val="001A4A85"/>
    <w:rsid w:val="001A4D95"/>
    <w:rsid w:val="001A4F02"/>
    <w:rsid w:val="001A4F85"/>
    <w:rsid w:val="001A54B4"/>
    <w:rsid w:val="001A5590"/>
    <w:rsid w:val="001A55E3"/>
    <w:rsid w:val="001A56B0"/>
    <w:rsid w:val="001A598A"/>
    <w:rsid w:val="001A5CCD"/>
    <w:rsid w:val="001A5F0E"/>
    <w:rsid w:val="001A61F9"/>
    <w:rsid w:val="001A6298"/>
    <w:rsid w:val="001A62F2"/>
    <w:rsid w:val="001A6450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6A5"/>
    <w:rsid w:val="001A774F"/>
    <w:rsid w:val="001A78DF"/>
    <w:rsid w:val="001A7A14"/>
    <w:rsid w:val="001A7AB9"/>
    <w:rsid w:val="001A7B2F"/>
    <w:rsid w:val="001A7BF3"/>
    <w:rsid w:val="001A7F6F"/>
    <w:rsid w:val="001B00BE"/>
    <w:rsid w:val="001B0207"/>
    <w:rsid w:val="001B02A5"/>
    <w:rsid w:val="001B0387"/>
    <w:rsid w:val="001B03F3"/>
    <w:rsid w:val="001B0418"/>
    <w:rsid w:val="001B08E4"/>
    <w:rsid w:val="001B0D92"/>
    <w:rsid w:val="001B0DFB"/>
    <w:rsid w:val="001B0E7E"/>
    <w:rsid w:val="001B0F39"/>
    <w:rsid w:val="001B10DB"/>
    <w:rsid w:val="001B1322"/>
    <w:rsid w:val="001B170C"/>
    <w:rsid w:val="001B194B"/>
    <w:rsid w:val="001B1997"/>
    <w:rsid w:val="001B1A6E"/>
    <w:rsid w:val="001B1B48"/>
    <w:rsid w:val="001B1C98"/>
    <w:rsid w:val="001B2549"/>
    <w:rsid w:val="001B25A3"/>
    <w:rsid w:val="001B27BF"/>
    <w:rsid w:val="001B28B7"/>
    <w:rsid w:val="001B2A22"/>
    <w:rsid w:val="001B2A5E"/>
    <w:rsid w:val="001B2F25"/>
    <w:rsid w:val="001B301B"/>
    <w:rsid w:val="001B3478"/>
    <w:rsid w:val="001B37C4"/>
    <w:rsid w:val="001B3823"/>
    <w:rsid w:val="001B3ADC"/>
    <w:rsid w:val="001B3B3A"/>
    <w:rsid w:val="001B3C88"/>
    <w:rsid w:val="001B41B5"/>
    <w:rsid w:val="001B4515"/>
    <w:rsid w:val="001B484E"/>
    <w:rsid w:val="001B4A59"/>
    <w:rsid w:val="001B4AA9"/>
    <w:rsid w:val="001B4ADD"/>
    <w:rsid w:val="001B4C80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417"/>
    <w:rsid w:val="001B6590"/>
    <w:rsid w:val="001B66D9"/>
    <w:rsid w:val="001B66EE"/>
    <w:rsid w:val="001B672C"/>
    <w:rsid w:val="001B6EB2"/>
    <w:rsid w:val="001B6F4E"/>
    <w:rsid w:val="001B71FD"/>
    <w:rsid w:val="001B7307"/>
    <w:rsid w:val="001B7662"/>
    <w:rsid w:val="001B79B1"/>
    <w:rsid w:val="001B7DAC"/>
    <w:rsid w:val="001C006E"/>
    <w:rsid w:val="001C00A5"/>
    <w:rsid w:val="001C00F1"/>
    <w:rsid w:val="001C0319"/>
    <w:rsid w:val="001C0638"/>
    <w:rsid w:val="001C0700"/>
    <w:rsid w:val="001C0885"/>
    <w:rsid w:val="001C093C"/>
    <w:rsid w:val="001C0B23"/>
    <w:rsid w:val="001C0EE3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12A"/>
    <w:rsid w:val="001C22EC"/>
    <w:rsid w:val="001C2537"/>
    <w:rsid w:val="001C29B9"/>
    <w:rsid w:val="001C29C5"/>
    <w:rsid w:val="001C2D2F"/>
    <w:rsid w:val="001C2E3A"/>
    <w:rsid w:val="001C2E81"/>
    <w:rsid w:val="001C301E"/>
    <w:rsid w:val="001C33D6"/>
    <w:rsid w:val="001C33DF"/>
    <w:rsid w:val="001C3442"/>
    <w:rsid w:val="001C383B"/>
    <w:rsid w:val="001C39B1"/>
    <w:rsid w:val="001C39FB"/>
    <w:rsid w:val="001C3EC5"/>
    <w:rsid w:val="001C3FC0"/>
    <w:rsid w:val="001C404A"/>
    <w:rsid w:val="001C4253"/>
    <w:rsid w:val="001C4509"/>
    <w:rsid w:val="001C45F2"/>
    <w:rsid w:val="001C49A8"/>
    <w:rsid w:val="001C4A79"/>
    <w:rsid w:val="001C4BCD"/>
    <w:rsid w:val="001C4F9F"/>
    <w:rsid w:val="001C52E5"/>
    <w:rsid w:val="001C53F4"/>
    <w:rsid w:val="001C55B9"/>
    <w:rsid w:val="001C56F6"/>
    <w:rsid w:val="001C57C5"/>
    <w:rsid w:val="001C59EE"/>
    <w:rsid w:val="001C5A39"/>
    <w:rsid w:val="001C5E57"/>
    <w:rsid w:val="001C605D"/>
    <w:rsid w:val="001C628B"/>
    <w:rsid w:val="001C6472"/>
    <w:rsid w:val="001C674F"/>
    <w:rsid w:val="001C67D8"/>
    <w:rsid w:val="001C6992"/>
    <w:rsid w:val="001C6C13"/>
    <w:rsid w:val="001C6F7A"/>
    <w:rsid w:val="001C72CD"/>
    <w:rsid w:val="001C73BC"/>
    <w:rsid w:val="001C74EA"/>
    <w:rsid w:val="001C76A7"/>
    <w:rsid w:val="001C7826"/>
    <w:rsid w:val="001D0408"/>
    <w:rsid w:val="001D0799"/>
    <w:rsid w:val="001D0912"/>
    <w:rsid w:val="001D0B0D"/>
    <w:rsid w:val="001D0B53"/>
    <w:rsid w:val="001D0C46"/>
    <w:rsid w:val="001D0CFB"/>
    <w:rsid w:val="001D0DB1"/>
    <w:rsid w:val="001D0F07"/>
    <w:rsid w:val="001D1208"/>
    <w:rsid w:val="001D123B"/>
    <w:rsid w:val="001D134E"/>
    <w:rsid w:val="001D160D"/>
    <w:rsid w:val="001D16D2"/>
    <w:rsid w:val="001D16E8"/>
    <w:rsid w:val="001D185D"/>
    <w:rsid w:val="001D1979"/>
    <w:rsid w:val="001D1B85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D1E"/>
    <w:rsid w:val="001D2E34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18C"/>
    <w:rsid w:val="001D432F"/>
    <w:rsid w:val="001D446E"/>
    <w:rsid w:val="001D4565"/>
    <w:rsid w:val="001D457C"/>
    <w:rsid w:val="001D457E"/>
    <w:rsid w:val="001D47C3"/>
    <w:rsid w:val="001D4D8F"/>
    <w:rsid w:val="001D4E78"/>
    <w:rsid w:val="001D4EF3"/>
    <w:rsid w:val="001D50D1"/>
    <w:rsid w:val="001D50F1"/>
    <w:rsid w:val="001D5228"/>
    <w:rsid w:val="001D5575"/>
    <w:rsid w:val="001D5579"/>
    <w:rsid w:val="001D57CC"/>
    <w:rsid w:val="001D5838"/>
    <w:rsid w:val="001D588A"/>
    <w:rsid w:val="001D5AFF"/>
    <w:rsid w:val="001D5DFD"/>
    <w:rsid w:val="001D5E9A"/>
    <w:rsid w:val="001D5F25"/>
    <w:rsid w:val="001D60A5"/>
    <w:rsid w:val="001D6139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68"/>
    <w:rsid w:val="001D7D7A"/>
    <w:rsid w:val="001D7F76"/>
    <w:rsid w:val="001E004E"/>
    <w:rsid w:val="001E031C"/>
    <w:rsid w:val="001E0415"/>
    <w:rsid w:val="001E0569"/>
    <w:rsid w:val="001E078A"/>
    <w:rsid w:val="001E0C12"/>
    <w:rsid w:val="001E0FB8"/>
    <w:rsid w:val="001E0FD7"/>
    <w:rsid w:val="001E1415"/>
    <w:rsid w:val="001E14B1"/>
    <w:rsid w:val="001E14F5"/>
    <w:rsid w:val="001E14F8"/>
    <w:rsid w:val="001E157E"/>
    <w:rsid w:val="001E1835"/>
    <w:rsid w:val="001E1B78"/>
    <w:rsid w:val="001E1C6D"/>
    <w:rsid w:val="001E1C75"/>
    <w:rsid w:val="001E1CFD"/>
    <w:rsid w:val="001E1E3E"/>
    <w:rsid w:val="001E1ED5"/>
    <w:rsid w:val="001E1EF8"/>
    <w:rsid w:val="001E1F92"/>
    <w:rsid w:val="001E238E"/>
    <w:rsid w:val="001E2461"/>
    <w:rsid w:val="001E249B"/>
    <w:rsid w:val="001E250A"/>
    <w:rsid w:val="001E28C3"/>
    <w:rsid w:val="001E2B91"/>
    <w:rsid w:val="001E2D44"/>
    <w:rsid w:val="001E2E3F"/>
    <w:rsid w:val="001E2ED6"/>
    <w:rsid w:val="001E2F8F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6F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D9F"/>
    <w:rsid w:val="001E4E5B"/>
    <w:rsid w:val="001E4E7A"/>
    <w:rsid w:val="001E4EDE"/>
    <w:rsid w:val="001E4F0B"/>
    <w:rsid w:val="001E517C"/>
    <w:rsid w:val="001E523C"/>
    <w:rsid w:val="001E52AD"/>
    <w:rsid w:val="001E578C"/>
    <w:rsid w:val="001E57CE"/>
    <w:rsid w:val="001E59BD"/>
    <w:rsid w:val="001E59FB"/>
    <w:rsid w:val="001E5BF3"/>
    <w:rsid w:val="001E5DB1"/>
    <w:rsid w:val="001E5DF6"/>
    <w:rsid w:val="001E5FA6"/>
    <w:rsid w:val="001E60F6"/>
    <w:rsid w:val="001E65BF"/>
    <w:rsid w:val="001E6666"/>
    <w:rsid w:val="001E6A0C"/>
    <w:rsid w:val="001E6E3E"/>
    <w:rsid w:val="001E7026"/>
    <w:rsid w:val="001E7065"/>
    <w:rsid w:val="001E7859"/>
    <w:rsid w:val="001E789C"/>
    <w:rsid w:val="001E799B"/>
    <w:rsid w:val="001E7BDF"/>
    <w:rsid w:val="001E7EA2"/>
    <w:rsid w:val="001E7FB8"/>
    <w:rsid w:val="001F0048"/>
    <w:rsid w:val="001F03D0"/>
    <w:rsid w:val="001F06F5"/>
    <w:rsid w:val="001F08BB"/>
    <w:rsid w:val="001F0960"/>
    <w:rsid w:val="001F0A25"/>
    <w:rsid w:val="001F0AFB"/>
    <w:rsid w:val="001F0C08"/>
    <w:rsid w:val="001F0C8B"/>
    <w:rsid w:val="001F0CAB"/>
    <w:rsid w:val="001F0DE1"/>
    <w:rsid w:val="001F128F"/>
    <w:rsid w:val="001F178C"/>
    <w:rsid w:val="001F1BFC"/>
    <w:rsid w:val="001F1E33"/>
    <w:rsid w:val="001F1E4A"/>
    <w:rsid w:val="001F1F52"/>
    <w:rsid w:val="001F20BD"/>
    <w:rsid w:val="001F22E8"/>
    <w:rsid w:val="001F24B8"/>
    <w:rsid w:val="001F2616"/>
    <w:rsid w:val="001F270A"/>
    <w:rsid w:val="001F291E"/>
    <w:rsid w:val="001F29C4"/>
    <w:rsid w:val="001F2B50"/>
    <w:rsid w:val="001F2BC8"/>
    <w:rsid w:val="001F2EB4"/>
    <w:rsid w:val="001F2FD8"/>
    <w:rsid w:val="001F3420"/>
    <w:rsid w:val="001F348E"/>
    <w:rsid w:val="001F349C"/>
    <w:rsid w:val="001F3655"/>
    <w:rsid w:val="001F375E"/>
    <w:rsid w:val="001F379E"/>
    <w:rsid w:val="001F3B0F"/>
    <w:rsid w:val="001F3EDB"/>
    <w:rsid w:val="001F4140"/>
    <w:rsid w:val="001F41CB"/>
    <w:rsid w:val="001F41DD"/>
    <w:rsid w:val="001F4359"/>
    <w:rsid w:val="001F49CE"/>
    <w:rsid w:val="001F4E82"/>
    <w:rsid w:val="001F4EC3"/>
    <w:rsid w:val="001F50E1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5D"/>
    <w:rsid w:val="001F68D6"/>
    <w:rsid w:val="001F69DF"/>
    <w:rsid w:val="001F69F8"/>
    <w:rsid w:val="001F6B27"/>
    <w:rsid w:val="001F6DB0"/>
    <w:rsid w:val="001F6DFD"/>
    <w:rsid w:val="001F6E1E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1F7EC1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783"/>
    <w:rsid w:val="00200A4E"/>
    <w:rsid w:val="0020103A"/>
    <w:rsid w:val="002015B1"/>
    <w:rsid w:val="0020178D"/>
    <w:rsid w:val="002018B2"/>
    <w:rsid w:val="00201A74"/>
    <w:rsid w:val="00201A84"/>
    <w:rsid w:val="00201BF0"/>
    <w:rsid w:val="00201DAE"/>
    <w:rsid w:val="00202061"/>
    <w:rsid w:val="0020213C"/>
    <w:rsid w:val="00202252"/>
    <w:rsid w:val="00202354"/>
    <w:rsid w:val="00202378"/>
    <w:rsid w:val="0020257E"/>
    <w:rsid w:val="00202694"/>
    <w:rsid w:val="0020294A"/>
    <w:rsid w:val="00202A7C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B3F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79D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7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4B5"/>
    <w:rsid w:val="0021363E"/>
    <w:rsid w:val="0021377A"/>
    <w:rsid w:val="002139DB"/>
    <w:rsid w:val="00213BB0"/>
    <w:rsid w:val="00213C9D"/>
    <w:rsid w:val="00213CCA"/>
    <w:rsid w:val="00213D3C"/>
    <w:rsid w:val="00213D55"/>
    <w:rsid w:val="00213D9A"/>
    <w:rsid w:val="00213EFD"/>
    <w:rsid w:val="00213F6A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2A4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68"/>
    <w:rsid w:val="00216DD0"/>
    <w:rsid w:val="00217167"/>
    <w:rsid w:val="0021756C"/>
    <w:rsid w:val="002176D2"/>
    <w:rsid w:val="00217757"/>
    <w:rsid w:val="00217A0D"/>
    <w:rsid w:val="00220118"/>
    <w:rsid w:val="002205D3"/>
    <w:rsid w:val="002205D8"/>
    <w:rsid w:val="002205ED"/>
    <w:rsid w:val="00220691"/>
    <w:rsid w:val="002206D9"/>
    <w:rsid w:val="00220CF7"/>
    <w:rsid w:val="00220E0A"/>
    <w:rsid w:val="00220E9B"/>
    <w:rsid w:val="002214CD"/>
    <w:rsid w:val="002215CD"/>
    <w:rsid w:val="0022186E"/>
    <w:rsid w:val="00221887"/>
    <w:rsid w:val="0022189B"/>
    <w:rsid w:val="00221929"/>
    <w:rsid w:val="00221AA0"/>
    <w:rsid w:val="00221CE9"/>
    <w:rsid w:val="00221D3F"/>
    <w:rsid w:val="00221D40"/>
    <w:rsid w:val="00221DCA"/>
    <w:rsid w:val="002221CE"/>
    <w:rsid w:val="002222BD"/>
    <w:rsid w:val="002225A7"/>
    <w:rsid w:val="00222811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018"/>
    <w:rsid w:val="00225443"/>
    <w:rsid w:val="002254D3"/>
    <w:rsid w:val="002255E6"/>
    <w:rsid w:val="00225636"/>
    <w:rsid w:val="0022591B"/>
    <w:rsid w:val="00225AD2"/>
    <w:rsid w:val="00225CB2"/>
    <w:rsid w:val="00226194"/>
    <w:rsid w:val="002261B1"/>
    <w:rsid w:val="002263C1"/>
    <w:rsid w:val="00226453"/>
    <w:rsid w:val="00226479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0B"/>
    <w:rsid w:val="0023004C"/>
    <w:rsid w:val="00230621"/>
    <w:rsid w:val="00230697"/>
    <w:rsid w:val="002307B2"/>
    <w:rsid w:val="002308D7"/>
    <w:rsid w:val="002308EC"/>
    <w:rsid w:val="00230913"/>
    <w:rsid w:val="00230971"/>
    <w:rsid w:val="00230B59"/>
    <w:rsid w:val="00230DAF"/>
    <w:rsid w:val="00230F61"/>
    <w:rsid w:val="00231142"/>
    <w:rsid w:val="00231242"/>
    <w:rsid w:val="00231367"/>
    <w:rsid w:val="002316F9"/>
    <w:rsid w:val="00231939"/>
    <w:rsid w:val="00231AA6"/>
    <w:rsid w:val="00231B30"/>
    <w:rsid w:val="00231B92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2F70"/>
    <w:rsid w:val="00233213"/>
    <w:rsid w:val="002333EA"/>
    <w:rsid w:val="0023349A"/>
    <w:rsid w:val="002335E7"/>
    <w:rsid w:val="00233725"/>
    <w:rsid w:val="00233947"/>
    <w:rsid w:val="00233A2B"/>
    <w:rsid w:val="00233C2A"/>
    <w:rsid w:val="00233D66"/>
    <w:rsid w:val="00233F09"/>
    <w:rsid w:val="002341EA"/>
    <w:rsid w:val="0023430B"/>
    <w:rsid w:val="00234355"/>
    <w:rsid w:val="00234707"/>
    <w:rsid w:val="00234902"/>
    <w:rsid w:val="002349B5"/>
    <w:rsid w:val="00234C14"/>
    <w:rsid w:val="00234C64"/>
    <w:rsid w:val="00234CF6"/>
    <w:rsid w:val="00234D2E"/>
    <w:rsid w:val="0023504D"/>
    <w:rsid w:val="00235083"/>
    <w:rsid w:val="002350DB"/>
    <w:rsid w:val="002350E6"/>
    <w:rsid w:val="00235126"/>
    <w:rsid w:val="00235273"/>
    <w:rsid w:val="002353C6"/>
    <w:rsid w:val="00235678"/>
    <w:rsid w:val="002357E5"/>
    <w:rsid w:val="00235AB0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491"/>
    <w:rsid w:val="00240501"/>
    <w:rsid w:val="002407C5"/>
    <w:rsid w:val="0024086D"/>
    <w:rsid w:val="00240ED0"/>
    <w:rsid w:val="00240EE4"/>
    <w:rsid w:val="00240FAE"/>
    <w:rsid w:val="002410EB"/>
    <w:rsid w:val="00241169"/>
    <w:rsid w:val="0024121C"/>
    <w:rsid w:val="0024127F"/>
    <w:rsid w:val="002413C1"/>
    <w:rsid w:val="002413EA"/>
    <w:rsid w:val="00241446"/>
    <w:rsid w:val="00241682"/>
    <w:rsid w:val="002416E6"/>
    <w:rsid w:val="002417F3"/>
    <w:rsid w:val="00241867"/>
    <w:rsid w:val="002418B3"/>
    <w:rsid w:val="0024193A"/>
    <w:rsid w:val="00241C20"/>
    <w:rsid w:val="00241CF1"/>
    <w:rsid w:val="002420E9"/>
    <w:rsid w:val="0024221B"/>
    <w:rsid w:val="002423F2"/>
    <w:rsid w:val="00242568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B92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92B"/>
    <w:rsid w:val="00245B77"/>
    <w:rsid w:val="00245BF5"/>
    <w:rsid w:val="00245C0B"/>
    <w:rsid w:val="00245D4E"/>
    <w:rsid w:val="00245D73"/>
    <w:rsid w:val="00245F96"/>
    <w:rsid w:val="00246180"/>
    <w:rsid w:val="002464E0"/>
    <w:rsid w:val="00246508"/>
    <w:rsid w:val="00246569"/>
    <w:rsid w:val="002465AB"/>
    <w:rsid w:val="002466B0"/>
    <w:rsid w:val="0024675E"/>
    <w:rsid w:val="002468E1"/>
    <w:rsid w:val="002469F5"/>
    <w:rsid w:val="00246B6B"/>
    <w:rsid w:val="00246D4C"/>
    <w:rsid w:val="00246E15"/>
    <w:rsid w:val="00246F65"/>
    <w:rsid w:val="0024713D"/>
    <w:rsid w:val="00247278"/>
    <w:rsid w:val="0024746D"/>
    <w:rsid w:val="0024768B"/>
    <w:rsid w:val="00247787"/>
    <w:rsid w:val="002479E9"/>
    <w:rsid w:val="00247CD8"/>
    <w:rsid w:val="00247D8C"/>
    <w:rsid w:val="00247ED8"/>
    <w:rsid w:val="00247FE7"/>
    <w:rsid w:val="002502EB"/>
    <w:rsid w:val="00250692"/>
    <w:rsid w:val="002506C4"/>
    <w:rsid w:val="00250762"/>
    <w:rsid w:val="00250790"/>
    <w:rsid w:val="002507D8"/>
    <w:rsid w:val="002509AB"/>
    <w:rsid w:val="00250CDC"/>
    <w:rsid w:val="00250E42"/>
    <w:rsid w:val="00250E66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0E"/>
    <w:rsid w:val="00252BAA"/>
    <w:rsid w:val="00253119"/>
    <w:rsid w:val="00253171"/>
    <w:rsid w:val="0025327A"/>
    <w:rsid w:val="002534A0"/>
    <w:rsid w:val="0025388D"/>
    <w:rsid w:val="002538F6"/>
    <w:rsid w:val="002539E1"/>
    <w:rsid w:val="00253B54"/>
    <w:rsid w:val="00254300"/>
    <w:rsid w:val="0025446E"/>
    <w:rsid w:val="002544EB"/>
    <w:rsid w:val="00254648"/>
    <w:rsid w:val="0025470B"/>
    <w:rsid w:val="00254772"/>
    <w:rsid w:val="00254E1B"/>
    <w:rsid w:val="00255298"/>
    <w:rsid w:val="00255718"/>
    <w:rsid w:val="0025578E"/>
    <w:rsid w:val="00255813"/>
    <w:rsid w:val="00255AAD"/>
    <w:rsid w:val="00255B78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A09"/>
    <w:rsid w:val="00257C54"/>
    <w:rsid w:val="00257C61"/>
    <w:rsid w:val="00257E26"/>
    <w:rsid w:val="00257E2F"/>
    <w:rsid w:val="00260022"/>
    <w:rsid w:val="002603E4"/>
    <w:rsid w:val="00260536"/>
    <w:rsid w:val="00260555"/>
    <w:rsid w:val="002605FC"/>
    <w:rsid w:val="00260B87"/>
    <w:rsid w:val="00260CAC"/>
    <w:rsid w:val="002610D2"/>
    <w:rsid w:val="00261372"/>
    <w:rsid w:val="002613E8"/>
    <w:rsid w:val="00261408"/>
    <w:rsid w:val="00261A8D"/>
    <w:rsid w:val="00261CC5"/>
    <w:rsid w:val="00261DE5"/>
    <w:rsid w:val="00261E8E"/>
    <w:rsid w:val="00261F1B"/>
    <w:rsid w:val="00262187"/>
    <w:rsid w:val="002621AA"/>
    <w:rsid w:val="00262525"/>
    <w:rsid w:val="002626DC"/>
    <w:rsid w:val="00262883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59E"/>
    <w:rsid w:val="00264778"/>
    <w:rsid w:val="002648C3"/>
    <w:rsid w:val="00264E68"/>
    <w:rsid w:val="00264FFF"/>
    <w:rsid w:val="00265452"/>
    <w:rsid w:val="00265525"/>
    <w:rsid w:val="002655F4"/>
    <w:rsid w:val="00265837"/>
    <w:rsid w:val="002658E2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94"/>
    <w:rsid w:val="002700BF"/>
    <w:rsid w:val="002709BB"/>
    <w:rsid w:val="00270AE6"/>
    <w:rsid w:val="00270F3A"/>
    <w:rsid w:val="002711C9"/>
    <w:rsid w:val="0027162D"/>
    <w:rsid w:val="002719A3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1BC"/>
    <w:rsid w:val="00273469"/>
    <w:rsid w:val="00273548"/>
    <w:rsid w:val="00273751"/>
    <w:rsid w:val="00273795"/>
    <w:rsid w:val="00273BA8"/>
    <w:rsid w:val="00273E34"/>
    <w:rsid w:val="00273E4E"/>
    <w:rsid w:val="002744D2"/>
    <w:rsid w:val="002746AA"/>
    <w:rsid w:val="002747D5"/>
    <w:rsid w:val="002747DC"/>
    <w:rsid w:val="00274989"/>
    <w:rsid w:val="00274A74"/>
    <w:rsid w:val="00274E5D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969"/>
    <w:rsid w:val="00276C8B"/>
    <w:rsid w:val="00276CD1"/>
    <w:rsid w:val="00276E3C"/>
    <w:rsid w:val="002773D3"/>
    <w:rsid w:val="002774FD"/>
    <w:rsid w:val="00277603"/>
    <w:rsid w:val="002776E7"/>
    <w:rsid w:val="0027792E"/>
    <w:rsid w:val="002779A4"/>
    <w:rsid w:val="00277ACB"/>
    <w:rsid w:val="00277ADA"/>
    <w:rsid w:val="00277C07"/>
    <w:rsid w:val="00277CC8"/>
    <w:rsid w:val="00277E6D"/>
    <w:rsid w:val="0028006F"/>
    <w:rsid w:val="0028069C"/>
    <w:rsid w:val="002806C4"/>
    <w:rsid w:val="002809FF"/>
    <w:rsid w:val="00280A8E"/>
    <w:rsid w:val="00280D74"/>
    <w:rsid w:val="00280DEE"/>
    <w:rsid w:val="00280F5F"/>
    <w:rsid w:val="00280FF6"/>
    <w:rsid w:val="00281026"/>
    <w:rsid w:val="002811BA"/>
    <w:rsid w:val="0028122C"/>
    <w:rsid w:val="00281273"/>
    <w:rsid w:val="002812AC"/>
    <w:rsid w:val="002812CE"/>
    <w:rsid w:val="00281940"/>
    <w:rsid w:val="002819B3"/>
    <w:rsid w:val="002819D8"/>
    <w:rsid w:val="00281A2D"/>
    <w:rsid w:val="00281BE0"/>
    <w:rsid w:val="00282240"/>
    <w:rsid w:val="002822EA"/>
    <w:rsid w:val="00282760"/>
    <w:rsid w:val="00282860"/>
    <w:rsid w:val="00282A90"/>
    <w:rsid w:val="00282B33"/>
    <w:rsid w:val="00282E7A"/>
    <w:rsid w:val="002831F6"/>
    <w:rsid w:val="00283248"/>
    <w:rsid w:val="0028353C"/>
    <w:rsid w:val="002835B2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4914"/>
    <w:rsid w:val="0028554E"/>
    <w:rsid w:val="00285AAD"/>
    <w:rsid w:val="00285B36"/>
    <w:rsid w:val="00285DDE"/>
    <w:rsid w:val="00286300"/>
    <w:rsid w:val="002864D7"/>
    <w:rsid w:val="002865E9"/>
    <w:rsid w:val="00286939"/>
    <w:rsid w:val="002869B5"/>
    <w:rsid w:val="00286B3F"/>
    <w:rsid w:val="00286CE1"/>
    <w:rsid w:val="00286DD0"/>
    <w:rsid w:val="00287081"/>
    <w:rsid w:val="002870B9"/>
    <w:rsid w:val="002871AF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1B"/>
    <w:rsid w:val="002904A5"/>
    <w:rsid w:val="0029089F"/>
    <w:rsid w:val="00290EC9"/>
    <w:rsid w:val="00290F95"/>
    <w:rsid w:val="00291042"/>
    <w:rsid w:val="002910A8"/>
    <w:rsid w:val="002914B5"/>
    <w:rsid w:val="002916D1"/>
    <w:rsid w:val="0029178D"/>
    <w:rsid w:val="002918D3"/>
    <w:rsid w:val="0029198F"/>
    <w:rsid w:val="00291B06"/>
    <w:rsid w:val="00291C4C"/>
    <w:rsid w:val="00291CB2"/>
    <w:rsid w:val="00291F01"/>
    <w:rsid w:val="00292060"/>
    <w:rsid w:val="002920CF"/>
    <w:rsid w:val="002920E8"/>
    <w:rsid w:val="0029233C"/>
    <w:rsid w:val="0029238C"/>
    <w:rsid w:val="002927E8"/>
    <w:rsid w:val="002927FB"/>
    <w:rsid w:val="002929A9"/>
    <w:rsid w:val="00292AC5"/>
    <w:rsid w:val="00292AF1"/>
    <w:rsid w:val="00292C21"/>
    <w:rsid w:val="00292D54"/>
    <w:rsid w:val="00292F1D"/>
    <w:rsid w:val="0029319C"/>
    <w:rsid w:val="00293223"/>
    <w:rsid w:val="00293580"/>
    <w:rsid w:val="00293592"/>
    <w:rsid w:val="00293878"/>
    <w:rsid w:val="00293952"/>
    <w:rsid w:val="002939AC"/>
    <w:rsid w:val="00293A10"/>
    <w:rsid w:val="00293B04"/>
    <w:rsid w:val="00293CC7"/>
    <w:rsid w:val="00293CCB"/>
    <w:rsid w:val="00293EF8"/>
    <w:rsid w:val="00293F98"/>
    <w:rsid w:val="0029400B"/>
    <w:rsid w:val="002941DF"/>
    <w:rsid w:val="002943F2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900"/>
    <w:rsid w:val="00295B59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241"/>
    <w:rsid w:val="00297328"/>
    <w:rsid w:val="0029743F"/>
    <w:rsid w:val="002976AC"/>
    <w:rsid w:val="002976EE"/>
    <w:rsid w:val="00297829"/>
    <w:rsid w:val="002978A7"/>
    <w:rsid w:val="00297A6B"/>
    <w:rsid w:val="00297B03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18B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E0C"/>
    <w:rsid w:val="002A3EFA"/>
    <w:rsid w:val="002A3FCB"/>
    <w:rsid w:val="002A42E5"/>
    <w:rsid w:val="002A445B"/>
    <w:rsid w:val="002A4649"/>
    <w:rsid w:val="002A47E9"/>
    <w:rsid w:val="002A49F8"/>
    <w:rsid w:val="002A4A2F"/>
    <w:rsid w:val="002A4D18"/>
    <w:rsid w:val="002A4D53"/>
    <w:rsid w:val="002A4D7A"/>
    <w:rsid w:val="002A4E29"/>
    <w:rsid w:val="002A511E"/>
    <w:rsid w:val="002A5222"/>
    <w:rsid w:val="002A5435"/>
    <w:rsid w:val="002A59DC"/>
    <w:rsid w:val="002A5CE5"/>
    <w:rsid w:val="002A619E"/>
    <w:rsid w:val="002A6381"/>
    <w:rsid w:val="002A644F"/>
    <w:rsid w:val="002A64CB"/>
    <w:rsid w:val="002A6734"/>
    <w:rsid w:val="002A6796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D90"/>
    <w:rsid w:val="002A7EE1"/>
    <w:rsid w:val="002B00C5"/>
    <w:rsid w:val="002B0189"/>
    <w:rsid w:val="002B0205"/>
    <w:rsid w:val="002B0592"/>
    <w:rsid w:val="002B081E"/>
    <w:rsid w:val="002B0902"/>
    <w:rsid w:val="002B0C58"/>
    <w:rsid w:val="002B0DC8"/>
    <w:rsid w:val="002B0E1A"/>
    <w:rsid w:val="002B11A6"/>
    <w:rsid w:val="002B1610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A0"/>
    <w:rsid w:val="002B26E7"/>
    <w:rsid w:val="002B2840"/>
    <w:rsid w:val="002B2A72"/>
    <w:rsid w:val="002B2AFC"/>
    <w:rsid w:val="002B2B4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72E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BDD"/>
    <w:rsid w:val="002B5DFE"/>
    <w:rsid w:val="002B61A7"/>
    <w:rsid w:val="002B64A7"/>
    <w:rsid w:val="002B6678"/>
    <w:rsid w:val="002B66C7"/>
    <w:rsid w:val="002B6850"/>
    <w:rsid w:val="002B68BF"/>
    <w:rsid w:val="002B69A0"/>
    <w:rsid w:val="002B6ACD"/>
    <w:rsid w:val="002B6CE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177A"/>
    <w:rsid w:val="002C17E2"/>
    <w:rsid w:val="002C2168"/>
    <w:rsid w:val="002C2244"/>
    <w:rsid w:val="002C24E3"/>
    <w:rsid w:val="002C268B"/>
    <w:rsid w:val="002C2878"/>
    <w:rsid w:val="002C28FD"/>
    <w:rsid w:val="002C2A0C"/>
    <w:rsid w:val="002C2B21"/>
    <w:rsid w:val="002C2C76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CD9"/>
    <w:rsid w:val="002C4D2A"/>
    <w:rsid w:val="002C4D92"/>
    <w:rsid w:val="002C4DBE"/>
    <w:rsid w:val="002C4E85"/>
    <w:rsid w:val="002C5092"/>
    <w:rsid w:val="002C5547"/>
    <w:rsid w:val="002C56E6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BBD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92F"/>
    <w:rsid w:val="002C7AB2"/>
    <w:rsid w:val="002C7AB8"/>
    <w:rsid w:val="002C7B81"/>
    <w:rsid w:val="002C7D6F"/>
    <w:rsid w:val="002C7EF9"/>
    <w:rsid w:val="002D0289"/>
    <w:rsid w:val="002D05D2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966"/>
    <w:rsid w:val="002D1B0C"/>
    <w:rsid w:val="002D1D0A"/>
    <w:rsid w:val="002D1D24"/>
    <w:rsid w:val="002D1D98"/>
    <w:rsid w:val="002D1DB3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AAC"/>
    <w:rsid w:val="002D2B6B"/>
    <w:rsid w:val="002D2C6A"/>
    <w:rsid w:val="002D2F73"/>
    <w:rsid w:val="002D30BA"/>
    <w:rsid w:val="002D34CF"/>
    <w:rsid w:val="002D3738"/>
    <w:rsid w:val="002D3817"/>
    <w:rsid w:val="002D3C10"/>
    <w:rsid w:val="002D3F70"/>
    <w:rsid w:val="002D42FD"/>
    <w:rsid w:val="002D44E2"/>
    <w:rsid w:val="002D4679"/>
    <w:rsid w:val="002D48A7"/>
    <w:rsid w:val="002D4906"/>
    <w:rsid w:val="002D491B"/>
    <w:rsid w:val="002D49F6"/>
    <w:rsid w:val="002D4A28"/>
    <w:rsid w:val="002D4C78"/>
    <w:rsid w:val="002D4D1E"/>
    <w:rsid w:val="002D4E27"/>
    <w:rsid w:val="002D5068"/>
    <w:rsid w:val="002D52CA"/>
    <w:rsid w:val="002D52DB"/>
    <w:rsid w:val="002D544F"/>
    <w:rsid w:val="002D54B6"/>
    <w:rsid w:val="002D560A"/>
    <w:rsid w:val="002D5665"/>
    <w:rsid w:val="002D5AAD"/>
    <w:rsid w:val="002D5BFA"/>
    <w:rsid w:val="002D5CF8"/>
    <w:rsid w:val="002D5DBA"/>
    <w:rsid w:val="002D5FFF"/>
    <w:rsid w:val="002D6051"/>
    <w:rsid w:val="002D6251"/>
    <w:rsid w:val="002D6294"/>
    <w:rsid w:val="002D639B"/>
    <w:rsid w:val="002D642B"/>
    <w:rsid w:val="002D64DF"/>
    <w:rsid w:val="002D6751"/>
    <w:rsid w:val="002D694D"/>
    <w:rsid w:val="002D6974"/>
    <w:rsid w:val="002D6BA0"/>
    <w:rsid w:val="002D6CC8"/>
    <w:rsid w:val="002D6DF1"/>
    <w:rsid w:val="002D6F99"/>
    <w:rsid w:val="002D7180"/>
    <w:rsid w:val="002D75D8"/>
    <w:rsid w:val="002D7942"/>
    <w:rsid w:val="002D7956"/>
    <w:rsid w:val="002D7B06"/>
    <w:rsid w:val="002D7B88"/>
    <w:rsid w:val="002E04F6"/>
    <w:rsid w:val="002E05E6"/>
    <w:rsid w:val="002E0797"/>
    <w:rsid w:val="002E0975"/>
    <w:rsid w:val="002E0B55"/>
    <w:rsid w:val="002E0C93"/>
    <w:rsid w:val="002E0CFE"/>
    <w:rsid w:val="002E0E61"/>
    <w:rsid w:val="002E0E6C"/>
    <w:rsid w:val="002E0F75"/>
    <w:rsid w:val="002E10D2"/>
    <w:rsid w:val="002E10E2"/>
    <w:rsid w:val="002E12ED"/>
    <w:rsid w:val="002E166B"/>
    <w:rsid w:val="002E1AAA"/>
    <w:rsid w:val="002E1C76"/>
    <w:rsid w:val="002E1D05"/>
    <w:rsid w:val="002E1F4C"/>
    <w:rsid w:val="002E20A9"/>
    <w:rsid w:val="002E2301"/>
    <w:rsid w:val="002E2407"/>
    <w:rsid w:val="002E24CC"/>
    <w:rsid w:val="002E2544"/>
    <w:rsid w:val="002E26AD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10A"/>
    <w:rsid w:val="002E3127"/>
    <w:rsid w:val="002E3278"/>
    <w:rsid w:val="002E3329"/>
    <w:rsid w:val="002E33DF"/>
    <w:rsid w:val="002E34A7"/>
    <w:rsid w:val="002E36C4"/>
    <w:rsid w:val="002E37D3"/>
    <w:rsid w:val="002E3943"/>
    <w:rsid w:val="002E3B6B"/>
    <w:rsid w:val="002E3CF2"/>
    <w:rsid w:val="002E4150"/>
    <w:rsid w:val="002E41A6"/>
    <w:rsid w:val="002E41C9"/>
    <w:rsid w:val="002E42F8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5"/>
    <w:rsid w:val="002E5ACB"/>
    <w:rsid w:val="002E604E"/>
    <w:rsid w:val="002E642B"/>
    <w:rsid w:val="002E65CD"/>
    <w:rsid w:val="002E672B"/>
    <w:rsid w:val="002E67CF"/>
    <w:rsid w:val="002E729A"/>
    <w:rsid w:val="002E73E0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0EDD"/>
    <w:rsid w:val="002F10A3"/>
    <w:rsid w:val="002F12E0"/>
    <w:rsid w:val="002F1CD1"/>
    <w:rsid w:val="002F1F25"/>
    <w:rsid w:val="002F1F5C"/>
    <w:rsid w:val="002F2253"/>
    <w:rsid w:val="002F2394"/>
    <w:rsid w:val="002F282A"/>
    <w:rsid w:val="002F2847"/>
    <w:rsid w:val="002F286D"/>
    <w:rsid w:val="002F2E54"/>
    <w:rsid w:val="002F3085"/>
    <w:rsid w:val="002F30C1"/>
    <w:rsid w:val="002F318A"/>
    <w:rsid w:val="002F31A4"/>
    <w:rsid w:val="002F3303"/>
    <w:rsid w:val="002F34AF"/>
    <w:rsid w:val="002F3675"/>
    <w:rsid w:val="002F39AA"/>
    <w:rsid w:val="002F3CAB"/>
    <w:rsid w:val="002F3E64"/>
    <w:rsid w:val="002F4192"/>
    <w:rsid w:val="002F4214"/>
    <w:rsid w:val="002F4256"/>
    <w:rsid w:val="002F4304"/>
    <w:rsid w:val="002F4376"/>
    <w:rsid w:val="002F4567"/>
    <w:rsid w:val="002F4587"/>
    <w:rsid w:val="002F45FC"/>
    <w:rsid w:val="002F467C"/>
    <w:rsid w:val="002F4792"/>
    <w:rsid w:val="002F47DE"/>
    <w:rsid w:val="002F4845"/>
    <w:rsid w:val="002F4984"/>
    <w:rsid w:val="002F4A3E"/>
    <w:rsid w:val="002F4C41"/>
    <w:rsid w:val="002F5001"/>
    <w:rsid w:val="002F5033"/>
    <w:rsid w:val="002F5040"/>
    <w:rsid w:val="002F519A"/>
    <w:rsid w:val="002F53C8"/>
    <w:rsid w:val="002F560C"/>
    <w:rsid w:val="002F575F"/>
    <w:rsid w:val="002F588D"/>
    <w:rsid w:val="002F5B4C"/>
    <w:rsid w:val="002F5B55"/>
    <w:rsid w:val="002F5C7A"/>
    <w:rsid w:val="002F6053"/>
    <w:rsid w:val="002F60E2"/>
    <w:rsid w:val="002F64F8"/>
    <w:rsid w:val="002F6560"/>
    <w:rsid w:val="002F6942"/>
    <w:rsid w:val="002F6A2F"/>
    <w:rsid w:val="002F6AE8"/>
    <w:rsid w:val="002F6E2F"/>
    <w:rsid w:val="002F6FFA"/>
    <w:rsid w:val="002F724A"/>
    <w:rsid w:val="002F72B4"/>
    <w:rsid w:val="002F7405"/>
    <w:rsid w:val="002F75AF"/>
    <w:rsid w:val="002F7695"/>
    <w:rsid w:val="002F77D0"/>
    <w:rsid w:val="002F780F"/>
    <w:rsid w:val="002F799A"/>
    <w:rsid w:val="002F7A04"/>
    <w:rsid w:val="002F7ACC"/>
    <w:rsid w:val="002F7C00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DA9"/>
    <w:rsid w:val="00300F1B"/>
    <w:rsid w:val="0030103A"/>
    <w:rsid w:val="00301214"/>
    <w:rsid w:val="003012AE"/>
    <w:rsid w:val="003014A2"/>
    <w:rsid w:val="00301C4A"/>
    <w:rsid w:val="00301C8C"/>
    <w:rsid w:val="00301D00"/>
    <w:rsid w:val="00301D33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3D4"/>
    <w:rsid w:val="00303B92"/>
    <w:rsid w:val="00303EB9"/>
    <w:rsid w:val="00303F20"/>
    <w:rsid w:val="003040F0"/>
    <w:rsid w:val="00304119"/>
    <w:rsid w:val="00304511"/>
    <w:rsid w:val="00304677"/>
    <w:rsid w:val="003049D2"/>
    <w:rsid w:val="00304A99"/>
    <w:rsid w:val="00304C05"/>
    <w:rsid w:val="00304CC4"/>
    <w:rsid w:val="00304E4C"/>
    <w:rsid w:val="00304F23"/>
    <w:rsid w:val="00304F72"/>
    <w:rsid w:val="00304F99"/>
    <w:rsid w:val="00305033"/>
    <w:rsid w:val="00305254"/>
    <w:rsid w:val="003053CC"/>
    <w:rsid w:val="00305513"/>
    <w:rsid w:val="0030551B"/>
    <w:rsid w:val="003057D6"/>
    <w:rsid w:val="003058A6"/>
    <w:rsid w:val="003058D6"/>
    <w:rsid w:val="0030594E"/>
    <w:rsid w:val="00305961"/>
    <w:rsid w:val="00305A08"/>
    <w:rsid w:val="00305D97"/>
    <w:rsid w:val="00305F10"/>
    <w:rsid w:val="003060F4"/>
    <w:rsid w:val="003062C4"/>
    <w:rsid w:val="0030647F"/>
    <w:rsid w:val="00306572"/>
    <w:rsid w:val="00306933"/>
    <w:rsid w:val="00306AE5"/>
    <w:rsid w:val="00306CFA"/>
    <w:rsid w:val="003073C2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8AB"/>
    <w:rsid w:val="00310C96"/>
    <w:rsid w:val="00310DA2"/>
    <w:rsid w:val="00310F35"/>
    <w:rsid w:val="00310FB5"/>
    <w:rsid w:val="003112E2"/>
    <w:rsid w:val="0031143E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19D"/>
    <w:rsid w:val="003122E4"/>
    <w:rsid w:val="0031234D"/>
    <w:rsid w:val="00312423"/>
    <w:rsid w:val="003124DD"/>
    <w:rsid w:val="00312694"/>
    <w:rsid w:val="00312849"/>
    <w:rsid w:val="00312C0A"/>
    <w:rsid w:val="00312D93"/>
    <w:rsid w:val="00312DAD"/>
    <w:rsid w:val="00312FC3"/>
    <w:rsid w:val="00313015"/>
    <w:rsid w:val="003130A1"/>
    <w:rsid w:val="0031347C"/>
    <w:rsid w:val="003134D4"/>
    <w:rsid w:val="003137E3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73"/>
    <w:rsid w:val="00314EC0"/>
    <w:rsid w:val="00314EE9"/>
    <w:rsid w:val="00315606"/>
    <w:rsid w:val="00315998"/>
    <w:rsid w:val="00315D43"/>
    <w:rsid w:val="00315DB8"/>
    <w:rsid w:val="00315F48"/>
    <w:rsid w:val="00316146"/>
    <w:rsid w:val="0031614D"/>
    <w:rsid w:val="0031619B"/>
    <w:rsid w:val="00316564"/>
    <w:rsid w:val="0031664C"/>
    <w:rsid w:val="003166C5"/>
    <w:rsid w:val="00316A69"/>
    <w:rsid w:val="00316C6D"/>
    <w:rsid w:val="00316E96"/>
    <w:rsid w:val="0031712A"/>
    <w:rsid w:val="00317552"/>
    <w:rsid w:val="00317668"/>
    <w:rsid w:val="00317A48"/>
    <w:rsid w:val="00317B13"/>
    <w:rsid w:val="00317D69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2C5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74B"/>
    <w:rsid w:val="00322A92"/>
    <w:rsid w:val="00322AAE"/>
    <w:rsid w:val="00322B37"/>
    <w:rsid w:val="00322E0F"/>
    <w:rsid w:val="00322E15"/>
    <w:rsid w:val="00322E54"/>
    <w:rsid w:val="00322FCA"/>
    <w:rsid w:val="003230AE"/>
    <w:rsid w:val="00323115"/>
    <w:rsid w:val="0032323D"/>
    <w:rsid w:val="003232A6"/>
    <w:rsid w:val="0032332A"/>
    <w:rsid w:val="00323344"/>
    <w:rsid w:val="0032338A"/>
    <w:rsid w:val="003233D3"/>
    <w:rsid w:val="003234D0"/>
    <w:rsid w:val="003234E1"/>
    <w:rsid w:val="00323537"/>
    <w:rsid w:val="00323853"/>
    <w:rsid w:val="003238D1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ADE"/>
    <w:rsid w:val="00324B24"/>
    <w:rsid w:val="00324C4C"/>
    <w:rsid w:val="00324FE1"/>
    <w:rsid w:val="003250AE"/>
    <w:rsid w:val="003251D1"/>
    <w:rsid w:val="0032523D"/>
    <w:rsid w:val="003254EB"/>
    <w:rsid w:val="00325757"/>
    <w:rsid w:val="003258E5"/>
    <w:rsid w:val="003259C6"/>
    <w:rsid w:val="00325A5D"/>
    <w:rsid w:val="00325C4E"/>
    <w:rsid w:val="00325C52"/>
    <w:rsid w:val="00325D1E"/>
    <w:rsid w:val="0032606D"/>
    <w:rsid w:val="003260D0"/>
    <w:rsid w:val="00326345"/>
    <w:rsid w:val="003263C1"/>
    <w:rsid w:val="00326567"/>
    <w:rsid w:val="0032679C"/>
    <w:rsid w:val="003267E1"/>
    <w:rsid w:val="00326A84"/>
    <w:rsid w:val="00326B4D"/>
    <w:rsid w:val="00326DF5"/>
    <w:rsid w:val="00326EEF"/>
    <w:rsid w:val="00326F51"/>
    <w:rsid w:val="0032714B"/>
    <w:rsid w:val="003271F2"/>
    <w:rsid w:val="003274B0"/>
    <w:rsid w:val="0032782B"/>
    <w:rsid w:val="003278F3"/>
    <w:rsid w:val="003278F8"/>
    <w:rsid w:val="003279E0"/>
    <w:rsid w:val="00327D78"/>
    <w:rsid w:val="003300F5"/>
    <w:rsid w:val="003303B5"/>
    <w:rsid w:val="00330584"/>
    <w:rsid w:val="00330605"/>
    <w:rsid w:val="003306BB"/>
    <w:rsid w:val="003307F8"/>
    <w:rsid w:val="003308C7"/>
    <w:rsid w:val="00330956"/>
    <w:rsid w:val="00330BC1"/>
    <w:rsid w:val="00331001"/>
    <w:rsid w:val="00331011"/>
    <w:rsid w:val="003310A7"/>
    <w:rsid w:val="003312A9"/>
    <w:rsid w:val="00331434"/>
    <w:rsid w:val="00331686"/>
    <w:rsid w:val="00331834"/>
    <w:rsid w:val="00331B61"/>
    <w:rsid w:val="00331C21"/>
    <w:rsid w:val="003321B6"/>
    <w:rsid w:val="0033248E"/>
    <w:rsid w:val="00332496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67D"/>
    <w:rsid w:val="0033384E"/>
    <w:rsid w:val="0033386E"/>
    <w:rsid w:val="00333B04"/>
    <w:rsid w:val="00333C22"/>
    <w:rsid w:val="00333D08"/>
    <w:rsid w:val="00333D0D"/>
    <w:rsid w:val="00333D40"/>
    <w:rsid w:val="00333D6C"/>
    <w:rsid w:val="00334065"/>
    <w:rsid w:val="00334200"/>
    <w:rsid w:val="00334502"/>
    <w:rsid w:val="00334518"/>
    <w:rsid w:val="00334576"/>
    <w:rsid w:val="003346D5"/>
    <w:rsid w:val="00334D81"/>
    <w:rsid w:val="0033510C"/>
    <w:rsid w:val="0033533D"/>
    <w:rsid w:val="00335756"/>
    <w:rsid w:val="003364A1"/>
    <w:rsid w:val="003364AE"/>
    <w:rsid w:val="00336990"/>
    <w:rsid w:val="00336C51"/>
    <w:rsid w:val="00336CE8"/>
    <w:rsid w:val="00337031"/>
    <w:rsid w:val="00337209"/>
    <w:rsid w:val="003373D1"/>
    <w:rsid w:val="0033755B"/>
    <w:rsid w:val="003376EF"/>
    <w:rsid w:val="00337818"/>
    <w:rsid w:val="00337BD6"/>
    <w:rsid w:val="00337C05"/>
    <w:rsid w:val="00337D63"/>
    <w:rsid w:val="00337E54"/>
    <w:rsid w:val="00337FA2"/>
    <w:rsid w:val="00337FBB"/>
    <w:rsid w:val="0034007B"/>
    <w:rsid w:val="003400DB"/>
    <w:rsid w:val="00340288"/>
    <w:rsid w:val="003403FC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723"/>
    <w:rsid w:val="00341985"/>
    <w:rsid w:val="00341AB5"/>
    <w:rsid w:val="00341BE4"/>
    <w:rsid w:val="00341FBD"/>
    <w:rsid w:val="0034203E"/>
    <w:rsid w:val="003420C0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1FB"/>
    <w:rsid w:val="003434E2"/>
    <w:rsid w:val="0034357A"/>
    <w:rsid w:val="00343915"/>
    <w:rsid w:val="00343AAE"/>
    <w:rsid w:val="00343C39"/>
    <w:rsid w:val="00343CDD"/>
    <w:rsid w:val="00343F9F"/>
    <w:rsid w:val="003442BB"/>
    <w:rsid w:val="0034431D"/>
    <w:rsid w:val="003443FC"/>
    <w:rsid w:val="00344735"/>
    <w:rsid w:val="00344770"/>
    <w:rsid w:val="003449F2"/>
    <w:rsid w:val="00344A2F"/>
    <w:rsid w:val="00344C55"/>
    <w:rsid w:val="00344D8D"/>
    <w:rsid w:val="00344D96"/>
    <w:rsid w:val="00344DB7"/>
    <w:rsid w:val="003450EE"/>
    <w:rsid w:val="003450FD"/>
    <w:rsid w:val="00345249"/>
    <w:rsid w:val="0034574A"/>
    <w:rsid w:val="00345E74"/>
    <w:rsid w:val="00346176"/>
    <w:rsid w:val="003461CE"/>
    <w:rsid w:val="0034679F"/>
    <w:rsid w:val="003469DF"/>
    <w:rsid w:val="00346DB0"/>
    <w:rsid w:val="00346E1B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192"/>
    <w:rsid w:val="00350424"/>
    <w:rsid w:val="00350425"/>
    <w:rsid w:val="003506E8"/>
    <w:rsid w:val="00350901"/>
    <w:rsid w:val="00350942"/>
    <w:rsid w:val="00350A74"/>
    <w:rsid w:val="00350D3F"/>
    <w:rsid w:val="00350F83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B7E"/>
    <w:rsid w:val="00351C09"/>
    <w:rsid w:val="00351D08"/>
    <w:rsid w:val="00351D69"/>
    <w:rsid w:val="00351EE7"/>
    <w:rsid w:val="00351FD7"/>
    <w:rsid w:val="0035216A"/>
    <w:rsid w:val="003522C5"/>
    <w:rsid w:val="00352598"/>
    <w:rsid w:val="003526D9"/>
    <w:rsid w:val="00352732"/>
    <w:rsid w:val="003529BD"/>
    <w:rsid w:val="00352A45"/>
    <w:rsid w:val="00352E60"/>
    <w:rsid w:val="00352EB8"/>
    <w:rsid w:val="0035310D"/>
    <w:rsid w:val="00353261"/>
    <w:rsid w:val="00353351"/>
    <w:rsid w:val="003534B3"/>
    <w:rsid w:val="00353542"/>
    <w:rsid w:val="0035376F"/>
    <w:rsid w:val="00353871"/>
    <w:rsid w:val="003538A2"/>
    <w:rsid w:val="0035393E"/>
    <w:rsid w:val="003539EF"/>
    <w:rsid w:val="003539F8"/>
    <w:rsid w:val="00353D2B"/>
    <w:rsid w:val="00354066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5B49"/>
    <w:rsid w:val="0035626B"/>
    <w:rsid w:val="003562C4"/>
    <w:rsid w:val="00356380"/>
    <w:rsid w:val="00356848"/>
    <w:rsid w:val="00356A1C"/>
    <w:rsid w:val="00356A46"/>
    <w:rsid w:val="00356A7E"/>
    <w:rsid w:val="00356B8F"/>
    <w:rsid w:val="00356DD2"/>
    <w:rsid w:val="003578FB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878"/>
    <w:rsid w:val="00362897"/>
    <w:rsid w:val="00362974"/>
    <w:rsid w:val="00362996"/>
    <w:rsid w:val="00362BDA"/>
    <w:rsid w:val="00362F0C"/>
    <w:rsid w:val="00363118"/>
    <w:rsid w:val="003632B9"/>
    <w:rsid w:val="00363559"/>
    <w:rsid w:val="003635D4"/>
    <w:rsid w:val="0036364D"/>
    <w:rsid w:val="00363895"/>
    <w:rsid w:val="00363C49"/>
    <w:rsid w:val="00363CF0"/>
    <w:rsid w:val="00363F87"/>
    <w:rsid w:val="00364127"/>
    <w:rsid w:val="00364268"/>
    <w:rsid w:val="0036456C"/>
    <w:rsid w:val="00364739"/>
    <w:rsid w:val="0036479C"/>
    <w:rsid w:val="00364959"/>
    <w:rsid w:val="00364ACB"/>
    <w:rsid w:val="00364C14"/>
    <w:rsid w:val="00364ED8"/>
    <w:rsid w:val="00365292"/>
    <w:rsid w:val="003658AB"/>
    <w:rsid w:val="00365A5D"/>
    <w:rsid w:val="00365B13"/>
    <w:rsid w:val="00365DCC"/>
    <w:rsid w:val="00366384"/>
    <w:rsid w:val="003664B1"/>
    <w:rsid w:val="00366609"/>
    <w:rsid w:val="003667E5"/>
    <w:rsid w:val="0036685B"/>
    <w:rsid w:val="00366C6A"/>
    <w:rsid w:val="00366CF3"/>
    <w:rsid w:val="00366DAB"/>
    <w:rsid w:val="0036702D"/>
    <w:rsid w:val="003671A2"/>
    <w:rsid w:val="00367A55"/>
    <w:rsid w:val="00367DFD"/>
    <w:rsid w:val="0037057D"/>
    <w:rsid w:val="00370776"/>
    <w:rsid w:val="00370987"/>
    <w:rsid w:val="00370AE9"/>
    <w:rsid w:val="00370B7D"/>
    <w:rsid w:val="00370D00"/>
    <w:rsid w:val="00370DF5"/>
    <w:rsid w:val="00370FC2"/>
    <w:rsid w:val="00371132"/>
    <w:rsid w:val="0037117F"/>
    <w:rsid w:val="003717EC"/>
    <w:rsid w:val="0037183B"/>
    <w:rsid w:val="00371CFA"/>
    <w:rsid w:val="00371D13"/>
    <w:rsid w:val="003729E9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1A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0FB"/>
    <w:rsid w:val="00375138"/>
    <w:rsid w:val="0037521E"/>
    <w:rsid w:val="00375364"/>
    <w:rsid w:val="003753E1"/>
    <w:rsid w:val="00375D1D"/>
    <w:rsid w:val="00375E62"/>
    <w:rsid w:val="00375FC0"/>
    <w:rsid w:val="003760AA"/>
    <w:rsid w:val="0037625F"/>
    <w:rsid w:val="00376567"/>
    <w:rsid w:val="00376A77"/>
    <w:rsid w:val="00376AD1"/>
    <w:rsid w:val="00376D45"/>
    <w:rsid w:val="00376E3A"/>
    <w:rsid w:val="0037702C"/>
    <w:rsid w:val="003770F0"/>
    <w:rsid w:val="00377117"/>
    <w:rsid w:val="00377419"/>
    <w:rsid w:val="00377457"/>
    <w:rsid w:val="003774DC"/>
    <w:rsid w:val="0037756F"/>
    <w:rsid w:val="0037759C"/>
    <w:rsid w:val="00377617"/>
    <w:rsid w:val="00377A77"/>
    <w:rsid w:val="00377A9F"/>
    <w:rsid w:val="00377CC7"/>
    <w:rsid w:val="0038020B"/>
    <w:rsid w:val="003802CF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49F"/>
    <w:rsid w:val="003814B2"/>
    <w:rsid w:val="00381568"/>
    <w:rsid w:val="00381637"/>
    <w:rsid w:val="003819B9"/>
    <w:rsid w:val="00381A05"/>
    <w:rsid w:val="00381A5F"/>
    <w:rsid w:val="00381B1A"/>
    <w:rsid w:val="00381CF6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6DD"/>
    <w:rsid w:val="00384832"/>
    <w:rsid w:val="00384C76"/>
    <w:rsid w:val="00384E2F"/>
    <w:rsid w:val="003852D2"/>
    <w:rsid w:val="0038580F"/>
    <w:rsid w:val="00385A99"/>
    <w:rsid w:val="00385D6E"/>
    <w:rsid w:val="00385F92"/>
    <w:rsid w:val="00385FA0"/>
    <w:rsid w:val="00386065"/>
    <w:rsid w:val="003868EA"/>
    <w:rsid w:val="003869BF"/>
    <w:rsid w:val="00386BAF"/>
    <w:rsid w:val="00386CC9"/>
    <w:rsid w:val="0038701F"/>
    <w:rsid w:val="00387249"/>
    <w:rsid w:val="003872F5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64F"/>
    <w:rsid w:val="003909FD"/>
    <w:rsid w:val="00390A31"/>
    <w:rsid w:val="00390BC6"/>
    <w:rsid w:val="00390E93"/>
    <w:rsid w:val="00391459"/>
    <w:rsid w:val="0039154F"/>
    <w:rsid w:val="0039159F"/>
    <w:rsid w:val="0039180E"/>
    <w:rsid w:val="0039194F"/>
    <w:rsid w:val="003919AA"/>
    <w:rsid w:val="00391B84"/>
    <w:rsid w:val="00391BAA"/>
    <w:rsid w:val="00391D76"/>
    <w:rsid w:val="00391E6A"/>
    <w:rsid w:val="00391EB2"/>
    <w:rsid w:val="00391FA3"/>
    <w:rsid w:val="003922C9"/>
    <w:rsid w:val="003923CC"/>
    <w:rsid w:val="0039261E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E28"/>
    <w:rsid w:val="00393F38"/>
    <w:rsid w:val="00393FCC"/>
    <w:rsid w:val="0039407B"/>
    <w:rsid w:val="003945B3"/>
    <w:rsid w:val="00394677"/>
    <w:rsid w:val="00394726"/>
    <w:rsid w:val="003947FF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52"/>
    <w:rsid w:val="003968DA"/>
    <w:rsid w:val="0039697C"/>
    <w:rsid w:val="00396C7F"/>
    <w:rsid w:val="00396D58"/>
    <w:rsid w:val="00396F65"/>
    <w:rsid w:val="003974D1"/>
    <w:rsid w:val="00397720"/>
    <w:rsid w:val="003978D2"/>
    <w:rsid w:val="003979F8"/>
    <w:rsid w:val="00397D06"/>
    <w:rsid w:val="00397E15"/>
    <w:rsid w:val="00397F91"/>
    <w:rsid w:val="00397FDB"/>
    <w:rsid w:val="003A017E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88C"/>
    <w:rsid w:val="003A39B1"/>
    <w:rsid w:val="003A3E14"/>
    <w:rsid w:val="003A3EA9"/>
    <w:rsid w:val="003A4080"/>
    <w:rsid w:val="003A4232"/>
    <w:rsid w:val="003A4249"/>
    <w:rsid w:val="003A442E"/>
    <w:rsid w:val="003A4484"/>
    <w:rsid w:val="003A4585"/>
    <w:rsid w:val="003A4AD9"/>
    <w:rsid w:val="003A4B2B"/>
    <w:rsid w:val="003A4DF3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09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6D"/>
    <w:rsid w:val="003A78B6"/>
    <w:rsid w:val="003A7A9D"/>
    <w:rsid w:val="003A7E7C"/>
    <w:rsid w:val="003B0144"/>
    <w:rsid w:val="003B02D6"/>
    <w:rsid w:val="003B037A"/>
    <w:rsid w:val="003B0497"/>
    <w:rsid w:val="003B08B9"/>
    <w:rsid w:val="003B0A7F"/>
    <w:rsid w:val="003B0A8D"/>
    <w:rsid w:val="003B0BDC"/>
    <w:rsid w:val="003B0C26"/>
    <w:rsid w:val="003B0D6F"/>
    <w:rsid w:val="003B0D7B"/>
    <w:rsid w:val="003B0E6C"/>
    <w:rsid w:val="003B0EB3"/>
    <w:rsid w:val="003B0EBA"/>
    <w:rsid w:val="003B0F6D"/>
    <w:rsid w:val="003B1204"/>
    <w:rsid w:val="003B12BB"/>
    <w:rsid w:val="003B15D0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461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7FD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7A3"/>
    <w:rsid w:val="003B490D"/>
    <w:rsid w:val="003B4A65"/>
    <w:rsid w:val="003B4D7F"/>
    <w:rsid w:val="003B4E8C"/>
    <w:rsid w:val="003B51AB"/>
    <w:rsid w:val="003B5540"/>
    <w:rsid w:val="003B562E"/>
    <w:rsid w:val="003B56E8"/>
    <w:rsid w:val="003B571F"/>
    <w:rsid w:val="003B5D0E"/>
    <w:rsid w:val="003B5DA9"/>
    <w:rsid w:val="003B5DAF"/>
    <w:rsid w:val="003B5DF9"/>
    <w:rsid w:val="003B5E17"/>
    <w:rsid w:val="003B5F84"/>
    <w:rsid w:val="003B62AD"/>
    <w:rsid w:val="003B6306"/>
    <w:rsid w:val="003B65C3"/>
    <w:rsid w:val="003B675A"/>
    <w:rsid w:val="003B678E"/>
    <w:rsid w:val="003B690A"/>
    <w:rsid w:val="003B6BCD"/>
    <w:rsid w:val="003B6CED"/>
    <w:rsid w:val="003B6FA6"/>
    <w:rsid w:val="003B712A"/>
    <w:rsid w:val="003B72D0"/>
    <w:rsid w:val="003B744F"/>
    <w:rsid w:val="003B747E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23C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1C8"/>
    <w:rsid w:val="003C2570"/>
    <w:rsid w:val="003C3137"/>
    <w:rsid w:val="003C32B7"/>
    <w:rsid w:val="003C3496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4E37"/>
    <w:rsid w:val="003C4F47"/>
    <w:rsid w:val="003C5080"/>
    <w:rsid w:val="003C50B0"/>
    <w:rsid w:val="003C51EB"/>
    <w:rsid w:val="003C5333"/>
    <w:rsid w:val="003C57EC"/>
    <w:rsid w:val="003C581D"/>
    <w:rsid w:val="003C5974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EE2"/>
    <w:rsid w:val="003C6FB3"/>
    <w:rsid w:val="003C6FF5"/>
    <w:rsid w:val="003C724A"/>
    <w:rsid w:val="003C77C7"/>
    <w:rsid w:val="003C782E"/>
    <w:rsid w:val="003C7835"/>
    <w:rsid w:val="003C7B44"/>
    <w:rsid w:val="003C7F03"/>
    <w:rsid w:val="003D006C"/>
    <w:rsid w:val="003D00C2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0C7"/>
    <w:rsid w:val="003D1219"/>
    <w:rsid w:val="003D1465"/>
    <w:rsid w:val="003D14BF"/>
    <w:rsid w:val="003D1570"/>
    <w:rsid w:val="003D1642"/>
    <w:rsid w:val="003D1BFC"/>
    <w:rsid w:val="003D1C64"/>
    <w:rsid w:val="003D20EB"/>
    <w:rsid w:val="003D219B"/>
    <w:rsid w:val="003D21FA"/>
    <w:rsid w:val="003D22AE"/>
    <w:rsid w:val="003D24B7"/>
    <w:rsid w:val="003D254E"/>
    <w:rsid w:val="003D285C"/>
    <w:rsid w:val="003D28C5"/>
    <w:rsid w:val="003D2B24"/>
    <w:rsid w:val="003D2F4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5B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94A"/>
    <w:rsid w:val="003D4B8D"/>
    <w:rsid w:val="003D4C6C"/>
    <w:rsid w:val="003D4D52"/>
    <w:rsid w:val="003D4E8B"/>
    <w:rsid w:val="003D50D1"/>
    <w:rsid w:val="003D51D2"/>
    <w:rsid w:val="003D52E1"/>
    <w:rsid w:val="003D5451"/>
    <w:rsid w:val="003D548F"/>
    <w:rsid w:val="003D6455"/>
    <w:rsid w:val="003D65AC"/>
    <w:rsid w:val="003D68B3"/>
    <w:rsid w:val="003D68EA"/>
    <w:rsid w:val="003D6A28"/>
    <w:rsid w:val="003D6B4F"/>
    <w:rsid w:val="003D6F5B"/>
    <w:rsid w:val="003D74F0"/>
    <w:rsid w:val="003D756B"/>
    <w:rsid w:val="003D7653"/>
    <w:rsid w:val="003D76A2"/>
    <w:rsid w:val="003D76F2"/>
    <w:rsid w:val="003D7A5C"/>
    <w:rsid w:val="003D7D2C"/>
    <w:rsid w:val="003D7D4A"/>
    <w:rsid w:val="003D7E25"/>
    <w:rsid w:val="003E0082"/>
    <w:rsid w:val="003E0221"/>
    <w:rsid w:val="003E040F"/>
    <w:rsid w:val="003E045E"/>
    <w:rsid w:val="003E04A9"/>
    <w:rsid w:val="003E054E"/>
    <w:rsid w:val="003E07CB"/>
    <w:rsid w:val="003E0B8C"/>
    <w:rsid w:val="003E0BE5"/>
    <w:rsid w:val="003E0C6D"/>
    <w:rsid w:val="003E0D30"/>
    <w:rsid w:val="003E0E72"/>
    <w:rsid w:val="003E0E80"/>
    <w:rsid w:val="003E0EEC"/>
    <w:rsid w:val="003E0F1F"/>
    <w:rsid w:val="003E10B9"/>
    <w:rsid w:val="003E12E7"/>
    <w:rsid w:val="003E1681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4E7"/>
    <w:rsid w:val="003E4575"/>
    <w:rsid w:val="003E4577"/>
    <w:rsid w:val="003E4792"/>
    <w:rsid w:val="003E4A1F"/>
    <w:rsid w:val="003E4ABC"/>
    <w:rsid w:val="003E4BE7"/>
    <w:rsid w:val="003E4CCE"/>
    <w:rsid w:val="003E4CD1"/>
    <w:rsid w:val="003E4D96"/>
    <w:rsid w:val="003E4EAF"/>
    <w:rsid w:val="003E50F5"/>
    <w:rsid w:val="003E51D0"/>
    <w:rsid w:val="003E533E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83F"/>
    <w:rsid w:val="003E7995"/>
    <w:rsid w:val="003E7A00"/>
    <w:rsid w:val="003E7A34"/>
    <w:rsid w:val="003F00C0"/>
    <w:rsid w:val="003F0196"/>
    <w:rsid w:val="003F025F"/>
    <w:rsid w:val="003F05D4"/>
    <w:rsid w:val="003F05E2"/>
    <w:rsid w:val="003F06EF"/>
    <w:rsid w:val="003F07E3"/>
    <w:rsid w:val="003F0A1B"/>
    <w:rsid w:val="003F0A7E"/>
    <w:rsid w:val="003F0AF9"/>
    <w:rsid w:val="003F0BD9"/>
    <w:rsid w:val="003F0D3B"/>
    <w:rsid w:val="003F105D"/>
    <w:rsid w:val="003F1196"/>
    <w:rsid w:val="003F122F"/>
    <w:rsid w:val="003F13BE"/>
    <w:rsid w:val="003F14C5"/>
    <w:rsid w:val="003F15E6"/>
    <w:rsid w:val="003F15E7"/>
    <w:rsid w:val="003F168F"/>
    <w:rsid w:val="003F179D"/>
    <w:rsid w:val="003F1810"/>
    <w:rsid w:val="003F1905"/>
    <w:rsid w:val="003F1955"/>
    <w:rsid w:val="003F1989"/>
    <w:rsid w:val="003F1A97"/>
    <w:rsid w:val="003F1CF7"/>
    <w:rsid w:val="003F1DAF"/>
    <w:rsid w:val="003F1E36"/>
    <w:rsid w:val="003F212B"/>
    <w:rsid w:val="003F2175"/>
    <w:rsid w:val="003F2803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971"/>
    <w:rsid w:val="003F4AF9"/>
    <w:rsid w:val="003F4B4A"/>
    <w:rsid w:val="003F4DFE"/>
    <w:rsid w:val="003F4F6E"/>
    <w:rsid w:val="003F5423"/>
    <w:rsid w:val="003F5465"/>
    <w:rsid w:val="003F54CF"/>
    <w:rsid w:val="003F5703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97"/>
    <w:rsid w:val="003F6CA9"/>
    <w:rsid w:val="003F7284"/>
    <w:rsid w:val="003F74F5"/>
    <w:rsid w:val="003F7614"/>
    <w:rsid w:val="003F7707"/>
    <w:rsid w:val="003F77C5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75"/>
    <w:rsid w:val="00402EC3"/>
    <w:rsid w:val="00403311"/>
    <w:rsid w:val="0040353F"/>
    <w:rsid w:val="004035FC"/>
    <w:rsid w:val="00403928"/>
    <w:rsid w:val="004040AD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B82"/>
    <w:rsid w:val="00405C29"/>
    <w:rsid w:val="00406244"/>
    <w:rsid w:val="004062B2"/>
    <w:rsid w:val="00406390"/>
    <w:rsid w:val="0040651D"/>
    <w:rsid w:val="0040688A"/>
    <w:rsid w:val="00406A4C"/>
    <w:rsid w:val="00406C47"/>
    <w:rsid w:val="00406D60"/>
    <w:rsid w:val="00406D82"/>
    <w:rsid w:val="00406DDC"/>
    <w:rsid w:val="0040703A"/>
    <w:rsid w:val="004071D7"/>
    <w:rsid w:val="00407288"/>
    <w:rsid w:val="0040736D"/>
    <w:rsid w:val="00407377"/>
    <w:rsid w:val="004073DA"/>
    <w:rsid w:val="004076E7"/>
    <w:rsid w:val="004078BA"/>
    <w:rsid w:val="00407A21"/>
    <w:rsid w:val="00407F15"/>
    <w:rsid w:val="00407F8B"/>
    <w:rsid w:val="0041026B"/>
    <w:rsid w:val="0041095A"/>
    <w:rsid w:val="004109F2"/>
    <w:rsid w:val="00410B67"/>
    <w:rsid w:val="00410ED5"/>
    <w:rsid w:val="00410F44"/>
    <w:rsid w:val="00410FC8"/>
    <w:rsid w:val="0041109C"/>
    <w:rsid w:val="00411333"/>
    <w:rsid w:val="00411348"/>
    <w:rsid w:val="0041140B"/>
    <w:rsid w:val="004116D2"/>
    <w:rsid w:val="00411860"/>
    <w:rsid w:val="00412378"/>
    <w:rsid w:val="004123C7"/>
    <w:rsid w:val="00412645"/>
    <w:rsid w:val="0041267D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44"/>
    <w:rsid w:val="00413B9F"/>
    <w:rsid w:val="00414397"/>
    <w:rsid w:val="00414492"/>
    <w:rsid w:val="004144CE"/>
    <w:rsid w:val="00414641"/>
    <w:rsid w:val="004147D3"/>
    <w:rsid w:val="00414946"/>
    <w:rsid w:val="00414AA8"/>
    <w:rsid w:val="00414B17"/>
    <w:rsid w:val="00414D70"/>
    <w:rsid w:val="00414E72"/>
    <w:rsid w:val="00414E8C"/>
    <w:rsid w:val="00414EA8"/>
    <w:rsid w:val="00415051"/>
    <w:rsid w:val="004155EF"/>
    <w:rsid w:val="00415B51"/>
    <w:rsid w:val="00415D1D"/>
    <w:rsid w:val="00415D31"/>
    <w:rsid w:val="00415E2A"/>
    <w:rsid w:val="00415F88"/>
    <w:rsid w:val="00415FBB"/>
    <w:rsid w:val="00416304"/>
    <w:rsid w:val="00416353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29F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97"/>
    <w:rsid w:val="004212CC"/>
    <w:rsid w:val="0042194B"/>
    <w:rsid w:val="00421975"/>
    <w:rsid w:val="00421C2E"/>
    <w:rsid w:val="00421E0F"/>
    <w:rsid w:val="00422099"/>
    <w:rsid w:val="00422182"/>
    <w:rsid w:val="00422292"/>
    <w:rsid w:val="00422354"/>
    <w:rsid w:val="0042259A"/>
    <w:rsid w:val="00422B1D"/>
    <w:rsid w:val="00422C1A"/>
    <w:rsid w:val="00422CEB"/>
    <w:rsid w:val="00422D5A"/>
    <w:rsid w:val="00422D5C"/>
    <w:rsid w:val="00422E37"/>
    <w:rsid w:val="0042311C"/>
    <w:rsid w:val="0042313B"/>
    <w:rsid w:val="00423149"/>
    <w:rsid w:val="00423175"/>
    <w:rsid w:val="00423246"/>
    <w:rsid w:val="0042341F"/>
    <w:rsid w:val="0042343D"/>
    <w:rsid w:val="004235E6"/>
    <w:rsid w:val="004235F5"/>
    <w:rsid w:val="00423790"/>
    <w:rsid w:val="004237C6"/>
    <w:rsid w:val="00423871"/>
    <w:rsid w:val="004238AD"/>
    <w:rsid w:val="004238E1"/>
    <w:rsid w:val="00423905"/>
    <w:rsid w:val="00423910"/>
    <w:rsid w:val="00423A52"/>
    <w:rsid w:val="00423BF6"/>
    <w:rsid w:val="00423FDD"/>
    <w:rsid w:val="00424283"/>
    <w:rsid w:val="0042434E"/>
    <w:rsid w:val="00424359"/>
    <w:rsid w:val="00424A21"/>
    <w:rsid w:val="00425055"/>
    <w:rsid w:val="00425114"/>
    <w:rsid w:val="004252FC"/>
    <w:rsid w:val="00425537"/>
    <w:rsid w:val="0042556E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19A"/>
    <w:rsid w:val="004271C1"/>
    <w:rsid w:val="004273A8"/>
    <w:rsid w:val="00427435"/>
    <w:rsid w:val="004277C5"/>
    <w:rsid w:val="00427A05"/>
    <w:rsid w:val="00427D05"/>
    <w:rsid w:val="00427D68"/>
    <w:rsid w:val="00427E46"/>
    <w:rsid w:val="00427F20"/>
    <w:rsid w:val="00430122"/>
    <w:rsid w:val="004301EB"/>
    <w:rsid w:val="0043027D"/>
    <w:rsid w:val="0043045C"/>
    <w:rsid w:val="0043058C"/>
    <w:rsid w:val="004306E6"/>
    <w:rsid w:val="00430713"/>
    <w:rsid w:val="004307E9"/>
    <w:rsid w:val="00430828"/>
    <w:rsid w:val="00430861"/>
    <w:rsid w:val="004309AE"/>
    <w:rsid w:val="00430BE4"/>
    <w:rsid w:val="00430CE4"/>
    <w:rsid w:val="00430D11"/>
    <w:rsid w:val="00430DDE"/>
    <w:rsid w:val="00430DE2"/>
    <w:rsid w:val="0043123E"/>
    <w:rsid w:val="0043136C"/>
    <w:rsid w:val="0043166A"/>
    <w:rsid w:val="004317CB"/>
    <w:rsid w:val="00431839"/>
    <w:rsid w:val="004318B9"/>
    <w:rsid w:val="00431C66"/>
    <w:rsid w:val="00431CBF"/>
    <w:rsid w:val="00431E84"/>
    <w:rsid w:val="00431F8C"/>
    <w:rsid w:val="00432011"/>
    <w:rsid w:val="0043213E"/>
    <w:rsid w:val="00432374"/>
    <w:rsid w:val="004328EF"/>
    <w:rsid w:val="0043296B"/>
    <w:rsid w:val="00432B48"/>
    <w:rsid w:val="00432B80"/>
    <w:rsid w:val="00432D6A"/>
    <w:rsid w:val="00432F33"/>
    <w:rsid w:val="004330D4"/>
    <w:rsid w:val="00433282"/>
    <w:rsid w:val="00433450"/>
    <w:rsid w:val="0043345E"/>
    <w:rsid w:val="004334C4"/>
    <w:rsid w:val="00433574"/>
    <w:rsid w:val="00433701"/>
    <w:rsid w:val="00433CDB"/>
    <w:rsid w:val="00433D7F"/>
    <w:rsid w:val="00433DB4"/>
    <w:rsid w:val="00434079"/>
    <w:rsid w:val="00434096"/>
    <w:rsid w:val="0043411F"/>
    <w:rsid w:val="004342EC"/>
    <w:rsid w:val="004348BB"/>
    <w:rsid w:val="00434ACF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79D"/>
    <w:rsid w:val="00436C0E"/>
    <w:rsid w:val="00436E57"/>
    <w:rsid w:val="00437148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1C9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59"/>
    <w:rsid w:val="0044206A"/>
    <w:rsid w:val="004420CE"/>
    <w:rsid w:val="004422B9"/>
    <w:rsid w:val="004427DB"/>
    <w:rsid w:val="004428E4"/>
    <w:rsid w:val="00442B71"/>
    <w:rsid w:val="00442CE5"/>
    <w:rsid w:val="00442D4C"/>
    <w:rsid w:val="00442EED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980"/>
    <w:rsid w:val="00444C23"/>
    <w:rsid w:val="00444C3C"/>
    <w:rsid w:val="00444D29"/>
    <w:rsid w:val="00444E49"/>
    <w:rsid w:val="00444EE8"/>
    <w:rsid w:val="00445244"/>
    <w:rsid w:val="00445299"/>
    <w:rsid w:val="004454F5"/>
    <w:rsid w:val="004456A1"/>
    <w:rsid w:val="00445721"/>
    <w:rsid w:val="00445802"/>
    <w:rsid w:val="00445B3D"/>
    <w:rsid w:val="00445C5E"/>
    <w:rsid w:val="00445F61"/>
    <w:rsid w:val="00446386"/>
    <w:rsid w:val="004463CC"/>
    <w:rsid w:val="00446444"/>
    <w:rsid w:val="00446455"/>
    <w:rsid w:val="004464C1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7BE"/>
    <w:rsid w:val="00447905"/>
    <w:rsid w:val="00447ADF"/>
    <w:rsid w:val="00447D4A"/>
    <w:rsid w:val="00447FCB"/>
    <w:rsid w:val="00447FF1"/>
    <w:rsid w:val="00450272"/>
    <w:rsid w:val="0045028F"/>
    <w:rsid w:val="004502CE"/>
    <w:rsid w:val="004502E9"/>
    <w:rsid w:val="004508E5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E92"/>
    <w:rsid w:val="00451F3C"/>
    <w:rsid w:val="004522BE"/>
    <w:rsid w:val="004524FD"/>
    <w:rsid w:val="00452684"/>
    <w:rsid w:val="00452708"/>
    <w:rsid w:val="004527D6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CE7"/>
    <w:rsid w:val="00453ECC"/>
    <w:rsid w:val="004540FC"/>
    <w:rsid w:val="0045416E"/>
    <w:rsid w:val="0045421A"/>
    <w:rsid w:val="004543F7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17A"/>
    <w:rsid w:val="0045652D"/>
    <w:rsid w:val="00456544"/>
    <w:rsid w:val="004567FE"/>
    <w:rsid w:val="004568E3"/>
    <w:rsid w:val="004569BA"/>
    <w:rsid w:val="00456A2B"/>
    <w:rsid w:val="00456AD4"/>
    <w:rsid w:val="00456B3E"/>
    <w:rsid w:val="00456B97"/>
    <w:rsid w:val="00456BBD"/>
    <w:rsid w:val="00456E09"/>
    <w:rsid w:val="004570C4"/>
    <w:rsid w:val="0045711C"/>
    <w:rsid w:val="0045713C"/>
    <w:rsid w:val="004575C8"/>
    <w:rsid w:val="004578DE"/>
    <w:rsid w:val="00457A88"/>
    <w:rsid w:val="00457B81"/>
    <w:rsid w:val="00457BF3"/>
    <w:rsid w:val="00457DDB"/>
    <w:rsid w:val="00457E23"/>
    <w:rsid w:val="00460012"/>
    <w:rsid w:val="004601BB"/>
    <w:rsid w:val="00460263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1F98"/>
    <w:rsid w:val="00462249"/>
    <w:rsid w:val="00462282"/>
    <w:rsid w:val="0046228C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241"/>
    <w:rsid w:val="00463397"/>
    <w:rsid w:val="0046355A"/>
    <w:rsid w:val="0046358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FCE"/>
    <w:rsid w:val="0046511E"/>
    <w:rsid w:val="00465214"/>
    <w:rsid w:val="004654D2"/>
    <w:rsid w:val="0046560F"/>
    <w:rsid w:val="00465CBB"/>
    <w:rsid w:val="00465F06"/>
    <w:rsid w:val="00466373"/>
    <w:rsid w:val="00466441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839"/>
    <w:rsid w:val="00467942"/>
    <w:rsid w:val="00467AF0"/>
    <w:rsid w:val="00467B24"/>
    <w:rsid w:val="00467D43"/>
    <w:rsid w:val="00467E65"/>
    <w:rsid w:val="00467EA5"/>
    <w:rsid w:val="00467EDC"/>
    <w:rsid w:val="004700AB"/>
    <w:rsid w:val="00470255"/>
    <w:rsid w:val="00470279"/>
    <w:rsid w:val="0047032E"/>
    <w:rsid w:val="00470337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2CD"/>
    <w:rsid w:val="00472524"/>
    <w:rsid w:val="004725A1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59E"/>
    <w:rsid w:val="00473618"/>
    <w:rsid w:val="004736A8"/>
    <w:rsid w:val="0047389E"/>
    <w:rsid w:val="00473AB0"/>
    <w:rsid w:val="00473AEF"/>
    <w:rsid w:val="00473BC8"/>
    <w:rsid w:val="00473E68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9B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7B"/>
    <w:rsid w:val="004763CA"/>
    <w:rsid w:val="004764DC"/>
    <w:rsid w:val="00476771"/>
    <w:rsid w:val="00476E2C"/>
    <w:rsid w:val="00476E34"/>
    <w:rsid w:val="004770F9"/>
    <w:rsid w:val="0047715C"/>
    <w:rsid w:val="0047716E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0D9"/>
    <w:rsid w:val="0048124D"/>
    <w:rsid w:val="00481383"/>
    <w:rsid w:val="004817BF"/>
    <w:rsid w:val="00481A7F"/>
    <w:rsid w:val="00481AC0"/>
    <w:rsid w:val="00481CFB"/>
    <w:rsid w:val="0048203D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867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A49"/>
    <w:rsid w:val="00484C7F"/>
    <w:rsid w:val="00484D04"/>
    <w:rsid w:val="00484F97"/>
    <w:rsid w:val="00485005"/>
    <w:rsid w:val="004851B0"/>
    <w:rsid w:val="004852D4"/>
    <w:rsid w:val="004856A5"/>
    <w:rsid w:val="00485811"/>
    <w:rsid w:val="0048581B"/>
    <w:rsid w:val="00485A5B"/>
    <w:rsid w:val="00485B22"/>
    <w:rsid w:val="00485BD8"/>
    <w:rsid w:val="00485C0E"/>
    <w:rsid w:val="00485F9B"/>
    <w:rsid w:val="00486034"/>
    <w:rsid w:val="004862B7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72C"/>
    <w:rsid w:val="004908FF"/>
    <w:rsid w:val="00490C5D"/>
    <w:rsid w:val="00490DCA"/>
    <w:rsid w:val="00490F1C"/>
    <w:rsid w:val="00491265"/>
    <w:rsid w:val="0049167F"/>
    <w:rsid w:val="0049174A"/>
    <w:rsid w:val="004918B9"/>
    <w:rsid w:val="00491A59"/>
    <w:rsid w:val="00491C7E"/>
    <w:rsid w:val="00492311"/>
    <w:rsid w:val="0049264B"/>
    <w:rsid w:val="00492804"/>
    <w:rsid w:val="0049295D"/>
    <w:rsid w:val="00492B85"/>
    <w:rsid w:val="00492BF1"/>
    <w:rsid w:val="00492FAB"/>
    <w:rsid w:val="00493162"/>
    <w:rsid w:val="00493607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11"/>
    <w:rsid w:val="00494454"/>
    <w:rsid w:val="0049467C"/>
    <w:rsid w:val="00494682"/>
    <w:rsid w:val="00494745"/>
    <w:rsid w:val="00494AB4"/>
    <w:rsid w:val="00494AF7"/>
    <w:rsid w:val="00494BD9"/>
    <w:rsid w:val="00494C1C"/>
    <w:rsid w:val="00494CD6"/>
    <w:rsid w:val="00494E17"/>
    <w:rsid w:val="00494F84"/>
    <w:rsid w:val="0049553E"/>
    <w:rsid w:val="004955EB"/>
    <w:rsid w:val="004956B4"/>
    <w:rsid w:val="00495920"/>
    <w:rsid w:val="004959BC"/>
    <w:rsid w:val="00495CD2"/>
    <w:rsid w:val="00495E4B"/>
    <w:rsid w:val="00495E61"/>
    <w:rsid w:val="00495EA7"/>
    <w:rsid w:val="00496088"/>
    <w:rsid w:val="0049637C"/>
    <w:rsid w:val="00496A14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08D"/>
    <w:rsid w:val="004A0156"/>
    <w:rsid w:val="004A05DB"/>
    <w:rsid w:val="004A0719"/>
    <w:rsid w:val="004A0AE0"/>
    <w:rsid w:val="004A0B83"/>
    <w:rsid w:val="004A0E45"/>
    <w:rsid w:val="004A114A"/>
    <w:rsid w:val="004A1469"/>
    <w:rsid w:val="004A147A"/>
    <w:rsid w:val="004A1527"/>
    <w:rsid w:val="004A163D"/>
    <w:rsid w:val="004A17BC"/>
    <w:rsid w:val="004A17EE"/>
    <w:rsid w:val="004A1AC1"/>
    <w:rsid w:val="004A1E44"/>
    <w:rsid w:val="004A1E45"/>
    <w:rsid w:val="004A2099"/>
    <w:rsid w:val="004A254F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ACB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513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0CB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166"/>
    <w:rsid w:val="004B3377"/>
    <w:rsid w:val="004B357A"/>
    <w:rsid w:val="004B35F4"/>
    <w:rsid w:val="004B3602"/>
    <w:rsid w:val="004B3744"/>
    <w:rsid w:val="004B3798"/>
    <w:rsid w:val="004B39F3"/>
    <w:rsid w:val="004B3AA5"/>
    <w:rsid w:val="004B3E87"/>
    <w:rsid w:val="004B3EF4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E7A"/>
    <w:rsid w:val="004B4FA1"/>
    <w:rsid w:val="004B4FE5"/>
    <w:rsid w:val="004B53A5"/>
    <w:rsid w:val="004B5537"/>
    <w:rsid w:val="004B56C6"/>
    <w:rsid w:val="004B5704"/>
    <w:rsid w:val="004B591B"/>
    <w:rsid w:val="004B5987"/>
    <w:rsid w:val="004B5D31"/>
    <w:rsid w:val="004B5E39"/>
    <w:rsid w:val="004B6373"/>
    <w:rsid w:val="004B64CF"/>
    <w:rsid w:val="004B65C0"/>
    <w:rsid w:val="004B65E0"/>
    <w:rsid w:val="004B6965"/>
    <w:rsid w:val="004B69C3"/>
    <w:rsid w:val="004B6A45"/>
    <w:rsid w:val="004B6C30"/>
    <w:rsid w:val="004B6EFD"/>
    <w:rsid w:val="004B7395"/>
    <w:rsid w:val="004B741F"/>
    <w:rsid w:val="004B7568"/>
    <w:rsid w:val="004B785B"/>
    <w:rsid w:val="004B79AF"/>
    <w:rsid w:val="004B7EC5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0EEA"/>
    <w:rsid w:val="004C1076"/>
    <w:rsid w:val="004C11FE"/>
    <w:rsid w:val="004C1449"/>
    <w:rsid w:val="004C194B"/>
    <w:rsid w:val="004C1C4E"/>
    <w:rsid w:val="004C1D9F"/>
    <w:rsid w:val="004C1F95"/>
    <w:rsid w:val="004C2077"/>
    <w:rsid w:val="004C2185"/>
    <w:rsid w:val="004C22CB"/>
    <w:rsid w:val="004C22EA"/>
    <w:rsid w:val="004C2355"/>
    <w:rsid w:val="004C23A9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22F"/>
    <w:rsid w:val="004C3254"/>
    <w:rsid w:val="004C32E7"/>
    <w:rsid w:val="004C3477"/>
    <w:rsid w:val="004C349E"/>
    <w:rsid w:val="004C3983"/>
    <w:rsid w:val="004C39DD"/>
    <w:rsid w:val="004C3D89"/>
    <w:rsid w:val="004C3EE2"/>
    <w:rsid w:val="004C4003"/>
    <w:rsid w:val="004C404E"/>
    <w:rsid w:val="004C42A1"/>
    <w:rsid w:val="004C46E1"/>
    <w:rsid w:val="004C470F"/>
    <w:rsid w:val="004C4A26"/>
    <w:rsid w:val="004C4CF1"/>
    <w:rsid w:val="004C4D1D"/>
    <w:rsid w:val="004C4FF2"/>
    <w:rsid w:val="004C554B"/>
    <w:rsid w:val="004C5688"/>
    <w:rsid w:val="004C579E"/>
    <w:rsid w:val="004C57BC"/>
    <w:rsid w:val="004C5841"/>
    <w:rsid w:val="004C5B5E"/>
    <w:rsid w:val="004C5C31"/>
    <w:rsid w:val="004C5C61"/>
    <w:rsid w:val="004C5E6F"/>
    <w:rsid w:val="004C5EC2"/>
    <w:rsid w:val="004C5FD4"/>
    <w:rsid w:val="004C6003"/>
    <w:rsid w:val="004C617D"/>
    <w:rsid w:val="004C66CD"/>
    <w:rsid w:val="004C67F9"/>
    <w:rsid w:val="004C692F"/>
    <w:rsid w:val="004C699A"/>
    <w:rsid w:val="004C6A7E"/>
    <w:rsid w:val="004C6E26"/>
    <w:rsid w:val="004C6E6F"/>
    <w:rsid w:val="004C7240"/>
    <w:rsid w:val="004C724D"/>
    <w:rsid w:val="004C7271"/>
    <w:rsid w:val="004C75AE"/>
    <w:rsid w:val="004C767A"/>
    <w:rsid w:val="004C7A16"/>
    <w:rsid w:val="004C7B30"/>
    <w:rsid w:val="004C7B97"/>
    <w:rsid w:val="004C7BBC"/>
    <w:rsid w:val="004C7CC0"/>
    <w:rsid w:val="004C7D15"/>
    <w:rsid w:val="004C7E23"/>
    <w:rsid w:val="004C7E76"/>
    <w:rsid w:val="004C7FC8"/>
    <w:rsid w:val="004D0577"/>
    <w:rsid w:val="004D092A"/>
    <w:rsid w:val="004D0A44"/>
    <w:rsid w:val="004D0AFD"/>
    <w:rsid w:val="004D0B29"/>
    <w:rsid w:val="004D0E3F"/>
    <w:rsid w:val="004D0F70"/>
    <w:rsid w:val="004D0F77"/>
    <w:rsid w:val="004D149B"/>
    <w:rsid w:val="004D15C5"/>
    <w:rsid w:val="004D1767"/>
    <w:rsid w:val="004D179C"/>
    <w:rsid w:val="004D195B"/>
    <w:rsid w:val="004D1F7B"/>
    <w:rsid w:val="004D203F"/>
    <w:rsid w:val="004D228C"/>
    <w:rsid w:val="004D2514"/>
    <w:rsid w:val="004D2607"/>
    <w:rsid w:val="004D26C1"/>
    <w:rsid w:val="004D26E9"/>
    <w:rsid w:val="004D28C0"/>
    <w:rsid w:val="004D2C0C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9C4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9F3"/>
    <w:rsid w:val="004D5BDA"/>
    <w:rsid w:val="004D5C74"/>
    <w:rsid w:val="004D63AA"/>
    <w:rsid w:val="004D664B"/>
    <w:rsid w:val="004D6680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C6A"/>
    <w:rsid w:val="004D7D3A"/>
    <w:rsid w:val="004D7FDE"/>
    <w:rsid w:val="004E00EE"/>
    <w:rsid w:val="004E0168"/>
    <w:rsid w:val="004E0330"/>
    <w:rsid w:val="004E034E"/>
    <w:rsid w:val="004E03B2"/>
    <w:rsid w:val="004E03DC"/>
    <w:rsid w:val="004E0464"/>
    <w:rsid w:val="004E0544"/>
    <w:rsid w:val="004E080F"/>
    <w:rsid w:val="004E0898"/>
    <w:rsid w:val="004E0D7A"/>
    <w:rsid w:val="004E0DE2"/>
    <w:rsid w:val="004E1015"/>
    <w:rsid w:val="004E111C"/>
    <w:rsid w:val="004E11AC"/>
    <w:rsid w:val="004E1381"/>
    <w:rsid w:val="004E1463"/>
    <w:rsid w:val="004E148A"/>
    <w:rsid w:val="004E15DB"/>
    <w:rsid w:val="004E16B7"/>
    <w:rsid w:val="004E1774"/>
    <w:rsid w:val="004E180D"/>
    <w:rsid w:val="004E1E11"/>
    <w:rsid w:val="004E1E31"/>
    <w:rsid w:val="004E1EE7"/>
    <w:rsid w:val="004E1EFE"/>
    <w:rsid w:val="004E1F2F"/>
    <w:rsid w:val="004E226C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09D"/>
    <w:rsid w:val="004E3217"/>
    <w:rsid w:val="004E340C"/>
    <w:rsid w:val="004E3499"/>
    <w:rsid w:val="004E35FA"/>
    <w:rsid w:val="004E36BC"/>
    <w:rsid w:val="004E370A"/>
    <w:rsid w:val="004E3B9D"/>
    <w:rsid w:val="004E3D6A"/>
    <w:rsid w:val="004E3D7D"/>
    <w:rsid w:val="004E3DB0"/>
    <w:rsid w:val="004E3EBF"/>
    <w:rsid w:val="004E41DA"/>
    <w:rsid w:val="004E42D2"/>
    <w:rsid w:val="004E435D"/>
    <w:rsid w:val="004E43B2"/>
    <w:rsid w:val="004E443F"/>
    <w:rsid w:val="004E456C"/>
    <w:rsid w:val="004E4AE8"/>
    <w:rsid w:val="004E4ECA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570"/>
    <w:rsid w:val="004F0CA6"/>
    <w:rsid w:val="004F0D03"/>
    <w:rsid w:val="004F0D54"/>
    <w:rsid w:val="004F111D"/>
    <w:rsid w:val="004F1577"/>
    <w:rsid w:val="004F170A"/>
    <w:rsid w:val="004F17FA"/>
    <w:rsid w:val="004F17FB"/>
    <w:rsid w:val="004F1B0E"/>
    <w:rsid w:val="004F1E10"/>
    <w:rsid w:val="004F1EC0"/>
    <w:rsid w:val="004F1FEC"/>
    <w:rsid w:val="004F2271"/>
    <w:rsid w:val="004F228A"/>
    <w:rsid w:val="004F22C3"/>
    <w:rsid w:val="004F232E"/>
    <w:rsid w:val="004F26F9"/>
    <w:rsid w:val="004F2907"/>
    <w:rsid w:val="004F2DD7"/>
    <w:rsid w:val="004F3543"/>
    <w:rsid w:val="004F3896"/>
    <w:rsid w:val="004F3A98"/>
    <w:rsid w:val="004F3AE2"/>
    <w:rsid w:val="004F3EEA"/>
    <w:rsid w:val="004F3F02"/>
    <w:rsid w:val="004F41E3"/>
    <w:rsid w:val="004F4288"/>
    <w:rsid w:val="004F4335"/>
    <w:rsid w:val="004F43D0"/>
    <w:rsid w:val="004F4656"/>
    <w:rsid w:val="004F4708"/>
    <w:rsid w:val="004F4833"/>
    <w:rsid w:val="004F4ED3"/>
    <w:rsid w:val="004F4F14"/>
    <w:rsid w:val="004F515C"/>
    <w:rsid w:val="004F549C"/>
    <w:rsid w:val="004F54E1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0CE"/>
    <w:rsid w:val="004F61F6"/>
    <w:rsid w:val="004F61FF"/>
    <w:rsid w:val="004F6269"/>
    <w:rsid w:val="004F6303"/>
    <w:rsid w:val="004F66F5"/>
    <w:rsid w:val="004F6A10"/>
    <w:rsid w:val="004F6CFF"/>
    <w:rsid w:val="004F6D3E"/>
    <w:rsid w:val="004F6DAB"/>
    <w:rsid w:val="004F6DD4"/>
    <w:rsid w:val="004F6E16"/>
    <w:rsid w:val="004F6EA8"/>
    <w:rsid w:val="004F6F58"/>
    <w:rsid w:val="004F6FD4"/>
    <w:rsid w:val="004F72D9"/>
    <w:rsid w:val="004F74C2"/>
    <w:rsid w:val="004F75E4"/>
    <w:rsid w:val="004F775D"/>
    <w:rsid w:val="004F7928"/>
    <w:rsid w:val="004F7F27"/>
    <w:rsid w:val="00500079"/>
    <w:rsid w:val="0050007C"/>
    <w:rsid w:val="0050019D"/>
    <w:rsid w:val="00500559"/>
    <w:rsid w:val="005006C3"/>
    <w:rsid w:val="0050098C"/>
    <w:rsid w:val="00501105"/>
    <w:rsid w:val="00501248"/>
    <w:rsid w:val="005018C8"/>
    <w:rsid w:val="005018EE"/>
    <w:rsid w:val="00501A4E"/>
    <w:rsid w:val="00501AD8"/>
    <w:rsid w:val="00501CD2"/>
    <w:rsid w:val="00501DA7"/>
    <w:rsid w:val="00501DE0"/>
    <w:rsid w:val="00501E47"/>
    <w:rsid w:val="005020AA"/>
    <w:rsid w:val="0050218E"/>
    <w:rsid w:val="00502239"/>
    <w:rsid w:val="005023B9"/>
    <w:rsid w:val="00502400"/>
    <w:rsid w:val="00502A26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8A2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AC9"/>
    <w:rsid w:val="00504BF4"/>
    <w:rsid w:val="00504C7C"/>
    <w:rsid w:val="00504FB1"/>
    <w:rsid w:val="005051A3"/>
    <w:rsid w:val="0050525E"/>
    <w:rsid w:val="005055E2"/>
    <w:rsid w:val="0050568B"/>
    <w:rsid w:val="005056ED"/>
    <w:rsid w:val="00505871"/>
    <w:rsid w:val="00505CA8"/>
    <w:rsid w:val="00505D8B"/>
    <w:rsid w:val="00505FD4"/>
    <w:rsid w:val="0050608C"/>
    <w:rsid w:val="005061CD"/>
    <w:rsid w:val="0050623E"/>
    <w:rsid w:val="00506321"/>
    <w:rsid w:val="00506333"/>
    <w:rsid w:val="00506922"/>
    <w:rsid w:val="00506955"/>
    <w:rsid w:val="00506BC4"/>
    <w:rsid w:val="00506F53"/>
    <w:rsid w:val="0050700D"/>
    <w:rsid w:val="005071F0"/>
    <w:rsid w:val="005072A0"/>
    <w:rsid w:val="005074BE"/>
    <w:rsid w:val="0050752A"/>
    <w:rsid w:val="0050758B"/>
    <w:rsid w:val="005076EB"/>
    <w:rsid w:val="005077D6"/>
    <w:rsid w:val="005079E5"/>
    <w:rsid w:val="00507D92"/>
    <w:rsid w:val="00507E62"/>
    <w:rsid w:val="00510301"/>
    <w:rsid w:val="00510A96"/>
    <w:rsid w:val="00510AFE"/>
    <w:rsid w:val="00510CA1"/>
    <w:rsid w:val="00510DC3"/>
    <w:rsid w:val="00510E4E"/>
    <w:rsid w:val="00510FE1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BCD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3FE7"/>
    <w:rsid w:val="00514386"/>
    <w:rsid w:val="0051442B"/>
    <w:rsid w:val="005145C0"/>
    <w:rsid w:val="005145D4"/>
    <w:rsid w:val="00514727"/>
    <w:rsid w:val="00514776"/>
    <w:rsid w:val="005148F0"/>
    <w:rsid w:val="005149BF"/>
    <w:rsid w:val="00514CD0"/>
    <w:rsid w:val="00514D13"/>
    <w:rsid w:val="00514F13"/>
    <w:rsid w:val="00515133"/>
    <w:rsid w:val="0051513F"/>
    <w:rsid w:val="0051518D"/>
    <w:rsid w:val="005151F9"/>
    <w:rsid w:val="0051525B"/>
    <w:rsid w:val="00515570"/>
    <w:rsid w:val="005158B8"/>
    <w:rsid w:val="00515B93"/>
    <w:rsid w:val="00515CB2"/>
    <w:rsid w:val="00515E0D"/>
    <w:rsid w:val="00515E63"/>
    <w:rsid w:val="00515E72"/>
    <w:rsid w:val="00515F68"/>
    <w:rsid w:val="0051612E"/>
    <w:rsid w:val="0051637C"/>
    <w:rsid w:val="005163B9"/>
    <w:rsid w:val="00516679"/>
    <w:rsid w:val="00516A07"/>
    <w:rsid w:val="00516A53"/>
    <w:rsid w:val="00516CBB"/>
    <w:rsid w:val="005170AF"/>
    <w:rsid w:val="00517492"/>
    <w:rsid w:val="00517575"/>
    <w:rsid w:val="00517664"/>
    <w:rsid w:val="00517ABC"/>
    <w:rsid w:val="00520150"/>
    <w:rsid w:val="0052023B"/>
    <w:rsid w:val="00520361"/>
    <w:rsid w:val="00520466"/>
    <w:rsid w:val="00520586"/>
    <w:rsid w:val="00520603"/>
    <w:rsid w:val="005206CF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1FB5"/>
    <w:rsid w:val="0052220A"/>
    <w:rsid w:val="005223D8"/>
    <w:rsid w:val="0052241E"/>
    <w:rsid w:val="00522536"/>
    <w:rsid w:val="005225B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B47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A5D"/>
    <w:rsid w:val="00525C9E"/>
    <w:rsid w:val="00525E7D"/>
    <w:rsid w:val="00525EC1"/>
    <w:rsid w:val="00526082"/>
    <w:rsid w:val="0052613B"/>
    <w:rsid w:val="005261E5"/>
    <w:rsid w:val="00526350"/>
    <w:rsid w:val="00526366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2C0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941"/>
    <w:rsid w:val="00530972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360"/>
    <w:rsid w:val="005333B4"/>
    <w:rsid w:val="0053347D"/>
    <w:rsid w:val="0053357C"/>
    <w:rsid w:val="00533A13"/>
    <w:rsid w:val="00533A66"/>
    <w:rsid w:val="00533DDA"/>
    <w:rsid w:val="00534149"/>
    <w:rsid w:val="00534231"/>
    <w:rsid w:val="005342D3"/>
    <w:rsid w:val="00534320"/>
    <w:rsid w:val="0053450F"/>
    <w:rsid w:val="0053470B"/>
    <w:rsid w:val="005348D5"/>
    <w:rsid w:val="00534EAC"/>
    <w:rsid w:val="005351AF"/>
    <w:rsid w:val="00535426"/>
    <w:rsid w:val="0053557C"/>
    <w:rsid w:val="00535727"/>
    <w:rsid w:val="00535931"/>
    <w:rsid w:val="00535CE0"/>
    <w:rsid w:val="00535D2D"/>
    <w:rsid w:val="00535D75"/>
    <w:rsid w:val="00535F61"/>
    <w:rsid w:val="00536062"/>
    <w:rsid w:val="0053624A"/>
    <w:rsid w:val="0053640B"/>
    <w:rsid w:val="00536488"/>
    <w:rsid w:val="00536668"/>
    <w:rsid w:val="005366B0"/>
    <w:rsid w:val="0053693F"/>
    <w:rsid w:val="00536A01"/>
    <w:rsid w:val="00536D09"/>
    <w:rsid w:val="00536DD5"/>
    <w:rsid w:val="00536E22"/>
    <w:rsid w:val="00536E9A"/>
    <w:rsid w:val="005372D7"/>
    <w:rsid w:val="00537618"/>
    <w:rsid w:val="0053763F"/>
    <w:rsid w:val="0053789A"/>
    <w:rsid w:val="00537943"/>
    <w:rsid w:val="00537AE9"/>
    <w:rsid w:val="00537CAD"/>
    <w:rsid w:val="00537D84"/>
    <w:rsid w:val="00537DD6"/>
    <w:rsid w:val="00537EDE"/>
    <w:rsid w:val="00537F58"/>
    <w:rsid w:val="00537F5F"/>
    <w:rsid w:val="00540423"/>
    <w:rsid w:val="00540494"/>
    <w:rsid w:val="005408F1"/>
    <w:rsid w:val="005409B9"/>
    <w:rsid w:val="00540B18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38"/>
    <w:rsid w:val="0054197E"/>
    <w:rsid w:val="00541BEE"/>
    <w:rsid w:val="00541C5A"/>
    <w:rsid w:val="00541CC2"/>
    <w:rsid w:val="00541F4E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552"/>
    <w:rsid w:val="00543B4A"/>
    <w:rsid w:val="005440CB"/>
    <w:rsid w:val="00544101"/>
    <w:rsid w:val="005443D7"/>
    <w:rsid w:val="00544CF7"/>
    <w:rsid w:val="00545221"/>
    <w:rsid w:val="005452BC"/>
    <w:rsid w:val="00545389"/>
    <w:rsid w:val="00545393"/>
    <w:rsid w:val="005453E9"/>
    <w:rsid w:val="00545B90"/>
    <w:rsid w:val="00545C84"/>
    <w:rsid w:val="00545CB1"/>
    <w:rsid w:val="00545DC8"/>
    <w:rsid w:val="00545E00"/>
    <w:rsid w:val="00545F0D"/>
    <w:rsid w:val="00545FC2"/>
    <w:rsid w:val="005460F6"/>
    <w:rsid w:val="00546144"/>
    <w:rsid w:val="00546273"/>
    <w:rsid w:val="00546CA8"/>
    <w:rsid w:val="00546F31"/>
    <w:rsid w:val="0054714D"/>
    <w:rsid w:val="005473B3"/>
    <w:rsid w:val="0054757F"/>
    <w:rsid w:val="005477DB"/>
    <w:rsid w:val="005477E8"/>
    <w:rsid w:val="00547BA2"/>
    <w:rsid w:val="00547F0D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719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C8A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158"/>
    <w:rsid w:val="005562B6"/>
    <w:rsid w:val="00556377"/>
    <w:rsid w:val="0055651A"/>
    <w:rsid w:val="005568E0"/>
    <w:rsid w:val="0055690A"/>
    <w:rsid w:val="00556A9C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57FF6"/>
    <w:rsid w:val="005602CD"/>
    <w:rsid w:val="005602F8"/>
    <w:rsid w:val="0056061B"/>
    <w:rsid w:val="00560767"/>
    <w:rsid w:val="005609BE"/>
    <w:rsid w:val="005611F6"/>
    <w:rsid w:val="0056133E"/>
    <w:rsid w:val="00561702"/>
    <w:rsid w:val="00561704"/>
    <w:rsid w:val="00561778"/>
    <w:rsid w:val="0056177F"/>
    <w:rsid w:val="005617A1"/>
    <w:rsid w:val="0056195C"/>
    <w:rsid w:val="00561C32"/>
    <w:rsid w:val="00561EFA"/>
    <w:rsid w:val="00562044"/>
    <w:rsid w:val="0056209B"/>
    <w:rsid w:val="0056275E"/>
    <w:rsid w:val="005627DD"/>
    <w:rsid w:val="005629A3"/>
    <w:rsid w:val="00562B44"/>
    <w:rsid w:val="005630F1"/>
    <w:rsid w:val="005632F1"/>
    <w:rsid w:val="0056392D"/>
    <w:rsid w:val="00563A59"/>
    <w:rsid w:val="00563FFB"/>
    <w:rsid w:val="00564025"/>
    <w:rsid w:val="00564062"/>
    <w:rsid w:val="00564291"/>
    <w:rsid w:val="0056443C"/>
    <w:rsid w:val="0056474C"/>
    <w:rsid w:val="0056490C"/>
    <w:rsid w:val="00564A3B"/>
    <w:rsid w:val="00565297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51C"/>
    <w:rsid w:val="00566587"/>
    <w:rsid w:val="005669B1"/>
    <w:rsid w:val="00566BB1"/>
    <w:rsid w:val="00566C19"/>
    <w:rsid w:val="00566CCB"/>
    <w:rsid w:val="005670B7"/>
    <w:rsid w:val="0056721E"/>
    <w:rsid w:val="005672DF"/>
    <w:rsid w:val="00567363"/>
    <w:rsid w:val="005678FC"/>
    <w:rsid w:val="005679BE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2966"/>
    <w:rsid w:val="005736E3"/>
    <w:rsid w:val="005738B3"/>
    <w:rsid w:val="0057392E"/>
    <w:rsid w:val="00573B83"/>
    <w:rsid w:val="00573C12"/>
    <w:rsid w:val="00573FA0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188"/>
    <w:rsid w:val="005763F3"/>
    <w:rsid w:val="00576827"/>
    <w:rsid w:val="00576F60"/>
    <w:rsid w:val="00577134"/>
    <w:rsid w:val="00577301"/>
    <w:rsid w:val="00577387"/>
    <w:rsid w:val="0057760E"/>
    <w:rsid w:val="0057778C"/>
    <w:rsid w:val="005778D9"/>
    <w:rsid w:val="00577B3B"/>
    <w:rsid w:val="00577BA4"/>
    <w:rsid w:val="00577D8E"/>
    <w:rsid w:val="00577E34"/>
    <w:rsid w:val="0058000D"/>
    <w:rsid w:val="0058023C"/>
    <w:rsid w:val="00580368"/>
    <w:rsid w:val="0058046A"/>
    <w:rsid w:val="00580561"/>
    <w:rsid w:val="005806AA"/>
    <w:rsid w:val="005808A1"/>
    <w:rsid w:val="005809D5"/>
    <w:rsid w:val="00580CD5"/>
    <w:rsid w:val="00580F65"/>
    <w:rsid w:val="0058131F"/>
    <w:rsid w:val="00581383"/>
    <w:rsid w:val="005814B0"/>
    <w:rsid w:val="00581557"/>
    <w:rsid w:val="00581721"/>
    <w:rsid w:val="0058193C"/>
    <w:rsid w:val="00581968"/>
    <w:rsid w:val="005819F4"/>
    <w:rsid w:val="00581A2E"/>
    <w:rsid w:val="00581C6D"/>
    <w:rsid w:val="00581CD6"/>
    <w:rsid w:val="00581F6C"/>
    <w:rsid w:val="00582083"/>
    <w:rsid w:val="005822D2"/>
    <w:rsid w:val="00582327"/>
    <w:rsid w:val="005824D0"/>
    <w:rsid w:val="005824E7"/>
    <w:rsid w:val="0058255D"/>
    <w:rsid w:val="0058265C"/>
    <w:rsid w:val="0058265F"/>
    <w:rsid w:val="00582703"/>
    <w:rsid w:val="005829BD"/>
    <w:rsid w:val="00582A25"/>
    <w:rsid w:val="00582E78"/>
    <w:rsid w:val="005831D2"/>
    <w:rsid w:val="005832A5"/>
    <w:rsid w:val="00583323"/>
    <w:rsid w:val="00583793"/>
    <w:rsid w:val="005837DE"/>
    <w:rsid w:val="005839DB"/>
    <w:rsid w:val="00583C28"/>
    <w:rsid w:val="00583C9C"/>
    <w:rsid w:val="00583E88"/>
    <w:rsid w:val="00583F89"/>
    <w:rsid w:val="00583FDD"/>
    <w:rsid w:val="005840EF"/>
    <w:rsid w:val="005841F9"/>
    <w:rsid w:val="005842B5"/>
    <w:rsid w:val="005842F7"/>
    <w:rsid w:val="00584785"/>
    <w:rsid w:val="00584918"/>
    <w:rsid w:val="00584980"/>
    <w:rsid w:val="005849A5"/>
    <w:rsid w:val="0058545F"/>
    <w:rsid w:val="005854F7"/>
    <w:rsid w:val="005855B2"/>
    <w:rsid w:val="00585745"/>
    <w:rsid w:val="00585976"/>
    <w:rsid w:val="00585B9D"/>
    <w:rsid w:val="00585BE7"/>
    <w:rsid w:val="00585CAC"/>
    <w:rsid w:val="00585E6F"/>
    <w:rsid w:val="00585F22"/>
    <w:rsid w:val="00585F32"/>
    <w:rsid w:val="00585F53"/>
    <w:rsid w:val="005862F0"/>
    <w:rsid w:val="00586653"/>
    <w:rsid w:val="00586719"/>
    <w:rsid w:val="00586752"/>
    <w:rsid w:val="005868C6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93D"/>
    <w:rsid w:val="00587BB8"/>
    <w:rsid w:val="00587D83"/>
    <w:rsid w:val="00587FD3"/>
    <w:rsid w:val="0059024A"/>
    <w:rsid w:val="00590404"/>
    <w:rsid w:val="00590644"/>
    <w:rsid w:val="005907F3"/>
    <w:rsid w:val="0059097E"/>
    <w:rsid w:val="00590B63"/>
    <w:rsid w:val="00590BD7"/>
    <w:rsid w:val="00590C1B"/>
    <w:rsid w:val="00590CF9"/>
    <w:rsid w:val="00590D6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8CB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35"/>
    <w:rsid w:val="00593D5B"/>
    <w:rsid w:val="00593ECD"/>
    <w:rsid w:val="005940FE"/>
    <w:rsid w:val="00594357"/>
    <w:rsid w:val="00594774"/>
    <w:rsid w:val="00594787"/>
    <w:rsid w:val="00594968"/>
    <w:rsid w:val="00594BA2"/>
    <w:rsid w:val="00594BC7"/>
    <w:rsid w:val="00594FFE"/>
    <w:rsid w:val="0059520F"/>
    <w:rsid w:val="00595219"/>
    <w:rsid w:val="00595301"/>
    <w:rsid w:val="005954BA"/>
    <w:rsid w:val="00595576"/>
    <w:rsid w:val="00595637"/>
    <w:rsid w:val="00595704"/>
    <w:rsid w:val="00595726"/>
    <w:rsid w:val="00595AC4"/>
    <w:rsid w:val="00595BDF"/>
    <w:rsid w:val="00595C87"/>
    <w:rsid w:val="005961F3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4A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40C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6EB"/>
    <w:rsid w:val="005A1902"/>
    <w:rsid w:val="005A1CE2"/>
    <w:rsid w:val="005A1CF8"/>
    <w:rsid w:val="005A20FE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0BB"/>
    <w:rsid w:val="005A6180"/>
    <w:rsid w:val="005A6269"/>
    <w:rsid w:val="005A6396"/>
    <w:rsid w:val="005A659A"/>
    <w:rsid w:val="005A6874"/>
    <w:rsid w:val="005A68A0"/>
    <w:rsid w:val="005A68F1"/>
    <w:rsid w:val="005A691E"/>
    <w:rsid w:val="005A69B9"/>
    <w:rsid w:val="005A6BA7"/>
    <w:rsid w:val="005A6DFD"/>
    <w:rsid w:val="005A6F45"/>
    <w:rsid w:val="005A708F"/>
    <w:rsid w:val="005A71C2"/>
    <w:rsid w:val="005A7606"/>
    <w:rsid w:val="005A76A0"/>
    <w:rsid w:val="005A7A85"/>
    <w:rsid w:val="005A7AAB"/>
    <w:rsid w:val="005A7ADB"/>
    <w:rsid w:val="005A7B9C"/>
    <w:rsid w:val="005A7BC7"/>
    <w:rsid w:val="005A7F56"/>
    <w:rsid w:val="005A7F92"/>
    <w:rsid w:val="005A7FE0"/>
    <w:rsid w:val="005B011E"/>
    <w:rsid w:val="005B0399"/>
    <w:rsid w:val="005B03AE"/>
    <w:rsid w:val="005B0435"/>
    <w:rsid w:val="005B04D9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0EC2"/>
    <w:rsid w:val="005B1238"/>
    <w:rsid w:val="005B143D"/>
    <w:rsid w:val="005B17E1"/>
    <w:rsid w:val="005B194B"/>
    <w:rsid w:val="005B1A71"/>
    <w:rsid w:val="005B1AFC"/>
    <w:rsid w:val="005B1D5E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D1B"/>
    <w:rsid w:val="005B2F49"/>
    <w:rsid w:val="005B3279"/>
    <w:rsid w:val="005B32D2"/>
    <w:rsid w:val="005B33BB"/>
    <w:rsid w:val="005B350E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B2D"/>
    <w:rsid w:val="005B4D06"/>
    <w:rsid w:val="005B4D3D"/>
    <w:rsid w:val="005B4DF5"/>
    <w:rsid w:val="005B4EA5"/>
    <w:rsid w:val="005B5030"/>
    <w:rsid w:val="005B5036"/>
    <w:rsid w:val="005B5350"/>
    <w:rsid w:val="005B5463"/>
    <w:rsid w:val="005B568A"/>
    <w:rsid w:val="005B570E"/>
    <w:rsid w:val="005B5DE7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A7F"/>
    <w:rsid w:val="005B6B7B"/>
    <w:rsid w:val="005B6BBC"/>
    <w:rsid w:val="005B728C"/>
    <w:rsid w:val="005B73A9"/>
    <w:rsid w:val="005B788B"/>
    <w:rsid w:val="005B78B3"/>
    <w:rsid w:val="005B7AE8"/>
    <w:rsid w:val="005B7E03"/>
    <w:rsid w:val="005B7E3B"/>
    <w:rsid w:val="005C0300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A2A"/>
    <w:rsid w:val="005C3C78"/>
    <w:rsid w:val="005C3CBA"/>
    <w:rsid w:val="005C3E63"/>
    <w:rsid w:val="005C3F8E"/>
    <w:rsid w:val="005C41B2"/>
    <w:rsid w:val="005C4405"/>
    <w:rsid w:val="005C446A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A5"/>
    <w:rsid w:val="005C5BF2"/>
    <w:rsid w:val="005C5EAB"/>
    <w:rsid w:val="005C5EF4"/>
    <w:rsid w:val="005C5F56"/>
    <w:rsid w:val="005C5F9D"/>
    <w:rsid w:val="005C6025"/>
    <w:rsid w:val="005C6324"/>
    <w:rsid w:val="005C66EE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654"/>
    <w:rsid w:val="005C7914"/>
    <w:rsid w:val="005C7AF2"/>
    <w:rsid w:val="005C7C3F"/>
    <w:rsid w:val="005C7D4D"/>
    <w:rsid w:val="005C7D60"/>
    <w:rsid w:val="005D025E"/>
    <w:rsid w:val="005D059E"/>
    <w:rsid w:val="005D0611"/>
    <w:rsid w:val="005D06BD"/>
    <w:rsid w:val="005D06DD"/>
    <w:rsid w:val="005D0888"/>
    <w:rsid w:val="005D08E9"/>
    <w:rsid w:val="005D09B8"/>
    <w:rsid w:val="005D0A8F"/>
    <w:rsid w:val="005D0C8C"/>
    <w:rsid w:val="005D0E37"/>
    <w:rsid w:val="005D0E39"/>
    <w:rsid w:val="005D0E44"/>
    <w:rsid w:val="005D14F1"/>
    <w:rsid w:val="005D154E"/>
    <w:rsid w:val="005D15C1"/>
    <w:rsid w:val="005D195B"/>
    <w:rsid w:val="005D199A"/>
    <w:rsid w:val="005D1D03"/>
    <w:rsid w:val="005D1D58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41E"/>
    <w:rsid w:val="005D3689"/>
    <w:rsid w:val="005D37EF"/>
    <w:rsid w:val="005D3911"/>
    <w:rsid w:val="005D3B0B"/>
    <w:rsid w:val="005D3B0F"/>
    <w:rsid w:val="005D3B2D"/>
    <w:rsid w:val="005D3DA9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409"/>
    <w:rsid w:val="005D6D51"/>
    <w:rsid w:val="005D6D67"/>
    <w:rsid w:val="005D6D8D"/>
    <w:rsid w:val="005D7054"/>
    <w:rsid w:val="005D70E2"/>
    <w:rsid w:val="005D729D"/>
    <w:rsid w:val="005D7530"/>
    <w:rsid w:val="005D75DB"/>
    <w:rsid w:val="005D7A54"/>
    <w:rsid w:val="005D7D12"/>
    <w:rsid w:val="005E01E3"/>
    <w:rsid w:val="005E041F"/>
    <w:rsid w:val="005E0554"/>
    <w:rsid w:val="005E0654"/>
    <w:rsid w:val="005E0848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B30"/>
    <w:rsid w:val="005E1C38"/>
    <w:rsid w:val="005E1F12"/>
    <w:rsid w:val="005E1FC8"/>
    <w:rsid w:val="005E217F"/>
    <w:rsid w:val="005E263E"/>
    <w:rsid w:val="005E275D"/>
    <w:rsid w:val="005E281D"/>
    <w:rsid w:val="005E2854"/>
    <w:rsid w:val="005E2B64"/>
    <w:rsid w:val="005E2DC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8A7"/>
    <w:rsid w:val="005E4ADB"/>
    <w:rsid w:val="005E51E0"/>
    <w:rsid w:val="005E52A6"/>
    <w:rsid w:val="005E5ACB"/>
    <w:rsid w:val="005E5B5E"/>
    <w:rsid w:val="005E62A4"/>
    <w:rsid w:val="005E62BC"/>
    <w:rsid w:val="005E62EF"/>
    <w:rsid w:val="005E634A"/>
    <w:rsid w:val="005E6C12"/>
    <w:rsid w:val="005E6F22"/>
    <w:rsid w:val="005E6F8F"/>
    <w:rsid w:val="005E7123"/>
    <w:rsid w:val="005E7238"/>
    <w:rsid w:val="005E7396"/>
    <w:rsid w:val="005E73C2"/>
    <w:rsid w:val="005E78E4"/>
    <w:rsid w:val="005E78FE"/>
    <w:rsid w:val="005E7C1D"/>
    <w:rsid w:val="005E7E0B"/>
    <w:rsid w:val="005E7F0E"/>
    <w:rsid w:val="005F0032"/>
    <w:rsid w:val="005F00F2"/>
    <w:rsid w:val="005F014A"/>
    <w:rsid w:val="005F025E"/>
    <w:rsid w:val="005F0986"/>
    <w:rsid w:val="005F0D25"/>
    <w:rsid w:val="005F0D7B"/>
    <w:rsid w:val="005F0E4B"/>
    <w:rsid w:val="005F0EBD"/>
    <w:rsid w:val="005F10AD"/>
    <w:rsid w:val="005F1225"/>
    <w:rsid w:val="005F1452"/>
    <w:rsid w:val="005F15C0"/>
    <w:rsid w:val="005F1669"/>
    <w:rsid w:val="005F1C3E"/>
    <w:rsid w:val="005F1D1B"/>
    <w:rsid w:val="005F1EF1"/>
    <w:rsid w:val="005F2271"/>
    <w:rsid w:val="005F2344"/>
    <w:rsid w:val="005F287D"/>
    <w:rsid w:val="005F2AAE"/>
    <w:rsid w:val="005F3292"/>
    <w:rsid w:val="005F32FA"/>
    <w:rsid w:val="005F3539"/>
    <w:rsid w:val="005F3924"/>
    <w:rsid w:val="005F3AFE"/>
    <w:rsid w:val="005F3D96"/>
    <w:rsid w:val="005F419B"/>
    <w:rsid w:val="005F4210"/>
    <w:rsid w:val="005F42ED"/>
    <w:rsid w:val="005F433C"/>
    <w:rsid w:val="005F46F8"/>
    <w:rsid w:val="005F4E8D"/>
    <w:rsid w:val="005F4E8F"/>
    <w:rsid w:val="005F4EF5"/>
    <w:rsid w:val="005F51A4"/>
    <w:rsid w:val="005F51EB"/>
    <w:rsid w:val="005F553A"/>
    <w:rsid w:val="005F5906"/>
    <w:rsid w:val="005F5939"/>
    <w:rsid w:val="005F5BB4"/>
    <w:rsid w:val="005F5BC4"/>
    <w:rsid w:val="005F5C29"/>
    <w:rsid w:val="005F5E1C"/>
    <w:rsid w:val="005F6554"/>
    <w:rsid w:val="005F67D0"/>
    <w:rsid w:val="005F67DC"/>
    <w:rsid w:val="005F6ABE"/>
    <w:rsid w:val="005F6B73"/>
    <w:rsid w:val="005F6C8F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D39"/>
    <w:rsid w:val="005F7E02"/>
    <w:rsid w:val="005F7F06"/>
    <w:rsid w:val="00600006"/>
    <w:rsid w:val="00600225"/>
    <w:rsid w:val="006004F8"/>
    <w:rsid w:val="0060080F"/>
    <w:rsid w:val="00600900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8EB"/>
    <w:rsid w:val="00601976"/>
    <w:rsid w:val="00601B3D"/>
    <w:rsid w:val="00601C58"/>
    <w:rsid w:val="00601F8D"/>
    <w:rsid w:val="00601FAC"/>
    <w:rsid w:val="00601FED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2FA2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CAC"/>
    <w:rsid w:val="00604EA6"/>
    <w:rsid w:val="00604EEF"/>
    <w:rsid w:val="006050B3"/>
    <w:rsid w:val="006050C6"/>
    <w:rsid w:val="00605501"/>
    <w:rsid w:val="00605661"/>
    <w:rsid w:val="006056C7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0A2"/>
    <w:rsid w:val="006072D9"/>
    <w:rsid w:val="00607318"/>
    <w:rsid w:val="00607675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725"/>
    <w:rsid w:val="006107A0"/>
    <w:rsid w:val="0061083A"/>
    <w:rsid w:val="00610B8B"/>
    <w:rsid w:val="00610C38"/>
    <w:rsid w:val="00610C52"/>
    <w:rsid w:val="00610C76"/>
    <w:rsid w:val="00610D34"/>
    <w:rsid w:val="00610EDB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19E"/>
    <w:rsid w:val="00612218"/>
    <w:rsid w:val="00612220"/>
    <w:rsid w:val="006124D3"/>
    <w:rsid w:val="0061276A"/>
    <w:rsid w:val="00612B49"/>
    <w:rsid w:val="00612E18"/>
    <w:rsid w:val="00612F1C"/>
    <w:rsid w:val="00612F2E"/>
    <w:rsid w:val="006130B5"/>
    <w:rsid w:val="0061326D"/>
    <w:rsid w:val="0061330A"/>
    <w:rsid w:val="006134D9"/>
    <w:rsid w:val="0061363C"/>
    <w:rsid w:val="00613699"/>
    <w:rsid w:val="006136E2"/>
    <w:rsid w:val="0061371A"/>
    <w:rsid w:val="00613A2C"/>
    <w:rsid w:val="00613B7E"/>
    <w:rsid w:val="00613C85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654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6A05"/>
    <w:rsid w:val="00616EAC"/>
    <w:rsid w:val="0061709B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41B"/>
    <w:rsid w:val="006204DD"/>
    <w:rsid w:val="0062053B"/>
    <w:rsid w:val="006206AC"/>
    <w:rsid w:val="00620839"/>
    <w:rsid w:val="00620A16"/>
    <w:rsid w:val="00620A27"/>
    <w:rsid w:val="00620AA4"/>
    <w:rsid w:val="00620BF5"/>
    <w:rsid w:val="00620CF7"/>
    <w:rsid w:val="00621175"/>
    <w:rsid w:val="0062118A"/>
    <w:rsid w:val="006213F4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1DA"/>
    <w:rsid w:val="00622294"/>
    <w:rsid w:val="006224A4"/>
    <w:rsid w:val="006225D5"/>
    <w:rsid w:val="006226CA"/>
    <w:rsid w:val="0062294B"/>
    <w:rsid w:val="00622B5B"/>
    <w:rsid w:val="00622B7C"/>
    <w:rsid w:val="00622DE4"/>
    <w:rsid w:val="006231AF"/>
    <w:rsid w:val="006231FC"/>
    <w:rsid w:val="0062351C"/>
    <w:rsid w:val="0062383A"/>
    <w:rsid w:val="00623A3B"/>
    <w:rsid w:val="00623E01"/>
    <w:rsid w:val="00623FDC"/>
    <w:rsid w:val="006240CD"/>
    <w:rsid w:val="00624153"/>
    <w:rsid w:val="006241DD"/>
    <w:rsid w:val="00624305"/>
    <w:rsid w:val="00624465"/>
    <w:rsid w:val="006248E0"/>
    <w:rsid w:val="00624A66"/>
    <w:rsid w:val="00624EA0"/>
    <w:rsid w:val="0062561E"/>
    <w:rsid w:val="00625989"/>
    <w:rsid w:val="00625A46"/>
    <w:rsid w:val="00625AC4"/>
    <w:rsid w:val="006261DA"/>
    <w:rsid w:val="00626787"/>
    <w:rsid w:val="00626895"/>
    <w:rsid w:val="0062698E"/>
    <w:rsid w:val="006269C0"/>
    <w:rsid w:val="00626BD8"/>
    <w:rsid w:val="00626DDA"/>
    <w:rsid w:val="00626E2A"/>
    <w:rsid w:val="00626EAF"/>
    <w:rsid w:val="00627240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55D"/>
    <w:rsid w:val="00630835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30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D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803"/>
    <w:rsid w:val="00633D03"/>
    <w:rsid w:val="00633E46"/>
    <w:rsid w:val="00634057"/>
    <w:rsid w:val="00634203"/>
    <w:rsid w:val="006349EF"/>
    <w:rsid w:val="00634B93"/>
    <w:rsid w:val="00634CDB"/>
    <w:rsid w:val="0063521C"/>
    <w:rsid w:val="006352A5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55"/>
    <w:rsid w:val="00636476"/>
    <w:rsid w:val="006364D8"/>
    <w:rsid w:val="00636587"/>
    <w:rsid w:val="0063672A"/>
    <w:rsid w:val="006369EB"/>
    <w:rsid w:val="00636A56"/>
    <w:rsid w:val="00636E92"/>
    <w:rsid w:val="00637039"/>
    <w:rsid w:val="0063768B"/>
    <w:rsid w:val="006376FA"/>
    <w:rsid w:val="0063775B"/>
    <w:rsid w:val="006378EB"/>
    <w:rsid w:val="00637A40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0E99"/>
    <w:rsid w:val="00641232"/>
    <w:rsid w:val="006413AA"/>
    <w:rsid w:val="00641462"/>
    <w:rsid w:val="006414D5"/>
    <w:rsid w:val="00641786"/>
    <w:rsid w:val="006417D6"/>
    <w:rsid w:val="00641891"/>
    <w:rsid w:val="00641917"/>
    <w:rsid w:val="00641AE3"/>
    <w:rsid w:val="00641C12"/>
    <w:rsid w:val="00641D33"/>
    <w:rsid w:val="00641F61"/>
    <w:rsid w:val="00641FD7"/>
    <w:rsid w:val="00642299"/>
    <w:rsid w:val="006422D2"/>
    <w:rsid w:val="0064242B"/>
    <w:rsid w:val="00642691"/>
    <w:rsid w:val="006428D3"/>
    <w:rsid w:val="0064295C"/>
    <w:rsid w:val="00642A1F"/>
    <w:rsid w:val="00642B71"/>
    <w:rsid w:val="00642F1F"/>
    <w:rsid w:val="006431B5"/>
    <w:rsid w:val="006431CB"/>
    <w:rsid w:val="00643332"/>
    <w:rsid w:val="006435B5"/>
    <w:rsid w:val="0064369D"/>
    <w:rsid w:val="00643A27"/>
    <w:rsid w:val="00643B49"/>
    <w:rsid w:val="00643B89"/>
    <w:rsid w:val="00643D9B"/>
    <w:rsid w:val="00643FE8"/>
    <w:rsid w:val="006440A6"/>
    <w:rsid w:val="006441D9"/>
    <w:rsid w:val="0064464A"/>
    <w:rsid w:val="0064485A"/>
    <w:rsid w:val="006448F1"/>
    <w:rsid w:val="00644A21"/>
    <w:rsid w:val="00644AFF"/>
    <w:rsid w:val="00644B04"/>
    <w:rsid w:val="00644B14"/>
    <w:rsid w:val="00644EE9"/>
    <w:rsid w:val="00644FCD"/>
    <w:rsid w:val="00645063"/>
    <w:rsid w:val="00645193"/>
    <w:rsid w:val="006451CB"/>
    <w:rsid w:val="006452FF"/>
    <w:rsid w:val="0064549D"/>
    <w:rsid w:val="006455D0"/>
    <w:rsid w:val="00645A0A"/>
    <w:rsid w:val="00645D90"/>
    <w:rsid w:val="00645EE0"/>
    <w:rsid w:val="006463C9"/>
    <w:rsid w:val="00646476"/>
    <w:rsid w:val="006464E8"/>
    <w:rsid w:val="00646626"/>
    <w:rsid w:val="0064667C"/>
    <w:rsid w:val="00646751"/>
    <w:rsid w:val="00646961"/>
    <w:rsid w:val="00646D42"/>
    <w:rsid w:val="0064729A"/>
    <w:rsid w:val="006472CA"/>
    <w:rsid w:val="006474D9"/>
    <w:rsid w:val="00647622"/>
    <w:rsid w:val="00647650"/>
    <w:rsid w:val="00647795"/>
    <w:rsid w:val="00647BF7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3B"/>
    <w:rsid w:val="00651E92"/>
    <w:rsid w:val="00651FD9"/>
    <w:rsid w:val="006522BA"/>
    <w:rsid w:val="00652493"/>
    <w:rsid w:val="0065257C"/>
    <w:rsid w:val="00652595"/>
    <w:rsid w:val="006525A7"/>
    <w:rsid w:val="006527A5"/>
    <w:rsid w:val="006528F2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DC"/>
    <w:rsid w:val="00654526"/>
    <w:rsid w:val="0065459B"/>
    <w:rsid w:val="00654652"/>
    <w:rsid w:val="00654742"/>
    <w:rsid w:val="006548FE"/>
    <w:rsid w:val="00654C3D"/>
    <w:rsid w:val="00654C6E"/>
    <w:rsid w:val="00654CC8"/>
    <w:rsid w:val="00654E6D"/>
    <w:rsid w:val="00654E8D"/>
    <w:rsid w:val="00654ED3"/>
    <w:rsid w:val="006553E7"/>
    <w:rsid w:val="00655584"/>
    <w:rsid w:val="00655731"/>
    <w:rsid w:val="006557A0"/>
    <w:rsid w:val="006558D9"/>
    <w:rsid w:val="00655919"/>
    <w:rsid w:val="00655993"/>
    <w:rsid w:val="00655A29"/>
    <w:rsid w:val="00655C50"/>
    <w:rsid w:val="00655CB3"/>
    <w:rsid w:val="00655CE9"/>
    <w:rsid w:val="00655D38"/>
    <w:rsid w:val="00655E96"/>
    <w:rsid w:val="00655FEE"/>
    <w:rsid w:val="0065621F"/>
    <w:rsid w:val="0065646C"/>
    <w:rsid w:val="006564A7"/>
    <w:rsid w:val="006564EA"/>
    <w:rsid w:val="00656580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57FD9"/>
    <w:rsid w:val="00660085"/>
    <w:rsid w:val="0066019F"/>
    <w:rsid w:val="00660E23"/>
    <w:rsid w:val="006615B7"/>
    <w:rsid w:val="006617F4"/>
    <w:rsid w:val="00661840"/>
    <w:rsid w:val="00661A13"/>
    <w:rsid w:val="00661B71"/>
    <w:rsid w:val="00661C2D"/>
    <w:rsid w:val="00661D98"/>
    <w:rsid w:val="0066256F"/>
    <w:rsid w:val="006628B4"/>
    <w:rsid w:val="0066313F"/>
    <w:rsid w:val="006631D6"/>
    <w:rsid w:val="006633DF"/>
    <w:rsid w:val="00663518"/>
    <w:rsid w:val="006637D3"/>
    <w:rsid w:val="00663B31"/>
    <w:rsid w:val="00663F23"/>
    <w:rsid w:val="0066425B"/>
    <w:rsid w:val="00664383"/>
    <w:rsid w:val="006643E8"/>
    <w:rsid w:val="00664542"/>
    <w:rsid w:val="0066467E"/>
    <w:rsid w:val="0066487C"/>
    <w:rsid w:val="00664915"/>
    <w:rsid w:val="00664999"/>
    <w:rsid w:val="006649E0"/>
    <w:rsid w:val="00664AD7"/>
    <w:rsid w:val="00664CF7"/>
    <w:rsid w:val="00665055"/>
    <w:rsid w:val="00665452"/>
    <w:rsid w:val="00665544"/>
    <w:rsid w:val="006656B8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39F"/>
    <w:rsid w:val="00667426"/>
    <w:rsid w:val="00667639"/>
    <w:rsid w:val="006676D6"/>
    <w:rsid w:val="006676D7"/>
    <w:rsid w:val="006677BA"/>
    <w:rsid w:val="006678AB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7FD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8C9"/>
    <w:rsid w:val="006719C0"/>
    <w:rsid w:val="00671BF4"/>
    <w:rsid w:val="00671BF5"/>
    <w:rsid w:val="00671E4A"/>
    <w:rsid w:val="00671EAA"/>
    <w:rsid w:val="006723AD"/>
    <w:rsid w:val="00672495"/>
    <w:rsid w:val="0067262E"/>
    <w:rsid w:val="00672AEF"/>
    <w:rsid w:val="00672C1E"/>
    <w:rsid w:val="00672D48"/>
    <w:rsid w:val="006730C2"/>
    <w:rsid w:val="00673104"/>
    <w:rsid w:val="006731D6"/>
    <w:rsid w:val="00673229"/>
    <w:rsid w:val="006733BC"/>
    <w:rsid w:val="00673643"/>
    <w:rsid w:val="006736B0"/>
    <w:rsid w:val="00673B47"/>
    <w:rsid w:val="00673CB2"/>
    <w:rsid w:val="006741E7"/>
    <w:rsid w:val="006747CC"/>
    <w:rsid w:val="00674A8D"/>
    <w:rsid w:val="00674AD4"/>
    <w:rsid w:val="00674C3B"/>
    <w:rsid w:val="00674CB9"/>
    <w:rsid w:val="00674D9B"/>
    <w:rsid w:val="00674E2C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7C7"/>
    <w:rsid w:val="006769AE"/>
    <w:rsid w:val="006771C4"/>
    <w:rsid w:val="0067723E"/>
    <w:rsid w:val="00677297"/>
    <w:rsid w:val="0067732B"/>
    <w:rsid w:val="0067746B"/>
    <w:rsid w:val="006775ED"/>
    <w:rsid w:val="00677752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788"/>
    <w:rsid w:val="00680A68"/>
    <w:rsid w:val="00680B91"/>
    <w:rsid w:val="00680C40"/>
    <w:rsid w:val="006810B7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3D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0D"/>
    <w:rsid w:val="00682E14"/>
    <w:rsid w:val="00683102"/>
    <w:rsid w:val="006832FC"/>
    <w:rsid w:val="00683C10"/>
    <w:rsid w:val="00683C12"/>
    <w:rsid w:val="00683C1C"/>
    <w:rsid w:val="00683CAB"/>
    <w:rsid w:val="0068407B"/>
    <w:rsid w:val="0068438D"/>
    <w:rsid w:val="006844E1"/>
    <w:rsid w:val="00684521"/>
    <w:rsid w:val="00684578"/>
    <w:rsid w:val="00684808"/>
    <w:rsid w:val="00684862"/>
    <w:rsid w:val="00684AE2"/>
    <w:rsid w:val="00684B85"/>
    <w:rsid w:val="00684D20"/>
    <w:rsid w:val="00684DC5"/>
    <w:rsid w:val="00684E13"/>
    <w:rsid w:val="00684E5E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05A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ECF"/>
    <w:rsid w:val="00686F0C"/>
    <w:rsid w:val="006871CE"/>
    <w:rsid w:val="00687382"/>
    <w:rsid w:val="0068743A"/>
    <w:rsid w:val="00687478"/>
    <w:rsid w:val="00687E40"/>
    <w:rsid w:val="00687E51"/>
    <w:rsid w:val="00687E86"/>
    <w:rsid w:val="00687FD1"/>
    <w:rsid w:val="00690061"/>
    <w:rsid w:val="0069058B"/>
    <w:rsid w:val="00690722"/>
    <w:rsid w:val="0069075A"/>
    <w:rsid w:val="006907D6"/>
    <w:rsid w:val="00690865"/>
    <w:rsid w:val="00690A38"/>
    <w:rsid w:val="00690B41"/>
    <w:rsid w:val="00690C9B"/>
    <w:rsid w:val="00690E5B"/>
    <w:rsid w:val="00690F47"/>
    <w:rsid w:val="006913AF"/>
    <w:rsid w:val="006914A4"/>
    <w:rsid w:val="006915C3"/>
    <w:rsid w:val="00691816"/>
    <w:rsid w:val="00691C36"/>
    <w:rsid w:val="00691DD8"/>
    <w:rsid w:val="00691FE6"/>
    <w:rsid w:val="006923F7"/>
    <w:rsid w:val="0069248A"/>
    <w:rsid w:val="00692538"/>
    <w:rsid w:val="006926DC"/>
    <w:rsid w:val="00692701"/>
    <w:rsid w:val="00692C1E"/>
    <w:rsid w:val="00692EEF"/>
    <w:rsid w:val="00692F71"/>
    <w:rsid w:val="00692F8B"/>
    <w:rsid w:val="006931E4"/>
    <w:rsid w:val="00693254"/>
    <w:rsid w:val="00693274"/>
    <w:rsid w:val="00693276"/>
    <w:rsid w:val="006932D1"/>
    <w:rsid w:val="006934CD"/>
    <w:rsid w:val="006937AD"/>
    <w:rsid w:val="00693893"/>
    <w:rsid w:val="00693A0C"/>
    <w:rsid w:val="00693B63"/>
    <w:rsid w:val="00693DE6"/>
    <w:rsid w:val="00693F16"/>
    <w:rsid w:val="00693FBE"/>
    <w:rsid w:val="00694254"/>
    <w:rsid w:val="006943DE"/>
    <w:rsid w:val="00694559"/>
    <w:rsid w:val="00694575"/>
    <w:rsid w:val="006945EB"/>
    <w:rsid w:val="006946B9"/>
    <w:rsid w:val="006946F0"/>
    <w:rsid w:val="00694748"/>
    <w:rsid w:val="00694B6B"/>
    <w:rsid w:val="00694E19"/>
    <w:rsid w:val="006957BC"/>
    <w:rsid w:val="00695814"/>
    <w:rsid w:val="0069582F"/>
    <w:rsid w:val="0069584D"/>
    <w:rsid w:val="0069597D"/>
    <w:rsid w:val="006959C0"/>
    <w:rsid w:val="00695B8B"/>
    <w:rsid w:val="00696229"/>
    <w:rsid w:val="00696492"/>
    <w:rsid w:val="00696723"/>
    <w:rsid w:val="006969DE"/>
    <w:rsid w:val="00696E1B"/>
    <w:rsid w:val="00696F64"/>
    <w:rsid w:val="00696F7E"/>
    <w:rsid w:val="00696F99"/>
    <w:rsid w:val="00696FD3"/>
    <w:rsid w:val="006971F5"/>
    <w:rsid w:val="00697306"/>
    <w:rsid w:val="00697331"/>
    <w:rsid w:val="0069749F"/>
    <w:rsid w:val="00697540"/>
    <w:rsid w:val="0069761E"/>
    <w:rsid w:val="00697881"/>
    <w:rsid w:val="0069797A"/>
    <w:rsid w:val="00697A89"/>
    <w:rsid w:val="00697F25"/>
    <w:rsid w:val="00697F54"/>
    <w:rsid w:val="00697FC0"/>
    <w:rsid w:val="006A0042"/>
    <w:rsid w:val="006A01E5"/>
    <w:rsid w:val="006A07FB"/>
    <w:rsid w:val="006A099C"/>
    <w:rsid w:val="006A0A54"/>
    <w:rsid w:val="006A113F"/>
    <w:rsid w:val="006A13D4"/>
    <w:rsid w:val="006A1458"/>
    <w:rsid w:val="006A148B"/>
    <w:rsid w:val="006A15DC"/>
    <w:rsid w:val="006A1756"/>
    <w:rsid w:val="006A18D8"/>
    <w:rsid w:val="006A18D9"/>
    <w:rsid w:val="006A190B"/>
    <w:rsid w:val="006A194A"/>
    <w:rsid w:val="006A194F"/>
    <w:rsid w:val="006A1F32"/>
    <w:rsid w:val="006A1F73"/>
    <w:rsid w:val="006A203D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554"/>
    <w:rsid w:val="006A3B1D"/>
    <w:rsid w:val="006A3C4A"/>
    <w:rsid w:val="006A3C56"/>
    <w:rsid w:val="006A3D3C"/>
    <w:rsid w:val="006A3DE5"/>
    <w:rsid w:val="006A3E62"/>
    <w:rsid w:val="006A3FC0"/>
    <w:rsid w:val="006A406F"/>
    <w:rsid w:val="006A42AE"/>
    <w:rsid w:val="006A4379"/>
    <w:rsid w:val="006A44E3"/>
    <w:rsid w:val="006A47EC"/>
    <w:rsid w:val="006A492B"/>
    <w:rsid w:val="006A4C4A"/>
    <w:rsid w:val="006A4C80"/>
    <w:rsid w:val="006A4F88"/>
    <w:rsid w:val="006A506B"/>
    <w:rsid w:val="006A520A"/>
    <w:rsid w:val="006A536A"/>
    <w:rsid w:val="006A573B"/>
    <w:rsid w:val="006A57C5"/>
    <w:rsid w:val="006A5945"/>
    <w:rsid w:val="006A5CC5"/>
    <w:rsid w:val="006A5F00"/>
    <w:rsid w:val="006A5F23"/>
    <w:rsid w:val="006A5FC4"/>
    <w:rsid w:val="006A60EE"/>
    <w:rsid w:val="006A60F3"/>
    <w:rsid w:val="006A6168"/>
    <w:rsid w:val="006A616F"/>
    <w:rsid w:val="006A6465"/>
    <w:rsid w:val="006A64EB"/>
    <w:rsid w:val="006A67BC"/>
    <w:rsid w:val="006A6A66"/>
    <w:rsid w:val="006A6E20"/>
    <w:rsid w:val="006A6F98"/>
    <w:rsid w:val="006A75EA"/>
    <w:rsid w:val="006A779B"/>
    <w:rsid w:val="006A7905"/>
    <w:rsid w:val="006A7EEF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84"/>
    <w:rsid w:val="006B24B6"/>
    <w:rsid w:val="006B2775"/>
    <w:rsid w:val="006B2B83"/>
    <w:rsid w:val="006B2B8A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A63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E83"/>
    <w:rsid w:val="006B4EC0"/>
    <w:rsid w:val="006B4FD6"/>
    <w:rsid w:val="006B50C2"/>
    <w:rsid w:val="006B55C1"/>
    <w:rsid w:val="006B57E2"/>
    <w:rsid w:val="006B5874"/>
    <w:rsid w:val="006B58B5"/>
    <w:rsid w:val="006B5AAF"/>
    <w:rsid w:val="006B5BA3"/>
    <w:rsid w:val="006B5BFA"/>
    <w:rsid w:val="006B5E19"/>
    <w:rsid w:val="006B5F62"/>
    <w:rsid w:val="006B62CA"/>
    <w:rsid w:val="006B6388"/>
    <w:rsid w:val="006B63A1"/>
    <w:rsid w:val="006B64C8"/>
    <w:rsid w:val="006B68D8"/>
    <w:rsid w:val="006B6903"/>
    <w:rsid w:val="006B6A86"/>
    <w:rsid w:val="006B6ABC"/>
    <w:rsid w:val="006B6F13"/>
    <w:rsid w:val="006B71BB"/>
    <w:rsid w:val="006B725B"/>
    <w:rsid w:val="006B7303"/>
    <w:rsid w:val="006B757B"/>
    <w:rsid w:val="006B781F"/>
    <w:rsid w:val="006B785E"/>
    <w:rsid w:val="006B78DC"/>
    <w:rsid w:val="006B7B49"/>
    <w:rsid w:val="006B7D2B"/>
    <w:rsid w:val="006B7E3A"/>
    <w:rsid w:val="006B7F01"/>
    <w:rsid w:val="006C0122"/>
    <w:rsid w:val="006C0799"/>
    <w:rsid w:val="006C09AF"/>
    <w:rsid w:val="006C0A09"/>
    <w:rsid w:val="006C0B36"/>
    <w:rsid w:val="006C0CD4"/>
    <w:rsid w:val="006C0E61"/>
    <w:rsid w:val="006C11CE"/>
    <w:rsid w:val="006C1388"/>
    <w:rsid w:val="006C14F2"/>
    <w:rsid w:val="006C1558"/>
    <w:rsid w:val="006C157C"/>
    <w:rsid w:val="006C1600"/>
    <w:rsid w:val="006C169B"/>
    <w:rsid w:val="006C1A3A"/>
    <w:rsid w:val="006C1BC0"/>
    <w:rsid w:val="006C1D15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C3"/>
    <w:rsid w:val="006C34D2"/>
    <w:rsid w:val="006C34DF"/>
    <w:rsid w:val="006C357D"/>
    <w:rsid w:val="006C36FB"/>
    <w:rsid w:val="006C38B0"/>
    <w:rsid w:val="006C39CE"/>
    <w:rsid w:val="006C3BC8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894"/>
    <w:rsid w:val="006C4AB7"/>
    <w:rsid w:val="006C4E23"/>
    <w:rsid w:val="006C50CD"/>
    <w:rsid w:val="006C529F"/>
    <w:rsid w:val="006C5555"/>
    <w:rsid w:val="006C55F4"/>
    <w:rsid w:val="006C5AD8"/>
    <w:rsid w:val="006C5B64"/>
    <w:rsid w:val="006C5C9C"/>
    <w:rsid w:val="006C618A"/>
    <w:rsid w:val="006C61A0"/>
    <w:rsid w:val="006C627E"/>
    <w:rsid w:val="006C640D"/>
    <w:rsid w:val="006C65C1"/>
    <w:rsid w:val="006C692C"/>
    <w:rsid w:val="006C6A92"/>
    <w:rsid w:val="006C6F04"/>
    <w:rsid w:val="006C6F4D"/>
    <w:rsid w:val="006C7003"/>
    <w:rsid w:val="006C70DB"/>
    <w:rsid w:val="006C73B5"/>
    <w:rsid w:val="006C7412"/>
    <w:rsid w:val="006C755A"/>
    <w:rsid w:val="006C7908"/>
    <w:rsid w:val="006C7B9C"/>
    <w:rsid w:val="006C7BE1"/>
    <w:rsid w:val="006C7D2D"/>
    <w:rsid w:val="006C7F6D"/>
    <w:rsid w:val="006D00FB"/>
    <w:rsid w:val="006D05FB"/>
    <w:rsid w:val="006D0734"/>
    <w:rsid w:val="006D08D3"/>
    <w:rsid w:val="006D08DD"/>
    <w:rsid w:val="006D0AA2"/>
    <w:rsid w:val="006D0C9A"/>
    <w:rsid w:val="006D0CEE"/>
    <w:rsid w:val="006D0E65"/>
    <w:rsid w:val="006D0F88"/>
    <w:rsid w:val="006D10CE"/>
    <w:rsid w:val="006D10D2"/>
    <w:rsid w:val="006D127F"/>
    <w:rsid w:val="006D130A"/>
    <w:rsid w:val="006D1530"/>
    <w:rsid w:val="006D161B"/>
    <w:rsid w:val="006D1962"/>
    <w:rsid w:val="006D1A57"/>
    <w:rsid w:val="006D1CDD"/>
    <w:rsid w:val="006D1DB0"/>
    <w:rsid w:val="006D1F11"/>
    <w:rsid w:val="006D1FDE"/>
    <w:rsid w:val="006D2177"/>
    <w:rsid w:val="006D228A"/>
    <w:rsid w:val="006D2433"/>
    <w:rsid w:val="006D2499"/>
    <w:rsid w:val="006D25B3"/>
    <w:rsid w:val="006D26B5"/>
    <w:rsid w:val="006D27D5"/>
    <w:rsid w:val="006D303A"/>
    <w:rsid w:val="006D32E9"/>
    <w:rsid w:val="006D36E7"/>
    <w:rsid w:val="006D3859"/>
    <w:rsid w:val="006D39C5"/>
    <w:rsid w:val="006D39E4"/>
    <w:rsid w:val="006D3B0D"/>
    <w:rsid w:val="006D3BCD"/>
    <w:rsid w:val="006D3D12"/>
    <w:rsid w:val="006D41F9"/>
    <w:rsid w:val="006D4292"/>
    <w:rsid w:val="006D44F9"/>
    <w:rsid w:val="006D454E"/>
    <w:rsid w:val="006D4786"/>
    <w:rsid w:val="006D4A92"/>
    <w:rsid w:val="006D4D6D"/>
    <w:rsid w:val="006D5431"/>
    <w:rsid w:val="006D54CD"/>
    <w:rsid w:val="006D5586"/>
    <w:rsid w:val="006D5809"/>
    <w:rsid w:val="006D5972"/>
    <w:rsid w:val="006D5D0E"/>
    <w:rsid w:val="006D5F7C"/>
    <w:rsid w:val="006D6127"/>
    <w:rsid w:val="006D63CA"/>
    <w:rsid w:val="006D642B"/>
    <w:rsid w:val="006D6A0E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C6F"/>
    <w:rsid w:val="006D7D6D"/>
    <w:rsid w:val="006E0360"/>
    <w:rsid w:val="006E05F3"/>
    <w:rsid w:val="006E0724"/>
    <w:rsid w:val="006E0DC1"/>
    <w:rsid w:val="006E16CD"/>
    <w:rsid w:val="006E1777"/>
    <w:rsid w:val="006E18D9"/>
    <w:rsid w:val="006E18EE"/>
    <w:rsid w:val="006E1C0B"/>
    <w:rsid w:val="006E1D23"/>
    <w:rsid w:val="006E25C4"/>
    <w:rsid w:val="006E2A9B"/>
    <w:rsid w:val="006E2D01"/>
    <w:rsid w:val="006E2F8E"/>
    <w:rsid w:val="006E3201"/>
    <w:rsid w:val="006E3367"/>
    <w:rsid w:val="006E3669"/>
    <w:rsid w:val="006E3672"/>
    <w:rsid w:val="006E36AE"/>
    <w:rsid w:val="006E3900"/>
    <w:rsid w:val="006E3948"/>
    <w:rsid w:val="006E3A36"/>
    <w:rsid w:val="006E4082"/>
    <w:rsid w:val="006E40B3"/>
    <w:rsid w:val="006E41B5"/>
    <w:rsid w:val="006E43E0"/>
    <w:rsid w:val="006E450E"/>
    <w:rsid w:val="006E4740"/>
    <w:rsid w:val="006E477A"/>
    <w:rsid w:val="006E47E2"/>
    <w:rsid w:val="006E4BD1"/>
    <w:rsid w:val="006E4EB1"/>
    <w:rsid w:val="006E5346"/>
    <w:rsid w:val="006E53F7"/>
    <w:rsid w:val="006E54DE"/>
    <w:rsid w:val="006E56A9"/>
    <w:rsid w:val="006E5B46"/>
    <w:rsid w:val="006E5C1F"/>
    <w:rsid w:val="006E5C6E"/>
    <w:rsid w:val="006E6086"/>
    <w:rsid w:val="006E615A"/>
    <w:rsid w:val="006E6306"/>
    <w:rsid w:val="006E632B"/>
    <w:rsid w:val="006E640B"/>
    <w:rsid w:val="006E6528"/>
    <w:rsid w:val="006E692D"/>
    <w:rsid w:val="006E6B08"/>
    <w:rsid w:val="006E6B52"/>
    <w:rsid w:val="006E6F8A"/>
    <w:rsid w:val="006E72D7"/>
    <w:rsid w:val="006E7694"/>
    <w:rsid w:val="006E7741"/>
    <w:rsid w:val="006E79A5"/>
    <w:rsid w:val="006E7ABB"/>
    <w:rsid w:val="006E7FB4"/>
    <w:rsid w:val="006F029F"/>
    <w:rsid w:val="006F04D5"/>
    <w:rsid w:val="006F0542"/>
    <w:rsid w:val="006F0595"/>
    <w:rsid w:val="006F085E"/>
    <w:rsid w:val="006F0CF4"/>
    <w:rsid w:val="006F1319"/>
    <w:rsid w:val="006F171E"/>
    <w:rsid w:val="006F1981"/>
    <w:rsid w:val="006F1B03"/>
    <w:rsid w:val="006F1CC5"/>
    <w:rsid w:val="006F1D5F"/>
    <w:rsid w:val="006F1FBB"/>
    <w:rsid w:val="006F2104"/>
    <w:rsid w:val="006F217A"/>
    <w:rsid w:val="006F22A8"/>
    <w:rsid w:val="006F232D"/>
    <w:rsid w:val="006F24A7"/>
    <w:rsid w:val="006F2650"/>
    <w:rsid w:val="006F29B1"/>
    <w:rsid w:val="006F2BB5"/>
    <w:rsid w:val="006F2D2E"/>
    <w:rsid w:val="006F2DFF"/>
    <w:rsid w:val="006F308F"/>
    <w:rsid w:val="006F30B0"/>
    <w:rsid w:val="006F30EA"/>
    <w:rsid w:val="006F331A"/>
    <w:rsid w:val="006F33C2"/>
    <w:rsid w:val="006F35E3"/>
    <w:rsid w:val="006F360E"/>
    <w:rsid w:val="006F3633"/>
    <w:rsid w:val="006F3697"/>
    <w:rsid w:val="006F389F"/>
    <w:rsid w:val="006F3A1E"/>
    <w:rsid w:val="006F3BD4"/>
    <w:rsid w:val="006F41F8"/>
    <w:rsid w:val="006F480F"/>
    <w:rsid w:val="006F4914"/>
    <w:rsid w:val="006F4A53"/>
    <w:rsid w:val="006F4BFC"/>
    <w:rsid w:val="006F4C6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8F4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B9D"/>
    <w:rsid w:val="006F6E89"/>
    <w:rsid w:val="006F702A"/>
    <w:rsid w:val="006F7287"/>
    <w:rsid w:val="006F7322"/>
    <w:rsid w:val="006F76EA"/>
    <w:rsid w:val="006F7773"/>
    <w:rsid w:val="006F790E"/>
    <w:rsid w:val="006F7945"/>
    <w:rsid w:val="006F7B62"/>
    <w:rsid w:val="006F7C1A"/>
    <w:rsid w:val="00700161"/>
    <w:rsid w:val="007001C2"/>
    <w:rsid w:val="007004BB"/>
    <w:rsid w:val="00700904"/>
    <w:rsid w:val="00700D3E"/>
    <w:rsid w:val="0070118B"/>
    <w:rsid w:val="00701502"/>
    <w:rsid w:val="0070166A"/>
    <w:rsid w:val="00701688"/>
    <w:rsid w:val="007016D9"/>
    <w:rsid w:val="00701C07"/>
    <w:rsid w:val="00701CE9"/>
    <w:rsid w:val="00701EBA"/>
    <w:rsid w:val="0070213C"/>
    <w:rsid w:val="007023B2"/>
    <w:rsid w:val="00702428"/>
    <w:rsid w:val="007024E1"/>
    <w:rsid w:val="007024E3"/>
    <w:rsid w:val="0070274C"/>
    <w:rsid w:val="00702759"/>
    <w:rsid w:val="007029DE"/>
    <w:rsid w:val="00702D9C"/>
    <w:rsid w:val="00702E5B"/>
    <w:rsid w:val="00702F48"/>
    <w:rsid w:val="00702FBC"/>
    <w:rsid w:val="00702FCD"/>
    <w:rsid w:val="00703210"/>
    <w:rsid w:val="0070328B"/>
    <w:rsid w:val="007036EE"/>
    <w:rsid w:val="00703702"/>
    <w:rsid w:val="0070374B"/>
    <w:rsid w:val="007038DB"/>
    <w:rsid w:val="0070392C"/>
    <w:rsid w:val="007039C1"/>
    <w:rsid w:val="00703AED"/>
    <w:rsid w:val="00703F55"/>
    <w:rsid w:val="00704128"/>
    <w:rsid w:val="0070426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4FA4"/>
    <w:rsid w:val="007050FC"/>
    <w:rsid w:val="00705155"/>
    <w:rsid w:val="007052CB"/>
    <w:rsid w:val="00705386"/>
    <w:rsid w:val="00705391"/>
    <w:rsid w:val="0070559E"/>
    <w:rsid w:val="007055C6"/>
    <w:rsid w:val="007055DE"/>
    <w:rsid w:val="00705997"/>
    <w:rsid w:val="007059B8"/>
    <w:rsid w:val="007059F9"/>
    <w:rsid w:val="00705AD6"/>
    <w:rsid w:val="00705BEC"/>
    <w:rsid w:val="00705C3C"/>
    <w:rsid w:val="00705D00"/>
    <w:rsid w:val="00705D64"/>
    <w:rsid w:val="00706251"/>
    <w:rsid w:val="00706271"/>
    <w:rsid w:val="00706330"/>
    <w:rsid w:val="0070659C"/>
    <w:rsid w:val="007065A1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B9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44B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3D0"/>
    <w:rsid w:val="00713773"/>
    <w:rsid w:val="007137F1"/>
    <w:rsid w:val="007139BD"/>
    <w:rsid w:val="00713BD8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5C0"/>
    <w:rsid w:val="00715681"/>
    <w:rsid w:val="007156CC"/>
    <w:rsid w:val="0071580C"/>
    <w:rsid w:val="00715922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ABF"/>
    <w:rsid w:val="00716D4B"/>
    <w:rsid w:val="00716DBC"/>
    <w:rsid w:val="00716EC2"/>
    <w:rsid w:val="00716FFD"/>
    <w:rsid w:val="00717073"/>
    <w:rsid w:val="00717472"/>
    <w:rsid w:val="0071756E"/>
    <w:rsid w:val="007175D3"/>
    <w:rsid w:val="00717735"/>
    <w:rsid w:val="00717862"/>
    <w:rsid w:val="00717977"/>
    <w:rsid w:val="00717E07"/>
    <w:rsid w:val="007200EF"/>
    <w:rsid w:val="007205B4"/>
    <w:rsid w:val="007207F8"/>
    <w:rsid w:val="007208E4"/>
    <w:rsid w:val="00720943"/>
    <w:rsid w:val="00720945"/>
    <w:rsid w:val="00720A4A"/>
    <w:rsid w:val="00720C48"/>
    <w:rsid w:val="00720E01"/>
    <w:rsid w:val="00720EA8"/>
    <w:rsid w:val="007210E7"/>
    <w:rsid w:val="0072118D"/>
    <w:rsid w:val="007211D3"/>
    <w:rsid w:val="00721345"/>
    <w:rsid w:val="007214B5"/>
    <w:rsid w:val="0072179D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154"/>
    <w:rsid w:val="00723356"/>
    <w:rsid w:val="007233E1"/>
    <w:rsid w:val="007236D3"/>
    <w:rsid w:val="00723B44"/>
    <w:rsid w:val="007247A7"/>
    <w:rsid w:val="00724941"/>
    <w:rsid w:val="0072494D"/>
    <w:rsid w:val="00724B50"/>
    <w:rsid w:val="00724CE0"/>
    <w:rsid w:val="00724E68"/>
    <w:rsid w:val="00724E9D"/>
    <w:rsid w:val="00724EE0"/>
    <w:rsid w:val="00724FBE"/>
    <w:rsid w:val="00725007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8F1"/>
    <w:rsid w:val="00726967"/>
    <w:rsid w:val="00726E95"/>
    <w:rsid w:val="00726E9B"/>
    <w:rsid w:val="00726F0E"/>
    <w:rsid w:val="0072736F"/>
    <w:rsid w:val="00727AEA"/>
    <w:rsid w:val="00727B9E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17"/>
    <w:rsid w:val="0073229C"/>
    <w:rsid w:val="0073237F"/>
    <w:rsid w:val="007324A7"/>
    <w:rsid w:val="00732684"/>
    <w:rsid w:val="007326BF"/>
    <w:rsid w:val="00732742"/>
    <w:rsid w:val="007327C4"/>
    <w:rsid w:val="00732988"/>
    <w:rsid w:val="00732A19"/>
    <w:rsid w:val="00732C1C"/>
    <w:rsid w:val="007331C7"/>
    <w:rsid w:val="00733326"/>
    <w:rsid w:val="00733594"/>
    <w:rsid w:val="007337DA"/>
    <w:rsid w:val="00733AF1"/>
    <w:rsid w:val="00733C5E"/>
    <w:rsid w:val="00733E27"/>
    <w:rsid w:val="007341B2"/>
    <w:rsid w:val="007342E8"/>
    <w:rsid w:val="00734308"/>
    <w:rsid w:val="00734392"/>
    <w:rsid w:val="0073465B"/>
    <w:rsid w:val="00734A3B"/>
    <w:rsid w:val="00735034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C50"/>
    <w:rsid w:val="00737D20"/>
    <w:rsid w:val="00737E1B"/>
    <w:rsid w:val="00737FB1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D00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001"/>
    <w:rsid w:val="007422E0"/>
    <w:rsid w:val="00742547"/>
    <w:rsid w:val="0074256B"/>
    <w:rsid w:val="0074290D"/>
    <w:rsid w:val="007429FE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0BA"/>
    <w:rsid w:val="0074424E"/>
    <w:rsid w:val="0074433A"/>
    <w:rsid w:val="007443C5"/>
    <w:rsid w:val="00744B1D"/>
    <w:rsid w:val="00744B82"/>
    <w:rsid w:val="00744D9E"/>
    <w:rsid w:val="007450B6"/>
    <w:rsid w:val="00745108"/>
    <w:rsid w:val="00745408"/>
    <w:rsid w:val="00745409"/>
    <w:rsid w:val="00745520"/>
    <w:rsid w:val="007455FA"/>
    <w:rsid w:val="0074562B"/>
    <w:rsid w:val="0074562D"/>
    <w:rsid w:val="007459B8"/>
    <w:rsid w:val="00745B3F"/>
    <w:rsid w:val="00745D39"/>
    <w:rsid w:val="00745E89"/>
    <w:rsid w:val="00745EF4"/>
    <w:rsid w:val="0074602F"/>
    <w:rsid w:val="00746082"/>
    <w:rsid w:val="0074610C"/>
    <w:rsid w:val="007463A1"/>
    <w:rsid w:val="00746489"/>
    <w:rsid w:val="007464E0"/>
    <w:rsid w:val="007466E0"/>
    <w:rsid w:val="007467B5"/>
    <w:rsid w:val="0074684B"/>
    <w:rsid w:val="00746A4C"/>
    <w:rsid w:val="00746B38"/>
    <w:rsid w:val="00746BA4"/>
    <w:rsid w:val="00746FA9"/>
    <w:rsid w:val="00747298"/>
    <w:rsid w:val="00747603"/>
    <w:rsid w:val="007479F6"/>
    <w:rsid w:val="00747C52"/>
    <w:rsid w:val="00747F84"/>
    <w:rsid w:val="00750287"/>
    <w:rsid w:val="007502EC"/>
    <w:rsid w:val="007505B4"/>
    <w:rsid w:val="007508F2"/>
    <w:rsid w:val="00750990"/>
    <w:rsid w:val="00750B89"/>
    <w:rsid w:val="00750C3F"/>
    <w:rsid w:val="00750CEF"/>
    <w:rsid w:val="00750F5A"/>
    <w:rsid w:val="0075101F"/>
    <w:rsid w:val="007511F2"/>
    <w:rsid w:val="007512EE"/>
    <w:rsid w:val="0075148E"/>
    <w:rsid w:val="007520A0"/>
    <w:rsid w:val="00752A8E"/>
    <w:rsid w:val="00752B1A"/>
    <w:rsid w:val="00752B53"/>
    <w:rsid w:val="00752E4D"/>
    <w:rsid w:val="00752FFB"/>
    <w:rsid w:val="007534F0"/>
    <w:rsid w:val="00753604"/>
    <w:rsid w:val="0075363A"/>
    <w:rsid w:val="007538F5"/>
    <w:rsid w:val="0075397B"/>
    <w:rsid w:val="007539C3"/>
    <w:rsid w:val="00753A7B"/>
    <w:rsid w:val="00753B59"/>
    <w:rsid w:val="00753C8C"/>
    <w:rsid w:val="00753CF4"/>
    <w:rsid w:val="00753D09"/>
    <w:rsid w:val="00753F47"/>
    <w:rsid w:val="00753F79"/>
    <w:rsid w:val="00754050"/>
    <w:rsid w:val="007542AC"/>
    <w:rsid w:val="00754399"/>
    <w:rsid w:val="007549B9"/>
    <w:rsid w:val="00754A23"/>
    <w:rsid w:val="00754E2A"/>
    <w:rsid w:val="00754F84"/>
    <w:rsid w:val="00755090"/>
    <w:rsid w:val="00755543"/>
    <w:rsid w:val="0075572B"/>
    <w:rsid w:val="007557A8"/>
    <w:rsid w:val="0075588B"/>
    <w:rsid w:val="00755954"/>
    <w:rsid w:val="00755B49"/>
    <w:rsid w:val="00755BD1"/>
    <w:rsid w:val="00755C6F"/>
    <w:rsid w:val="00755D06"/>
    <w:rsid w:val="00756003"/>
    <w:rsid w:val="00756075"/>
    <w:rsid w:val="00756433"/>
    <w:rsid w:val="007564EA"/>
    <w:rsid w:val="0075662F"/>
    <w:rsid w:val="0075671E"/>
    <w:rsid w:val="0075680C"/>
    <w:rsid w:val="00756B5C"/>
    <w:rsid w:val="00756BB2"/>
    <w:rsid w:val="00756D1E"/>
    <w:rsid w:val="0075719C"/>
    <w:rsid w:val="007571F9"/>
    <w:rsid w:val="00757251"/>
    <w:rsid w:val="007573C2"/>
    <w:rsid w:val="00757431"/>
    <w:rsid w:val="00757559"/>
    <w:rsid w:val="007575C2"/>
    <w:rsid w:val="00757654"/>
    <w:rsid w:val="00757696"/>
    <w:rsid w:val="007577F1"/>
    <w:rsid w:val="007578BA"/>
    <w:rsid w:val="007579B2"/>
    <w:rsid w:val="00757B69"/>
    <w:rsid w:val="00757D76"/>
    <w:rsid w:val="00757D94"/>
    <w:rsid w:val="007600D6"/>
    <w:rsid w:val="00760361"/>
    <w:rsid w:val="00760589"/>
    <w:rsid w:val="007605A1"/>
    <w:rsid w:val="0076060F"/>
    <w:rsid w:val="00760789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1FCF"/>
    <w:rsid w:val="007626B7"/>
    <w:rsid w:val="00762AED"/>
    <w:rsid w:val="00762B3F"/>
    <w:rsid w:val="00762BBA"/>
    <w:rsid w:val="00762BE6"/>
    <w:rsid w:val="00762C31"/>
    <w:rsid w:val="00762C87"/>
    <w:rsid w:val="00762D16"/>
    <w:rsid w:val="00762F7C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527"/>
    <w:rsid w:val="0076466A"/>
    <w:rsid w:val="0076496F"/>
    <w:rsid w:val="00764BD9"/>
    <w:rsid w:val="00764C60"/>
    <w:rsid w:val="00764D9A"/>
    <w:rsid w:val="00764E16"/>
    <w:rsid w:val="00764F71"/>
    <w:rsid w:val="0076514A"/>
    <w:rsid w:val="00765256"/>
    <w:rsid w:val="007652B9"/>
    <w:rsid w:val="0076540F"/>
    <w:rsid w:val="0076583F"/>
    <w:rsid w:val="00765B3C"/>
    <w:rsid w:val="0076623E"/>
    <w:rsid w:val="00766285"/>
    <w:rsid w:val="00766481"/>
    <w:rsid w:val="00766508"/>
    <w:rsid w:val="0076664E"/>
    <w:rsid w:val="00766739"/>
    <w:rsid w:val="007667B3"/>
    <w:rsid w:val="00766EE3"/>
    <w:rsid w:val="00766F97"/>
    <w:rsid w:val="00767217"/>
    <w:rsid w:val="00767277"/>
    <w:rsid w:val="0076747C"/>
    <w:rsid w:val="007675A5"/>
    <w:rsid w:val="007675BC"/>
    <w:rsid w:val="00767824"/>
    <w:rsid w:val="00767A31"/>
    <w:rsid w:val="00767B1C"/>
    <w:rsid w:val="00767CA1"/>
    <w:rsid w:val="00767D6D"/>
    <w:rsid w:val="00767DAA"/>
    <w:rsid w:val="00767FEB"/>
    <w:rsid w:val="00770195"/>
    <w:rsid w:val="0077050F"/>
    <w:rsid w:val="00770577"/>
    <w:rsid w:val="00770777"/>
    <w:rsid w:val="007707C5"/>
    <w:rsid w:val="0077085D"/>
    <w:rsid w:val="00770DE1"/>
    <w:rsid w:val="00770E8B"/>
    <w:rsid w:val="00770F23"/>
    <w:rsid w:val="00771290"/>
    <w:rsid w:val="0077146B"/>
    <w:rsid w:val="0077169E"/>
    <w:rsid w:val="0077184B"/>
    <w:rsid w:val="007719C1"/>
    <w:rsid w:val="00771ABC"/>
    <w:rsid w:val="00771D03"/>
    <w:rsid w:val="00772357"/>
    <w:rsid w:val="007726DC"/>
    <w:rsid w:val="00772DB1"/>
    <w:rsid w:val="00773024"/>
    <w:rsid w:val="007733DA"/>
    <w:rsid w:val="00773403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4F15"/>
    <w:rsid w:val="00775232"/>
    <w:rsid w:val="0077527F"/>
    <w:rsid w:val="007755A5"/>
    <w:rsid w:val="00775A0F"/>
    <w:rsid w:val="00775AE6"/>
    <w:rsid w:val="00775BA3"/>
    <w:rsid w:val="00775DB9"/>
    <w:rsid w:val="00775E18"/>
    <w:rsid w:val="00775FE6"/>
    <w:rsid w:val="0077628C"/>
    <w:rsid w:val="0077637B"/>
    <w:rsid w:val="00776471"/>
    <w:rsid w:val="007764F2"/>
    <w:rsid w:val="0077661D"/>
    <w:rsid w:val="007767D1"/>
    <w:rsid w:val="007767EF"/>
    <w:rsid w:val="007768C7"/>
    <w:rsid w:val="00776A8C"/>
    <w:rsid w:val="00776B40"/>
    <w:rsid w:val="00776BBA"/>
    <w:rsid w:val="00776C04"/>
    <w:rsid w:val="00776CA5"/>
    <w:rsid w:val="00776EB9"/>
    <w:rsid w:val="00777025"/>
    <w:rsid w:val="00777344"/>
    <w:rsid w:val="00777352"/>
    <w:rsid w:val="007773FC"/>
    <w:rsid w:val="007774E5"/>
    <w:rsid w:val="00777652"/>
    <w:rsid w:val="0077773C"/>
    <w:rsid w:val="007778E1"/>
    <w:rsid w:val="00777CB0"/>
    <w:rsid w:val="00777DD1"/>
    <w:rsid w:val="00777F62"/>
    <w:rsid w:val="00780089"/>
    <w:rsid w:val="0078015C"/>
    <w:rsid w:val="00780334"/>
    <w:rsid w:val="007804B9"/>
    <w:rsid w:val="0078058C"/>
    <w:rsid w:val="007806D4"/>
    <w:rsid w:val="0078079C"/>
    <w:rsid w:val="00780AA6"/>
    <w:rsid w:val="00780E33"/>
    <w:rsid w:val="00781074"/>
    <w:rsid w:val="007810AB"/>
    <w:rsid w:val="0078125B"/>
    <w:rsid w:val="00781382"/>
    <w:rsid w:val="0078155E"/>
    <w:rsid w:val="0078196D"/>
    <w:rsid w:val="00781E43"/>
    <w:rsid w:val="00781EB6"/>
    <w:rsid w:val="00781F3D"/>
    <w:rsid w:val="007820D4"/>
    <w:rsid w:val="00782352"/>
    <w:rsid w:val="0078252A"/>
    <w:rsid w:val="007825CE"/>
    <w:rsid w:val="007826E2"/>
    <w:rsid w:val="00782781"/>
    <w:rsid w:val="00782817"/>
    <w:rsid w:val="0078281D"/>
    <w:rsid w:val="007828BA"/>
    <w:rsid w:val="0078319D"/>
    <w:rsid w:val="0078366A"/>
    <w:rsid w:val="00783670"/>
    <w:rsid w:val="00783B05"/>
    <w:rsid w:val="00783D26"/>
    <w:rsid w:val="00783DB0"/>
    <w:rsid w:val="007840D5"/>
    <w:rsid w:val="0078423B"/>
    <w:rsid w:val="007842B9"/>
    <w:rsid w:val="00784403"/>
    <w:rsid w:val="0078468E"/>
    <w:rsid w:val="00784882"/>
    <w:rsid w:val="00784CA4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415"/>
    <w:rsid w:val="0078674E"/>
    <w:rsid w:val="00786928"/>
    <w:rsid w:val="00786ED3"/>
    <w:rsid w:val="00786FC6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18E"/>
    <w:rsid w:val="007913E5"/>
    <w:rsid w:val="007915C9"/>
    <w:rsid w:val="00791751"/>
    <w:rsid w:val="00791762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6EF"/>
    <w:rsid w:val="00792CD4"/>
    <w:rsid w:val="00792E2D"/>
    <w:rsid w:val="00792F12"/>
    <w:rsid w:val="00792F48"/>
    <w:rsid w:val="007930CA"/>
    <w:rsid w:val="00793389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015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4DD"/>
    <w:rsid w:val="0079652E"/>
    <w:rsid w:val="007966ED"/>
    <w:rsid w:val="00796796"/>
    <w:rsid w:val="007969A2"/>
    <w:rsid w:val="00796C17"/>
    <w:rsid w:val="00796C39"/>
    <w:rsid w:val="007971BF"/>
    <w:rsid w:val="00797243"/>
    <w:rsid w:val="00797294"/>
    <w:rsid w:val="007974A2"/>
    <w:rsid w:val="0079764A"/>
    <w:rsid w:val="007977F0"/>
    <w:rsid w:val="00797840"/>
    <w:rsid w:val="00797AD6"/>
    <w:rsid w:val="00797F96"/>
    <w:rsid w:val="00797FA8"/>
    <w:rsid w:val="007A0079"/>
    <w:rsid w:val="007A01DA"/>
    <w:rsid w:val="007A0212"/>
    <w:rsid w:val="007A0519"/>
    <w:rsid w:val="007A0BEB"/>
    <w:rsid w:val="007A0E0B"/>
    <w:rsid w:val="007A102A"/>
    <w:rsid w:val="007A14B2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1E7"/>
    <w:rsid w:val="007A237A"/>
    <w:rsid w:val="007A24F9"/>
    <w:rsid w:val="007A29BD"/>
    <w:rsid w:val="007A2B92"/>
    <w:rsid w:val="007A2B9A"/>
    <w:rsid w:val="007A2C66"/>
    <w:rsid w:val="007A3001"/>
    <w:rsid w:val="007A30D0"/>
    <w:rsid w:val="007A33DD"/>
    <w:rsid w:val="007A3741"/>
    <w:rsid w:val="007A3757"/>
    <w:rsid w:val="007A39DE"/>
    <w:rsid w:val="007A3BD8"/>
    <w:rsid w:val="007A3BF4"/>
    <w:rsid w:val="007A3CB6"/>
    <w:rsid w:val="007A4053"/>
    <w:rsid w:val="007A4069"/>
    <w:rsid w:val="007A4532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2F4"/>
    <w:rsid w:val="007A5453"/>
    <w:rsid w:val="007A547B"/>
    <w:rsid w:val="007A55DC"/>
    <w:rsid w:val="007A57EE"/>
    <w:rsid w:val="007A5A90"/>
    <w:rsid w:val="007A5BF6"/>
    <w:rsid w:val="007A5D97"/>
    <w:rsid w:val="007A5E1E"/>
    <w:rsid w:val="007A6288"/>
    <w:rsid w:val="007A63B1"/>
    <w:rsid w:val="007A63E6"/>
    <w:rsid w:val="007A6495"/>
    <w:rsid w:val="007A65AC"/>
    <w:rsid w:val="007A6725"/>
    <w:rsid w:val="007A67BE"/>
    <w:rsid w:val="007A6E08"/>
    <w:rsid w:val="007A7363"/>
    <w:rsid w:val="007A73AC"/>
    <w:rsid w:val="007A7556"/>
    <w:rsid w:val="007A7633"/>
    <w:rsid w:val="007A7780"/>
    <w:rsid w:val="007A7AFE"/>
    <w:rsid w:val="007A7B3B"/>
    <w:rsid w:val="007A7B4F"/>
    <w:rsid w:val="007B00DA"/>
    <w:rsid w:val="007B022B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559"/>
    <w:rsid w:val="007B1602"/>
    <w:rsid w:val="007B1693"/>
    <w:rsid w:val="007B18BA"/>
    <w:rsid w:val="007B198D"/>
    <w:rsid w:val="007B1A62"/>
    <w:rsid w:val="007B1C76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4EF"/>
    <w:rsid w:val="007B3555"/>
    <w:rsid w:val="007B35CA"/>
    <w:rsid w:val="007B36C3"/>
    <w:rsid w:val="007B3755"/>
    <w:rsid w:val="007B3B5E"/>
    <w:rsid w:val="007B3B64"/>
    <w:rsid w:val="007B3D6F"/>
    <w:rsid w:val="007B3E6D"/>
    <w:rsid w:val="007B41EC"/>
    <w:rsid w:val="007B432B"/>
    <w:rsid w:val="007B43CE"/>
    <w:rsid w:val="007B4427"/>
    <w:rsid w:val="007B44CF"/>
    <w:rsid w:val="007B4600"/>
    <w:rsid w:val="007B4792"/>
    <w:rsid w:val="007B4A7B"/>
    <w:rsid w:val="007B4B0F"/>
    <w:rsid w:val="007B4C41"/>
    <w:rsid w:val="007B4E66"/>
    <w:rsid w:val="007B50A0"/>
    <w:rsid w:val="007B50DD"/>
    <w:rsid w:val="007B5133"/>
    <w:rsid w:val="007B5221"/>
    <w:rsid w:val="007B5387"/>
    <w:rsid w:val="007B5566"/>
    <w:rsid w:val="007B5749"/>
    <w:rsid w:val="007B5787"/>
    <w:rsid w:val="007B5840"/>
    <w:rsid w:val="007B5BAF"/>
    <w:rsid w:val="007B5D48"/>
    <w:rsid w:val="007B5EE2"/>
    <w:rsid w:val="007B5F06"/>
    <w:rsid w:val="007B6258"/>
    <w:rsid w:val="007B64EC"/>
    <w:rsid w:val="007B667B"/>
    <w:rsid w:val="007B68FB"/>
    <w:rsid w:val="007B6B83"/>
    <w:rsid w:val="007B6FEA"/>
    <w:rsid w:val="007B70B5"/>
    <w:rsid w:val="007B724C"/>
    <w:rsid w:val="007B7291"/>
    <w:rsid w:val="007B7780"/>
    <w:rsid w:val="007B77DC"/>
    <w:rsid w:val="007B7F15"/>
    <w:rsid w:val="007C0029"/>
    <w:rsid w:val="007C03B9"/>
    <w:rsid w:val="007C03EB"/>
    <w:rsid w:val="007C0452"/>
    <w:rsid w:val="007C05D3"/>
    <w:rsid w:val="007C06E2"/>
    <w:rsid w:val="007C0736"/>
    <w:rsid w:val="007C089B"/>
    <w:rsid w:val="007C089C"/>
    <w:rsid w:val="007C093B"/>
    <w:rsid w:val="007C0A06"/>
    <w:rsid w:val="007C0BF2"/>
    <w:rsid w:val="007C0C53"/>
    <w:rsid w:val="007C0D85"/>
    <w:rsid w:val="007C0EF9"/>
    <w:rsid w:val="007C1139"/>
    <w:rsid w:val="007C1887"/>
    <w:rsid w:val="007C1972"/>
    <w:rsid w:val="007C1A75"/>
    <w:rsid w:val="007C1C02"/>
    <w:rsid w:val="007C1FF5"/>
    <w:rsid w:val="007C2072"/>
    <w:rsid w:val="007C21C6"/>
    <w:rsid w:val="007C2284"/>
    <w:rsid w:val="007C2301"/>
    <w:rsid w:val="007C23A0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809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4E9A"/>
    <w:rsid w:val="007C4F45"/>
    <w:rsid w:val="007C51D4"/>
    <w:rsid w:val="007C5290"/>
    <w:rsid w:val="007C536A"/>
    <w:rsid w:val="007C54C5"/>
    <w:rsid w:val="007C55C0"/>
    <w:rsid w:val="007C57C2"/>
    <w:rsid w:val="007C58A6"/>
    <w:rsid w:val="007C5F74"/>
    <w:rsid w:val="007C60B1"/>
    <w:rsid w:val="007C62C2"/>
    <w:rsid w:val="007C637E"/>
    <w:rsid w:val="007C6736"/>
    <w:rsid w:val="007C67FE"/>
    <w:rsid w:val="007C68AF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C7F71"/>
    <w:rsid w:val="007D012F"/>
    <w:rsid w:val="007D014D"/>
    <w:rsid w:val="007D035C"/>
    <w:rsid w:val="007D078F"/>
    <w:rsid w:val="007D1540"/>
    <w:rsid w:val="007D15E6"/>
    <w:rsid w:val="007D1726"/>
    <w:rsid w:val="007D1C5B"/>
    <w:rsid w:val="007D1CF0"/>
    <w:rsid w:val="007D1DA4"/>
    <w:rsid w:val="007D1E19"/>
    <w:rsid w:val="007D2176"/>
    <w:rsid w:val="007D22A0"/>
    <w:rsid w:val="007D232D"/>
    <w:rsid w:val="007D2376"/>
    <w:rsid w:val="007D2392"/>
    <w:rsid w:val="007D2556"/>
    <w:rsid w:val="007D267A"/>
    <w:rsid w:val="007D2B8B"/>
    <w:rsid w:val="007D2BC1"/>
    <w:rsid w:val="007D2CA8"/>
    <w:rsid w:val="007D2D49"/>
    <w:rsid w:val="007D2EAF"/>
    <w:rsid w:val="007D34E2"/>
    <w:rsid w:val="007D3BAD"/>
    <w:rsid w:val="007D3D8B"/>
    <w:rsid w:val="007D405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A8C"/>
    <w:rsid w:val="007D4BE4"/>
    <w:rsid w:val="007D4C16"/>
    <w:rsid w:val="007D4CB4"/>
    <w:rsid w:val="007D4CF8"/>
    <w:rsid w:val="007D539A"/>
    <w:rsid w:val="007D54E5"/>
    <w:rsid w:val="007D5516"/>
    <w:rsid w:val="007D566C"/>
    <w:rsid w:val="007D5689"/>
    <w:rsid w:val="007D58A1"/>
    <w:rsid w:val="007D5906"/>
    <w:rsid w:val="007D5926"/>
    <w:rsid w:val="007D601B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0E0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9D4"/>
    <w:rsid w:val="007E29E1"/>
    <w:rsid w:val="007E2E62"/>
    <w:rsid w:val="007E2E88"/>
    <w:rsid w:val="007E2FD1"/>
    <w:rsid w:val="007E2FF0"/>
    <w:rsid w:val="007E35AA"/>
    <w:rsid w:val="007E35FC"/>
    <w:rsid w:val="007E36E3"/>
    <w:rsid w:val="007E3727"/>
    <w:rsid w:val="007E37F6"/>
    <w:rsid w:val="007E3C48"/>
    <w:rsid w:val="007E3D30"/>
    <w:rsid w:val="007E3E0B"/>
    <w:rsid w:val="007E3F27"/>
    <w:rsid w:val="007E4232"/>
    <w:rsid w:val="007E4275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EA"/>
    <w:rsid w:val="007E59F0"/>
    <w:rsid w:val="007E5EB2"/>
    <w:rsid w:val="007E5F4B"/>
    <w:rsid w:val="007E6089"/>
    <w:rsid w:val="007E61EE"/>
    <w:rsid w:val="007E62AF"/>
    <w:rsid w:val="007E658A"/>
    <w:rsid w:val="007E6793"/>
    <w:rsid w:val="007E6C55"/>
    <w:rsid w:val="007E6C84"/>
    <w:rsid w:val="007E6D30"/>
    <w:rsid w:val="007E6F8E"/>
    <w:rsid w:val="007E6F91"/>
    <w:rsid w:val="007E70C7"/>
    <w:rsid w:val="007E7162"/>
    <w:rsid w:val="007E7198"/>
    <w:rsid w:val="007E721F"/>
    <w:rsid w:val="007E72BE"/>
    <w:rsid w:val="007E72E5"/>
    <w:rsid w:val="007E73D1"/>
    <w:rsid w:val="007E766B"/>
    <w:rsid w:val="007E76C9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D03"/>
    <w:rsid w:val="007F1ECE"/>
    <w:rsid w:val="007F20CE"/>
    <w:rsid w:val="007F2101"/>
    <w:rsid w:val="007F2199"/>
    <w:rsid w:val="007F219E"/>
    <w:rsid w:val="007F229E"/>
    <w:rsid w:val="007F24B9"/>
    <w:rsid w:val="007F287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3E51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4DA"/>
    <w:rsid w:val="007F5793"/>
    <w:rsid w:val="007F586B"/>
    <w:rsid w:val="007F5A0F"/>
    <w:rsid w:val="007F5BF9"/>
    <w:rsid w:val="007F5DB9"/>
    <w:rsid w:val="007F5FDF"/>
    <w:rsid w:val="007F6174"/>
    <w:rsid w:val="007F6176"/>
    <w:rsid w:val="007F6244"/>
    <w:rsid w:val="007F6331"/>
    <w:rsid w:val="007F63D7"/>
    <w:rsid w:val="007F6468"/>
    <w:rsid w:val="007F66A5"/>
    <w:rsid w:val="007F68AD"/>
    <w:rsid w:val="007F6C59"/>
    <w:rsid w:val="007F6D7E"/>
    <w:rsid w:val="007F6EAB"/>
    <w:rsid w:val="007F7045"/>
    <w:rsid w:val="007F7210"/>
    <w:rsid w:val="007F73F3"/>
    <w:rsid w:val="007F742E"/>
    <w:rsid w:val="007F744B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0D6"/>
    <w:rsid w:val="008023D2"/>
    <w:rsid w:val="00802573"/>
    <w:rsid w:val="00802896"/>
    <w:rsid w:val="008028C4"/>
    <w:rsid w:val="008028D5"/>
    <w:rsid w:val="00802C3A"/>
    <w:rsid w:val="00802FBE"/>
    <w:rsid w:val="008030C8"/>
    <w:rsid w:val="0080312A"/>
    <w:rsid w:val="0080315F"/>
    <w:rsid w:val="00803507"/>
    <w:rsid w:val="008039B1"/>
    <w:rsid w:val="00803A25"/>
    <w:rsid w:val="00803A87"/>
    <w:rsid w:val="00803B42"/>
    <w:rsid w:val="00803FC0"/>
    <w:rsid w:val="008040B5"/>
    <w:rsid w:val="00804217"/>
    <w:rsid w:val="0080429C"/>
    <w:rsid w:val="00804430"/>
    <w:rsid w:val="00804949"/>
    <w:rsid w:val="0080496F"/>
    <w:rsid w:val="00804B20"/>
    <w:rsid w:val="00804C6A"/>
    <w:rsid w:val="00804D42"/>
    <w:rsid w:val="00804F1B"/>
    <w:rsid w:val="0080522B"/>
    <w:rsid w:val="00805302"/>
    <w:rsid w:val="008053D8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1B"/>
    <w:rsid w:val="00806C63"/>
    <w:rsid w:val="00806DD1"/>
    <w:rsid w:val="0080739F"/>
    <w:rsid w:val="0080743F"/>
    <w:rsid w:val="008075DC"/>
    <w:rsid w:val="00807982"/>
    <w:rsid w:val="008079AA"/>
    <w:rsid w:val="00807A9A"/>
    <w:rsid w:val="00807C38"/>
    <w:rsid w:val="00807D0C"/>
    <w:rsid w:val="00807DB0"/>
    <w:rsid w:val="00810023"/>
    <w:rsid w:val="008102DF"/>
    <w:rsid w:val="008105B9"/>
    <w:rsid w:val="008105EF"/>
    <w:rsid w:val="008107CA"/>
    <w:rsid w:val="008109E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91"/>
    <w:rsid w:val="008124C5"/>
    <w:rsid w:val="0081266F"/>
    <w:rsid w:val="00812702"/>
    <w:rsid w:val="00812951"/>
    <w:rsid w:val="00812E6B"/>
    <w:rsid w:val="00812E87"/>
    <w:rsid w:val="00812ECD"/>
    <w:rsid w:val="00812F57"/>
    <w:rsid w:val="00813030"/>
    <w:rsid w:val="0081314E"/>
    <w:rsid w:val="0081386F"/>
    <w:rsid w:val="00813D25"/>
    <w:rsid w:val="00814259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CE9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821"/>
    <w:rsid w:val="008159E7"/>
    <w:rsid w:val="00815FF4"/>
    <w:rsid w:val="00816284"/>
    <w:rsid w:val="00816372"/>
    <w:rsid w:val="00816498"/>
    <w:rsid w:val="00816552"/>
    <w:rsid w:val="008168B8"/>
    <w:rsid w:val="008168D2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EBB"/>
    <w:rsid w:val="00817FBE"/>
    <w:rsid w:val="00820005"/>
    <w:rsid w:val="008202E2"/>
    <w:rsid w:val="00820344"/>
    <w:rsid w:val="00820410"/>
    <w:rsid w:val="00820558"/>
    <w:rsid w:val="008206EB"/>
    <w:rsid w:val="00820D04"/>
    <w:rsid w:val="00820EB8"/>
    <w:rsid w:val="00820F2F"/>
    <w:rsid w:val="00820FDD"/>
    <w:rsid w:val="00820FDE"/>
    <w:rsid w:val="008210FA"/>
    <w:rsid w:val="00821276"/>
    <w:rsid w:val="008212F0"/>
    <w:rsid w:val="00821409"/>
    <w:rsid w:val="00821533"/>
    <w:rsid w:val="008215C9"/>
    <w:rsid w:val="008216A7"/>
    <w:rsid w:val="00821957"/>
    <w:rsid w:val="00821AF4"/>
    <w:rsid w:val="00821E15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025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22B"/>
    <w:rsid w:val="0082732D"/>
    <w:rsid w:val="0082742D"/>
    <w:rsid w:val="00827441"/>
    <w:rsid w:val="00827496"/>
    <w:rsid w:val="008274EE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4A"/>
    <w:rsid w:val="00831FCA"/>
    <w:rsid w:val="00832A1D"/>
    <w:rsid w:val="00832BC5"/>
    <w:rsid w:val="00832E4A"/>
    <w:rsid w:val="00832E62"/>
    <w:rsid w:val="00833067"/>
    <w:rsid w:val="0083311C"/>
    <w:rsid w:val="00833424"/>
    <w:rsid w:val="00833454"/>
    <w:rsid w:val="0083346C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8CB"/>
    <w:rsid w:val="00834A05"/>
    <w:rsid w:val="00834A14"/>
    <w:rsid w:val="00834BE9"/>
    <w:rsid w:val="00834CF3"/>
    <w:rsid w:val="0083515B"/>
    <w:rsid w:val="0083515F"/>
    <w:rsid w:val="008352DE"/>
    <w:rsid w:val="00835413"/>
    <w:rsid w:val="0083561C"/>
    <w:rsid w:val="0083583B"/>
    <w:rsid w:val="008358C6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7E6"/>
    <w:rsid w:val="00836C21"/>
    <w:rsid w:val="00836D0D"/>
    <w:rsid w:val="00836EB3"/>
    <w:rsid w:val="008372F4"/>
    <w:rsid w:val="00837353"/>
    <w:rsid w:val="00837595"/>
    <w:rsid w:val="00837D9B"/>
    <w:rsid w:val="00837E29"/>
    <w:rsid w:val="00837EB0"/>
    <w:rsid w:val="0084000C"/>
    <w:rsid w:val="00840118"/>
    <w:rsid w:val="008401CC"/>
    <w:rsid w:val="008402E2"/>
    <w:rsid w:val="00840466"/>
    <w:rsid w:val="00840535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5FC"/>
    <w:rsid w:val="00841ADB"/>
    <w:rsid w:val="00841CD6"/>
    <w:rsid w:val="00841F16"/>
    <w:rsid w:val="00842118"/>
    <w:rsid w:val="00842167"/>
    <w:rsid w:val="00842209"/>
    <w:rsid w:val="0084224E"/>
    <w:rsid w:val="008423DC"/>
    <w:rsid w:val="00842565"/>
    <w:rsid w:val="008429FE"/>
    <w:rsid w:val="00842C5B"/>
    <w:rsid w:val="00842CE4"/>
    <w:rsid w:val="00842D32"/>
    <w:rsid w:val="00842D83"/>
    <w:rsid w:val="00842DEB"/>
    <w:rsid w:val="00843333"/>
    <w:rsid w:val="0084337E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7CD"/>
    <w:rsid w:val="00845F1D"/>
    <w:rsid w:val="00846112"/>
    <w:rsid w:val="008466D9"/>
    <w:rsid w:val="00846778"/>
    <w:rsid w:val="0084688D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6AC"/>
    <w:rsid w:val="00847867"/>
    <w:rsid w:val="0084787C"/>
    <w:rsid w:val="00847B4D"/>
    <w:rsid w:val="00847D69"/>
    <w:rsid w:val="00847F58"/>
    <w:rsid w:val="0085021F"/>
    <w:rsid w:val="008502E5"/>
    <w:rsid w:val="0085039E"/>
    <w:rsid w:val="00850565"/>
    <w:rsid w:val="0085084C"/>
    <w:rsid w:val="00850882"/>
    <w:rsid w:val="0085089F"/>
    <w:rsid w:val="008508BF"/>
    <w:rsid w:val="00850A09"/>
    <w:rsid w:val="00850D73"/>
    <w:rsid w:val="00851037"/>
    <w:rsid w:val="0085114A"/>
    <w:rsid w:val="00851561"/>
    <w:rsid w:val="008516C3"/>
    <w:rsid w:val="00851939"/>
    <w:rsid w:val="008519D7"/>
    <w:rsid w:val="00851B7E"/>
    <w:rsid w:val="00851BC2"/>
    <w:rsid w:val="00851BCE"/>
    <w:rsid w:val="00851D6F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714"/>
    <w:rsid w:val="00854925"/>
    <w:rsid w:val="00854943"/>
    <w:rsid w:val="008549DB"/>
    <w:rsid w:val="00854E54"/>
    <w:rsid w:val="008550C8"/>
    <w:rsid w:val="0085519B"/>
    <w:rsid w:val="0085529A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5F5D"/>
    <w:rsid w:val="0085602C"/>
    <w:rsid w:val="008568B7"/>
    <w:rsid w:val="008569A9"/>
    <w:rsid w:val="008569D7"/>
    <w:rsid w:val="00856B28"/>
    <w:rsid w:val="00856B36"/>
    <w:rsid w:val="00856E3E"/>
    <w:rsid w:val="00856E75"/>
    <w:rsid w:val="008574BA"/>
    <w:rsid w:val="00857767"/>
    <w:rsid w:val="008577AF"/>
    <w:rsid w:val="00857967"/>
    <w:rsid w:val="00857B72"/>
    <w:rsid w:val="00857B7A"/>
    <w:rsid w:val="00857CDD"/>
    <w:rsid w:val="00857DFB"/>
    <w:rsid w:val="00860208"/>
    <w:rsid w:val="008602C3"/>
    <w:rsid w:val="008607E6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8BA"/>
    <w:rsid w:val="00861DD4"/>
    <w:rsid w:val="00861F05"/>
    <w:rsid w:val="008623E1"/>
    <w:rsid w:val="00862429"/>
    <w:rsid w:val="0086248C"/>
    <w:rsid w:val="00862840"/>
    <w:rsid w:val="00862857"/>
    <w:rsid w:val="00862AE6"/>
    <w:rsid w:val="00862D39"/>
    <w:rsid w:val="00862DAE"/>
    <w:rsid w:val="00862E3A"/>
    <w:rsid w:val="008630DF"/>
    <w:rsid w:val="00863493"/>
    <w:rsid w:val="008637CE"/>
    <w:rsid w:val="008637D4"/>
    <w:rsid w:val="00863AD2"/>
    <w:rsid w:val="00863B89"/>
    <w:rsid w:val="00863E79"/>
    <w:rsid w:val="00863E96"/>
    <w:rsid w:val="008640B3"/>
    <w:rsid w:val="00864127"/>
    <w:rsid w:val="00864130"/>
    <w:rsid w:val="008645F9"/>
    <w:rsid w:val="0086478B"/>
    <w:rsid w:val="00864791"/>
    <w:rsid w:val="008647F9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5F20"/>
    <w:rsid w:val="0086637F"/>
    <w:rsid w:val="0086647A"/>
    <w:rsid w:val="008664EA"/>
    <w:rsid w:val="0086669E"/>
    <w:rsid w:val="00866D3A"/>
    <w:rsid w:val="00866E87"/>
    <w:rsid w:val="00867062"/>
    <w:rsid w:val="008671B7"/>
    <w:rsid w:val="00867228"/>
    <w:rsid w:val="00867654"/>
    <w:rsid w:val="00867DAB"/>
    <w:rsid w:val="00867DE6"/>
    <w:rsid w:val="00867DEC"/>
    <w:rsid w:val="00867FDA"/>
    <w:rsid w:val="00870041"/>
    <w:rsid w:val="008703A0"/>
    <w:rsid w:val="0087048B"/>
    <w:rsid w:val="008704BA"/>
    <w:rsid w:val="008704F3"/>
    <w:rsid w:val="0087072E"/>
    <w:rsid w:val="008708EA"/>
    <w:rsid w:val="00870D98"/>
    <w:rsid w:val="00870DC8"/>
    <w:rsid w:val="00870FC5"/>
    <w:rsid w:val="00870FFE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2F27"/>
    <w:rsid w:val="008730C2"/>
    <w:rsid w:val="0087315C"/>
    <w:rsid w:val="0087321C"/>
    <w:rsid w:val="00873745"/>
    <w:rsid w:val="0087378F"/>
    <w:rsid w:val="00873847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25"/>
    <w:rsid w:val="00874DF8"/>
    <w:rsid w:val="00874E14"/>
    <w:rsid w:val="00874E3B"/>
    <w:rsid w:val="00874EC2"/>
    <w:rsid w:val="00874F60"/>
    <w:rsid w:val="00874F7E"/>
    <w:rsid w:val="00875122"/>
    <w:rsid w:val="008751E2"/>
    <w:rsid w:val="00875229"/>
    <w:rsid w:val="008758BB"/>
    <w:rsid w:val="00875B8F"/>
    <w:rsid w:val="00875BF2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0FBF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185"/>
    <w:rsid w:val="00882311"/>
    <w:rsid w:val="008827AA"/>
    <w:rsid w:val="00882843"/>
    <w:rsid w:val="00882A70"/>
    <w:rsid w:val="00882AB8"/>
    <w:rsid w:val="00882B15"/>
    <w:rsid w:val="00882B6B"/>
    <w:rsid w:val="00882B7E"/>
    <w:rsid w:val="00882BEE"/>
    <w:rsid w:val="00882DA9"/>
    <w:rsid w:val="0088306D"/>
    <w:rsid w:val="00883126"/>
    <w:rsid w:val="008831AE"/>
    <w:rsid w:val="00883456"/>
    <w:rsid w:val="00883860"/>
    <w:rsid w:val="00883982"/>
    <w:rsid w:val="00883A62"/>
    <w:rsid w:val="00883B9E"/>
    <w:rsid w:val="00883EDA"/>
    <w:rsid w:val="00884077"/>
    <w:rsid w:val="008840CF"/>
    <w:rsid w:val="008841AC"/>
    <w:rsid w:val="008841F7"/>
    <w:rsid w:val="0088445D"/>
    <w:rsid w:val="008846E3"/>
    <w:rsid w:val="00884780"/>
    <w:rsid w:val="008847B4"/>
    <w:rsid w:val="00884B97"/>
    <w:rsid w:val="00884D38"/>
    <w:rsid w:val="00884E5D"/>
    <w:rsid w:val="0088509A"/>
    <w:rsid w:val="0088532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71DD"/>
    <w:rsid w:val="00887345"/>
    <w:rsid w:val="00887B1A"/>
    <w:rsid w:val="00887C0F"/>
    <w:rsid w:val="00887CEE"/>
    <w:rsid w:val="00887D82"/>
    <w:rsid w:val="00887E85"/>
    <w:rsid w:val="00887FCA"/>
    <w:rsid w:val="00890246"/>
    <w:rsid w:val="00890260"/>
    <w:rsid w:val="0089035B"/>
    <w:rsid w:val="0089053B"/>
    <w:rsid w:val="0089072A"/>
    <w:rsid w:val="0089096F"/>
    <w:rsid w:val="00890AA1"/>
    <w:rsid w:val="00890F20"/>
    <w:rsid w:val="00890FB7"/>
    <w:rsid w:val="0089108E"/>
    <w:rsid w:val="008910F4"/>
    <w:rsid w:val="00891147"/>
    <w:rsid w:val="0089117A"/>
    <w:rsid w:val="0089129A"/>
    <w:rsid w:val="0089141A"/>
    <w:rsid w:val="00891507"/>
    <w:rsid w:val="008915CB"/>
    <w:rsid w:val="008916A8"/>
    <w:rsid w:val="008916AF"/>
    <w:rsid w:val="008916F5"/>
    <w:rsid w:val="00891AC3"/>
    <w:rsid w:val="00891B91"/>
    <w:rsid w:val="00891D62"/>
    <w:rsid w:val="0089204F"/>
    <w:rsid w:val="008922C1"/>
    <w:rsid w:val="008925A6"/>
    <w:rsid w:val="0089263A"/>
    <w:rsid w:val="008926CF"/>
    <w:rsid w:val="008926D7"/>
    <w:rsid w:val="00892775"/>
    <w:rsid w:val="0089322C"/>
    <w:rsid w:val="008932AB"/>
    <w:rsid w:val="0089355C"/>
    <w:rsid w:val="00893C13"/>
    <w:rsid w:val="00893D6A"/>
    <w:rsid w:val="00894274"/>
    <w:rsid w:val="008942E7"/>
    <w:rsid w:val="00894413"/>
    <w:rsid w:val="00894485"/>
    <w:rsid w:val="008946B6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49"/>
    <w:rsid w:val="00895DBA"/>
    <w:rsid w:val="00895E7D"/>
    <w:rsid w:val="0089611E"/>
    <w:rsid w:val="00896184"/>
    <w:rsid w:val="0089631B"/>
    <w:rsid w:val="00896379"/>
    <w:rsid w:val="00896542"/>
    <w:rsid w:val="00896C8E"/>
    <w:rsid w:val="00896F71"/>
    <w:rsid w:val="0089708F"/>
    <w:rsid w:val="00897291"/>
    <w:rsid w:val="00897461"/>
    <w:rsid w:val="00897473"/>
    <w:rsid w:val="00897561"/>
    <w:rsid w:val="0089761F"/>
    <w:rsid w:val="00897630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4E6"/>
    <w:rsid w:val="008A06A9"/>
    <w:rsid w:val="008A06C6"/>
    <w:rsid w:val="008A098E"/>
    <w:rsid w:val="008A0F8D"/>
    <w:rsid w:val="008A110F"/>
    <w:rsid w:val="008A13BF"/>
    <w:rsid w:val="008A14AC"/>
    <w:rsid w:val="008A1822"/>
    <w:rsid w:val="008A21BB"/>
    <w:rsid w:val="008A2313"/>
    <w:rsid w:val="008A2AC7"/>
    <w:rsid w:val="008A2EFF"/>
    <w:rsid w:val="008A31FE"/>
    <w:rsid w:val="008A3225"/>
    <w:rsid w:val="008A33BF"/>
    <w:rsid w:val="008A3536"/>
    <w:rsid w:val="008A35D7"/>
    <w:rsid w:val="008A36BB"/>
    <w:rsid w:val="008A36ED"/>
    <w:rsid w:val="008A37B1"/>
    <w:rsid w:val="008A3BCD"/>
    <w:rsid w:val="008A3C6F"/>
    <w:rsid w:val="008A3CC0"/>
    <w:rsid w:val="008A3FF3"/>
    <w:rsid w:val="008A40DE"/>
    <w:rsid w:val="008A40EA"/>
    <w:rsid w:val="008A4229"/>
    <w:rsid w:val="008A423F"/>
    <w:rsid w:val="008A43FB"/>
    <w:rsid w:val="008A4624"/>
    <w:rsid w:val="008A4744"/>
    <w:rsid w:val="008A4940"/>
    <w:rsid w:val="008A51AB"/>
    <w:rsid w:val="008A52B2"/>
    <w:rsid w:val="008A5302"/>
    <w:rsid w:val="008A54B6"/>
    <w:rsid w:val="008A54D5"/>
    <w:rsid w:val="008A5796"/>
    <w:rsid w:val="008A58B9"/>
    <w:rsid w:val="008A59FD"/>
    <w:rsid w:val="008A5A6C"/>
    <w:rsid w:val="008A5D12"/>
    <w:rsid w:val="008A5D33"/>
    <w:rsid w:val="008A5ED9"/>
    <w:rsid w:val="008A602A"/>
    <w:rsid w:val="008A6209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44E"/>
    <w:rsid w:val="008A758A"/>
    <w:rsid w:val="008A78B6"/>
    <w:rsid w:val="008A7B67"/>
    <w:rsid w:val="008A7C7A"/>
    <w:rsid w:val="008B00CC"/>
    <w:rsid w:val="008B03D5"/>
    <w:rsid w:val="008B040E"/>
    <w:rsid w:val="008B062C"/>
    <w:rsid w:val="008B06BA"/>
    <w:rsid w:val="008B07F7"/>
    <w:rsid w:val="008B08B0"/>
    <w:rsid w:val="008B09BE"/>
    <w:rsid w:val="008B0B0E"/>
    <w:rsid w:val="008B0C96"/>
    <w:rsid w:val="008B0CBB"/>
    <w:rsid w:val="008B0DF7"/>
    <w:rsid w:val="008B0E82"/>
    <w:rsid w:val="008B0F6A"/>
    <w:rsid w:val="008B17B1"/>
    <w:rsid w:val="008B17E3"/>
    <w:rsid w:val="008B2010"/>
    <w:rsid w:val="008B20E3"/>
    <w:rsid w:val="008B2134"/>
    <w:rsid w:val="008B238C"/>
    <w:rsid w:val="008B241D"/>
    <w:rsid w:val="008B251A"/>
    <w:rsid w:val="008B28D9"/>
    <w:rsid w:val="008B292E"/>
    <w:rsid w:val="008B2971"/>
    <w:rsid w:val="008B2B2C"/>
    <w:rsid w:val="008B2C39"/>
    <w:rsid w:val="008B2D2B"/>
    <w:rsid w:val="008B3110"/>
    <w:rsid w:val="008B3291"/>
    <w:rsid w:val="008B334F"/>
    <w:rsid w:val="008B3684"/>
    <w:rsid w:val="008B370C"/>
    <w:rsid w:val="008B393E"/>
    <w:rsid w:val="008B3A9E"/>
    <w:rsid w:val="008B3D08"/>
    <w:rsid w:val="008B3D58"/>
    <w:rsid w:val="008B3D65"/>
    <w:rsid w:val="008B3D9F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17A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6EAC"/>
    <w:rsid w:val="008B71D3"/>
    <w:rsid w:val="008B72DD"/>
    <w:rsid w:val="008B7362"/>
    <w:rsid w:val="008B7462"/>
    <w:rsid w:val="008B756E"/>
    <w:rsid w:val="008B757E"/>
    <w:rsid w:val="008B79B3"/>
    <w:rsid w:val="008B7BA3"/>
    <w:rsid w:val="008B7C95"/>
    <w:rsid w:val="008B7CAE"/>
    <w:rsid w:val="008B7D27"/>
    <w:rsid w:val="008B7D28"/>
    <w:rsid w:val="008B7DB5"/>
    <w:rsid w:val="008B7EA3"/>
    <w:rsid w:val="008B7EA4"/>
    <w:rsid w:val="008B7EE8"/>
    <w:rsid w:val="008B7FCA"/>
    <w:rsid w:val="008C0098"/>
    <w:rsid w:val="008C01C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066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12B"/>
    <w:rsid w:val="008C2249"/>
    <w:rsid w:val="008C22B3"/>
    <w:rsid w:val="008C2350"/>
    <w:rsid w:val="008C289F"/>
    <w:rsid w:val="008C290C"/>
    <w:rsid w:val="008C2F02"/>
    <w:rsid w:val="008C30B8"/>
    <w:rsid w:val="008C374D"/>
    <w:rsid w:val="008C3ACE"/>
    <w:rsid w:val="008C490F"/>
    <w:rsid w:val="008C4BC9"/>
    <w:rsid w:val="008C4D78"/>
    <w:rsid w:val="008C52A8"/>
    <w:rsid w:val="008C53D8"/>
    <w:rsid w:val="008C5544"/>
    <w:rsid w:val="008C5598"/>
    <w:rsid w:val="008C5A16"/>
    <w:rsid w:val="008C5C71"/>
    <w:rsid w:val="008C5F67"/>
    <w:rsid w:val="008C6004"/>
    <w:rsid w:val="008C6234"/>
    <w:rsid w:val="008C62D7"/>
    <w:rsid w:val="008C64B4"/>
    <w:rsid w:val="008C67D5"/>
    <w:rsid w:val="008C6880"/>
    <w:rsid w:val="008C69C0"/>
    <w:rsid w:val="008C6BAC"/>
    <w:rsid w:val="008C6CB1"/>
    <w:rsid w:val="008C6E4E"/>
    <w:rsid w:val="008C700D"/>
    <w:rsid w:val="008C7135"/>
    <w:rsid w:val="008C7526"/>
    <w:rsid w:val="008C76B2"/>
    <w:rsid w:val="008C79A7"/>
    <w:rsid w:val="008C7ACE"/>
    <w:rsid w:val="008C7AFE"/>
    <w:rsid w:val="008C7BE8"/>
    <w:rsid w:val="008C7C1C"/>
    <w:rsid w:val="008D00A7"/>
    <w:rsid w:val="008D00E5"/>
    <w:rsid w:val="008D02B8"/>
    <w:rsid w:val="008D03D0"/>
    <w:rsid w:val="008D06DD"/>
    <w:rsid w:val="008D06E8"/>
    <w:rsid w:val="008D0B47"/>
    <w:rsid w:val="008D0C9C"/>
    <w:rsid w:val="008D0D7F"/>
    <w:rsid w:val="008D102A"/>
    <w:rsid w:val="008D1659"/>
    <w:rsid w:val="008D166A"/>
    <w:rsid w:val="008D166F"/>
    <w:rsid w:val="008D17A5"/>
    <w:rsid w:val="008D1AE5"/>
    <w:rsid w:val="008D1E57"/>
    <w:rsid w:val="008D1F89"/>
    <w:rsid w:val="008D2091"/>
    <w:rsid w:val="008D2249"/>
    <w:rsid w:val="008D2504"/>
    <w:rsid w:val="008D258C"/>
    <w:rsid w:val="008D2762"/>
    <w:rsid w:val="008D2AFD"/>
    <w:rsid w:val="008D2B06"/>
    <w:rsid w:val="008D2F7C"/>
    <w:rsid w:val="008D3175"/>
    <w:rsid w:val="008D31F9"/>
    <w:rsid w:val="008D3333"/>
    <w:rsid w:val="008D33B8"/>
    <w:rsid w:val="008D340B"/>
    <w:rsid w:val="008D3434"/>
    <w:rsid w:val="008D3502"/>
    <w:rsid w:val="008D3692"/>
    <w:rsid w:val="008D3720"/>
    <w:rsid w:val="008D3778"/>
    <w:rsid w:val="008D3BB9"/>
    <w:rsid w:val="008D3BF4"/>
    <w:rsid w:val="008D3D1F"/>
    <w:rsid w:val="008D3E4A"/>
    <w:rsid w:val="008D3F3A"/>
    <w:rsid w:val="008D407E"/>
    <w:rsid w:val="008D436A"/>
    <w:rsid w:val="008D4377"/>
    <w:rsid w:val="008D4443"/>
    <w:rsid w:val="008D445E"/>
    <w:rsid w:val="008D48DE"/>
    <w:rsid w:val="008D4AAD"/>
    <w:rsid w:val="008D4ACA"/>
    <w:rsid w:val="008D4B61"/>
    <w:rsid w:val="008D4CB6"/>
    <w:rsid w:val="008D5026"/>
    <w:rsid w:val="008D5119"/>
    <w:rsid w:val="008D51FA"/>
    <w:rsid w:val="008D5453"/>
    <w:rsid w:val="008D5546"/>
    <w:rsid w:val="008D5643"/>
    <w:rsid w:val="008D58EC"/>
    <w:rsid w:val="008D5C15"/>
    <w:rsid w:val="008D5CED"/>
    <w:rsid w:val="008D5DC9"/>
    <w:rsid w:val="008D614A"/>
    <w:rsid w:val="008D6242"/>
    <w:rsid w:val="008D66AC"/>
    <w:rsid w:val="008D6896"/>
    <w:rsid w:val="008D6A58"/>
    <w:rsid w:val="008D6DD1"/>
    <w:rsid w:val="008D6E7F"/>
    <w:rsid w:val="008D706E"/>
    <w:rsid w:val="008D742E"/>
    <w:rsid w:val="008D7430"/>
    <w:rsid w:val="008D75B7"/>
    <w:rsid w:val="008D7859"/>
    <w:rsid w:val="008D7A52"/>
    <w:rsid w:val="008E005A"/>
    <w:rsid w:val="008E00F2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955"/>
    <w:rsid w:val="008E1C21"/>
    <w:rsid w:val="008E1C48"/>
    <w:rsid w:val="008E1C86"/>
    <w:rsid w:val="008E1DA6"/>
    <w:rsid w:val="008E1DF8"/>
    <w:rsid w:val="008E1E15"/>
    <w:rsid w:val="008E2448"/>
    <w:rsid w:val="008E24F6"/>
    <w:rsid w:val="008E250D"/>
    <w:rsid w:val="008E2581"/>
    <w:rsid w:val="008E2640"/>
    <w:rsid w:val="008E27E9"/>
    <w:rsid w:val="008E2980"/>
    <w:rsid w:val="008E2A7A"/>
    <w:rsid w:val="008E2C84"/>
    <w:rsid w:val="008E2F13"/>
    <w:rsid w:val="008E2F79"/>
    <w:rsid w:val="008E31CC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4E7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4C2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391"/>
    <w:rsid w:val="008E65C5"/>
    <w:rsid w:val="008E66DC"/>
    <w:rsid w:val="008E6790"/>
    <w:rsid w:val="008E691D"/>
    <w:rsid w:val="008E6B46"/>
    <w:rsid w:val="008E6FC6"/>
    <w:rsid w:val="008E7249"/>
    <w:rsid w:val="008E75D9"/>
    <w:rsid w:val="008E7659"/>
    <w:rsid w:val="008E7666"/>
    <w:rsid w:val="008E7763"/>
    <w:rsid w:val="008E7BF7"/>
    <w:rsid w:val="008E7ED5"/>
    <w:rsid w:val="008E7EE8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0FD0"/>
    <w:rsid w:val="008F11FA"/>
    <w:rsid w:val="008F1283"/>
    <w:rsid w:val="008F1324"/>
    <w:rsid w:val="008F134F"/>
    <w:rsid w:val="008F142F"/>
    <w:rsid w:val="008F14D6"/>
    <w:rsid w:val="008F1526"/>
    <w:rsid w:val="008F15C0"/>
    <w:rsid w:val="008F166A"/>
    <w:rsid w:val="008F1960"/>
    <w:rsid w:val="008F204C"/>
    <w:rsid w:val="008F2066"/>
    <w:rsid w:val="008F209D"/>
    <w:rsid w:val="008F216E"/>
    <w:rsid w:val="008F227C"/>
    <w:rsid w:val="008F22EE"/>
    <w:rsid w:val="008F236E"/>
    <w:rsid w:val="008F241C"/>
    <w:rsid w:val="008F2511"/>
    <w:rsid w:val="008F2AF7"/>
    <w:rsid w:val="008F2BB4"/>
    <w:rsid w:val="008F2C04"/>
    <w:rsid w:val="008F2C4A"/>
    <w:rsid w:val="008F2DCA"/>
    <w:rsid w:val="008F2EE8"/>
    <w:rsid w:val="008F3335"/>
    <w:rsid w:val="008F385D"/>
    <w:rsid w:val="008F3A92"/>
    <w:rsid w:val="008F3E1D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C0F"/>
    <w:rsid w:val="008F4F29"/>
    <w:rsid w:val="008F4FBB"/>
    <w:rsid w:val="008F50C8"/>
    <w:rsid w:val="008F523F"/>
    <w:rsid w:val="008F53C0"/>
    <w:rsid w:val="008F5512"/>
    <w:rsid w:val="008F55E3"/>
    <w:rsid w:val="008F578C"/>
    <w:rsid w:val="008F5A39"/>
    <w:rsid w:val="008F5C6E"/>
    <w:rsid w:val="008F5C81"/>
    <w:rsid w:val="008F5D77"/>
    <w:rsid w:val="008F5EAB"/>
    <w:rsid w:val="008F5FC7"/>
    <w:rsid w:val="008F616A"/>
    <w:rsid w:val="008F63DA"/>
    <w:rsid w:val="008F658C"/>
    <w:rsid w:val="008F699F"/>
    <w:rsid w:val="008F708B"/>
    <w:rsid w:val="008F727E"/>
    <w:rsid w:val="008F731A"/>
    <w:rsid w:val="008F745A"/>
    <w:rsid w:val="008F749E"/>
    <w:rsid w:val="008F7639"/>
    <w:rsid w:val="008F779F"/>
    <w:rsid w:val="008F77CF"/>
    <w:rsid w:val="008F7A34"/>
    <w:rsid w:val="008F7CB0"/>
    <w:rsid w:val="008F7E99"/>
    <w:rsid w:val="008F7FB7"/>
    <w:rsid w:val="00900507"/>
    <w:rsid w:val="009009CC"/>
    <w:rsid w:val="00900ACC"/>
    <w:rsid w:val="00900BFA"/>
    <w:rsid w:val="00900D21"/>
    <w:rsid w:val="00900D41"/>
    <w:rsid w:val="00900F2A"/>
    <w:rsid w:val="00900F86"/>
    <w:rsid w:val="009010E8"/>
    <w:rsid w:val="0090144B"/>
    <w:rsid w:val="00901574"/>
    <w:rsid w:val="009022B9"/>
    <w:rsid w:val="00902403"/>
    <w:rsid w:val="009024EB"/>
    <w:rsid w:val="009025D6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0"/>
    <w:rsid w:val="00904CC2"/>
    <w:rsid w:val="00904D51"/>
    <w:rsid w:val="00905330"/>
    <w:rsid w:val="00905357"/>
    <w:rsid w:val="0090539B"/>
    <w:rsid w:val="009054F4"/>
    <w:rsid w:val="009057B4"/>
    <w:rsid w:val="009058D0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999"/>
    <w:rsid w:val="00906A51"/>
    <w:rsid w:val="00906BC9"/>
    <w:rsid w:val="00906DAA"/>
    <w:rsid w:val="00906EB1"/>
    <w:rsid w:val="00907185"/>
    <w:rsid w:val="009071CC"/>
    <w:rsid w:val="009072CC"/>
    <w:rsid w:val="0090747F"/>
    <w:rsid w:val="009074E1"/>
    <w:rsid w:val="00907511"/>
    <w:rsid w:val="009075CF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7CF"/>
    <w:rsid w:val="00910C02"/>
    <w:rsid w:val="00910E53"/>
    <w:rsid w:val="00910F01"/>
    <w:rsid w:val="00910F9D"/>
    <w:rsid w:val="00911008"/>
    <w:rsid w:val="0091101D"/>
    <w:rsid w:val="00911292"/>
    <w:rsid w:val="00911313"/>
    <w:rsid w:val="009114A3"/>
    <w:rsid w:val="009115E3"/>
    <w:rsid w:val="0091171C"/>
    <w:rsid w:val="009117C7"/>
    <w:rsid w:val="009118A2"/>
    <w:rsid w:val="00911950"/>
    <w:rsid w:val="00911B8B"/>
    <w:rsid w:val="00911FAD"/>
    <w:rsid w:val="00912000"/>
    <w:rsid w:val="009123F4"/>
    <w:rsid w:val="00912447"/>
    <w:rsid w:val="009124F3"/>
    <w:rsid w:val="00912596"/>
    <w:rsid w:val="00912870"/>
    <w:rsid w:val="0091296E"/>
    <w:rsid w:val="00912A3A"/>
    <w:rsid w:val="00912B1C"/>
    <w:rsid w:val="00912D42"/>
    <w:rsid w:val="00912D4E"/>
    <w:rsid w:val="00912DFA"/>
    <w:rsid w:val="00912E7F"/>
    <w:rsid w:val="00912F89"/>
    <w:rsid w:val="0091301A"/>
    <w:rsid w:val="00913244"/>
    <w:rsid w:val="0091332B"/>
    <w:rsid w:val="00913342"/>
    <w:rsid w:val="00913417"/>
    <w:rsid w:val="0091367E"/>
    <w:rsid w:val="009136F0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4D8F"/>
    <w:rsid w:val="009151A2"/>
    <w:rsid w:val="009154B5"/>
    <w:rsid w:val="009154C5"/>
    <w:rsid w:val="0091565F"/>
    <w:rsid w:val="009156B9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9CF"/>
    <w:rsid w:val="00916A92"/>
    <w:rsid w:val="00916AD4"/>
    <w:rsid w:val="00916B2E"/>
    <w:rsid w:val="00916DF1"/>
    <w:rsid w:val="00916EB8"/>
    <w:rsid w:val="00917004"/>
    <w:rsid w:val="00917527"/>
    <w:rsid w:val="0091775B"/>
    <w:rsid w:val="009178E7"/>
    <w:rsid w:val="0091796A"/>
    <w:rsid w:val="00917A99"/>
    <w:rsid w:val="00917E14"/>
    <w:rsid w:val="0092018A"/>
    <w:rsid w:val="00920259"/>
    <w:rsid w:val="009202DD"/>
    <w:rsid w:val="009203BC"/>
    <w:rsid w:val="0092050E"/>
    <w:rsid w:val="00920ADA"/>
    <w:rsid w:val="00920B79"/>
    <w:rsid w:val="00920C2E"/>
    <w:rsid w:val="00920FA9"/>
    <w:rsid w:val="00921591"/>
    <w:rsid w:val="0092177F"/>
    <w:rsid w:val="00921894"/>
    <w:rsid w:val="00921A49"/>
    <w:rsid w:val="00921B60"/>
    <w:rsid w:val="00921F75"/>
    <w:rsid w:val="0092237F"/>
    <w:rsid w:val="009223EE"/>
    <w:rsid w:val="00922485"/>
    <w:rsid w:val="009224EE"/>
    <w:rsid w:val="00922655"/>
    <w:rsid w:val="0092270D"/>
    <w:rsid w:val="00922717"/>
    <w:rsid w:val="0092283B"/>
    <w:rsid w:val="00922C2A"/>
    <w:rsid w:val="00923452"/>
    <w:rsid w:val="009236C5"/>
    <w:rsid w:val="0092390E"/>
    <w:rsid w:val="00923A28"/>
    <w:rsid w:val="00923A70"/>
    <w:rsid w:val="00924004"/>
    <w:rsid w:val="009242EF"/>
    <w:rsid w:val="00924518"/>
    <w:rsid w:val="009249B7"/>
    <w:rsid w:val="00924A24"/>
    <w:rsid w:val="00924B33"/>
    <w:rsid w:val="00924B51"/>
    <w:rsid w:val="00924BCE"/>
    <w:rsid w:val="00924C50"/>
    <w:rsid w:val="00924F83"/>
    <w:rsid w:val="00925233"/>
    <w:rsid w:val="0092558B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975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AFB"/>
    <w:rsid w:val="00927D20"/>
    <w:rsid w:val="00927D7A"/>
    <w:rsid w:val="009301E6"/>
    <w:rsid w:val="009303F1"/>
    <w:rsid w:val="0093050F"/>
    <w:rsid w:val="0093063E"/>
    <w:rsid w:val="009306E0"/>
    <w:rsid w:val="009306E7"/>
    <w:rsid w:val="00930748"/>
    <w:rsid w:val="009307C9"/>
    <w:rsid w:val="009307DA"/>
    <w:rsid w:val="0093083F"/>
    <w:rsid w:val="00930956"/>
    <w:rsid w:val="00930AC7"/>
    <w:rsid w:val="00930DAC"/>
    <w:rsid w:val="00930DE8"/>
    <w:rsid w:val="00930F07"/>
    <w:rsid w:val="00930F93"/>
    <w:rsid w:val="009310C6"/>
    <w:rsid w:val="0093128C"/>
    <w:rsid w:val="009312B1"/>
    <w:rsid w:val="009312CD"/>
    <w:rsid w:val="009312EE"/>
    <w:rsid w:val="00931319"/>
    <w:rsid w:val="009314D1"/>
    <w:rsid w:val="00931999"/>
    <w:rsid w:val="00931A15"/>
    <w:rsid w:val="00931A72"/>
    <w:rsid w:val="00931A75"/>
    <w:rsid w:val="00931DD3"/>
    <w:rsid w:val="009322A7"/>
    <w:rsid w:val="009322B7"/>
    <w:rsid w:val="00932318"/>
    <w:rsid w:val="009325AE"/>
    <w:rsid w:val="0093286D"/>
    <w:rsid w:val="00932AAD"/>
    <w:rsid w:val="00932C66"/>
    <w:rsid w:val="00932C9B"/>
    <w:rsid w:val="00932CE6"/>
    <w:rsid w:val="00932EE4"/>
    <w:rsid w:val="00932F6C"/>
    <w:rsid w:val="00933068"/>
    <w:rsid w:val="00933087"/>
    <w:rsid w:val="00933288"/>
    <w:rsid w:val="0093335B"/>
    <w:rsid w:val="0093348B"/>
    <w:rsid w:val="00933563"/>
    <w:rsid w:val="009336E3"/>
    <w:rsid w:val="00933C6B"/>
    <w:rsid w:val="00933EE0"/>
    <w:rsid w:val="00933F1A"/>
    <w:rsid w:val="009341E3"/>
    <w:rsid w:val="00934201"/>
    <w:rsid w:val="00934355"/>
    <w:rsid w:val="0093436C"/>
    <w:rsid w:val="00934513"/>
    <w:rsid w:val="00934646"/>
    <w:rsid w:val="00934667"/>
    <w:rsid w:val="009347EB"/>
    <w:rsid w:val="009347FA"/>
    <w:rsid w:val="00934FF6"/>
    <w:rsid w:val="0093504C"/>
    <w:rsid w:val="0093519D"/>
    <w:rsid w:val="00935278"/>
    <w:rsid w:val="00935378"/>
    <w:rsid w:val="009356ED"/>
    <w:rsid w:val="0093573D"/>
    <w:rsid w:val="009357E0"/>
    <w:rsid w:val="00935D68"/>
    <w:rsid w:val="00935DE0"/>
    <w:rsid w:val="00935E1A"/>
    <w:rsid w:val="00936687"/>
    <w:rsid w:val="00936DB2"/>
    <w:rsid w:val="00936EC3"/>
    <w:rsid w:val="00936ECC"/>
    <w:rsid w:val="00936FB5"/>
    <w:rsid w:val="0093713F"/>
    <w:rsid w:val="0093745A"/>
    <w:rsid w:val="00937702"/>
    <w:rsid w:val="00937B6A"/>
    <w:rsid w:val="00937B7C"/>
    <w:rsid w:val="00937CF3"/>
    <w:rsid w:val="00937CFA"/>
    <w:rsid w:val="0094005E"/>
    <w:rsid w:val="009400A6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29"/>
    <w:rsid w:val="00941D7D"/>
    <w:rsid w:val="00941F11"/>
    <w:rsid w:val="0094211A"/>
    <w:rsid w:val="00942165"/>
    <w:rsid w:val="009422F4"/>
    <w:rsid w:val="00942345"/>
    <w:rsid w:val="00942352"/>
    <w:rsid w:val="0094259E"/>
    <w:rsid w:val="009425FB"/>
    <w:rsid w:val="009427CF"/>
    <w:rsid w:val="009428EB"/>
    <w:rsid w:val="00942A6D"/>
    <w:rsid w:val="00942CF8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9F"/>
    <w:rsid w:val="00944ECC"/>
    <w:rsid w:val="0094506A"/>
    <w:rsid w:val="009453C9"/>
    <w:rsid w:val="0094551E"/>
    <w:rsid w:val="0094553E"/>
    <w:rsid w:val="0094581B"/>
    <w:rsid w:val="00945A77"/>
    <w:rsid w:val="00945D60"/>
    <w:rsid w:val="00945DA0"/>
    <w:rsid w:val="00945F44"/>
    <w:rsid w:val="0094608D"/>
    <w:rsid w:val="00946390"/>
    <w:rsid w:val="00946491"/>
    <w:rsid w:val="009466B0"/>
    <w:rsid w:val="0094672C"/>
    <w:rsid w:val="00946C31"/>
    <w:rsid w:val="00946C39"/>
    <w:rsid w:val="00946F1C"/>
    <w:rsid w:val="00946FB2"/>
    <w:rsid w:val="0094702F"/>
    <w:rsid w:val="0094710F"/>
    <w:rsid w:val="009471B4"/>
    <w:rsid w:val="009473E9"/>
    <w:rsid w:val="0094746D"/>
    <w:rsid w:val="00947682"/>
    <w:rsid w:val="00947B88"/>
    <w:rsid w:val="00947FB6"/>
    <w:rsid w:val="00947FF8"/>
    <w:rsid w:val="00950081"/>
    <w:rsid w:val="009504C8"/>
    <w:rsid w:val="00950B84"/>
    <w:rsid w:val="00950C1B"/>
    <w:rsid w:val="00950F4C"/>
    <w:rsid w:val="00950FD1"/>
    <w:rsid w:val="009511BF"/>
    <w:rsid w:val="0095139A"/>
    <w:rsid w:val="009513F8"/>
    <w:rsid w:val="0095140C"/>
    <w:rsid w:val="009514D7"/>
    <w:rsid w:val="0095180B"/>
    <w:rsid w:val="00951B15"/>
    <w:rsid w:val="00951CB0"/>
    <w:rsid w:val="00951EC2"/>
    <w:rsid w:val="00951FBB"/>
    <w:rsid w:val="0095207D"/>
    <w:rsid w:val="00952146"/>
    <w:rsid w:val="009521EB"/>
    <w:rsid w:val="009522CD"/>
    <w:rsid w:val="009522E1"/>
    <w:rsid w:val="00952303"/>
    <w:rsid w:val="009523EB"/>
    <w:rsid w:val="0095252A"/>
    <w:rsid w:val="00952538"/>
    <w:rsid w:val="0095288D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94B"/>
    <w:rsid w:val="00954AB5"/>
    <w:rsid w:val="00954B8B"/>
    <w:rsid w:val="00954E25"/>
    <w:rsid w:val="00954ED6"/>
    <w:rsid w:val="009554AC"/>
    <w:rsid w:val="009556EC"/>
    <w:rsid w:val="009558FF"/>
    <w:rsid w:val="00955E45"/>
    <w:rsid w:val="00955E51"/>
    <w:rsid w:val="00955EA4"/>
    <w:rsid w:val="00955EAA"/>
    <w:rsid w:val="009560CF"/>
    <w:rsid w:val="009563D6"/>
    <w:rsid w:val="00956437"/>
    <w:rsid w:val="009564ED"/>
    <w:rsid w:val="00956543"/>
    <w:rsid w:val="0095666C"/>
    <w:rsid w:val="00956746"/>
    <w:rsid w:val="00956BD5"/>
    <w:rsid w:val="00956D42"/>
    <w:rsid w:val="00956D86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A45"/>
    <w:rsid w:val="00960B90"/>
    <w:rsid w:val="00960C0A"/>
    <w:rsid w:val="00960D86"/>
    <w:rsid w:val="00960E2F"/>
    <w:rsid w:val="00960EC4"/>
    <w:rsid w:val="009610B1"/>
    <w:rsid w:val="00961136"/>
    <w:rsid w:val="0096124D"/>
    <w:rsid w:val="0096126E"/>
    <w:rsid w:val="0096131E"/>
    <w:rsid w:val="0096158E"/>
    <w:rsid w:val="00961855"/>
    <w:rsid w:val="00961880"/>
    <w:rsid w:val="00961D10"/>
    <w:rsid w:val="00961D52"/>
    <w:rsid w:val="00961EAD"/>
    <w:rsid w:val="00961FDA"/>
    <w:rsid w:val="00962186"/>
    <w:rsid w:val="0096225E"/>
    <w:rsid w:val="009622EF"/>
    <w:rsid w:val="00962408"/>
    <w:rsid w:val="0096246C"/>
    <w:rsid w:val="0096287F"/>
    <w:rsid w:val="009628E0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9B6"/>
    <w:rsid w:val="00963A1F"/>
    <w:rsid w:val="00963DAD"/>
    <w:rsid w:val="00963F7E"/>
    <w:rsid w:val="00964060"/>
    <w:rsid w:val="009640F8"/>
    <w:rsid w:val="00964246"/>
    <w:rsid w:val="00964265"/>
    <w:rsid w:val="009642B8"/>
    <w:rsid w:val="0096451C"/>
    <w:rsid w:val="00964580"/>
    <w:rsid w:val="009648D2"/>
    <w:rsid w:val="00964C26"/>
    <w:rsid w:val="009650F9"/>
    <w:rsid w:val="009652A4"/>
    <w:rsid w:val="00965562"/>
    <w:rsid w:val="009655ED"/>
    <w:rsid w:val="00965709"/>
    <w:rsid w:val="00965C8C"/>
    <w:rsid w:val="00965D37"/>
    <w:rsid w:val="00966025"/>
    <w:rsid w:val="00966088"/>
    <w:rsid w:val="0096616D"/>
    <w:rsid w:val="00966225"/>
    <w:rsid w:val="009662F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59"/>
    <w:rsid w:val="009707EE"/>
    <w:rsid w:val="009708A6"/>
    <w:rsid w:val="00970BAE"/>
    <w:rsid w:val="009712FA"/>
    <w:rsid w:val="0097144B"/>
    <w:rsid w:val="00971585"/>
    <w:rsid w:val="00971900"/>
    <w:rsid w:val="00971A12"/>
    <w:rsid w:val="00971A3D"/>
    <w:rsid w:val="00971C71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3FF"/>
    <w:rsid w:val="009734E0"/>
    <w:rsid w:val="009735F2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562"/>
    <w:rsid w:val="0097563A"/>
    <w:rsid w:val="009757B2"/>
    <w:rsid w:val="00975826"/>
    <w:rsid w:val="0097595F"/>
    <w:rsid w:val="00975B7E"/>
    <w:rsid w:val="00975C5A"/>
    <w:rsid w:val="0097635D"/>
    <w:rsid w:val="0097639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CF4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B19"/>
    <w:rsid w:val="00980CAB"/>
    <w:rsid w:val="0098109C"/>
    <w:rsid w:val="0098122F"/>
    <w:rsid w:val="009814A1"/>
    <w:rsid w:val="00981562"/>
    <w:rsid w:val="0098182A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5C3"/>
    <w:rsid w:val="00983616"/>
    <w:rsid w:val="0098365E"/>
    <w:rsid w:val="00983D1E"/>
    <w:rsid w:val="00983ED9"/>
    <w:rsid w:val="00983FCA"/>
    <w:rsid w:val="0098425A"/>
    <w:rsid w:val="0098434D"/>
    <w:rsid w:val="00984407"/>
    <w:rsid w:val="0098458F"/>
    <w:rsid w:val="009845CA"/>
    <w:rsid w:val="0098485D"/>
    <w:rsid w:val="0098496B"/>
    <w:rsid w:val="00984B74"/>
    <w:rsid w:val="00984D37"/>
    <w:rsid w:val="0098508C"/>
    <w:rsid w:val="0098540E"/>
    <w:rsid w:val="00985798"/>
    <w:rsid w:val="009859D9"/>
    <w:rsid w:val="009859F5"/>
    <w:rsid w:val="00985B06"/>
    <w:rsid w:val="00985B1D"/>
    <w:rsid w:val="00985C25"/>
    <w:rsid w:val="00985C9B"/>
    <w:rsid w:val="00985DBA"/>
    <w:rsid w:val="0098680E"/>
    <w:rsid w:val="009868A9"/>
    <w:rsid w:val="00986953"/>
    <w:rsid w:val="00986B26"/>
    <w:rsid w:val="00986FDE"/>
    <w:rsid w:val="009870F3"/>
    <w:rsid w:val="00987251"/>
    <w:rsid w:val="0098739F"/>
    <w:rsid w:val="009874C0"/>
    <w:rsid w:val="00987642"/>
    <w:rsid w:val="00987AC6"/>
    <w:rsid w:val="0099012F"/>
    <w:rsid w:val="009901D9"/>
    <w:rsid w:val="009903A1"/>
    <w:rsid w:val="009904C9"/>
    <w:rsid w:val="00990B45"/>
    <w:rsid w:val="00990E8B"/>
    <w:rsid w:val="00990F4B"/>
    <w:rsid w:val="009910E7"/>
    <w:rsid w:val="00991131"/>
    <w:rsid w:val="0099137E"/>
    <w:rsid w:val="009915F2"/>
    <w:rsid w:val="00991793"/>
    <w:rsid w:val="009919D3"/>
    <w:rsid w:val="00991B9E"/>
    <w:rsid w:val="0099278B"/>
    <w:rsid w:val="00992AFF"/>
    <w:rsid w:val="00992C67"/>
    <w:rsid w:val="00992DFE"/>
    <w:rsid w:val="009930F8"/>
    <w:rsid w:val="009932D5"/>
    <w:rsid w:val="009932EB"/>
    <w:rsid w:val="009932FE"/>
    <w:rsid w:val="009933A3"/>
    <w:rsid w:val="00993542"/>
    <w:rsid w:val="009935AE"/>
    <w:rsid w:val="009937C9"/>
    <w:rsid w:val="009937E0"/>
    <w:rsid w:val="00993854"/>
    <w:rsid w:val="00993A57"/>
    <w:rsid w:val="00993A58"/>
    <w:rsid w:val="00993E38"/>
    <w:rsid w:val="00994091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C0C"/>
    <w:rsid w:val="00995D6B"/>
    <w:rsid w:val="00996006"/>
    <w:rsid w:val="0099608F"/>
    <w:rsid w:val="00996135"/>
    <w:rsid w:val="0099636C"/>
    <w:rsid w:val="00996925"/>
    <w:rsid w:val="009969A8"/>
    <w:rsid w:val="009969B2"/>
    <w:rsid w:val="00996C90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352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38A"/>
    <w:rsid w:val="009A14B5"/>
    <w:rsid w:val="009A17E9"/>
    <w:rsid w:val="009A1AEA"/>
    <w:rsid w:val="009A1B7F"/>
    <w:rsid w:val="009A1C80"/>
    <w:rsid w:val="009A1D75"/>
    <w:rsid w:val="009A1DF7"/>
    <w:rsid w:val="009A1ED0"/>
    <w:rsid w:val="009A1EF9"/>
    <w:rsid w:val="009A2067"/>
    <w:rsid w:val="009A232C"/>
    <w:rsid w:val="009A2622"/>
    <w:rsid w:val="009A2C89"/>
    <w:rsid w:val="009A2E54"/>
    <w:rsid w:val="009A3048"/>
    <w:rsid w:val="009A31CF"/>
    <w:rsid w:val="009A33A3"/>
    <w:rsid w:val="009A3794"/>
    <w:rsid w:val="009A37EA"/>
    <w:rsid w:val="009A38BF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DC7"/>
    <w:rsid w:val="009A4E21"/>
    <w:rsid w:val="009A4E98"/>
    <w:rsid w:val="009A4F7A"/>
    <w:rsid w:val="009A5108"/>
    <w:rsid w:val="009A5111"/>
    <w:rsid w:val="009A5302"/>
    <w:rsid w:val="009A5390"/>
    <w:rsid w:val="009A57B9"/>
    <w:rsid w:val="009A59C1"/>
    <w:rsid w:val="009A5A5C"/>
    <w:rsid w:val="009A5CC1"/>
    <w:rsid w:val="009A5D8E"/>
    <w:rsid w:val="009A5EF3"/>
    <w:rsid w:val="009A5F99"/>
    <w:rsid w:val="009A5FBD"/>
    <w:rsid w:val="009A615E"/>
    <w:rsid w:val="009A636F"/>
    <w:rsid w:val="009A676F"/>
    <w:rsid w:val="009A6F84"/>
    <w:rsid w:val="009A6FE4"/>
    <w:rsid w:val="009A7029"/>
    <w:rsid w:val="009A71F1"/>
    <w:rsid w:val="009A72B0"/>
    <w:rsid w:val="009A746B"/>
    <w:rsid w:val="009A7926"/>
    <w:rsid w:val="009A7BE0"/>
    <w:rsid w:val="009A7F91"/>
    <w:rsid w:val="009B0252"/>
    <w:rsid w:val="009B05E0"/>
    <w:rsid w:val="009B0AD3"/>
    <w:rsid w:val="009B0BB8"/>
    <w:rsid w:val="009B0CC8"/>
    <w:rsid w:val="009B0EFE"/>
    <w:rsid w:val="009B111E"/>
    <w:rsid w:val="009B1254"/>
    <w:rsid w:val="009B12C7"/>
    <w:rsid w:val="009B137C"/>
    <w:rsid w:val="009B15AE"/>
    <w:rsid w:val="009B1A48"/>
    <w:rsid w:val="009B1BB7"/>
    <w:rsid w:val="009B1CF4"/>
    <w:rsid w:val="009B1D6D"/>
    <w:rsid w:val="009B1F0F"/>
    <w:rsid w:val="009B1FBF"/>
    <w:rsid w:val="009B20EB"/>
    <w:rsid w:val="009B2177"/>
    <w:rsid w:val="009B22A7"/>
    <w:rsid w:val="009B235B"/>
    <w:rsid w:val="009B243A"/>
    <w:rsid w:val="009B2498"/>
    <w:rsid w:val="009B2A24"/>
    <w:rsid w:val="009B2B90"/>
    <w:rsid w:val="009B3305"/>
    <w:rsid w:val="009B34D7"/>
    <w:rsid w:val="009B3578"/>
    <w:rsid w:val="009B3739"/>
    <w:rsid w:val="009B3821"/>
    <w:rsid w:val="009B393F"/>
    <w:rsid w:val="009B3CDE"/>
    <w:rsid w:val="009B3FFA"/>
    <w:rsid w:val="009B4296"/>
    <w:rsid w:val="009B43C9"/>
    <w:rsid w:val="009B4526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4EB"/>
    <w:rsid w:val="009B55C0"/>
    <w:rsid w:val="009B55C7"/>
    <w:rsid w:val="009B55FE"/>
    <w:rsid w:val="009B58DA"/>
    <w:rsid w:val="009B59EF"/>
    <w:rsid w:val="009B5AF0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00"/>
    <w:rsid w:val="009B693A"/>
    <w:rsid w:val="009B6AB8"/>
    <w:rsid w:val="009B6ACA"/>
    <w:rsid w:val="009B6B0D"/>
    <w:rsid w:val="009B6C7D"/>
    <w:rsid w:val="009B7118"/>
    <w:rsid w:val="009B7136"/>
    <w:rsid w:val="009B714A"/>
    <w:rsid w:val="009B7180"/>
    <w:rsid w:val="009B7183"/>
    <w:rsid w:val="009B726D"/>
    <w:rsid w:val="009B72AD"/>
    <w:rsid w:val="009B73B6"/>
    <w:rsid w:val="009B75B5"/>
    <w:rsid w:val="009B7741"/>
    <w:rsid w:val="009B7AAC"/>
    <w:rsid w:val="009B7B54"/>
    <w:rsid w:val="009B7F0B"/>
    <w:rsid w:val="009B7F6D"/>
    <w:rsid w:val="009B7F72"/>
    <w:rsid w:val="009B7FC7"/>
    <w:rsid w:val="009C0000"/>
    <w:rsid w:val="009C0082"/>
    <w:rsid w:val="009C02E7"/>
    <w:rsid w:val="009C0419"/>
    <w:rsid w:val="009C0466"/>
    <w:rsid w:val="009C0783"/>
    <w:rsid w:val="009C078F"/>
    <w:rsid w:val="009C08F7"/>
    <w:rsid w:val="009C0958"/>
    <w:rsid w:val="009C0BAB"/>
    <w:rsid w:val="009C0FF1"/>
    <w:rsid w:val="009C10CD"/>
    <w:rsid w:val="009C1153"/>
    <w:rsid w:val="009C11D2"/>
    <w:rsid w:val="009C126F"/>
    <w:rsid w:val="009C1331"/>
    <w:rsid w:val="009C133D"/>
    <w:rsid w:val="009C1571"/>
    <w:rsid w:val="009C15AC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EF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BB5"/>
    <w:rsid w:val="009C5C31"/>
    <w:rsid w:val="009C5E1C"/>
    <w:rsid w:val="009C6068"/>
    <w:rsid w:val="009C6175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C7DDC"/>
    <w:rsid w:val="009D008A"/>
    <w:rsid w:val="009D0526"/>
    <w:rsid w:val="009D0729"/>
    <w:rsid w:val="009D07E4"/>
    <w:rsid w:val="009D08C8"/>
    <w:rsid w:val="009D0918"/>
    <w:rsid w:val="009D0A92"/>
    <w:rsid w:val="009D0B5B"/>
    <w:rsid w:val="009D0B88"/>
    <w:rsid w:val="009D0CA3"/>
    <w:rsid w:val="009D0D49"/>
    <w:rsid w:val="009D115E"/>
    <w:rsid w:val="009D116E"/>
    <w:rsid w:val="009D142C"/>
    <w:rsid w:val="009D151A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7F6"/>
    <w:rsid w:val="009D28A1"/>
    <w:rsid w:val="009D2957"/>
    <w:rsid w:val="009D2999"/>
    <w:rsid w:val="009D2B23"/>
    <w:rsid w:val="009D2D40"/>
    <w:rsid w:val="009D2EF0"/>
    <w:rsid w:val="009D3196"/>
    <w:rsid w:val="009D35D8"/>
    <w:rsid w:val="009D35FB"/>
    <w:rsid w:val="009D368D"/>
    <w:rsid w:val="009D3AC6"/>
    <w:rsid w:val="009D3CE6"/>
    <w:rsid w:val="009D3E3C"/>
    <w:rsid w:val="009D3FD7"/>
    <w:rsid w:val="009D401F"/>
    <w:rsid w:val="009D403B"/>
    <w:rsid w:val="009D406F"/>
    <w:rsid w:val="009D4079"/>
    <w:rsid w:val="009D434C"/>
    <w:rsid w:val="009D4814"/>
    <w:rsid w:val="009D4973"/>
    <w:rsid w:val="009D5081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8E2"/>
    <w:rsid w:val="009D6904"/>
    <w:rsid w:val="009D6997"/>
    <w:rsid w:val="009D6ACA"/>
    <w:rsid w:val="009D6BF2"/>
    <w:rsid w:val="009D6C7F"/>
    <w:rsid w:val="009D6E6B"/>
    <w:rsid w:val="009D6EC6"/>
    <w:rsid w:val="009D6ED7"/>
    <w:rsid w:val="009D719F"/>
    <w:rsid w:val="009D75BF"/>
    <w:rsid w:val="009D7645"/>
    <w:rsid w:val="009D765C"/>
    <w:rsid w:val="009D779C"/>
    <w:rsid w:val="009D7AC3"/>
    <w:rsid w:val="009D7BE6"/>
    <w:rsid w:val="009D7C11"/>
    <w:rsid w:val="009D7CDE"/>
    <w:rsid w:val="009E008F"/>
    <w:rsid w:val="009E0113"/>
    <w:rsid w:val="009E02AE"/>
    <w:rsid w:val="009E06CB"/>
    <w:rsid w:val="009E0780"/>
    <w:rsid w:val="009E08E5"/>
    <w:rsid w:val="009E102D"/>
    <w:rsid w:val="009E1037"/>
    <w:rsid w:val="009E1073"/>
    <w:rsid w:val="009E123E"/>
    <w:rsid w:val="009E1263"/>
    <w:rsid w:val="009E15DB"/>
    <w:rsid w:val="009E1B3F"/>
    <w:rsid w:val="009E1B71"/>
    <w:rsid w:val="009E1BF3"/>
    <w:rsid w:val="009E1CD6"/>
    <w:rsid w:val="009E1E30"/>
    <w:rsid w:val="009E257B"/>
    <w:rsid w:val="009E26AF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5B1"/>
    <w:rsid w:val="009E3740"/>
    <w:rsid w:val="009E3B79"/>
    <w:rsid w:val="009E3FA8"/>
    <w:rsid w:val="009E413B"/>
    <w:rsid w:val="009E4141"/>
    <w:rsid w:val="009E41E8"/>
    <w:rsid w:val="009E4400"/>
    <w:rsid w:val="009E459C"/>
    <w:rsid w:val="009E4A18"/>
    <w:rsid w:val="009E4B3A"/>
    <w:rsid w:val="009E4BFC"/>
    <w:rsid w:val="009E4DC1"/>
    <w:rsid w:val="009E50CD"/>
    <w:rsid w:val="009E5227"/>
    <w:rsid w:val="009E5370"/>
    <w:rsid w:val="009E5596"/>
    <w:rsid w:val="009E572B"/>
    <w:rsid w:val="009E5859"/>
    <w:rsid w:val="009E5F1C"/>
    <w:rsid w:val="009E67AD"/>
    <w:rsid w:val="009E690F"/>
    <w:rsid w:val="009E69D2"/>
    <w:rsid w:val="009E69F4"/>
    <w:rsid w:val="009E6D5D"/>
    <w:rsid w:val="009E6D9D"/>
    <w:rsid w:val="009E704C"/>
    <w:rsid w:val="009E735F"/>
    <w:rsid w:val="009E7383"/>
    <w:rsid w:val="009E73CD"/>
    <w:rsid w:val="009E7C1F"/>
    <w:rsid w:val="009E7EEA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4D2"/>
    <w:rsid w:val="009F1793"/>
    <w:rsid w:val="009F18BE"/>
    <w:rsid w:val="009F1F04"/>
    <w:rsid w:val="009F20AF"/>
    <w:rsid w:val="009F2381"/>
    <w:rsid w:val="009F249E"/>
    <w:rsid w:val="009F2725"/>
    <w:rsid w:val="009F280E"/>
    <w:rsid w:val="009F28A7"/>
    <w:rsid w:val="009F290E"/>
    <w:rsid w:val="009F2922"/>
    <w:rsid w:val="009F2A92"/>
    <w:rsid w:val="009F2AB0"/>
    <w:rsid w:val="009F2ACE"/>
    <w:rsid w:val="009F2B3A"/>
    <w:rsid w:val="009F2BB5"/>
    <w:rsid w:val="009F2BD0"/>
    <w:rsid w:val="009F2CAA"/>
    <w:rsid w:val="009F301A"/>
    <w:rsid w:val="009F34A4"/>
    <w:rsid w:val="009F36A3"/>
    <w:rsid w:val="009F3815"/>
    <w:rsid w:val="009F39A1"/>
    <w:rsid w:val="009F3D29"/>
    <w:rsid w:val="009F3DE1"/>
    <w:rsid w:val="009F3E24"/>
    <w:rsid w:val="009F3F8E"/>
    <w:rsid w:val="009F4162"/>
    <w:rsid w:val="009F4332"/>
    <w:rsid w:val="009F43C6"/>
    <w:rsid w:val="009F4524"/>
    <w:rsid w:val="009F45CD"/>
    <w:rsid w:val="009F463F"/>
    <w:rsid w:val="009F46F6"/>
    <w:rsid w:val="009F4BFF"/>
    <w:rsid w:val="009F4C24"/>
    <w:rsid w:val="009F4CAF"/>
    <w:rsid w:val="009F4E73"/>
    <w:rsid w:val="009F50C3"/>
    <w:rsid w:val="009F50CA"/>
    <w:rsid w:val="009F5123"/>
    <w:rsid w:val="009F5380"/>
    <w:rsid w:val="009F55A3"/>
    <w:rsid w:val="009F55A5"/>
    <w:rsid w:val="009F5615"/>
    <w:rsid w:val="009F57BD"/>
    <w:rsid w:val="009F5874"/>
    <w:rsid w:val="009F5957"/>
    <w:rsid w:val="009F5A0B"/>
    <w:rsid w:val="009F5AEC"/>
    <w:rsid w:val="009F5B93"/>
    <w:rsid w:val="009F5BF8"/>
    <w:rsid w:val="009F62DF"/>
    <w:rsid w:val="009F641C"/>
    <w:rsid w:val="009F64FE"/>
    <w:rsid w:val="009F661B"/>
    <w:rsid w:val="009F677A"/>
    <w:rsid w:val="009F67BF"/>
    <w:rsid w:val="009F69EC"/>
    <w:rsid w:val="009F6CA3"/>
    <w:rsid w:val="009F6D18"/>
    <w:rsid w:val="009F6D4E"/>
    <w:rsid w:val="009F6EC8"/>
    <w:rsid w:val="009F7202"/>
    <w:rsid w:val="009F7476"/>
    <w:rsid w:val="009F75DB"/>
    <w:rsid w:val="009F7908"/>
    <w:rsid w:val="009F7BC0"/>
    <w:rsid w:val="009F7C48"/>
    <w:rsid w:val="009F7CC7"/>
    <w:rsid w:val="009F7D9C"/>
    <w:rsid w:val="00A0011B"/>
    <w:rsid w:val="00A001A3"/>
    <w:rsid w:val="00A00364"/>
    <w:rsid w:val="00A00780"/>
    <w:rsid w:val="00A0099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30C"/>
    <w:rsid w:val="00A0157B"/>
    <w:rsid w:val="00A015A1"/>
    <w:rsid w:val="00A0166D"/>
    <w:rsid w:val="00A01892"/>
    <w:rsid w:val="00A01958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3618"/>
    <w:rsid w:val="00A03A4F"/>
    <w:rsid w:val="00A03B40"/>
    <w:rsid w:val="00A03BC8"/>
    <w:rsid w:val="00A042A9"/>
    <w:rsid w:val="00A04465"/>
    <w:rsid w:val="00A044FB"/>
    <w:rsid w:val="00A04581"/>
    <w:rsid w:val="00A046EC"/>
    <w:rsid w:val="00A0498B"/>
    <w:rsid w:val="00A04BC4"/>
    <w:rsid w:val="00A04DF5"/>
    <w:rsid w:val="00A05205"/>
    <w:rsid w:val="00A0533E"/>
    <w:rsid w:val="00A0542A"/>
    <w:rsid w:val="00A0548A"/>
    <w:rsid w:val="00A054B8"/>
    <w:rsid w:val="00A05B8A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9C7"/>
    <w:rsid w:val="00A06ABF"/>
    <w:rsid w:val="00A06B9F"/>
    <w:rsid w:val="00A06DCE"/>
    <w:rsid w:val="00A07191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2F05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A80"/>
    <w:rsid w:val="00A14D94"/>
    <w:rsid w:val="00A14EB1"/>
    <w:rsid w:val="00A150F7"/>
    <w:rsid w:val="00A15325"/>
    <w:rsid w:val="00A153D1"/>
    <w:rsid w:val="00A15954"/>
    <w:rsid w:val="00A15961"/>
    <w:rsid w:val="00A15AB2"/>
    <w:rsid w:val="00A15AE4"/>
    <w:rsid w:val="00A15B8D"/>
    <w:rsid w:val="00A15B94"/>
    <w:rsid w:val="00A15DB3"/>
    <w:rsid w:val="00A15E17"/>
    <w:rsid w:val="00A15EDA"/>
    <w:rsid w:val="00A16284"/>
    <w:rsid w:val="00A162A2"/>
    <w:rsid w:val="00A16796"/>
    <w:rsid w:val="00A168FC"/>
    <w:rsid w:val="00A16C3B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54E"/>
    <w:rsid w:val="00A206F4"/>
    <w:rsid w:val="00A20B96"/>
    <w:rsid w:val="00A20C51"/>
    <w:rsid w:val="00A20E05"/>
    <w:rsid w:val="00A20ED0"/>
    <w:rsid w:val="00A214C4"/>
    <w:rsid w:val="00A2163F"/>
    <w:rsid w:val="00A21862"/>
    <w:rsid w:val="00A21ABB"/>
    <w:rsid w:val="00A21DC3"/>
    <w:rsid w:val="00A2226E"/>
    <w:rsid w:val="00A222F1"/>
    <w:rsid w:val="00A222F9"/>
    <w:rsid w:val="00A2230F"/>
    <w:rsid w:val="00A22340"/>
    <w:rsid w:val="00A22445"/>
    <w:rsid w:val="00A22831"/>
    <w:rsid w:val="00A2288A"/>
    <w:rsid w:val="00A22929"/>
    <w:rsid w:val="00A2297F"/>
    <w:rsid w:val="00A22AA8"/>
    <w:rsid w:val="00A22D50"/>
    <w:rsid w:val="00A22D61"/>
    <w:rsid w:val="00A22DAF"/>
    <w:rsid w:val="00A23125"/>
    <w:rsid w:val="00A23156"/>
    <w:rsid w:val="00A23383"/>
    <w:rsid w:val="00A23B2C"/>
    <w:rsid w:val="00A23BB3"/>
    <w:rsid w:val="00A23DAB"/>
    <w:rsid w:val="00A23DF0"/>
    <w:rsid w:val="00A23E76"/>
    <w:rsid w:val="00A242BC"/>
    <w:rsid w:val="00A24319"/>
    <w:rsid w:val="00A2445C"/>
    <w:rsid w:val="00A244F8"/>
    <w:rsid w:val="00A24537"/>
    <w:rsid w:val="00A24634"/>
    <w:rsid w:val="00A24A9C"/>
    <w:rsid w:val="00A24B6B"/>
    <w:rsid w:val="00A25041"/>
    <w:rsid w:val="00A25275"/>
    <w:rsid w:val="00A253F0"/>
    <w:rsid w:val="00A254AC"/>
    <w:rsid w:val="00A2559B"/>
    <w:rsid w:val="00A2580F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6B8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993"/>
    <w:rsid w:val="00A30C16"/>
    <w:rsid w:val="00A30E2B"/>
    <w:rsid w:val="00A3109B"/>
    <w:rsid w:val="00A312B2"/>
    <w:rsid w:val="00A31402"/>
    <w:rsid w:val="00A31604"/>
    <w:rsid w:val="00A31663"/>
    <w:rsid w:val="00A3187A"/>
    <w:rsid w:val="00A31B1A"/>
    <w:rsid w:val="00A31B39"/>
    <w:rsid w:val="00A31BED"/>
    <w:rsid w:val="00A31D65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2E4"/>
    <w:rsid w:val="00A333A5"/>
    <w:rsid w:val="00A334FD"/>
    <w:rsid w:val="00A336D1"/>
    <w:rsid w:val="00A336E7"/>
    <w:rsid w:val="00A33851"/>
    <w:rsid w:val="00A33876"/>
    <w:rsid w:val="00A33CA3"/>
    <w:rsid w:val="00A33DEA"/>
    <w:rsid w:val="00A33F30"/>
    <w:rsid w:val="00A341BE"/>
    <w:rsid w:val="00A341DD"/>
    <w:rsid w:val="00A342BC"/>
    <w:rsid w:val="00A34319"/>
    <w:rsid w:val="00A34A01"/>
    <w:rsid w:val="00A34A43"/>
    <w:rsid w:val="00A34BF1"/>
    <w:rsid w:val="00A34C46"/>
    <w:rsid w:val="00A34CEB"/>
    <w:rsid w:val="00A34CF7"/>
    <w:rsid w:val="00A34EBD"/>
    <w:rsid w:val="00A34F59"/>
    <w:rsid w:val="00A35083"/>
    <w:rsid w:val="00A350C4"/>
    <w:rsid w:val="00A352D4"/>
    <w:rsid w:val="00A35382"/>
    <w:rsid w:val="00A353A7"/>
    <w:rsid w:val="00A353BD"/>
    <w:rsid w:val="00A354A1"/>
    <w:rsid w:val="00A3583C"/>
    <w:rsid w:val="00A35A51"/>
    <w:rsid w:val="00A35BF6"/>
    <w:rsid w:val="00A35CCE"/>
    <w:rsid w:val="00A35E0F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8E8"/>
    <w:rsid w:val="00A40B45"/>
    <w:rsid w:val="00A40CDC"/>
    <w:rsid w:val="00A40F79"/>
    <w:rsid w:val="00A4105B"/>
    <w:rsid w:val="00A410C9"/>
    <w:rsid w:val="00A41368"/>
    <w:rsid w:val="00A41637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4E2"/>
    <w:rsid w:val="00A42505"/>
    <w:rsid w:val="00A42774"/>
    <w:rsid w:val="00A4296F"/>
    <w:rsid w:val="00A42B44"/>
    <w:rsid w:val="00A42CF7"/>
    <w:rsid w:val="00A42EC4"/>
    <w:rsid w:val="00A4326D"/>
    <w:rsid w:val="00A43405"/>
    <w:rsid w:val="00A43515"/>
    <w:rsid w:val="00A4354A"/>
    <w:rsid w:val="00A43571"/>
    <w:rsid w:val="00A43731"/>
    <w:rsid w:val="00A4375C"/>
    <w:rsid w:val="00A43ABC"/>
    <w:rsid w:val="00A43AC1"/>
    <w:rsid w:val="00A43EB9"/>
    <w:rsid w:val="00A43EC4"/>
    <w:rsid w:val="00A44085"/>
    <w:rsid w:val="00A440C9"/>
    <w:rsid w:val="00A44281"/>
    <w:rsid w:val="00A445B8"/>
    <w:rsid w:val="00A44A5D"/>
    <w:rsid w:val="00A44CB5"/>
    <w:rsid w:val="00A44D1D"/>
    <w:rsid w:val="00A44E58"/>
    <w:rsid w:val="00A45067"/>
    <w:rsid w:val="00A4512B"/>
    <w:rsid w:val="00A452EA"/>
    <w:rsid w:val="00A452EF"/>
    <w:rsid w:val="00A4532E"/>
    <w:rsid w:val="00A454C9"/>
    <w:rsid w:val="00A45518"/>
    <w:rsid w:val="00A455BA"/>
    <w:rsid w:val="00A45913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0B5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1C1"/>
    <w:rsid w:val="00A5228C"/>
    <w:rsid w:val="00A5233D"/>
    <w:rsid w:val="00A52647"/>
    <w:rsid w:val="00A526C3"/>
    <w:rsid w:val="00A52A09"/>
    <w:rsid w:val="00A52A37"/>
    <w:rsid w:val="00A52AD4"/>
    <w:rsid w:val="00A52B3E"/>
    <w:rsid w:val="00A5310D"/>
    <w:rsid w:val="00A53210"/>
    <w:rsid w:val="00A5322A"/>
    <w:rsid w:val="00A5338F"/>
    <w:rsid w:val="00A533A3"/>
    <w:rsid w:val="00A53575"/>
    <w:rsid w:val="00A5358F"/>
    <w:rsid w:val="00A53633"/>
    <w:rsid w:val="00A53692"/>
    <w:rsid w:val="00A53741"/>
    <w:rsid w:val="00A53A1F"/>
    <w:rsid w:val="00A53F2C"/>
    <w:rsid w:val="00A54006"/>
    <w:rsid w:val="00A541B2"/>
    <w:rsid w:val="00A54BB9"/>
    <w:rsid w:val="00A54BF5"/>
    <w:rsid w:val="00A551CF"/>
    <w:rsid w:val="00A5543D"/>
    <w:rsid w:val="00A55511"/>
    <w:rsid w:val="00A556A9"/>
    <w:rsid w:val="00A5570E"/>
    <w:rsid w:val="00A55947"/>
    <w:rsid w:val="00A559CF"/>
    <w:rsid w:val="00A55BF2"/>
    <w:rsid w:val="00A55D03"/>
    <w:rsid w:val="00A55F02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12D"/>
    <w:rsid w:val="00A5719E"/>
    <w:rsid w:val="00A57E75"/>
    <w:rsid w:val="00A600BE"/>
    <w:rsid w:val="00A60114"/>
    <w:rsid w:val="00A6047D"/>
    <w:rsid w:val="00A60543"/>
    <w:rsid w:val="00A6062B"/>
    <w:rsid w:val="00A606DB"/>
    <w:rsid w:val="00A60854"/>
    <w:rsid w:val="00A6085B"/>
    <w:rsid w:val="00A60E8A"/>
    <w:rsid w:val="00A60F73"/>
    <w:rsid w:val="00A610EE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D39"/>
    <w:rsid w:val="00A61F04"/>
    <w:rsid w:val="00A620D7"/>
    <w:rsid w:val="00A62200"/>
    <w:rsid w:val="00A623FB"/>
    <w:rsid w:val="00A62590"/>
    <w:rsid w:val="00A62644"/>
    <w:rsid w:val="00A62656"/>
    <w:rsid w:val="00A628EE"/>
    <w:rsid w:val="00A62A33"/>
    <w:rsid w:val="00A62D0A"/>
    <w:rsid w:val="00A62E68"/>
    <w:rsid w:val="00A62F2D"/>
    <w:rsid w:val="00A62F8E"/>
    <w:rsid w:val="00A6304C"/>
    <w:rsid w:val="00A63403"/>
    <w:rsid w:val="00A637B9"/>
    <w:rsid w:val="00A638EB"/>
    <w:rsid w:val="00A6394D"/>
    <w:rsid w:val="00A63ABC"/>
    <w:rsid w:val="00A63B98"/>
    <w:rsid w:val="00A63BF5"/>
    <w:rsid w:val="00A63F19"/>
    <w:rsid w:val="00A63F6B"/>
    <w:rsid w:val="00A63F7F"/>
    <w:rsid w:val="00A6423C"/>
    <w:rsid w:val="00A6468C"/>
    <w:rsid w:val="00A64813"/>
    <w:rsid w:val="00A64832"/>
    <w:rsid w:val="00A648DB"/>
    <w:rsid w:val="00A64980"/>
    <w:rsid w:val="00A64AD9"/>
    <w:rsid w:val="00A64BF9"/>
    <w:rsid w:val="00A64F0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16D"/>
    <w:rsid w:val="00A6617A"/>
    <w:rsid w:val="00A66358"/>
    <w:rsid w:val="00A6642E"/>
    <w:rsid w:val="00A66552"/>
    <w:rsid w:val="00A666EB"/>
    <w:rsid w:val="00A6676D"/>
    <w:rsid w:val="00A66AEF"/>
    <w:rsid w:val="00A66EE9"/>
    <w:rsid w:val="00A66F82"/>
    <w:rsid w:val="00A66FE7"/>
    <w:rsid w:val="00A672A7"/>
    <w:rsid w:val="00A6762D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654"/>
    <w:rsid w:val="00A709EA"/>
    <w:rsid w:val="00A70AF6"/>
    <w:rsid w:val="00A70C87"/>
    <w:rsid w:val="00A71015"/>
    <w:rsid w:val="00A71399"/>
    <w:rsid w:val="00A713DB"/>
    <w:rsid w:val="00A71498"/>
    <w:rsid w:val="00A7170F"/>
    <w:rsid w:val="00A717FB"/>
    <w:rsid w:val="00A71894"/>
    <w:rsid w:val="00A71A4A"/>
    <w:rsid w:val="00A72288"/>
    <w:rsid w:val="00A72347"/>
    <w:rsid w:val="00A723B3"/>
    <w:rsid w:val="00A72444"/>
    <w:rsid w:val="00A724FC"/>
    <w:rsid w:val="00A72795"/>
    <w:rsid w:val="00A72821"/>
    <w:rsid w:val="00A7291C"/>
    <w:rsid w:val="00A72C68"/>
    <w:rsid w:val="00A7309D"/>
    <w:rsid w:val="00A73145"/>
    <w:rsid w:val="00A734C7"/>
    <w:rsid w:val="00A73DEF"/>
    <w:rsid w:val="00A73E86"/>
    <w:rsid w:val="00A73ED0"/>
    <w:rsid w:val="00A73F79"/>
    <w:rsid w:val="00A74220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1F"/>
    <w:rsid w:val="00A75239"/>
    <w:rsid w:val="00A7538C"/>
    <w:rsid w:val="00A75445"/>
    <w:rsid w:val="00A754AD"/>
    <w:rsid w:val="00A755D9"/>
    <w:rsid w:val="00A755E3"/>
    <w:rsid w:val="00A756BA"/>
    <w:rsid w:val="00A75714"/>
    <w:rsid w:val="00A75A85"/>
    <w:rsid w:val="00A75BBE"/>
    <w:rsid w:val="00A762CC"/>
    <w:rsid w:val="00A766A5"/>
    <w:rsid w:val="00A7687B"/>
    <w:rsid w:val="00A76950"/>
    <w:rsid w:val="00A769D7"/>
    <w:rsid w:val="00A76A6F"/>
    <w:rsid w:val="00A76BE7"/>
    <w:rsid w:val="00A7709F"/>
    <w:rsid w:val="00A770B8"/>
    <w:rsid w:val="00A77225"/>
    <w:rsid w:val="00A7722C"/>
    <w:rsid w:val="00A773DC"/>
    <w:rsid w:val="00A774CC"/>
    <w:rsid w:val="00A77602"/>
    <w:rsid w:val="00A7782F"/>
    <w:rsid w:val="00A77CD8"/>
    <w:rsid w:val="00A77D4D"/>
    <w:rsid w:val="00A77DED"/>
    <w:rsid w:val="00A77DF7"/>
    <w:rsid w:val="00A77E85"/>
    <w:rsid w:val="00A80016"/>
    <w:rsid w:val="00A80148"/>
    <w:rsid w:val="00A8043D"/>
    <w:rsid w:val="00A80445"/>
    <w:rsid w:val="00A805E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030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4A2"/>
    <w:rsid w:val="00A82778"/>
    <w:rsid w:val="00A829F3"/>
    <w:rsid w:val="00A82BEE"/>
    <w:rsid w:val="00A82E6E"/>
    <w:rsid w:val="00A830CF"/>
    <w:rsid w:val="00A83308"/>
    <w:rsid w:val="00A833B9"/>
    <w:rsid w:val="00A83445"/>
    <w:rsid w:val="00A83CBF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CE"/>
    <w:rsid w:val="00A855E9"/>
    <w:rsid w:val="00A85727"/>
    <w:rsid w:val="00A857EB"/>
    <w:rsid w:val="00A85897"/>
    <w:rsid w:val="00A85A07"/>
    <w:rsid w:val="00A85A10"/>
    <w:rsid w:val="00A85B85"/>
    <w:rsid w:val="00A85D16"/>
    <w:rsid w:val="00A85DD3"/>
    <w:rsid w:val="00A86092"/>
    <w:rsid w:val="00A863FC"/>
    <w:rsid w:val="00A86526"/>
    <w:rsid w:val="00A8669E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2FE"/>
    <w:rsid w:val="00A90DC3"/>
    <w:rsid w:val="00A90E52"/>
    <w:rsid w:val="00A90F94"/>
    <w:rsid w:val="00A9113C"/>
    <w:rsid w:val="00A9148A"/>
    <w:rsid w:val="00A916C6"/>
    <w:rsid w:val="00A91B53"/>
    <w:rsid w:val="00A91B9A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A2"/>
    <w:rsid w:val="00A92DE7"/>
    <w:rsid w:val="00A933A5"/>
    <w:rsid w:val="00A933AD"/>
    <w:rsid w:val="00A934C3"/>
    <w:rsid w:val="00A93553"/>
    <w:rsid w:val="00A935DF"/>
    <w:rsid w:val="00A935EB"/>
    <w:rsid w:val="00A93628"/>
    <w:rsid w:val="00A93696"/>
    <w:rsid w:val="00A936B3"/>
    <w:rsid w:val="00A93725"/>
    <w:rsid w:val="00A93805"/>
    <w:rsid w:val="00A93BC7"/>
    <w:rsid w:val="00A93C5F"/>
    <w:rsid w:val="00A93C78"/>
    <w:rsid w:val="00A93E31"/>
    <w:rsid w:val="00A93FA5"/>
    <w:rsid w:val="00A9407F"/>
    <w:rsid w:val="00A941B2"/>
    <w:rsid w:val="00A942D5"/>
    <w:rsid w:val="00A943D2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E2D"/>
    <w:rsid w:val="00A95F01"/>
    <w:rsid w:val="00A960A4"/>
    <w:rsid w:val="00A961D4"/>
    <w:rsid w:val="00A96457"/>
    <w:rsid w:val="00A965EB"/>
    <w:rsid w:val="00A966E8"/>
    <w:rsid w:val="00A96959"/>
    <w:rsid w:val="00A9696B"/>
    <w:rsid w:val="00A96B6F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342"/>
    <w:rsid w:val="00AA04B5"/>
    <w:rsid w:val="00AA06C8"/>
    <w:rsid w:val="00AA09F7"/>
    <w:rsid w:val="00AA0B27"/>
    <w:rsid w:val="00AA0CA5"/>
    <w:rsid w:val="00AA0CFA"/>
    <w:rsid w:val="00AA0F14"/>
    <w:rsid w:val="00AA11F0"/>
    <w:rsid w:val="00AA12AF"/>
    <w:rsid w:val="00AA148F"/>
    <w:rsid w:val="00AA163A"/>
    <w:rsid w:val="00AA1AAF"/>
    <w:rsid w:val="00AA1AC1"/>
    <w:rsid w:val="00AA1AFD"/>
    <w:rsid w:val="00AA1B1A"/>
    <w:rsid w:val="00AA1B67"/>
    <w:rsid w:val="00AA1C57"/>
    <w:rsid w:val="00AA1FE9"/>
    <w:rsid w:val="00AA2175"/>
    <w:rsid w:val="00AA2548"/>
    <w:rsid w:val="00AA273F"/>
    <w:rsid w:val="00AA2800"/>
    <w:rsid w:val="00AA2822"/>
    <w:rsid w:val="00AA29B9"/>
    <w:rsid w:val="00AA2E31"/>
    <w:rsid w:val="00AA32BD"/>
    <w:rsid w:val="00AA338B"/>
    <w:rsid w:val="00AA3924"/>
    <w:rsid w:val="00AA3EA9"/>
    <w:rsid w:val="00AA3F2F"/>
    <w:rsid w:val="00AA4004"/>
    <w:rsid w:val="00AA42CC"/>
    <w:rsid w:val="00AA44A4"/>
    <w:rsid w:val="00AA465C"/>
    <w:rsid w:val="00AA46CE"/>
    <w:rsid w:val="00AA4973"/>
    <w:rsid w:val="00AA4AB1"/>
    <w:rsid w:val="00AA4E5C"/>
    <w:rsid w:val="00AA50DB"/>
    <w:rsid w:val="00AA5136"/>
    <w:rsid w:val="00AA548E"/>
    <w:rsid w:val="00AA54A0"/>
    <w:rsid w:val="00AA5627"/>
    <w:rsid w:val="00AA565D"/>
    <w:rsid w:val="00AA56E5"/>
    <w:rsid w:val="00AA59CA"/>
    <w:rsid w:val="00AA5B0F"/>
    <w:rsid w:val="00AA5B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A7FE0"/>
    <w:rsid w:val="00AB012A"/>
    <w:rsid w:val="00AB0550"/>
    <w:rsid w:val="00AB09C9"/>
    <w:rsid w:val="00AB0A57"/>
    <w:rsid w:val="00AB0AD2"/>
    <w:rsid w:val="00AB0DB8"/>
    <w:rsid w:val="00AB0F32"/>
    <w:rsid w:val="00AB10EC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08E"/>
    <w:rsid w:val="00AB2125"/>
    <w:rsid w:val="00AB2150"/>
    <w:rsid w:val="00AB2183"/>
    <w:rsid w:val="00AB22AE"/>
    <w:rsid w:val="00AB22C5"/>
    <w:rsid w:val="00AB23C4"/>
    <w:rsid w:val="00AB23D9"/>
    <w:rsid w:val="00AB266D"/>
    <w:rsid w:val="00AB2741"/>
    <w:rsid w:val="00AB2808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000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4CF"/>
    <w:rsid w:val="00AB5B01"/>
    <w:rsid w:val="00AB6044"/>
    <w:rsid w:val="00AB6171"/>
    <w:rsid w:val="00AB61F6"/>
    <w:rsid w:val="00AB62DC"/>
    <w:rsid w:val="00AB63ED"/>
    <w:rsid w:val="00AB6486"/>
    <w:rsid w:val="00AB6543"/>
    <w:rsid w:val="00AB663D"/>
    <w:rsid w:val="00AB668A"/>
    <w:rsid w:val="00AB68AC"/>
    <w:rsid w:val="00AB6B9E"/>
    <w:rsid w:val="00AB6BEA"/>
    <w:rsid w:val="00AB6CAE"/>
    <w:rsid w:val="00AB6D83"/>
    <w:rsid w:val="00AB6F80"/>
    <w:rsid w:val="00AB6FAA"/>
    <w:rsid w:val="00AB713D"/>
    <w:rsid w:val="00AB71A5"/>
    <w:rsid w:val="00AB71E3"/>
    <w:rsid w:val="00AB7271"/>
    <w:rsid w:val="00AB76EA"/>
    <w:rsid w:val="00AB7761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915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55"/>
    <w:rsid w:val="00AC3475"/>
    <w:rsid w:val="00AC352E"/>
    <w:rsid w:val="00AC362D"/>
    <w:rsid w:val="00AC37A8"/>
    <w:rsid w:val="00AC38F7"/>
    <w:rsid w:val="00AC3A8C"/>
    <w:rsid w:val="00AC3D3F"/>
    <w:rsid w:val="00AC422D"/>
    <w:rsid w:val="00AC457B"/>
    <w:rsid w:val="00AC4620"/>
    <w:rsid w:val="00AC46E7"/>
    <w:rsid w:val="00AC49B5"/>
    <w:rsid w:val="00AC4A07"/>
    <w:rsid w:val="00AC4BD6"/>
    <w:rsid w:val="00AC4C6E"/>
    <w:rsid w:val="00AC50E4"/>
    <w:rsid w:val="00AC5114"/>
    <w:rsid w:val="00AC51B6"/>
    <w:rsid w:val="00AC51E7"/>
    <w:rsid w:val="00AC5333"/>
    <w:rsid w:val="00AC5357"/>
    <w:rsid w:val="00AC55CC"/>
    <w:rsid w:val="00AC55FD"/>
    <w:rsid w:val="00AC570B"/>
    <w:rsid w:val="00AC5756"/>
    <w:rsid w:val="00AC57DA"/>
    <w:rsid w:val="00AC5803"/>
    <w:rsid w:val="00AC5A11"/>
    <w:rsid w:val="00AC5A7F"/>
    <w:rsid w:val="00AC5B12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1"/>
    <w:rsid w:val="00AD02E4"/>
    <w:rsid w:val="00AD0398"/>
    <w:rsid w:val="00AD0431"/>
    <w:rsid w:val="00AD043F"/>
    <w:rsid w:val="00AD04FF"/>
    <w:rsid w:val="00AD0500"/>
    <w:rsid w:val="00AD0551"/>
    <w:rsid w:val="00AD07C4"/>
    <w:rsid w:val="00AD097F"/>
    <w:rsid w:val="00AD09D9"/>
    <w:rsid w:val="00AD0A9B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1E4C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229"/>
    <w:rsid w:val="00AD3324"/>
    <w:rsid w:val="00AD3402"/>
    <w:rsid w:val="00AD3453"/>
    <w:rsid w:val="00AD3475"/>
    <w:rsid w:val="00AD35D5"/>
    <w:rsid w:val="00AD376E"/>
    <w:rsid w:val="00AD3AB0"/>
    <w:rsid w:val="00AD3BC7"/>
    <w:rsid w:val="00AD3CBA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C80"/>
    <w:rsid w:val="00AD6E3B"/>
    <w:rsid w:val="00AD6E61"/>
    <w:rsid w:val="00AD73B3"/>
    <w:rsid w:val="00AD753F"/>
    <w:rsid w:val="00AD76FC"/>
    <w:rsid w:val="00AD7740"/>
    <w:rsid w:val="00AD780F"/>
    <w:rsid w:val="00AD7A82"/>
    <w:rsid w:val="00AD7B8C"/>
    <w:rsid w:val="00AD7BFC"/>
    <w:rsid w:val="00AD7E32"/>
    <w:rsid w:val="00AD7F34"/>
    <w:rsid w:val="00AE00EA"/>
    <w:rsid w:val="00AE01D1"/>
    <w:rsid w:val="00AE023C"/>
    <w:rsid w:val="00AE024A"/>
    <w:rsid w:val="00AE0327"/>
    <w:rsid w:val="00AE03DE"/>
    <w:rsid w:val="00AE04CE"/>
    <w:rsid w:val="00AE04D9"/>
    <w:rsid w:val="00AE04E9"/>
    <w:rsid w:val="00AE0583"/>
    <w:rsid w:val="00AE0635"/>
    <w:rsid w:val="00AE0773"/>
    <w:rsid w:val="00AE087D"/>
    <w:rsid w:val="00AE09AC"/>
    <w:rsid w:val="00AE0CB3"/>
    <w:rsid w:val="00AE1758"/>
    <w:rsid w:val="00AE1822"/>
    <w:rsid w:val="00AE18D3"/>
    <w:rsid w:val="00AE199A"/>
    <w:rsid w:val="00AE19D4"/>
    <w:rsid w:val="00AE1A16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05"/>
    <w:rsid w:val="00AE369E"/>
    <w:rsid w:val="00AE370F"/>
    <w:rsid w:val="00AE384F"/>
    <w:rsid w:val="00AE3875"/>
    <w:rsid w:val="00AE3B0C"/>
    <w:rsid w:val="00AE3C25"/>
    <w:rsid w:val="00AE3FF7"/>
    <w:rsid w:val="00AE4116"/>
    <w:rsid w:val="00AE4128"/>
    <w:rsid w:val="00AE41CB"/>
    <w:rsid w:val="00AE4335"/>
    <w:rsid w:val="00AE4655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5F04"/>
    <w:rsid w:val="00AE60FD"/>
    <w:rsid w:val="00AE64B9"/>
    <w:rsid w:val="00AE68D7"/>
    <w:rsid w:val="00AE6912"/>
    <w:rsid w:val="00AE69CE"/>
    <w:rsid w:val="00AE6B23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394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3CB"/>
    <w:rsid w:val="00AF0445"/>
    <w:rsid w:val="00AF048E"/>
    <w:rsid w:val="00AF05BB"/>
    <w:rsid w:val="00AF07FE"/>
    <w:rsid w:val="00AF0987"/>
    <w:rsid w:val="00AF09BE"/>
    <w:rsid w:val="00AF0D31"/>
    <w:rsid w:val="00AF12F7"/>
    <w:rsid w:val="00AF15F7"/>
    <w:rsid w:val="00AF1677"/>
    <w:rsid w:val="00AF183F"/>
    <w:rsid w:val="00AF1ADF"/>
    <w:rsid w:val="00AF1C3F"/>
    <w:rsid w:val="00AF1D2C"/>
    <w:rsid w:val="00AF1E93"/>
    <w:rsid w:val="00AF1EEF"/>
    <w:rsid w:val="00AF2799"/>
    <w:rsid w:val="00AF2A50"/>
    <w:rsid w:val="00AF2A90"/>
    <w:rsid w:val="00AF2CCB"/>
    <w:rsid w:val="00AF2DF4"/>
    <w:rsid w:val="00AF2F44"/>
    <w:rsid w:val="00AF2F64"/>
    <w:rsid w:val="00AF3000"/>
    <w:rsid w:val="00AF32B0"/>
    <w:rsid w:val="00AF32CA"/>
    <w:rsid w:val="00AF351A"/>
    <w:rsid w:val="00AF35E4"/>
    <w:rsid w:val="00AF3648"/>
    <w:rsid w:val="00AF3691"/>
    <w:rsid w:val="00AF37BB"/>
    <w:rsid w:val="00AF37FE"/>
    <w:rsid w:val="00AF3913"/>
    <w:rsid w:val="00AF3937"/>
    <w:rsid w:val="00AF3A66"/>
    <w:rsid w:val="00AF3AEC"/>
    <w:rsid w:val="00AF3B22"/>
    <w:rsid w:val="00AF3E26"/>
    <w:rsid w:val="00AF4190"/>
    <w:rsid w:val="00AF429A"/>
    <w:rsid w:val="00AF4301"/>
    <w:rsid w:val="00AF45C7"/>
    <w:rsid w:val="00AF4749"/>
    <w:rsid w:val="00AF4832"/>
    <w:rsid w:val="00AF4BAB"/>
    <w:rsid w:val="00AF4BCC"/>
    <w:rsid w:val="00AF4C46"/>
    <w:rsid w:val="00AF4DB1"/>
    <w:rsid w:val="00AF524B"/>
    <w:rsid w:val="00AF533E"/>
    <w:rsid w:val="00AF539E"/>
    <w:rsid w:val="00AF54E0"/>
    <w:rsid w:val="00AF55E1"/>
    <w:rsid w:val="00AF568A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AF7A0B"/>
    <w:rsid w:val="00B000B9"/>
    <w:rsid w:val="00B004D3"/>
    <w:rsid w:val="00B00637"/>
    <w:rsid w:val="00B0070C"/>
    <w:rsid w:val="00B00889"/>
    <w:rsid w:val="00B00969"/>
    <w:rsid w:val="00B00C28"/>
    <w:rsid w:val="00B00E13"/>
    <w:rsid w:val="00B00ED2"/>
    <w:rsid w:val="00B00F7C"/>
    <w:rsid w:val="00B00F8C"/>
    <w:rsid w:val="00B0123E"/>
    <w:rsid w:val="00B01954"/>
    <w:rsid w:val="00B01B2B"/>
    <w:rsid w:val="00B01B7B"/>
    <w:rsid w:val="00B01D5F"/>
    <w:rsid w:val="00B01D94"/>
    <w:rsid w:val="00B01DD6"/>
    <w:rsid w:val="00B01ED0"/>
    <w:rsid w:val="00B02038"/>
    <w:rsid w:val="00B0206B"/>
    <w:rsid w:val="00B0210A"/>
    <w:rsid w:val="00B02385"/>
    <w:rsid w:val="00B027B6"/>
    <w:rsid w:val="00B02A9C"/>
    <w:rsid w:val="00B02AE9"/>
    <w:rsid w:val="00B02D83"/>
    <w:rsid w:val="00B03113"/>
    <w:rsid w:val="00B0325E"/>
    <w:rsid w:val="00B032AF"/>
    <w:rsid w:val="00B03387"/>
    <w:rsid w:val="00B0340E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137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625"/>
    <w:rsid w:val="00B0564A"/>
    <w:rsid w:val="00B057BE"/>
    <w:rsid w:val="00B058A1"/>
    <w:rsid w:val="00B05A29"/>
    <w:rsid w:val="00B05C5E"/>
    <w:rsid w:val="00B05D01"/>
    <w:rsid w:val="00B05E81"/>
    <w:rsid w:val="00B05F52"/>
    <w:rsid w:val="00B06152"/>
    <w:rsid w:val="00B06297"/>
    <w:rsid w:val="00B062C2"/>
    <w:rsid w:val="00B06463"/>
    <w:rsid w:val="00B0649C"/>
    <w:rsid w:val="00B064CD"/>
    <w:rsid w:val="00B064FF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9E3"/>
    <w:rsid w:val="00B07A67"/>
    <w:rsid w:val="00B07C0E"/>
    <w:rsid w:val="00B07F05"/>
    <w:rsid w:val="00B07FDF"/>
    <w:rsid w:val="00B101DA"/>
    <w:rsid w:val="00B10384"/>
    <w:rsid w:val="00B103C5"/>
    <w:rsid w:val="00B10487"/>
    <w:rsid w:val="00B104B2"/>
    <w:rsid w:val="00B104F6"/>
    <w:rsid w:val="00B10CFB"/>
    <w:rsid w:val="00B10D66"/>
    <w:rsid w:val="00B10EDC"/>
    <w:rsid w:val="00B10F73"/>
    <w:rsid w:val="00B113B5"/>
    <w:rsid w:val="00B114A0"/>
    <w:rsid w:val="00B115FB"/>
    <w:rsid w:val="00B11A00"/>
    <w:rsid w:val="00B11CA8"/>
    <w:rsid w:val="00B11FBE"/>
    <w:rsid w:val="00B12332"/>
    <w:rsid w:val="00B1240D"/>
    <w:rsid w:val="00B124D6"/>
    <w:rsid w:val="00B126BC"/>
    <w:rsid w:val="00B127F1"/>
    <w:rsid w:val="00B129E6"/>
    <w:rsid w:val="00B12BF4"/>
    <w:rsid w:val="00B12EC2"/>
    <w:rsid w:val="00B12FA3"/>
    <w:rsid w:val="00B13234"/>
    <w:rsid w:val="00B13294"/>
    <w:rsid w:val="00B134A1"/>
    <w:rsid w:val="00B13959"/>
    <w:rsid w:val="00B139AA"/>
    <w:rsid w:val="00B139E3"/>
    <w:rsid w:val="00B13ADB"/>
    <w:rsid w:val="00B13D9B"/>
    <w:rsid w:val="00B1409E"/>
    <w:rsid w:val="00B1443B"/>
    <w:rsid w:val="00B1443F"/>
    <w:rsid w:val="00B14797"/>
    <w:rsid w:val="00B147D1"/>
    <w:rsid w:val="00B14815"/>
    <w:rsid w:val="00B149AB"/>
    <w:rsid w:val="00B14B3E"/>
    <w:rsid w:val="00B14C98"/>
    <w:rsid w:val="00B14D7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8F9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D6"/>
    <w:rsid w:val="00B17CEC"/>
    <w:rsid w:val="00B17F48"/>
    <w:rsid w:val="00B17F72"/>
    <w:rsid w:val="00B20163"/>
    <w:rsid w:val="00B202B9"/>
    <w:rsid w:val="00B2052D"/>
    <w:rsid w:val="00B205B2"/>
    <w:rsid w:val="00B20658"/>
    <w:rsid w:val="00B208E1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5A"/>
    <w:rsid w:val="00B222F4"/>
    <w:rsid w:val="00B22358"/>
    <w:rsid w:val="00B223F7"/>
    <w:rsid w:val="00B2244A"/>
    <w:rsid w:val="00B2249F"/>
    <w:rsid w:val="00B226CA"/>
    <w:rsid w:val="00B22865"/>
    <w:rsid w:val="00B22B58"/>
    <w:rsid w:val="00B22BA0"/>
    <w:rsid w:val="00B22E16"/>
    <w:rsid w:val="00B22F3D"/>
    <w:rsid w:val="00B2303A"/>
    <w:rsid w:val="00B232F5"/>
    <w:rsid w:val="00B23555"/>
    <w:rsid w:val="00B235BA"/>
    <w:rsid w:val="00B235DA"/>
    <w:rsid w:val="00B237FF"/>
    <w:rsid w:val="00B23952"/>
    <w:rsid w:val="00B239D0"/>
    <w:rsid w:val="00B23A94"/>
    <w:rsid w:val="00B23AEF"/>
    <w:rsid w:val="00B23C6C"/>
    <w:rsid w:val="00B23CC5"/>
    <w:rsid w:val="00B23DF8"/>
    <w:rsid w:val="00B24566"/>
    <w:rsid w:val="00B245EF"/>
    <w:rsid w:val="00B24A20"/>
    <w:rsid w:val="00B24ABC"/>
    <w:rsid w:val="00B24DA6"/>
    <w:rsid w:val="00B24E56"/>
    <w:rsid w:val="00B24F32"/>
    <w:rsid w:val="00B25087"/>
    <w:rsid w:val="00B252CA"/>
    <w:rsid w:val="00B253F8"/>
    <w:rsid w:val="00B2567D"/>
    <w:rsid w:val="00B256E3"/>
    <w:rsid w:val="00B257CE"/>
    <w:rsid w:val="00B25948"/>
    <w:rsid w:val="00B25952"/>
    <w:rsid w:val="00B25ABC"/>
    <w:rsid w:val="00B25B02"/>
    <w:rsid w:val="00B25F18"/>
    <w:rsid w:val="00B25F26"/>
    <w:rsid w:val="00B25FDE"/>
    <w:rsid w:val="00B26133"/>
    <w:rsid w:val="00B2613C"/>
    <w:rsid w:val="00B26203"/>
    <w:rsid w:val="00B2686D"/>
    <w:rsid w:val="00B26B4F"/>
    <w:rsid w:val="00B26CAC"/>
    <w:rsid w:val="00B26D93"/>
    <w:rsid w:val="00B26DD9"/>
    <w:rsid w:val="00B26E14"/>
    <w:rsid w:val="00B26E85"/>
    <w:rsid w:val="00B26F30"/>
    <w:rsid w:val="00B27062"/>
    <w:rsid w:val="00B27239"/>
    <w:rsid w:val="00B27597"/>
    <w:rsid w:val="00B275CD"/>
    <w:rsid w:val="00B27619"/>
    <w:rsid w:val="00B27DA5"/>
    <w:rsid w:val="00B27DB9"/>
    <w:rsid w:val="00B27E5D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A24"/>
    <w:rsid w:val="00B30F42"/>
    <w:rsid w:val="00B3145A"/>
    <w:rsid w:val="00B3192D"/>
    <w:rsid w:val="00B31996"/>
    <w:rsid w:val="00B31E71"/>
    <w:rsid w:val="00B31E9F"/>
    <w:rsid w:val="00B31FDA"/>
    <w:rsid w:val="00B322AA"/>
    <w:rsid w:val="00B3239A"/>
    <w:rsid w:val="00B324EC"/>
    <w:rsid w:val="00B32548"/>
    <w:rsid w:val="00B325E4"/>
    <w:rsid w:val="00B327CB"/>
    <w:rsid w:val="00B32B68"/>
    <w:rsid w:val="00B32E66"/>
    <w:rsid w:val="00B32EDE"/>
    <w:rsid w:val="00B32F0A"/>
    <w:rsid w:val="00B337AC"/>
    <w:rsid w:val="00B339F4"/>
    <w:rsid w:val="00B33B54"/>
    <w:rsid w:val="00B33E9E"/>
    <w:rsid w:val="00B33EA1"/>
    <w:rsid w:val="00B34105"/>
    <w:rsid w:val="00B346D2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181"/>
    <w:rsid w:val="00B3534C"/>
    <w:rsid w:val="00B35894"/>
    <w:rsid w:val="00B35D41"/>
    <w:rsid w:val="00B35E1D"/>
    <w:rsid w:val="00B36074"/>
    <w:rsid w:val="00B36077"/>
    <w:rsid w:val="00B36081"/>
    <w:rsid w:val="00B361B0"/>
    <w:rsid w:val="00B362BD"/>
    <w:rsid w:val="00B366CA"/>
    <w:rsid w:val="00B36CD6"/>
    <w:rsid w:val="00B36EA2"/>
    <w:rsid w:val="00B3757C"/>
    <w:rsid w:val="00B37974"/>
    <w:rsid w:val="00B37A64"/>
    <w:rsid w:val="00B37ACE"/>
    <w:rsid w:val="00B37EF2"/>
    <w:rsid w:val="00B37EFB"/>
    <w:rsid w:val="00B37F48"/>
    <w:rsid w:val="00B37FA1"/>
    <w:rsid w:val="00B40450"/>
    <w:rsid w:val="00B40645"/>
    <w:rsid w:val="00B406B5"/>
    <w:rsid w:val="00B406C6"/>
    <w:rsid w:val="00B40742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1FD5"/>
    <w:rsid w:val="00B421CF"/>
    <w:rsid w:val="00B4221B"/>
    <w:rsid w:val="00B422C4"/>
    <w:rsid w:val="00B423A1"/>
    <w:rsid w:val="00B423C0"/>
    <w:rsid w:val="00B42622"/>
    <w:rsid w:val="00B42BC9"/>
    <w:rsid w:val="00B42F11"/>
    <w:rsid w:val="00B42F20"/>
    <w:rsid w:val="00B4314B"/>
    <w:rsid w:val="00B432A7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8AD"/>
    <w:rsid w:val="00B44C21"/>
    <w:rsid w:val="00B44C83"/>
    <w:rsid w:val="00B44D53"/>
    <w:rsid w:val="00B44DB0"/>
    <w:rsid w:val="00B44DBA"/>
    <w:rsid w:val="00B45083"/>
    <w:rsid w:val="00B450F0"/>
    <w:rsid w:val="00B451A8"/>
    <w:rsid w:val="00B45638"/>
    <w:rsid w:val="00B456A5"/>
    <w:rsid w:val="00B45745"/>
    <w:rsid w:val="00B45C5D"/>
    <w:rsid w:val="00B45CF3"/>
    <w:rsid w:val="00B45E5B"/>
    <w:rsid w:val="00B45F78"/>
    <w:rsid w:val="00B46127"/>
    <w:rsid w:val="00B46433"/>
    <w:rsid w:val="00B4668D"/>
    <w:rsid w:val="00B46740"/>
    <w:rsid w:val="00B469AB"/>
    <w:rsid w:val="00B46DF3"/>
    <w:rsid w:val="00B46F1C"/>
    <w:rsid w:val="00B46F46"/>
    <w:rsid w:val="00B470FE"/>
    <w:rsid w:val="00B47305"/>
    <w:rsid w:val="00B47480"/>
    <w:rsid w:val="00B47BF5"/>
    <w:rsid w:val="00B47C57"/>
    <w:rsid w:val="00B50002"/>
    <w:rsid w:val="00B500AB"/>
    <w:rsid w:val="00B50528"/>
    <w:rsid w:val="00B50B30"/>
    <w:rsid w:val="00B50D51"/>
    <w:rsid w:val="00B50DF3"/>
    <w:rsid w:val="00B51041"/>
    <w:rsid w:val="00B51089"/>
    <w:rsid w:val="00B510DF"/>
    <w:rsid w:val="00B511BF"/>
    <w:rsid w:val="00B51265"/>
    <w:rsid w:val="00B5155D"/>
    <w:rsid w:val="00B519BA"/>
    <w:rsid w:val="00B51BF4"/>
    <w:rsid w:val="00B51D80"/>
    <w:rsid w:val="00B51E32"/>
    <w:rsid w:val="00B51EA6"/>
    <w:rsid w:val="00B51F59"/>
    <w:rsid w:val="00B51F99"/>
    <w:rsid w:val="00B52429"/>
    <w:rsid w:val="00B524BE"/>
    <w:rsid w:val="00B524E8"/>
    <w:rsid w:val="00B52681"/>
    <w:rsid w:val="00B527CD"/>
    <w:rsid w:val="00B52956"/>
    <w:rsid w:val="00B5295C"/>
    <w:rsid w:val="00B52A9B"/>
    <w:rsid w:val="00B52C8A"/>
    <w:rsid w:val="00B530FD"/>
    <w:rsid w:val="00B53173"/>
    <w:rsid w:val="00B536A1"/>
    <w:rsid w:val="00B53734"/>
    <w:rsid w:val="00B53B15"/>
    <w:rsid w:val="00B53BA2"/>
    <w:rsid w:val="00B53CBB"/>
    <w:rsid w:val="00B53F33"/>
    <w:rsid w:val="00B54010"/>
    <w:rsid w:val="00B54039"/>
    <w:rsid w:val="00B54322"/>
    <w:rsid w:val="00B543CF"/>
    <w:rsid w:val="00B548B0"/>
    <w:rsid w:val="00B54B06"/>
    <w:rsid w:val="00B54F77"/>
    <w:rsid w:val="00B55151"/>
    <w:rsid w:val="00B55156"/>
    <w:rsid w:val="00B55185"/>
    <w:rsid w:val="00B551AC"/>
    <w:rsid w:val="00B552F4"/>
    <w:rsid w:val="00B5544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163"/>
    <w:rsid w:val="00B56353"/>
    <w:rsid w:val="00B563C2"/>
    <w:rsid w:val="00B565EE"/>
    <w:rsid w:val="00B56BAF"/>
    <w:rsid w:val="00B56F3C"/>
    <w:rsid w:val="00B571F9"/>
    <w:rsid w:val="00B57360"/>
    <w:rsid w:val="00B57555"/>
    <w:rsid w:val="00B57F42"/>
    <w:rsid w:val="00B60029"/>
    <w:rsid w:val="00B6049F"/>
    <w:rsid w:val="00B604D5"/>
    <w:rsid w:val="00B6050A"/>
    <w:rsid w:val="00B606A0"/>
    <w:rsid w:val="00B60960"/>
    <w:rsid w:val="00B60B0E"/>
    <w:rsid w:val="00B60BD8"/>
    <w:rsid w:val="00B61116"/>
    <w:rsid w:val="00B6111C"/>
    <w:rsid w:val="00B61260"/>
    <w:rsid w:val="00B616C0"/>
    <w:rsid w:val="00B616E5"/>
    <w:rsid w:val="00B61835"/>
    <w:rsid w:val="00B6183F"/>
    <w:rsid w:val="00B6188B"/>
    <w:rsid w:val="00B61AB8"/>
    <w:rsid w:val="00B61C94"/>
    <w:rsid w:val="00B6214D"/>
    <w:rsid w:val="00B62169"/>
    <w:rsid w:val="00B62172"/>
    <w:rsid w:val="00B6240A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ECE"/>
    <w:rsid w:val="00B63F59"/>
    <w:rsid w:val="00B63F60"/>
    <w:rsid w:val="00B63FF0"/>
    <w:rsid w:val="00B641A2"/>
    <w:rsid w:val="00B6420F"/>
    <w:rsid w:val="00B642A4"/>
    <w:rsid w:val="00B642CF"/>
    <w:rsid w:val="00B64704"/>
    <w:rsid w:val="00B647AC"/>
    <w:rsid w:val="00B647B9"/>
    <w:rsid w:val="00B64A2C"/>
    <w:rsid w:val="00B64A96"/>
    <w:rsid w:val="00B64CE3"/>
    <w:rsid w:val="00B65080"/>
    <w:rsid w:val="00B65175"/>
    <w:rsid w:val="00B6533A"/>
    <w:rsid w:val="00B65394"/>
    <w:rsid w:val="00B657CD"/>
    <w:rsid w:val="00B658A0"/>
    <w:rsid w:val="00B65AC8"/>
    <w:rsid w:val="00B65D2F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784"/>
    <w:rsid w:val="00B66917"/>
    <w:rsid w:val="00B669BF"/>
    <w:rsid w:val="00B66AB2"/>
    <w:rsid w:val="00B66DB2"/>
    <w:rsid w:val="00B66F63"/>
    <w:rsid w:val="00B66F80"/>
    <w:rsid w:val="00B670EA"/>
    <w:rsid w:val="00B67366"/>
    <w:rsid w:val="00B6744A"/>
    <w:rsid w:val="00B6749A"/>
    <w:rsid w:val="00B67555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33B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ABC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A0D"/>
    <w:rsid w:val="00B74A85"/>
    <w:rsid w:val="00B74CAA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13"/>
    <w:rsid w:val="00B757BB"/>
    <w:rsid w:val="00B7581A"/>
    <w:rsid w:val="00B75980"/>
    <w:rsid w:val="00B759E6"/>
    <w:rsid w:val="00B75E1E"/>
    <w:rsid w:val="00B75E61"/>
    <w:rsid w:val="00B76211"/>
    <w:rsid w:val="00B76375"/>
    <w:rsid w:val="00B76480"/>
    <w:rsid w:val="00B764E9"/>
    <w:rsid w:val="00B76863"/>
    <w:rsid w:val="00B76969"/>
    <w:rsid w:val="00B769BD"/>
    <w:rsid w:val="00B76B6C"/>
    <w:rsid w:val="00B76C3A"/>
    <w:rsid w:val="00B76D64"/>
    <w:rsid w:val="00B772D6"/>
    <w:rsid w:val="00B773FE"/>
    <w:rsid w:val="00B777ED"/>
    <w:rsid w:val="00B7782B"/>
    <w:rsid w:val="00B77943"/>
    <w:rsid w:val="00B77A4D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DB9"/>
    <w:rsid w:val="00B80EDE"/>
    <w:rsid w:val="00B80EE2"/>
    <w:rsid w:val="00B80FDB"/>
    <w:rsid w:val="00B81178"/>
    <w:rsid w:val="00B8128E"/>
    <w:rsid w:val="00B8132E"/>
    <w:rsid w:val="00B81484"/>
    <w:rsid w:val="00B814F2"/>
    <w:rsid w:val="00B8154C"/>
    <w:rsid w:val="00B817A8"/>
    <w:rsid w:val="00B81B3D"/>
    <w:rsid w:val="00B81D58"/>
    <w:rsid w:val="00B820C5"/>
    <w:rsid w:val="00B821C1"/>
    <w:rsid w:val="00B8228F"/>
    <w:rsid w:val="00B822DE"/>
    <w:rsid w:val="00B8235F"/>
    <w:rsid w:val="00B8268D"/>
    <w:rsid w:val="00B82763"/>
    <w:rsid w:val="00B82BF4"/>
    <w:rsid w:val="00B82CC6"/>
    <w:rsid w:val="00B82D9A"/>
    <w:rsid w:val="00B82E11"/>
    <w:rsid w:val="00B82E7E"/>
    <w:rsid w:val="00B8311B"/>
    <w:rsid w:val="00B833CE"/>
    <w:rsid w:val="00B83831"/>
    <w:rsid w:val="00B8395F"/>
    <w:rsid w:val="00B83984"/>
    <w:rsid w:val="00B83C6E"/>
    <w:rsid w:val="00B83D2B"/>
    <w:rsid w:val="00B83DD0"/>
    <w:rsid w:val="00B83E91"/>
    <w:rsid w:val="00B8402C"/>
    <w:rsid w:val="00B84118"/>
    <w:rsid w:val="00B84191"/>
    <w:rsid w:val="00B84208"/>
    <w:rsid w:val="00B84288"/>
    <w:rsid w:val="00B84595"/>
    <w:rsid w:val="00B84898"/>
    <w:rsid w:val="00B84ABD"/>
    <w:rsid w:val="00B84B2E"/>
    <w:rsid w:val="00B84E6A"/>
    <w:rsid w:val="00B84FA3"/>
    <w:rsid w:val="00B850E8"/>
    <w:rsid w:val="00B852DB"/>
    <w:rsid w:val="00B8532A"/>
    <w:rsid w:val="00B8569E"/>
    <w:rsid w:val="00B857EC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7B"/>
    <w:rsid w:val="00B86BAC"/>
    <w:rsid w:val="00B86EC1"/>
    <w:rsid w:val="00B86F8F"/>
    <w:rsid w:val="00B87082"/>
    <w:rsid w:val="00B870EE"/>
    <w:rsid w:val="00B87189"/>
    <w:rsid w:val="00B874E3"/>
    <w:rsid w:val="00B87A65"/>
    <w:rsid w:val="00B87B26"/>
    <w:rsid w:val="00B87D86"/>
    <w:rsid w:val="00B87DCA"/>
    <w:rsid w:val="00B87E73"/>
    <w:rsid w:val="00B87FB5"/>
    <w:rsid w:val="00B90259"/>
    <w:rsid w:val="00B9029E"/>
    <w:rsid w:val="00B904B1"/>
    <w:rsid w:val="00B904B7"/>
    <w:rsid w:val="00B9058B"/>
    <w:rsid w:val="00B905CA"/>
    <w:rsid w:val="00B90771"/>
    <w:rsid w:val="00B90E4F"/>
    <w:rsid w:val="00B90E6A"/>
    <w:rsid w:val="00B90FBF"/>
    <w:rsid w:val="00B91030"/>
    <w:rsid w:val="00B91148"/>
    <w:rsid w:val="00B911DB"/>
    <w:rsid w:val="00B913D5"/>
    <w:rsid w:val="00B91473"/>
    <w:rsid w:val="00B91851"/>
    <w:rsid w:val="00B9189E"/>
    <w:rsid w:val="00B91916"/>
    <w:rsid w:val="00B919A8"/>
    <w:rsid w:val="00B919C0"/>
    <w:rsid w:val="00B919C9"/>
    <w:rsid w:val="00B91C76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9EF"/>
    <w:rsid w:val="00B92C35"/>
    <w:rsid w:val="00B92EFB"/>
    <w:rsid w:val="00B931D5"/>
    <w:rsid w:val="00B93662"/>
    <w:rsid w:val="00B93781"/>
    <w:rsid w:val="00B93889"/>
    <w:rsid w:val="00B93BF8"/>
    <w:rsid w:val="00B941C5"/>
    <w:rsid w:val="00B945EB"/>
    <w:rsid w:val="00B94913"/>
    <w:rsid w:val="00B94A08"/>
    <w:rsid w:val="00B94E3C"/>
    <w:rsid w:val="00B94EC0"/>
    <w:rsid w:val="00B94F44"/>
    <w:rsid w:val="00B94F91"/>
    <w:rsid w:val="00B94FB4"/>
    <w:rsid w:val="00B95141"/>
    <w:rsid w:val="00B95229"/>
    <w:rsid w:val="00B952BC"/>
    <w:rsid w:val="00B9561A"/>
    <w:rsid w:val="00B957FE"/>
    <w:rsid w:val="00B9597B"/>
    <w:rsid w:val="00B959CF"/>
    <w:rsid w:val="00B95B46"/>
    <w:rsid w:val="00B95BA8"/>
    <w:rsid w:val="00B95C35"/>
    <w:rsid w:val="00B95DBB"/>
    <w:rsid w:val="00B95E17"/>
    <w:rsid w:val="00B95EA1"/>
    <w:rsid w:val="00B95F40"/>
    <w:rsid w:val="00B95F99"/>
    <w:rsid w:val="00B95FA7"/>
    <w:rsid w:val="00B96343"/>
    <w:rsid w:val="00B964E3"/>
    <w:rsid w:val="00B96504"/>
    <w:rsid w:val="00B9651A"/>
    <w:rsid w:val="00B96524"/>
    <w:rsid w:val="00B968C7"/>
    <w:rsid w:val="00B96907"/>
    <w:rsid w:val="00B9693B"/>
    <w:rsid w:val="00B96C14"/>
    <w:rsid w:val="00B96D2C"/>
    <w:rsid w:val="00B96D45"/>
    <w:rsid w:val="00B96E4B"/>
    <w:rsid w:val="00B9720F"/>
    <w:rsid w:val="00B97422"/>
    <w:rsid w:val="00B974C9"/>
    <w:rsid w:val="00B97660"/>
    <w:rsid w:val="00B97B07"/>
    <w:rsid w:val="00B97B44"/>
    <w:rsid w:val="00B97D00"/>
    <w:rsid w:val="00B97D50"/>
    <w:rsid w:val="00B97E01"/>
    <w:rsid w:val="00BA0051"/>
    <w:rsid w:val="00BA02F4"/>
    <w:rsid w:val="00BA050C"/>
    <w:rsid w:val="00BA0964"/>
    <w:rsid w:val="00BA0B0C"/>
    <w:rsid w:val="00BA0C24"/>
    <w:rsid w:val="00BA0E84"/>
    <w:rsid w:val="00BA0EF7"/>
    <w:rsid w:val="00BA13D9"/>
    <w:rsid w:val="00BA1599"/>
    <w:rsid w:val="00BA1874"/>
    <w:rsid w:val="00BA19E6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75B"/>
    <w:rsid w:val="00BA480C"/>
    <w:rsid w:val="00BA48A5"/>
    <w:rsid w:val="00BA49E6"/>
    <w:rsid w:val="00BA4AEB"/>
    <w:rsid w:val="00BA4D8B"/>
    <w:rsid w:val="00BA52CC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586"/>
    <w:rsid w:val="00BA761E"/>
    <w:rsid w:val="00BA7813"/>
    <w:rsid w:val="00BA7829"/>
    <w:rsid w:val="00BA7CED"/>
    <w:rsid w:val="00BA7E11"/>
    <w:rsid w:val="00BA7EB8"/>
    <w:rsid w:val="00BA7F8B"/>
    <w:rsid w:val="00BA7F98"/>
    <w:rsid w:val="00BA7FE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7DC"/>
    <w:rsid w:val="00BB29E8"/>
    <w:rsid w:val="00BB2A53"/>
    <w:rsid w:val="00BB2C7E"/>
    <w:rsid w:val="00BB2FD1"/>
    <w:rsid w:val="00BB3107"/>
    <w:rsid w:val="00BB3172"/>
    <w:rsid w:val="00BB3376"/>
    <w:rsid w:val="00BB343F"/>
    <w:rsid w:val="00BB3501"/>
    <w:rsid w:val="00BB38DD"/>
    <w:rsid w:val="00BB392E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BCC"/>
    <w:rsid w:val="00BB4C4A"/>
    <w:rsid w:val="00BB4CCC"/>
    <w:rsid w:val="00BB4DC2"/>
    <w:rsid w:val="00BB50D3"/>
    <w:rsid w:val="00BB5143"/>
    <w:rsid w:val="00BB5160"/>
    <w:rsid w:val="00BB5163"/>
    <w:rsid w:val="00BB53D6"/>
    <w:rsid w:val="00BB54BA"/>
    <w:rsid w:val="00BB54D6"/>
    <w:rsid w:val="00BB5821"/>
    <w:rsid w:val="00BB586A"/>
    <w:rsid w:val="00BB5987"/>
    <w:rsid w:val="00BB5CF0"/>
    <w:rsid w:val="00BB5E0E"/>
    <w:rsid w:val="00BB5F4B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018"/>
    <w:rsid w:val="00BC01F5"/>
    <w:rsid w:val="00BC03B8"/>
    <w:rsid w:val="00BC0480"/>
    <w:rsid w:val="00BC04B4"/>
    <w:rsid w:val="00BC06C4"/>
    <w:rsid w:val="00BC07B9"/>
    <w:rsid w:val="00BC0A8F"/>
    <w:rsid w:val="00BC0CB0"/>
    <w:rsid w:val="00BC0F52"/>
    <w:rsid w:val="00BC0FB7"/>
    <w:rsid w:val="00BC13EE"/>
    <w:rsid w:val="00BC14D3"/>
    <w:rsid w:val="00BC15B8"/>
    <w:rsid w:val="00BC192B"/>
    <w:rsid w:val="00BC19AB"/>
    <w:rsid w:val="00BC1AC9"/>
    <w:rsid w:val="00BC1D11"/>
    <w:rsid w:val="00BC1E1B"/>
    <w:rsid w:val="00BC2086"/>
    <w:rsid w:val="00BC2251"/>
    <w:rsid w:val="00BC230B"/>
    <w:rsid w:val="00BC2521"/>
    <w:rsid w:val="00BC267E"/>
    <w:rsid w:val="00BC2AC8"/>
    <w:rsid w:val="00BC2BED"/>
    <w:rsid w:val="00BC2DCD"/>
    <w:rsid w:val="00BC2E45"/>
    <w:rsid w:val="00BC2F16"/>
    <w:rsid w:val="00BC2F61"/>
    <w:rsid w:val="00BC2F67"/>
    <w:rsid w:val="00BC34B9"/>
    <w:rsid w:val="00BC34C7"/>
    <w:rsid w:val="00BC34FC"/>
    <w:rsid w:val="00BC35B1"/>
    <w:rsid w:val="00BC3754"/>
    <w:rsid w:val="00BC37B7"/>
    <w:rsid w:val="00BC3A87"/>
    <w:rsid w:val="00BC3AE6"/>
    <w:rsid w:val="00BC3B42"/>
    <w:rsid w:val="00BC3D7B"/>
    <w:rsid w:val="00BC4162"/>
    <w:rsid w:val="00BC4288"/>
    <w:rsid w:val="00BC431F"/>
    <w:rsid w:val="00BC43D5"/>
    <w:rsid w:val="00BC43FA"/>
    <w:rsid w:val="00BC46D1"/>
    <w:rsid w:val="00BC46F8"/>
    <w:rsid w:val="00BC4802"/>
    <w:rsid w:val="00BC49A7"/>
    <w:rsid w:val="00BC4A3B"/>
    <w:rsid w:val="00BC4A81"/>
    <w:rsid w:val="00BC4ABD"/>
    <w:rsid w:val="00BC4CE5"/>
    <w:rsid w:val="00BC4DFF"/>
    <w:rsid w:val="00BC500E"/>
    <w:rsid w:val="00BC5138"/>
    <w:rsid w:val="00BC514B"/>
    <w:rsid w:val="00BC5745"/>
    <w:rsid w:val="00BC57B0"/>
    <w:rsid w:val="00BC5D68"/>
    <w:rsid w:val="00BC5DE8"/>
    <w:rsid w:val="00BC5F19"/>
    <w:rsid w:val="00BC60D6"/>
    <w:rsid w:val="00BC624F"/>
    <w:rsid w:val="00BC65EF"/>
    <w:rsid w:val="00BC6745"/>
    <w:rsid w:val="00BC67EA"/>
    <w:rsid w:val="00BC6836"/>
    <w:rsid w:val="00BC6949"/>
    <w:rsid w:val="00BC696B"/>
    <w:rsid w:val="00BC69D8"/>
    <w:rsid w:val="00BC6EBB"/>
    <w:rsid w:val="00BC6F75"/>
    <w:rsid w:val="00BC6F8A"/>
    <w:rsid w:val="00BC743A"/>
    <w:rsid w:val="00BC749B"/>
    <w:rsid w:val="00BC77C1"/>
    <w:rsid w:val="00BC77FB"/>
    <w:rsid w:val="00BC7823"/>
    <w:rsid w:val="00BC7AE1"/>
    <w:rsid w:val="00BC7B89"/>
    <w:rsid w:val="00BC7D0F"/>
    <w:rsid w:val="00BC7E19"/>
    <w:rsid w:val="00BC7F88"/>
    <w:rsid w:val="00BD01CD"/>
    <w:rsid w:val="00BD02A9"/>
    <w:rsid w:val="00BD02B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1B60"/>
    <w:rsid w:val="00BD2053"/>
    <w:rsid w:val="00BD2061"/>
    <w:rsid w:val="00BD20C5"/>
    <w:rsid w:val="00BD26AB"/>
    <w:rsid w:val="00BD29DE"/>
    <w:rsid w:val="00BD2A5D"/>
    <w:rsid w:val="00BD2C72"/>
    <w:rsid w:val="00BD2D1F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75E"/>
    <w:rsid w:val="00BD4845"/>
    <w:rsid w:val="00BD4EC7"/>
    <w:rsid w:val="00BD5289"/>
    <w:rsid w:val="00BD52B4"/>
    <w:rsid w:val="00BD5369"/>
    <w:rsid w:val="00BD5764"/>
    <w:rsid w:val="00BD5ABF"/>
    <w:rsid w:val="00BD5E88"/>
    <w:rsid w:val="00BD5EB7"/>
    <w:rsid w:val="00BD623F"/>
    <w:rsid w:val="00BD6C1E"/>
    <w:rsid w:val="00BD6C53"/>
    <w:rsid w:val="00BD6CAC"/>
    <w:rsid w:val="00BD6D31"/>
    <w:rsid w:val="00BD6E5E"/>
    <w:rsid w:val="00BD71C7"/>
    <w:rsid w:val="00BD746C"/>
    <w:rsid w:val="00BD7563"/>
    <w:rsid w:val="00BD765D"/>
    <w:rsid w:val="00BD7AFF"/>
    <w:rsid w:val="00BD7DC1"/>
    <w:rsid w:val="00BE02C9"/>
    <w:rsid w:val="00BE0897"/>
    <w:rsid w:val="00BE0BF4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46"/>
    <w:rsid w:val="00BE2186"/>
    <w:rsid w:val="00BE247B"/>
    <w:rsid w:val="00BE2855"/>
    <w:rsid w:val="00BE2B45"/>
    <w:rsid w:val="00BE2C04"/>
    <w:rsid w:val="00BE2D14"/>
    <w:rsid w:val="00BE2EEF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3E62"/>
    <w:rsid w:val="00BE4484"/>
    <w:rsid w:val="00BE462C"/>
    <w:rsid w:val="00BE4BA7"/>
    <w:rsid w:val="00BE4C14"/>
    <w:rsid w:val="00BE4D26"/>
    <w:rsid w:val="00BE4DB8"/>
    <w:rsid w:val="00BE4E8A"/>
    <w:rsid w:val="00BE4F04"/>
    <w:rsid w:val="00BE4F10"/>
    <w:rsid w:val="00BE5026"/>
    <w:rsid w:val="00BE513E"/>
    <w:rsid w:val="00BE52CC"/>
    <w:rsid w:val="00BE545B"/>
    <w:rsid w:val="00BE5D0D"/>
    <w:rsid w:val="00BE6274"/>
    <w:rsid w:val="00BE6355"/>
    <w:rsid w:val="00BE644D"/>
    <w:rsid w:val="00BE65C2"/>
    <w:rsid w:val="00BE6639"/>
    <w:rsid w:val="00BE672D"/>
    <w:rsid w:val="00BE68DF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0D"/>
    <w:rsid w:val="00BF1055"/>
    <w:rsid w:val="00BF11F5"/>
    <w:rsid w:val="00BF12E8"/>
    <w:rsid w:val="00BF1372"/>
    <w:rsid w:val="00BF13B8"/>
    <w:rsid w:val="00BF1572"/>
    <w:rsid w:val="00BF17DE"/>
    <w:rsid w:val="00BF21ED"/>
    <w:rsid w:val="00BF237D"/>
    <w:rsid w:val="00BF24FA"/>
    <w:rsid w:val="00BF253C"/>
    <w:rsid w:val="00BF25A9"/>
    <w:rsid w:val="00BF2612"/>
    <w:rsid w:val="00BF2641"/>
    <w:rsid w:val="00BF26B6"/>
    <w:rsid w:val="00BF28C6"/>
    <w:rsid w:val="00BF2A2A"/>
    <w:rsid w:val="00BF2B87"/>
    <w:rsid w:val="00BF2F5B"/>
    <w:rsid w:val="00BF3263"/>
    <w:rsid w:val="00BF3720"/>
    <w:rsid w:val="00BF38BA"/>
    <w:rsid w:val="00BF38C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315"/>
    <w:rsid w:val="00BF554B"/>
    <w:rsid w:val="00BF55A1"/>
    <w:rsid w:val="00BF5720"/>
    <w:rsid w:val="00BF5AD0"/>
    <w:rsid w:val="00BF5B7C"/>
    <w:rsid w:val="00BF5B83"/>
    <w:rsid w:val="00BF5F91"/>
    <w:rsid w:val="00BF60AA"/>
    <w:rsid w:val="00BF612B"/>
    <w:rsid w:val="00BF62FB"/>
    <w:rsid w:val="00BF63B8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9EB"/>
    <w:rsid w:val="00C00A45"/>
    <w:rsid w:val="00C00B0F"/>
    <w:rsid w:val="00C00C8C"/>
    <w:rsid w:val="00C00F68"/>
    <w:rsid w:val="00C00F72"/>
    <w:rsid w:val="00C01C0D"/>
    <w:rsid w:val="00C01CD7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C9C"/>
    <w:rsid w:val="00C03E9D"/>
    <w:rsid w:val="00C03F76"/>
    <w:rsid w:val="00C0401D"/>
    <w:rsid w:val="00C04168"/>
    <w:rsid w:val="00C04470"/>
    <w:rsid w:val="00C04587"/>
    <w:rsid w:val="00C04701"/>
    <w:rsid w:val="00C04850"/>
    <w:rsid w:val="00C04916"/>
    <w:rsid w:val="00C04942"/>
    <w:rsid w:val="00C04A24"/>
    <w:rsid w:val="00C04A66"/>
    <w:rsid w:val="00C050EA"/>
    <w:rsid w:val="00C05380"/>
    <w:rsid w:val="00C05631"/>
    <w:rsid w:val="00C05781"/>
    <w:rsid w:val="00C0579F"/>
    <w:rsid w:val="00C05802"/>
    <w:rsid w:val="00C05B04"/>
    <w:rsid w:val="00C05C7B"/>
    <w:rsid w:val="00C05F2A"/>
    <w:rsid w:val="00C06108"/>
    <w:rsid w:val="00C0660C"/>
    <w:rsid w:val="00C06625"/>
    <w:rsid w:val="00C0695A"/>
    <w:rsid w:val="00C06A54"/>
    <w:rsid w:val="00C06E31"/>
    <w:rsid w:val="00C07332"/>
    <w:rsid w:val="00C07703"/>
    <w:rsid w:val="00C07720"/>
    <w:rsid w:val="00C0792F"/>
    <w:rsid w:val="00C07B7C"/>
    <w:rsid w:val="00C07CFE"/>
    <w:rsid w:val="00C10407"/>
    <w:rsid w:val="00C1058C"/>
    <w:rsid w:val="00C1091B"/>
    <w:rsid w:val="00C10A56"/>
    <w:rsid w:val="00C10E5A"/>
    <w:rsid w:val="00C113A9"/>
    <w:rsid w:val="00C113AE"/>
    <w:rsid w:val="00C1146A"/>
    <w:rsid w:val="00C114A2"/>
    <w:rsid w:val="00C11503"/>
    <w:rsid w:val="00C1150B"/>
    <w:rsid w:val="00C11573"/>
    <w:rsid w:val="00C11B48"/>
    <w:rsid w:val="00C11EFF"/>
    <w:rsid w:val="00C11F04"/>
    <w:rsid w:val="00C12185"/>
    <w:rsid w:val="00C12263"/>
    <w:rsid w:val="00C1242C"/>
    <w:rsid w:val="00C12731"/>
    <w:rsid w:val="00C12A2D"/>
    <w:rsid w:val="00C12C15"/>
    <w:rsid w:val="00C12C9C"/>
    <w:rsid w:val="00C12D03"/>
    <w:rsid w:val="00C12E59"/>
    <w:rsid w:val="00C12F62"/>
    <w:rsid w:val="00C12FED"/>
    <w:rsid w:val="00C13129"/>
    <w:rsid w:val="00C13220"/>
    <w:rsid w:val="00C13261"/>
    <w:rsid w:val="00C1346D"/>
    <w:rsid w:val="00C137EF"/>
    <w:rsid w:val="00C138FC"/>
    <w:rsid w:val="00C13C75"/>
    <w:rsid w:val="00C13ECC"/>
    <w:rsid w:val="00C14065"/>
    <w:rsid w:val="00C142B3"/>
    <w:rsid w:val="00C142BF"/>
    <w:rsid w:val="00C14303"/>
    <w:rsid w:val="00C14690"/>
    <w:rsid w:val="00C146DA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AE6"/>
    <w:rsid w:val="00C15E01"/>
    <w:rsid w:val="00C15FA1"/>
    <w:rsid w:val="00C15FA6"/>
    <w:rsid w:val="00C16299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BCF"/>
    <w:rsid w:val="00C17CC0"/>
    <w:rsid w:val="00C17DD3"/>
    <w:rsid w:val="00C17EAB"/>
    <w:rsid w:val="00C20084"/>
    <w:rsid w:val="00C205A4"/>
    <w:rsid w:val="00C205EB"/>
    <w:rsid w:val="00C20779"/>
    <w:rsid w:val="00C20833"/>
    <w:rsid w:val="00C20AF3"/>
    <w:rsid w:val="00C20B6A"/>
    <w:rsid w:val="00C21040"/>
    <w:rsid w:val="00C212C7"/>
    <w:rsid w:val="00C21581"/>
    <w:rsid w:val="00C21957"/>
    <w:rsid w:val="00C219C3"/>
    <w:rsid w:val="00C21B94"/>
    <w:rsid w:val="00C21C60"/>
    <w:rsid w:val="00C21D7C"/>
    <w:rsid w:val="00C21E9E"/>
    <w:rsid w:val="00C21EE4"/>
    <w:rsid w:val="00C2213E"/>
    <w:rsid w:val="00C221E1"/>
    <w:rsid w:val="00C22230"/>
    <w:rsid w:val="00C22519"/>
    <w:rsid w:val="00C2286C"/>
    <w:rsid w:val="00C229DF"/>
    <w:rsid w:val="00C22AA4"/>
    <w:rsid w:val="00C22B1C"/>
    <w:rsid w:val="00C22B30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3FE9"/>
    <w:rsid w:val="00C2415E"/>
    <w:rsid w:val="00C242D0"/>
    <w:rsid w:val="00C24781"/>
    <w:rsid w:val="00C247B5"/>
    <w:rsid w:val="00C24994"/>
    <w:rsid w:val="00C24B6C"/>
    <w:rsid w:val="00C24E16"/>
    <w:rsid w:val="00C24E50"/>
    <w:rsid w:val="00C252E1"/>
    <w:rsid w:val="00C25338"/>
    <w:rsid w:val="00C253DA"/>
    <w:rsid w:val="00C25AA1"/>
    <w:rsid w:val="00C25B8A"/>
    <w:rsid w:val="00C25CEA"/>
    <w:rsid w:val="00C25E47"/>
    <w:rsid w:val="00C25EE1"/>
    <w:rsid w:val="00C2636E"/>
    <w:rsid w:val="00C267B0"/>
    <w:rsid w:val="00C2685E"/>
    <w:rsid w:val="00C26C97"/>
    <w:rsid w:val="00C26F70"/>
    <w:rsid w:val="00C26FC2"/>
    <w:rsid w:val="00C26FC3"/>
    <w:rsid w:val="00C27048"/>
    <w:rsid w:val="00C270B1"/>
    <w:rsid w:val="00C273D9"/>
    <w:rsid w:val="00C2747A"/>
    <w:rsid w:val="00C276C4"/>
    <w:rsid w:val="00C27751"/>
    <w:rsid w:val="00C27759"/>
    <w:rsid w:val="00C2778C"/>
    <w:rsid w:val="00C2784B"/>
    <w:rsid w:val="00C278F1"/>
    <w:rsid w:val="00C279A1"/>
    <w:rsid w:val="00C27C55"/>
    <w:rsid w:val="00C27C7D"/>
    <w:rsid w:val="00C27D99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7A4"/>
    <w:rsid w:val="00C31B40"/>
    <w:rsid w:val="00C320B9"/>
    <w:rsid w:val="00C321EB"/>
    <w:rsid w:val="00C3257F"/>
    <w:rsid w:val="00C32670"/>
    <w:rsid w:val="00C326BF"/>
    <w:rsid w:val="00C32711"/>
    <w:rsid w:val="00C32729"/>
    <w:rsid w:val="00C327D5"/>
    <w:rsid w:val="00C32B2E"/>
    <w:rsid w:val="00C330FF"/>
    <w:rsid w:val="00C3314B"/>
    <w:rsid w:val="00C331D5"/>
    <w:rsid w:val="00C3326A"/>
    <w:rsid w:val="00C332CE"/>
    <w:rsid w:val="00C33338"/>
    <w:rsid w:val="00C33398"/>
    <w:rsid w:val="00C33402"/>
    <w:rsid w:val="00C3367E"/>
    <w:rsid w:val="00C33904"/>
    <w:rsid w:val="00C33B12"/>
    <w:rsid w:val="00C33DBC"/>
    <w:rsid w:val="00C33E43"/>
    <w:rsid w:val="00C33EB7"/>
    <w:rsid w:val="00C33F13"/>
    <w:rsid w:val="00C33F9A"/>
    <w:rsid w:val="00C34008"/>
    <w:rsid w:val="00C3405A"/>
    <w:rsid w:val="00C34078"/>
    <w:rsid w:val="00C34164"/>
    <w:rsid w:val="00C34191"/>
    <w:rsid w:val="00C3437F"/>
    <w:rsid w:val="00C345E6"/>
    <w:rsid w:val="00C34752"/>
    <w:rsid w:val="00C3495E"/>
    <w:rsid w:val="00C34A76"/>
    <w:rsid w:val="00C34BC0"/>
    <w:rsid w:val="00C34E85"/>
    <w:rsid w:val="00C35538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48A"/>
    <w:rsid w:val="00C379A1"/>
    <w:rsid w:val="00C37ADE"/>
    <w:rsid w:val="00C37C7E"/>
    <w:rsid w:val="00C37CE7"/>
    <w:rsid w:val="00C40486"/>
    <w:rsid w:val="00C40649"/>
    <w:rsid w:val="00C40B4F"/>
    <w:rsid w:val="00C40C3C"/>
    <w:rsid w:val="00C40E05"/>
    <w:rsid w:val="00C41774"/>
    <w:rsid w:val="00C423D2"/>
    <w:rsid w:val="00C4248C"/>
    <w:rsid w:val="00C425C2"/>
    <w:rsid w:val="00C4265A"/>
    <w:rsid w:val="00C42879"/>
    <w:rsid w:val="00C4293C"/>
    <w:rsid w:val="00C42A0F"/>
    <w:rsid w:val="00C42B9B"/>
    <w:rsid w:val="00C42C6F"/>
    <w:rsid w:val="00C42E51"/>
    <w:rsid w:val="00C42E95"/>
    <w:rsid w:val="00C42FE9"/>
    <w:rsid w:val="00C43335"/>
    <w:rsid w:val="00C43391"/>
    <w:rsid w:val="00C43443"/>
    <w:rsid w:val="00C43637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660"/>
    <w:rsid w:val="00C4474E"/>
    <w:rsid w:val="00C44791"/>
    <w:rsid w:val="00C44A6C"/>
    <w:rsid w:val="00C44C5E"/>
    <w:rsid w:val="00C44F13"/>
    <w:rsid w:val="00C4576B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0A5D"/>
    <w:rsid w:val="00C50AF3"/>
    <w:rsid w:val="00C510F3"/>
    <w:rsid w:val="00C512A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A4"/>
    <w:rsid w:val="00C51FDB"/>
    <w:rsid w:val="00C52064"/>
    <w:rsid w:val="00C52329"/>
    <w:rsid w:val="00C5251D"/>
    <w:rsid w:val="00C52549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9"/>
    <w:rsid w:val="00C53DED"/>
    <w:rsid w:val="00C53F4E"/>
    <w:rsid w:val="00C54001"/>
    <w:rsid w:val="00C5435D"/>
    <w:rsid w:val="00C54869"/>
    <w:rsid w:val="00C54A10"/>
    <w:rsid w:val="00C54B12"/>
    <w:rsid w:val="00C54B7F"/>
    <w:rsid w:val="00C54C2E"/>
    <w:rsid w:val="00C54F88"/>
    <w:rsid w:val="00C54FC4"/>
    <w:rsid w:val="00C5504E"/>
    <w:rsid w:val="00C550AB"/>
    <w:rsid w:val="00C5563D"/>
    <w:rsid w:val="00C55863"/>
    <w:rsid w:val="00C55A5C"/>
    <w:rsid w:val="00C55B66"/>
    <w:rsid w:val="00C563A4"/>
    <w:rsid w:val="00C56651"/>
    <w:rsid w:val="00C56819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5B7"/>
    <w:rsid w:val="00C5779A"/>
    <w:rsid w:val="00C577B3"/>
    <w:rsid w:val="00C578AD"/>
    <w:rsid w:val="00C5791F"/>
    <w:rsid w:val="00C5796D"/>
    <w:rsid w:val="00C57A51"/>
    <w:rsid w:val="00C57A5D"/>
    <w:rsid w:val="00C6030A"/>
    <w:rsid w:val="00C60315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5BC"/>
    <w:rsid w:val="00C61661"/>
    <w:rsid w:val="00C61680"/>
    <w:rsid w:val="00C617B0"/>
    <w:rsid w:val="00C61A7E"/>
    <w:rsid w:val="00C61B14"/>
    <w:rsid w:val="00C61B84"/>
    <w:rsid w:val="00C61C89"/>
    <w:rsid w:val="00C61DAA"/>
    <w:rsid w:val="00C61F81"/>
    <w:rsid w:val="00C620DE"/>
    <w:rsid w:val="00C622D9"/>
    <w:rsid w:val="00C6247A"/>
    <w:rsid w:val="00C625FD"/>
    <w:rsid w:val="00C6266C"/>
    <w:rsid w:val="00C62766"/>
    <w:rsid w:val="00C627EE"/>
    <w:rsid w:val="00C62B97"/>
    <w:rsid w:val="00C62CF2"/>
    <w:rsid w:val="00C62F94"/>
    <w:rsid w:val="00C62FE7"/>
    <w:rsid w:val="00C63045"/>
    <w:rsid w:val="00C630F5"/>
    <w:rsid w:val="00C63197"/>
    <w:rsid w:val="00C633C5"/>
    <w:rsid w:val="00C63400"/>
    <w:rsid w:val="00C6364C"/>
    <w:rsid w:val="00C636CE"/>
    <w:rsid w:val="00C63860"/>
    <w:rsid w:val="00C638D2"/>
    <w:rsid w:val="00C63A90"/>
    <w:rsid w:val="00C63BE6"/>
    <w:rsid w:val="00C63D49"/>
    <w:rsid w:val="00C63D7D"/>
    <w:rsid w:val="00C63EC5"/>
    <w:rsid w:val="00C64121"/>
    <w:rsid w:val="00C641B1"/>
    <w:rsid w:val="00C641CA"/>
    <w:rsid w:val="00C64268"/>
    <w:rsid w:val="00C64335"/>
    <w:rsid w:val="00C64399"/>
    <w:rsid w:val="00C64490"/>
    <w:rsid w:val="00C646DE"/>
    <w:rsid w:val="00C646FC"/>
    <w:rsid w:val="00C64900"/>
    <w:rsid w:val="00C64961"/>
    <w:rsid w:val="00C649BE"/>
    <w:rsid w:val="00C64AD4"/>
    <w:rsid w:val="00C64B2F"/>
    <w:rsid w:val="00C64BB0"/>
    <w:rsid w:val="00C651B2"/>
    <w:rsid w:val="00C65267"/>
    <w:rsid w:val="00C65316"/>
    <w:rsid w:val="00C65411"/>
    <w:rsid w:val="00C65629"/>
    <w:rsid w:val="00C65666"/>
    <w:rsid w:val="00C65E7E"/>
    <w:rsid w:val="00C6602E"/>
    <w:rsid w:val="00C662BB"/>
    <w:rsid w:val="00C66361"/>
    <w:rsid w:val="00C66449"/>
    <w:rsid w:val="00C669D1"/>
    <w:rsid w:val="00C66BCF"/>
    <w:rsid w:val="00C66BFF"/>
    <w:rsid w:val="00C66CD6"/>
    <w:rsid w:val="00C66D3E"/>
    <w:rsid w:val="00C66EA2"/>
    <w:rsid w:val="00C671BE"/>
    <w:rsid w:val="00C673CA"/>
    <w:rsid w:val="00C6758D"/>
    <w:rsid w:val="00C676D1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179"/>
    <w:rsid w:val="00C7030D"/>
    <w:rsid w:val="00C703B4"/>
    <w:rsid w:val="00C70488"/>
    <w:rsid w:val="00C7049D"/>
    <w:rsid w:val="00C706AB"/>
    <w:rsid w:val="00C70713"/>
    <w:rsid w:val="00C70BBE"/>
    <w:rsid w:val="00C70C5D"/>
    <w:rsid w:val="00C714BF"/>
    <w:rsid w:val="00C71584"/>
    <w:rsid w:val="00C71618"/>
    <w:rsid w:val="00C71659"/>
    <w:rsid w:val="00C718D4"/>
    <w:rsid w:val="00C71A33"/>
    <w:rsid w:val="00C722E5"/>
    <w:rsid w:val="00C7245A"/>
    <w:rsid w:val="00C72493"/>
    <w:rsid w:val="00C727D5"/>
    <w:rsid w:val="00C729DF"/>
    <w:rsid w:val="00C72EE5"/>
    <w:rsid w:val="00C73058"/>
    <w:rsid w:val="00C7336C"/>
    <w:rsid w:val="00C73C61"/>
    <w:rsid w:val="00C73C7B"/>
    <w:rsid w:val="00C73E75"/>
    <w:rsid w:val="00C73EFB"/>
    <w:rsid w:val="00C74058"/>
    <w:rsid w:val="00C74137"/>
    <w:rsid w:val="00C7421C"/>
    <w:rsid w:val="00C7439D"/>
    <w:rsid w:val="00C74469"/>
    <w:rsid w:val="00C746B8"/>
    <w:rsid w:val="00C747A1"/>
    <w:rsid w:val="00C749F5"/>
    <w:rsid w:val="00C74A7E"/>
    <w:rsid w:val="00C74AC8"/>
    <w:rsid w:val="00C75165"/>
    <w:rsid w:val="00C752FB"/>
    <w:rsid w:val="00C7562C"/>
    <w:rsid w:val="00C75754"/>
    <w:rsid w:val="00C75841"/>
    <w:rsid w:val="00C75913"/>
    <w:rsid w:val="00C75B14"/>
    <w:rsid w:val="00C75D3E"/>
    <w:rsid w:val="00C75EE5"/>
    <w:rsid w:val="00C7629C"/>
    <w:rsid w:val="00C76373"/>
    <w:rsid w:val="00C76872"/>
    <w:rsid w:val="00C769E0"/>
    <w:rsid w:val="00C76A0E"/>
    <w:rsid w:val="00C76ACA"/>
    <w:rsid w:val="00C76CFA"/>
    <w:rsid w:val="00C76D42"/>
    <w:rsid w:val="00C77203"/>
    <w:rsid w:val="00C772E2"/>
    <w:rsid w:val="00C776F8"/>
    <w:rsid w:val="00C77774"/>
    <w:rsid w:val="00C77909"/>
    <w:rsid w:val="00C77A23"/>
    <w:rsid w:val="00C77BC2"/>
    <w:rsid w:val="00C77CAA"/>
    <w:rsid w:val="00C77CE6"/>
    <w:rsid w:val="00C77D84"/>
    <w:rsid w:val="00C8036E"/>
    <w:rsid w:val="00C80446"/>
    <w:rsid w:val="00C805EC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4D5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149"/>
    <w:rsid w:val="00C83201"/>
    <w:rsid w:val="00C8325D"/>
    <w:rsid w:val="00C832A1"/>
    <w:rsid w:val="00C83448"/>
    <w:rsid w:val="00C83527"/>
    <w:rsid w:val="00C839B3"/>
    <w:rsid w:val="00C839EB"/>
    <w:rsid w:val="00C83DB2"/>
    <w:rsid w:val="00C83E00"/>
    <w:rsid w:val="00C83FDD"/>
    <w:rsid w:val="00C840A1"/>
    <w:rsid w:val="00C845C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50D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87DA8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85"/>
    <w:rsid w:val="00C91395"/>
    <w:rsid w:val="00C91676"/>
    <w:rsid w:val="00C918A1"/>
    <w:rsid w:val="00C91D65"/>
    <w:rsid w:val="00C91E90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0B"/>
    <w:rsid w:val="00C9484D"/>
    <w:rsid w:val="00C94A0C"/>
    <w:rsid w:val="00C94ACE"/>
    <w:rsid w:val="00C94B61"/>
    <w:rsid w:val="00C94BEE"/>
    <w:rsid w:val="00C94C4C"/>
    <w:rsid w:val="00C94D1A"/>
    <w:rsid w:val="00C94F8A"/>
    <w:rsid w:val="00C95100"/>
    <w:rsid w:val="00C951B1"/>
    <w:rsid w:val="00C95615"/>
    <w:rsid w:val="00C9564D"/>
    <w:rsid w:val="00C958F5"/>
    <w:rsid w:val="00C95B33"/>
    <w:rsid w:val="00C95CD7"/>
    <w:rsid w:val="00C95E19"/>
    <w:rsid w:val="00C95EF8"/>
    <w:rsid w:val="00C95EF9"/>
    <w:rsid w:val="00C95FB2"/>
    <w:rsid w:val="00C95FB3"/>
    <w:rsid w:val="00C96389"/>
    <w:rsid w:val="00C96431"/>
    <w:rsid w:val="00C9648C"/>
    <w:rsid w:val="00C96625"/>
    <w:rsid w:val="00C96761"/>
    <w:rsid w:val="00C9690B"/>
    <w:rsid w:val="00C96919"/>
    <w:rsid w:val="00C96DFD"/>
    <w:rsid w:val="00C96EDD"/>
    <w:rsid w:val="00C9715C"/>
    <w:rsid w:val="00C9715E"/>
    <w:rsid w:val="00C97259"/>
    <w:rsid w:val="00C975AA"/>
    <w:rsid w:val="00C9760A"/>
    <w:rsid w:val="00C9761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36"/>
    <w:rsid w:val="00CA1EB2"/>
    <w:rsid w:val="00CA1EC9"/>
    <w:rsid w:val="00CA206A"/>
    <w:rsid w:val="00CA214F"/>
    <w:rsid w:val="00CA22CC"/>
    <w:rsid w:val="00CA2554"/>
    <w:rsid w:val="00CA25A6"/>
    <w:rsid w:val="00CA2937"/>
    <w:rsid w:val="00CA2BAC"/>
    <w:rsid w:val="00CA2DBD"/>
    <w:rsid w:val="00CA2E4B"/>
    <w:rsid w:val="00CA3176"/>
    <w:rsid w:val="00CA3277"/>
    <w:rsid w:val="00CA33A7"/>
    <w:rsid w:val="00CA33C8"/>
    <w:rsid w:val="00CA347E"/>
    <w:rsid w:val="00CA35AE"/>
    <w:rsid w:val="00CA39C7"/>
    <w:rsid w:val="00CA3AD9"/>
    <w:rsid w:val="00CA3D9C"/>
    <w:rsid w:val="00CA3DBB"/>
    <w:rsid w:val="00CA3F94"/>
    <w:rsid w:val="00CA4AE8"/>
    <w:rsid w:val="00CA4D15"/>
    <w:rsid w:val="00CA4D4E"/>
    <w:rsid w:val="00CA4D5C"/>
    <w:rsid w:val="00CA4E00"/>
    <w:rsid w:val="00CA4E5A"/>
    <w:rsid w:val="00CA518D"/>
    <w:rsid w:val="00CA535A"/>
    <w:rsid w:val="00CA537F"/>
    <w:rsid w:val="00CA54F1"/>
    <w:rsid w:val="00CA5638"/>
    <w:rsid w:val="00CA5741"/>
    <w:rsid w:val="00CA59EB"/>
    <w:rsid w:val="00CA5AEB"/>
    <w:rsid w:val="00CA5F25"/>
    <w:rsid w:val="00CA6032"/>
    <w:rsid w:val="00CA623D"/>
    <w:rsid w:val="00CA6471"/>
    <w:rsid w:val="00CA689A"/>
    <w:rsid w:val="00CA689E"/>
    <w:rsid w:val="00CA6BBB"/>
    <w:rsid w:val="00CA6EA0"/>
    <w:rsid w:val="00CA6EFB"/>
    <w:rsid w:val="00CA6F74"/>
    <w:rsid w:val="00CA7003"/>
    <w:rsid w:val="00CA71CA"/>
    <w:rsid w:val="00CA7281"/>
    <w:rsid w:val="00CA728B"/>
    <w:rsid w:val="00CA740A"/>
    <w:rsid w:val="00CA7583"/>
    <w:rsid w:val="00CA76FF"/>
    <w:rsid w:val="00CA77CB"/>
    <w:rsid w:val="00CA7DA5"/>
    <w:rsid w:val="00CA7DE4"/>
    <w:rsid w:val="00CA7F5B"/>
    <w:rsid w:val="00CA7F62"/>
    <w:rsid w:val="00CB00A0"/>
    <w:rsid w:val="00CB01A0"/>
    <w:rsid w:val="00CB0255"/>
    <w:rsid w:val="00CB042A"/>
    <w:rsid w:val="00CB0783"/>
    <w:rsid w:val="00CB09E5"/>
    <w:rsid w:val="00CB0B47"/>
    <w:rsid w:val="00CB1042"/>
    <w:rsid w:val="00CB10AF"/>
    <w:rsid w:val="00CB10BF"/>
    <w:rsid w:val="00CB1150"/>
    <w:rsid w:val="00CB1359"/>
    <w:rsid w:val="00CB1579"/>
    <w:rsid w:val="00CB1730"/>
    <w:rsid w:val="00CB1794"/>
    <w:rsid w:val="00CB17BE"/>
    <w:rsid w:val="00CB1CD1"/>
    <w:rsid w:val="00CB201E"/>
    <w:rsid w:val="00CB20D4"/>
    <w:rsid w:val="00CB20F0"/>
    <w:rsid w:val="00CB252C"/>
    <w:rsid w:val="00CB2557"/>
    <w:rsid w:val="00CB26B8"/>
    <w:rsid w:val="00CB2893"/>
    <w:rsid w:val="00CB298C"/>
    <w:rsid w:val="00CB2A0C"/>
    <w:rsid w:val="00CB2BAA"/>
    <w:rsid w:val="00CB2D2D"/>
    <w:rsid w:val="00CB3056"/>
    <w:rsid w:val="00CB3147"/>
    <w:rsid w:val="00CB3212"/>
    <w:rsid w:val="00CB32DD"/>
    <w:rsid w:val="00CB34F2"/>
    <w:rsid w:val="00CB35E8"/>
    <w:rsid w:val="00CB36CF"/>
    <w:rsid w:val="00CB3702"/>
    <w:rsid w:val="00CB3761"/>
    <w:rsid w:val="00CB3827"/>
    <w:rsid w:val="00CB39DD"/>
    <w:rsid w:val="00CB3A10"/>
    <w:rsid w:val="00CB3AF6"/>
    <w:rsid w:val="00CB3C29"/>
    <w:rsid w:val="00CB40D4"/>
    <w:rsid w:val="00CB42CD"/>
    <w:rsid w:val="00CB45FE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5FC0"/>
    <w:rsid w:val="00CB60F7"/>
    <w:rsid w:val="00CB6350"/>
    <w:rsid w:val="00CB67B7"/>
    <w:rsid w:val="00CB6A57"/>
    <w:rsid w:val="00CB6D10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36F"/>
    <w:rsid w:val="00CC0431"/>
    <w:rsid w:val="00CC0487"/>
    <w:rsid w:val="00CC06DD"/>
    <w:rsid w:val="00CC0711"/>
    <w:rsid w:val="00CC080F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B73"/>
    <w:rsid w:val="00CC1C7D"/>
    <w:rsid w:val="00CC1E2E"/>
    <w:rsid w:val="00CC1E75"/>
    <w:rsid w:val="00CC1F9C"/>
    <w:rsid w:val="00CC1FD8"/>
    <w:rsid w:val="00CC24C4"/>
    <w:rsid w:val="00CC2502"/>
    <w:rsid w:val="00CC2539"/>
    <w:rsid w:val="00CC2752"/>
    <w:rsid w:val="00CC290F"/>
    <w:rsid w:val="00CC2B4C"/>
    <w:rsid w:val="00CC2BA9"/>
    <w:rsid w:val="00CC2D8C"/>
    <w:rsid w:val="00CC2F29"/>
    <w:rsid w:val="00CC319F"/>
    <w:rsid w:val="00CC31F0"/>
    <w:rsid w:val="00CC353C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4AC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3BC"/>
    <w:rsid w:val="00CC7469"/>
    <w:rsid w:val="00CC7876"/>
    <w:rsid w:val="00CC7970"/>
    <w:rsid w:val="00CD0079"/>
    <w:rsid w:val="00CD04A1"/>
    <w:rsid w:val="00CD04A7"/>
    <w:rsid w:val="00CD05E5"/>
    <w:rsid w:val="00CD0870"/>
    <w:rsid w:val="00CD08E5"/>
    <w:rsid w:val="00CD0A32"/>
    <w:rsid w:val="00CD0AA3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7A3"/>
    <w:rsid w:val="00CD2819"/>
    <w:rsid w:val="00CD2AFE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92B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EFE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4F4"/>
    <w:rsid w:val="00CD767A"/>
    <w:rsid w:val="00CD7689"/>
    <w:rsid w:val="00CD785D"/>
    <w:rsid w:val="00CD79C5"/>
    <w:rsid w:val="00CD79D2"/>
    <w:rsid w:val="00CD79E3"/>
    <w:rsid w:val="00CD7D82"/>
    <w:rsid w:val="00CD7E18"/>
    <w:rsid w:val="00CD7F3B"/>
    <w:rsid w:val="00CD7F65"/>
    <w:rsid w:val="00CE020C"/>
    <w:rsid w:val="00CE05A5"/>
    <w:rsid w:val="00CE07FF"/>
    <w:rsid w:val="00CE0ABB"/>
    <w:rsid w:val="00CE0B34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B4D"/>
    <w:rsid w:val="00CE2E0A"/>
    <w:rsid w:val="00CE2FD4"/>
    <w:rsid w:val="00CE2FF2"/>
    <w:rsid w:val="00CE307B"/>
    <w:rsid w:val="00CE348F"/>
    <w:rsid w:val="00CE39DB"/>
    <w:rsid w:val="00CE3B7C"/>
    <w:rsid w:val="00CE3CFB"/>
    <w:rsid w:val="00CE3F07"/>
    <w:rsid w:val="00CE3F93"/>
    <w:rsid w:val="00CE40A4"/>
    <w:rsid w:val="00CE4521"/>
    <w:rsid w:val="00CE4B2B"/>
    <w:rsid w:val="00CE4CA2"/>
    <w:rsid w:val="00CE4EA3"/>
    <w:rsid w:val="00CE4FC7"/>
    <w:rsid w:val="00CE5009"/>
    <w:rsid w:val="00CE5431"/>
    <w:rsid w:val="00CE5503"/>
    <w:rsid w:val="00CE572A"/>
    <w:rsid w:val="00CE5A0F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E7FB3"/>
    <w:rsid w:val="00CF000E"/>
    <w:rsid w:val="00CF010D"/>
    <w:rsid w:val="00CF02AC"/>
    <w:rsid w:val="00CF03BE"/>
    <w:rsid w:val="00CF0525"/>
    <w:rsid w:val="00CF0596"/>
    <w:rsid w:val="00CF0930"/>
    <w:rsid w:val="00CF0B93"/>
    <w:rsid w:val="00CF0F3D"/>
    <w:rsid w:val="00CF10FC"/>
    <w:rsid w:val="00CF111F"/>
    <w:rsid w:val="00CF12A6"/>
    <w:rsid w:val="00CF15AA"/>
    <w:rsid w:val="00CF16BC"/>
    <w:rsid w:val="00CF16D7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02D"/>
    <w:rsid w:val="00CF32EF"/>
    <w:rsid w:val="00CF350F"/>
    <w:rsid w:val="00CF36A9"/>
    <w:rsid w:val="00CF3B0D"/>
    <w:rsid w:val="00CF3F75"/>
    <w:rsid w:val="00CF3FCF"/>
    <w:rsid w:val="00CF428B"/>
    <w:rsid w:val="00CF4291"/>
    <w:rsid w:val="00CF44BE"/>
    <w:rsid w:val="00CF4658"/>
    <w:rsid w:val="00CF4916"/>
    <w:rsid w:val="00CF4C30"/>
    <w:rsid w:val="00CF4E6C"/>
    <w:rsid w:val="00CF4F3E"/>
    <w:rsid w:val="00CF503E"/>
    <w:rsid w:val="00CF5148"/>
    <w:rsid w:val="00CF514B"/>
    <w:rsid w:val="00CF51BB"/>
    <w:rsid w:val="00CF55BE"/>
    <w:rsid w:val="00CF59F6"/>
    <w:rsid w:val="00CF652D"/>
    <w:rsid w:val="00CF660A"/>
    <w:rsid w:val="00CF6641"/>
    <w:rsid w:val="00CF6732"/>
    <w:rsid w:val="00CF6D28"/>
    <w:rsid w:val="00CF6E82"/>
    <w:rsid w:val="00CF6F1A"/>
    <w:rsid w:val="00CF727A"/>
    <w:rsid w:val="00CF731C"/>
    <w:rsid w:val="00CF7366"/>
    <w:rsid w:val="00CF7390"/>
    <w:rsid w:val="00CF760F"/>
    <w:rsid w:val="00CF7939"/>
    <w:rsid w:val="00CF79D3"/>
    <w:rsid w:val="00CF79ED"/>
    <w:rsid w:val="00CF7A67"/>
    <w:rsid w:val="00CF7AE7"/>
    <w:rsid w:val="00CF7B96"/>
    <w:rsid w:val="00CF7C0F"/>
    <w:rsid w:val="00CF7CAF"/>
    <w:rsid w:val="00CF7FC0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0CF"/>
    <w:rsid w:val="00D01191"/>
    <w:rsid w:val="00D01999"/>
    <w:rsid w:val="00D019BB"/>
    <w:rsid w:val="00D01A2B"/>
    <w:rsid w:val="00D01D44"/>
    <w:rsid w:val="00D02048"/>
    <w:rsid w:val="00D023DA"/>
    <w:rsid w:val="00D0273C"/>
    <w:rsid w:val="00D02DC8"/>
    <w:rsid w:val="00D02E70"/>
    <w:rsid w:val="00D02FB9"/>
    <w:rsid w:val="00D0312E"/>
    <w:rsid w:val="00D03562"/>
    <w:rsid w:val="00D036B5"/>
    <w:rsid w:val="00D03A32"/>
    <w:rsid w:val="00D03B4E"/>
    <w:rsid w:val="00D03CAA"/>
    <w:rsid w:val="00D03DDF"/>
    <w:rsid w:val="00D03ED7"/>
    <w:rsid w:val="00D0440E"/>
    <w:rsid w:val="00D04673"/>
    <w:rsid w:val="00D046BF"/>
    <w:rsid w:val="00D046D9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C4D"/>
    <w:rsid w:val="00D10E9B"/>
    <w:rsid w:val="00D10FE8"/>
    <w:rsid w:val="00D11004"/>
    <w:rsid w:val="00D110C5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12F"/>
    <w:rsid w:val="00D1223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318"/>
    <w:rsid w:val="00D13439"/>
    <w:rsid w:val="00D134B0"/>
    <w:rsid w:val="00D13552"/>
    <w:rsid w:val="00D13570"/>
    <w:rsid w:val="00D1394F"/>
    <w:rsid w:val="00D13A44"/>
    <w:rsid w:val="00D13AD0"/>
    <w:rsid w:val="00D13AF6"/>
    <w:rsid w:val="00D13B0C"/>
    <w:rsid w:val="00D13B54"/>
    <w:rsid w:val="00D13C62"/>
    <w:rsid w:val="00D13EFF"/>
    <w:rsid w:val="00D13FA0"/>
    <w:rsid w:val="00D13FB2"/>
    <w:rsid w:val="00D14247"/>
    <w:rsid w:val="00D147EF"/>
    <w:rsid w:val="00D14881"/>
    <w:rsid w:val="00D14940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A87"/>
    <w:rsid w:val="00D15C3F"/>
    <w:rsid w:val="00D15E0F"/>
    <w:rsid w:val="00D15EF4"/>
    <w:rsid w:val="00D15F29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A17"/>
    <w:rsid w:val="00D20D5F"/>
    <w:rsid w:val="00D20E72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CC5"/>
    <w:rsid w:val="00D22DC9"/>
    <w:rsid w:val="00D22E30"/>
    <w:rsid w:val="00D22EB7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4C1"/>
    <w:rsid w:val="00D266A9"/>
    <w:rsid w:val="00D26862"/>
    <w:rsid w:val="00D26887"/>
    <w:rsid w:val="00D26978"/>
    <w:rsid w:val="00D26A96"/>
    <w:rsid w:val="00D26BF3"/>
    <w:rsid w:val="00D26C30"/>
    <w:rsid w:val="00D26CC8"/>
    <w:rsid w:val="00D26CF2"/>
    <w:rsid w:val="00D26E40"/>
    <w:rsid w:val="00D26E72"/>
    <w:rsid w:val="00D26EC8"/>
    <w:rsid w:val="00D26F20"/>
    <w:rsid w:val="00D271C0"/>
    <w:rsid w:val="00D27269"/>
    <w:rsid w:val="00D2732B"/>
    <w:rsid w:val="00D2741C"/>
    <w:rsid w:val="00D2761E"/>
    <w:rsid w:val="00D277B4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841"/>
    <w:rsid w:val="00D309BC"/>
    <w:rsid w:val="00D30A50"/>
    <w:rsid w:val="00D30B7A"/>
    <w:rsid w:val="00D30C12"/>
    <w:rsid w:val="00D30FC1"/>
    <w:rsid w:val="00D3130C"/>
    <w:rsid w:val="00D313A7"/>
    <w:rsid w:val="00D31967"/>
    <w:rsid w:val="00D319FC"/>
    <w:rsid w:val="00D31BB7"/>
    <w:rsid w:val="00D31C91"/>
    <w:rsid w:val="00D31FE7"/>
    <w:rsid w:val="00D3212D"/>
    <w:rsid w:val="00D32187"/>
    <w:rsid w:val="00D32406"/>
    <w:rsid w:val="00D327E7"/>
    <w:rsid w:val="00D32806"/>
    <w:rsid w:val="00D32C4F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932"/>
    <w:rsid w:val="00D34972"/>
    <w:rsid w:val="00D3497A"/>
    <w:rsid w:val="00D3499E"/>
    <w:rsid w:val="00D34A27"/>
    <w:rsid w:val="00D34CC1"/>
    <w:rsid w:val="00D352FA"/>
    <w:rsid w:val="00D353E5"/>
    <w:rsid w:val="00D359B0"/>
    <w:rsid w:val="00D35B8F"/>
    <w:rsid w:val="00D35C1E"/>
    <w:rsid w:val="00D35E25"/>
    <w:rsid w:val="00D35EEB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73"/>
    <w:rsid w:val="00D400F3"/>
    <w:rsid w:val="00D40289"/>
    <w:rsid w:val="00D40425"/>
    <w:rsid w:val="00D405F5"/>
    <w:rsid w:val="00D4082F"/>
    <w:rsid w:val="00D40A07"/>
    <w:rsid w:val="00D40C31"/>
    <w:rsid w:val="00D40C58"/>
    <w:rsid w:val="00D40CA7"/>
    <w:rsid w:val="00D40DEC"/>
    <w:rsid w:val="00D40E25"/>
    <w:rsid w:val="00D41118"/>
    <w:rsid w:val="00D4160F"/>
    <w:rsid w:val="00D41651"/>
    <w:rsid w:val="00D41902"/>
    <w:rsid w:val="00D41C0E"/>
    <w:rsid w:val="00D41D25"/>
    <w:rsid w:val="00D41D94"/>
    <w:rsid w:val="00D42199"/>
    <w:rsid w:val="00D421ED"/>
    <w:rsid w:val="00D42276"/>
    <w:rsid w:val="00D4244A"/>
    <w:rsid w:val="00D424B6"/>
    <w:rsid w:val="00D425D5"/>
    <w:rsid w:val="00D428D7"/>
    <w:rsid w:val="00D43032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AF1"/>
    <w:rsid w:val="00D43BCA"/>
    <w:rsid w:val="00D43C1E"/>
    <w:rsid w:val="00D440BC"/>
    <w:rsid w:val="00D44363"/>
    <w:rsid w:val="00D443D3"/>
    <w:rsid w:val="00D444FD"/>
    <w:rsid w:val="00D449B1"/>
    <w:rsid w:val="00D44C16"/>
    <w:rsid w:val="00D44CE2"/>
    <w:rsid w:val="00D44F36"/>
    <w:rsid w:val="00D4534E"/>
    <w:rsid w:val="00D4598D"/>
    <w:rsid w:val="00D45A23"/>
    <w:rsid w:val="00D45ABA"/>
    <w:rsid w:val="00D45B66"/>
    <w:rsid w:val="00D45B8E"/>
    <w:rsid w:val="00D45C71"/>
    <w:rsid w:val="00D45F96"/>
    <w:rsid w:val="00D4617D"/>
    <w:rsid w:val="00D461B4"/>
    <w:rsid w:val="00D462FD"/>
    <w:rsid w:val="00D465A2"/>
    <w:rsid w:val="00D46689"/>
    <w:rsid w:val="00D4670F"/>
    <w:rsid w:val="00D46B05"/>
    <w:rsid w:val="00D46CA5"/>
    <w:rsid w:val="00D46CBB"/>
    <w:rsid w:val="00D46D4F"/>
    <w:rsid w:val="00D46D62"/>
    <w:rsid w:val="00D46E76"/>
    <w:rsid w:val="00D46EBC"/>
    <w:rsid w:val="00D46F6A"/>
    <w:rsid w:val="00D46F81"/>
    <w:rsid w:val="00D4743C"/>
    <w:rsid w:val="00D47499"/>
    <w:rsid w:val="00D4766D"/>
    <w:rsid w:val="00D477FC"/>
    <w:rsid w:val="00D47912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9A8"/>
    <w:rsid w:val="00D50B5C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E9"/>
    <w:rsid w:val="00D535FA"/>
    <w:rsid w:val="00D53A90"/>
    <w:rsid w:val="00D53B07"/>
    <w:rsid w:val="00D53C75"/>
    <w:rsid w:val="00D53D97"/>
    <w:rsid w:val="00D53EAA"/>
    <w:rsid w:val="00D540F6"/>
    <w:rsid w:val="00D54193"/>
    <w:rsid w:val="00D54398"/>
    <w:rsid w:val="00D5462B"/>
    <w:rsid w:val="00D54667"/>
    <w:rsid w:val="00D547A7"/>
    <w:rsid w:val="00D548D0"/>
    <w:rsid w:val="00D549EF"/>
    <w:rsid w:val="00D54A47"/>
    <w:rsid w:val="00D54BBF"/>
    <w:rsid w:val="00D5502A"/>
    <w:rsid w:val="00D5516F"/>
    <w:rsid w:val="00D551D7"/>
    <w:rsid w:val="00D55438"/>
    <w:rsid w:val="00D55560"/>
    <w:rsid w:val="00D55568"/>
    <w:rsid w:val="00D558F2"/>
    <w:rsid w:val="00D55989"/>
    <w:rsid w:val="00D55DE7"/>
    <w:rsid w:val="00D55E38"/>
    <w:rsid w:val="00D55F39"/>
    <w:rsid w:val="00D5610B"/>
    <w:rsid w:val="00D5616F"/>
    <w:rsid w:val="00D5659D"/>
    <w:rsid w:val="00D568FE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69"/>
    <w:rsid w:val="00D607B0"/>
    <w:rsid w:val="00D60C54"/>
    <w:rsid w:val="00D60C99"/>
    <w:rsid w:val="00D612F5"/>
    <w:rsid w:val="00D613F1"/>
    <w:rsid w:val="00D6163D"/>
    <w:rsid w:val="00D618F8"/>
    <w:rsid w:val="00D61A43"/>
    <w:rsid w:val="00D61A6F"/>
    <w:rsid w:val="00D61DA3"/>
    <w:rsid w:val="00D61E28"/>
    <w:rsid w:val="00D6217D"/>
    <w:rsid w:val="00D6232A"/>
    <w:rsid w:val="00D62572"/>
    <w:rsid w:val="00D625CE"/>
    <w:rsid w:val="00D6270E"/>
    <w:rsid w:val="00D629F2"/>
    <w:rsid w:val="00D62AD5"/>
    <w:rsid w:val="00D62C5D"/>
    <w:rsid w:val="00D62CDC"/>
    <w:rsid w:val="00D62CED"/>
    <w:rsid w:val="00D62D26"/>
    <w:rsid w:val="00D62EB6"/>
    <w:rsid w:val="00D62F13"/>
    <w:rsid w:val="00D63108"/>
    <w:rsid w:val="00D63279"/>
    <w:rsid w:val="00D63290"/>
    <w:rsid w:val="00D63431"/>
    <w:rsid w:val="00D635EE"/>
    <w:rsid w:val="00D637FF"/>
    <w:rsid w:val="00D63967"/>
    <w:rsid w:val="00D63A84"/>
    <w:rsid w:val="00D63E40"/>
    <w:rsid w:val="00D640C8"/>
    <w:rsid w:val="00D642D8"/>
    <w:rsid w:val="00D644BB"/>
    <w:rsid w:val="00D64633"/>
    <w:rsid w:val="00D64A8D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6E99"/>
    <w:rsid w:val="00D670F4"/>
    <w:rsid w:val="00D673C8"/>
    <w:rsid w:val="00D6755E"/>
    <w:rsid w:val="00D6765E"/>
    <w:rsid w:val="00D67B30"/>
    <w:rsid w:val="00D67C27"/>
    <w:rsid w:val="00D67F0E"/>
    <w:rsid w:val="00D70063"/>
    <w:rsid w:val="00D70789"/>
    <w:rsid w:val="00D70A7F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BAC"/>
    <w:rsid w:val="00D72E2B"/>
    <w:rsid w:val="00D73066"/>
    <w:rsid w:val="00D7309E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5EB"/>
    <w:rsid w:val="00D74D42"/>
    <w:rsid w:val="00D74E42"/>
    <w:rsid w:val="00D74FA3"/>
    <w:rsid w:val="00D750F8"/>
    <w:rsid w:val="00D754EA"/>
    <w:rsid w:val="00D75517"/>
    <w:rsid w:val="00D75724"/>
    <w:rsid w:val="00D757E4"/>
    <w:rsid w:val="00D75B09"/>
    <w:rsid w:val="00D75BA8"/>
    <w:rsid w:val="00D75EBB"/>
    <w:rsid w:val="00D75FE6"/>
    <w:rsid w:val="00D75FF3"/>
    <w:rsid w:val="00D7608B"/>
    <w:rsid w:val="00D76130"/>
    <w:rsid w:val="00D76469"/>
    <w:rsid w:val="00D76541"/>
    <w:rsid w:val="00D76588"/>
    <w:rsid w:val="00D76763"/>
    <w:rsid w:val="00D76BE7"/>
    <w:rsid w:val="00D76C53"/>
    <w:rsid w:val="00D76DA6"/>
    <w:rsid w:val="00D76DCA"/>
    <w:rsid w:val="00D770EA"/>
    <w:rsid w:val="00D77122"/>
    <w:rsid w:val="00D7723B"/>
    <w:rsid w:val="00D77530"/>
    <w:rsid w:val="00D7761D"/>
    <w:rsid w:val="00D77794"/>
    <w:rsid w:val="00D7789B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0D6"/>
    <w:rsid w:val="00D811FA"/>
    <w:rsid w:val="00D813EC"/>
    <w:rsid w:val="00D81967"/>
    <w:rsid w:val="00D81979"/>
    <w:rsid w:val="00D8210E"/>
    <w:rsid w:val="00D8216C"/>
    <w:rsid w:val="00D82273"/>
    <w:rsid w:val="00D8240A"/>
    <w:rsid w:val="00D8258B"/>
    <w:rsid w:val="00D82626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11E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7B5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1F57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39F"/>
    <w:rsid w:val="00D946E4"/>
    <w:rsid w:val="00D94A96"/>
    <w:rsid w:val="00D94B99"/>
    <w:rsid w:val="00D94BB8"/>
    <w:rsid w:val="00D94DC3"/>
    <w:rsid w:val="00D94E14"/>
    <w:rsid w:val="00D94F13"/>
    <w:rsid w:val="00D94F66"/>
    <w:rsid w:val="00D94F97"/>
    <w:rsid w:val="00D94FC6"/>
    <w:rsid w:val="00D9508B"/>
    <w:rsid w:val="00D95100"/>
    <w:rsid w:val="00D95578"/>
    <w:rsid w:val="00D9565F"/>
    <w:rsid w:val="00D95796"/>
    <w:rsid w:val="00D95876"/>
    <w:rsid w:val="00D95C64"/>
    <w:rsid w:val="00D95E49"/>
    <w:rsid w:val="00D95E54"/>
    <w:rsid w:val="00D9605E"/>
    <w:rsid w:val="00D960EC"/>
    <w:rsid w:val="00D96157"/>
    <w:rsid w:val="00D961CA"/>
    <w:rsid w:val="00D96437"/>
    <w:rsid w:val="00D9646B"/>
    <w:rsid w:val="00D965FC"/>
    <w:rsid w:val="00D96773"/>
    <w:rsid w:val="00D96822"/>
    <w:rsid w:val="00D968F1"/>
    <w:rsid w:val="00D96992"/>
    <w:rsid w:val="00D96AED"/>
    <w:rsid w:val="00D96E37"/>
    <w:rsid w:val="00D9709E"/>
    <w:rsid w:val="00D970D3"/>
    <w:rsid w:val="00D97101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3DE"/>
    <w:rsid w:val="00DA0768"/>
    <w:rsid w:val="00DA0791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67"/>
    <w:rsid w:val="00DA1E87"/>
    <w:rsid w:val="00DA1EAF"/>
    <w:rsid w:val="00DA1F0E"/>
    <w:rsid w:val="00DA20A2"/>
    <w:rsid w:val="00DA2133"/>
    <w:rsid w:val="00DA23C4"/>
    <w:rsid w:val="00DA2582"/>
    <w:rsid w:val="00DA25AF"/>
    <w:rsid w:val="00DA2628"/>
    <w:rsid w:val="00DA26A1"/>
    <w:rsid w:val="00DA272A"/>
    <w:rsid w:val="00DA2941"/>
    <w:rsid w:val="00DA2A90"/>
    <w:rsid w:val="00DA2BC1"/>
    <w:rsid w:val="00DA2C05"/>
    <w:rsid w:val="00DA2C59"/>
    <w:rsid w:val="00DA2C65"/>
    <w:rsid w:val="00DA2C74"/>
    <w:rsid w:val="00DA336F"/>
    <w:rsid w:val="00DA33E2"/>
    <w:rsid w:val="00DA3401"/>
    <w:rsid w:val="00DA3479"/>
    <w:rsid w:val="00DA34ED"/>
    <w:rsid w:val="00DA367B"/>
    <w:rsid w:val="00DA3817"/>
    <w:rsid w:val="00DA38F8"/>
    <w:rsid w:val="00DA39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278"/>
    <w:rsid w:val="00DA5688"/>
    <w:rsid w:val="00DA572E"/>
    <w:rsid w:val="00DA5A91"/>
    <w:rsid w:val="00DA5B07"/>
    <w:rsid w:val="00DA5BBF"/>
    <w:rsid w:val="00DA5C29"/>
    <w:rsid w:val="00DA5CC5"/>
    <w:rsid w:val="00DA5DC6"/>
    <w:rsid w:val="00DA5ED4"/>
    <w:rsid w:val="00DA6485"/>
    <w:rsid w:val="00DA680C"/>
    <w:rsid w:val="00DA681C"/>
    <w:rsid w:val="00DA690F"/>
    <w:rsid w:val="00DA6926"/>
    <w:rsid w:val="00DA6991"/>
    <w:rsid w:val="00DA69A3"/>
    <w:rsid w:val="00DA6A31"/>
    <w:rsid w:val="00DA70BE"/>
    <w:rsid w:val="00DA7255"/>
    <w:rsid w:val="00DA72C0"/>
    <w:rsid w:val="00DA72E5"/>
    <w:rsid w:val="00DA73BA"/>
    <w:rsid w:val="00DA740C"/>
    <w:rsid w:val="00DA7452"/>
    <w:rsid w:val="00DA75A1"/>
    <w:rsid w:val="00DA786E"/>
    <w:rsid w:val="00DA7994"/>
    <w:rsid w:val="00DA7DD7"/>
    <w:rsid w:val="00DA7E7D"/>
    <w:rsid w:val="00DB0167"/>
    <w:rsid w:val="00DB0793"/>
    <w:rsid w:val="00DB0852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55C"/>
    <w:rsid w:val="00DB3609"/>
    <w:rsid w:val="00DB3C65"/>
    <w:rsid w:val="00DB3D18"/>
    <w:rsid w:val="00DB3D91"/>
    <w:rsid w:val="00DB3E92"/>
    <w:rsid w:val="00DB3FFC"/>
    <w:rsid w:val="00DB4188"/>
    <w:rsid w:val="00DB430D"/>
    <w:rsid w:val="00DB4362"/>
    <w:rsid w:val="00DB4952"/>
    <w:rsid w:val="00DB49DA"/>
    <w:rsid w:val="00DB4EF2"/>
    <w:rsid w:val="00DB4F4B"/>
    <w:rsid w:val="00DB4FFF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72D"/>
    <w:rsid w:val="00DB6A33"/>
    <w:rsid w:val="00DB6AD6"/>
    <w:rsid w:val="00DB6B50"/>
    <w:rsid w:val="00DB70E9"/>
    <w:rsid w:val="00DB725A"/>
    <w:rsid w:val="00DB7283"/>
    <w:rsid w:val="00DB72D0"/>
    <w:rsid w:val="00DB72DA"/>
    <w:rsid w:val="00DB751D"/>
    <w:rsid w:val="00DB77F2"/>
    <w:rsid w:val="00DB7C89"/>
    <w:rsid w:val="00DC0152"/>
    <w:rsid w:val="00DC02D4"/>
    <w:rsid w:val="00DC02F4"/>
    <w:rsid w:val="00DC0340"/>
    <w:rsid w:val="00DC0435"/>
    <w:rsid w:val="00DC046D"/>
    <w:rsid w:val="00DC071B"/>
    <w:rsid w:val="00DC0A29"/>
    <w:rsid w:val="00DC0D0E"/>
    <w:rsid w:val="00DC15D7"/>
    <w:rsid w:val="00DC1662"/>
    <w:rsid w:val="00DC1835"/>
    <w:rsid w:val="00DC192D"/>
    <w:rsid w:val="00DC1975"/>
    <w:rsid w:val="00DC1E40"/>
    <w:rsid w:val="00DC202F"/>
    <w:rsid w:val="00DC261E"/>
    <w:rsid w:val="00DC273F"/>
    <w:rsid w:val="00DC2B0B"/>
    <w:rsid w:val="00DC2B72"/>
    <w:rsid w:val="00DC2D33"/>
    <w:rsid w:val="00DC2DAB"/>
    <w:rsid w:val="00DC307D"/>
    <w:rsid w:val="00DC31D4"/>
    <w:rsid w:val="00DC3262"/>
    <w:rsid w:val="00DC33CC"/>
    <w:rsid w:val="00DC3484"/>
    <w:rsid w:val="00DC3565"/>
    <w:rsid w:val="00DC358F"/>
    <w:rsid w:val="00DC36D0"/>
    <w:rsid w:val="00DC3A8C"/>
    <w:rsid w:val="00DC3A9F"/>
    <w:rsid w:val="00DC3C50"/>
    <w:rsid w:val="00DC3C96"/>
    <w:rsid w:val="00DC3DDF"/>
    <w:rsid w:val="00DC4060"/>
    <w:rsid w:val="00DC42E3"/>
    <w:rsid w:val="00DC4539"/>
    <w:rsid w:val="00DC46B6"/>
    <w:rsid w:val="00DC46DC"/>
    <w:rsid w:val="00DC473B"/>
    <w:rsid w:val="00DC47BC"/>
    <w:rsid w:val="00DC49F5"/>
    <w:rsid w:val="00DC4CBB"/>
    <w:rsid w:val="00DC4FED"/>
    <w:rsid w:val="00DC5226"/>
    <w:rsid w:val="00DC53C4"/>
    <w:rsid w:val="00DC552B"/>
    <w:rsid w:val="00DC5552"/>
    <w:rsid w:val="00DC55AD"/>
    <w:rsid w:val="00DC5615"/>
    <w:rsid w:val="00DC59A3"/>
    <w:rsid w:val="00DC59E6"/>
    <w:rsid w:val="00DC5A52"/>
    <w:rsid w:val="00DC5C2C"/>
    <w:rsid w:val="00DC5D0A"/>
    <w:rsid w:val="00DC6176"/>
    <w:rsid w:val="00DC636A"/>
    <w:rsid w:val="00DC6424"/>
    <w:rsid w:val="00DC65D5"/>
    <w:rsid w:val="00DC69B3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CF1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777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8B9"/>
    <w:rsid w:val="00DD1950"/>
    <w:rsid w:val="00DD19DB"/>
    <w:rsid w:val="00DD1B71"/>
    <w:rsid w:val="00DD1F53"/>
    <w:rsid w:val="00DD1FD4"/>
    <w:rsid w:val="00DD2111"/>
    <w:rsid w:val="00DD21FF"/>
    <w:rsid w:val="00DD26E2"/>
    <w:rsid w:val="00DD27F4"/>
    <w:rsid w:val="00DD2A10"/>
    <w:rsid w:val="00DD2DD5"/>
    <w:rsid w:val="00DD31A7"/>
    <w:rsid w:val="00DD31DF"/>
    <w:rsid w:val="00DD31EB"/>
    <w:rsid w:val="00DD3278"/>
    <w:rsid w:val="00DD329D"/>
    <w:rsid w:val="00DD37DC"/>
    <w:rsid w:val="00DD39AF"/>
    <w:rsid w:val="00DD3A12"/>
    <w:rsid w:val="00DD3A56"/>
    <w:rsid w:val="00DD3E0F"/>
    <w:rsid w:val="00DD3F44"/>
    <w:rsid w:val="00DD3F7A"/>
    <w:rsid w:val="00DD3FED"/>
    <w:rsid w:val="00DD436D"/>
    <w:rsid w:val="00DD43B3"/>
    <w:rsid w:val="00DD4492"/>
    <w:rsid w:val="00DD4527"/>
    <w:rsid w:val="00DD4676"/>
    <w:rsid w:val="00DD4729"/>
    <w:rsid w:val="00DD4944"/>
    <w:rsid w:val="00DD4BA5"/>
    <w:rsid w:val="00DD4D11"/>
    <w:rsid w:val="00DD5303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23D"/>
    <w:rsid w:val="00DD6343"/>
    <w:rsid w:val="00DD6352"/>
    <w:rsid w:val="00DD6487"/>
    <w:rsid w:val="00DD64BC"/>
    <w:rsid w:val="00DD66F7"/>
    <w:rsid w:val="00DD6A56"/>
    <w:rsid w:val="00DD6DF8"/>
    <w:rsid w:val="00DD6EB2"/>
    <w:rsid w:val="00DD715F"/>
    <w:rsid w:val="00DD73AE"/>
    <w:rsid w:val="00DD73CA"/>
    <w:rsid w:val="00DD746A"/>
    <w:rsid w:val="00DD7646"/>
    <w:rsid w:val="00DD78F9"/>
    <w:rsid w:val="00DD7B91"/>
    <w:rsid w:val="00DD7BD0"/>
    <w:rsid w:val="00DD7CBD"/>
    <w:rsid w:val="00DD7D39"/>
    <w:rsid w:val="00DE05AD"/>
    <w:rsid w:val="00DE08E6"/>
    <w:rsid w:val="00DE0C7F"/>
    <w:rsid w:val="00DE0D3F"/>
    <w:rsid w:val="00DE0E22"/>
    <w:rsid w:val="00DE0F69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2CAE"/>
    <w:rsid w:val="00DE2DA2"/>
    <w:rsid w:val="00DE30D4"/>
    <w:rsid w:val="00DE31A3"/>
    <w:rsid w:val="00DE31F4"/>
    <w:rsid w:val="00DE33D6"/>
    <w:rsid w:val="00DE35A7"/>
    <w:rsid w:val="00DE367E"/>
    <w:rsid w:val="00DE36BD"/>
    <w:rsid w:val="00DE36E4"/>
    <w:rsid w:val="00DE3AB8"/>
    <w:rsid w:val="00DE3AC3"/>
    <w:rsid w:val="00DE3F5C"/>
    <w:rsid w:val="00DE405F"/>
    <w:rsid w:val="00DE40EE"/>
    <w:rsid w:val="00DE417D"/>
    <w:rsid w:val="00DE43F1"/>
    <w:rsid w:val="00DE4425"/>
    <w:rsid w:val="00DE44A8"/>
    <w:rsid w:val="00DE458B"/>
    <w:rsid w:val="00DE46D9"/>
    <w:rsid w:val="00DE492A"/>
    <w:rsid w:val="00DE4AC6"/>
    <w:rsid w:val="00DE4DC2"/>
    <w:rsid w:val="00DE4DE0"/>
    <w:rsid w:val="00DE4FC3"/>
    <w:rsid w:val="00DE4FEC"/>
    <w:rsid w:val="00DE50F9"/>
    <w:rsid w:val="00DE534B"/>
    <w:rsid w:val="00DE537E"/>
    <w:rsid w:val="00DE54B0"/>
    <w:rsid w:val="00DE5515"/>
    <w:rsid w:val="00DE552C"/>
    <w:rsid w:val="00DE5561"/>
    <w:rsid w:val="00DE55C7"/>
    <w:rsid w:val="00DE5601"/>
    <w:rsid w:val="00DE5609"/>
    <w:rsid w:val="00DE5684"/>
    <w:rsid w:val="00DE575A"/>
    <w:rsid w:val="00DE5923"/>
    <w:rsid w:val="00DE5946"/>
    <w:rsid w:val="00DE5951"/>
    <w:rsid w:val="00DE5A38"/>
    <w:rsid w:val="00DE5B4A"/>
    <w:rsid w:val="00DE5D62"/>
    <w:rsid w:val="00DE625F"/>
    <w:rsid w:val="00DE62C7"/>
    <w:rsid w:val="00DE6329"/>
    <w:rsid w:val="00DE6447"/>
    <w:rsid w:val="00DE6509"/>
    <w:rsid w:val="00DE6732"/>
    <w:rsid w:val="00DE6806"/>
    <w:rsid w:val="00DE6999"/>
    <w:rsid w:val="00DE6BE2"/>
    <w:rsid w:val="00DE6CF4"/>
    <w:rsid w:val="00DE6FAB"/>
    <w:rsid w:val="00DE70CC"/>
    <w:rsid w:val="00DE7632"/>
    <w:rsid w:val="00DE7657"/>
    <w:rsid w:val="00DE7938"/>
    <w:rsid w:val="00DE7EDF"/>
    <w:rsid w:val="00DE7F3F"/>
    <w:rsid w:val="00DE7FFB"/>
    <w:rsid w:val="00DF021C"/>
    <w:rsid w:val="00DF0274"/>
    <w:rsid w:val="00DF03F5"/>
    <w:rsid w:val="00DF04B3"/>
    <w:rsid w:val="00DF0820"/>
    <w:rsid w:val="00DF0C13"/>
    <w:rsid w:val="00DF0C5C"/>
    <w:rsid w:val="00DF0D56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91"/>
    <w:rsid w:val="00DF20DB"/>
    <w:rsid w:val="00DF2127"/>
    <w:rsid w:val="00DF230F"/>
    <w:rsid w:val="00DF2315"/>
    <w:rsid w:val="00DF2659"/>
    <w:rsid w:val="00DF26AA"/>
    <w:rsid w:val="00DF2873"/>
    <w:rsid w:val="00DF2A18"/>
    <w:rsid w:val="00DF2C3D"/>
    <w:rsid w:val="00DF2D3E"/>
    <w:rsid w:val="00DF2F03"/>
    <w:rsid w:val="00DF2F0A"/>
    <w:rsid w:val="00DF31B5"/>
    <w:rsid w:val="00DF31C3"/>
    <w:rsid w:val="00DF3202"/>
    <w:rsid w:val="00DF324D"/>
    <w:rsid w:val="00DF358A"/>
    <w:rsid w:val="00DF3814"/>
    <w:rsid w:val="00DF3A28"/>
    <w:rsid w:val="00DF3ACD"/>
    <w:rsid w:val="00DF3C61"/>
    <w:rsid w:val="00DF3C6C"/>
    <w:rsid w:val="00DF3DED"/>
    <w:rsid w:val="00DF3F98"/>
    <w:rsid w:val="00DF3FD2"/>
    <w:rsid w:val="00DF4128"/>
    <w:rsid w:val="00DF4313"/>
    <w:rsid w:val="00DF460E"/>
    <w:rsid w:val="00DF4AD7"/>
    <w:rsid w:val="00DF4ED1"/>
    <w:rsid w:val="00DF5378"/>
    <w:rsid w:val="00DF53EC"/>
    <w:rsid w:val="00DF58DA"/>
    <w:rsid w:val="00DF5C90"/>
    <w:rsid w:val="00DF5F18"/>
    <w:rsid w:val="00DF6078"/>
    <w:rsid w:val="00DF6294"/>
    <w:rsid w:val="00DF6406"/>
    <w:rsid w:val="00DF65D0"/>
    <w:rsid w:val="00DF6662"/>
    <w:rsid w:val="00DF6846"/>
    <w:rsid w:val="00DF6945"/>
    <w:rsid w:val="00DF6A6E"/>
    <w:rsid w:val="00DF6C4F"/>
    <w:rsid w:val="00DF6CB5"/>
    <w:rsid w:val="00DF6E00"/>
    <w:rsid w:val="00DF70F2"/>
    <w:rsid w:val="00DF7364"/>
    <w:rsid w:val="00DF7546"/>
    <w:rsid w:val="00DF7969"/>
    <w:rsid w:val="00DF7BDD"/>
    <w:rsid w:val="00DF7D2D"/>
    <w:rsid w:val="00DF7E88"/>
    <w:rsid w:val="00DF7FC1"/>
    <w:rsid w:val="00E00239"/>
    <w:rsid w:val="00E0024D"/>
    <w:rsid w:val="00E0038B"/>
    <w:rsid w:val="00E00400"/>
    <w:rsid w:val="00E008CA"/>
    <w:rsid w:val="00E009D3"/>
    <w:rsid w:val="00E01133"/>
    <w:rsid w:val="00E0120F"/>
    <w:rsid w:val="00E0128D"/>
    <w:rsid w:val="00E01977"/>
    <w:rsid w:val="00E0199E"/>
    <w:rsid w:val="00E019AC"/>
    <w:rsid w:val="00E019DF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601"/>
    <w:rsid w:val="00E04695"/>
    <w:rsid w:val="00E04738"/>
    <w:rsid w:val="00E04807"/>
    <w:rsid w:val="00E04BB0"/>
    <w:rsid w:val="00E04DF0"/>
    <w:rsid w:val="00E04F35"/>
    <w:rsid w:val="00E0500F"/>
    <w:rsid w:val="00E05196"/>
    <w:rsid w:val="00E05205"/>
    <w:rsid w:val="00E05488"/>
    <w:rsid w:val="00E05649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552"/>
    <w:rsid w:val="00E066D6"/>
    <w:rsid w:val="00E068CF"/>
    <w:rsid w:val="00E06A84"/>
    <w:rsid w:val="00E06AC0"/>
    <w:rsid w:val="00E06B65"/>
    <w:rsid w:val="00E06C18"/>
    <w:rsid w:val="00E06F7F"/>
    <w:rsid w:val="00E07298"/>
    <w:rsid w:val="00E072E3"/>
    <w:rsid w:val="00E07422"/>
    <w:rsid w:val="00E076F2"/>
    <w:rsid w:val="00E07923"/>
    <w:rsid w:val="00E07933"/>
    <w:rsid w:val="00E07990"/>
    <w:rsid w:val="00E0799E"/>
    <w:rsid w:val="00E07BD7"/>
    <w:rsid w:val="00E07CB1"/>
    <w:rsid w:val="00E07FD9"/>
    <w:rsid w:val="00E10065"/>
    <w:rsid w:val="00E10142"/>
    <w:rsid w:val="00E10348"/>
    <w:rsid w:val="00E10A73"/>
    <w:rsid w:val="00E10ABE"/>
    <w:rsid w:val="00E10BAB"/>
    <w:rsid w:val="00E10D1B"/>
    <w:rsid w:val="00E110C0"/>
    <w:rsid w:val="00E11123"/>
    <w:rsid w:val="00E11705"/>
    <w:rsid w:val="00E117C7"/>
    <w:rsid w:val="00E11A6C"/>
    <w:rsid w:val="00E11A9E"/>
    <w:rsid w:val="00E11C53"/>
    <w:rsid w:val="00E11C5C"/>
    <w:rsid w:val="00E11D0D"/>
    <w:rsid w:val="00E11D81"/>
    <w:rsid w:val="00E11E6E"/>
    <w:rsid w:val="00E11EE2"/>
    <w:rsid w:val="00E11FFD"/>
    <w:rsid w:val="00E120C9"/>
    <w:rsid w:val="00E1242E"/>
    <w:rsid w:val="00E12487"/>
    <w:rsid w:val="00E127D4"/>
    <w:rsid w:val="00E1288D"/>
    <w:rsid w:val="00E128DA"/>
    <w:rsid w:val="00E128F3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224"/>
    <w:rsid w:val="00E132C5"/>
    <w:rsid w:val="00E13316"/>
    <w:rsid w:val="00E1338B"/>
    <w:rsid w:val="00E13421"/>
    <w:rsid w:val="00E134C8"/>
    <w:rsid w:val="00E13560"/>
    <w:rsid w:val="00E13613"/>
    <w:rsid w:val="00E13666"/>
    <w:rsid w:val="00E13992"/>
    <w:rsid w:val="00E13B2B"/>
    <w:rsid w:val="00E1419A"/>
    <w:rsid w:val="00E141A2"/>
    <w:rsid w:val="00E14B92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213"/>
    <w:rsid w:val="00E16512"/>
    <w:rsid w:val="00E16564"/>
    <w:rsid w:val="00E16591"/>
    <w:rsid w:val="00E16661"/>
    <w:rsid w:val="00E16754"/>
    <w:rsid w:val="00E169E3"/>
    <w:rsid w:val="00E169F4"/>
    <w:rsid w:val="00E16ABF"/>
    <w:rsid w:val="00E16D44"/>
    <w:rsid w:val="00E16DCA"/>
    <w:rsid w:val="00E16E6C"/>
    <w:rsid w:val="00E1703F"/>
    <w:rsid w:val="00E170E7"/>
    <w:rsid w:val="00E172AE"/>
    <w:rsid w:val="00E17323"/>
    <w:rsid w:val="00E17445"/>
    <w:rsid w:val="00E1753F"/>
    <w:rsid w:val="00E17682"/>
    <w:rsid w:val="00E17BB1"/>
    <w:rsid w:val="00E17CDA"/>
    <w:rsid w:val="00E17E8F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E"/>
    <w:rsid w:val="00E20D4F"/>
    <w:rsid w:val="00E20D6E"/>
    <w:rsid w:val="00E2108A"/>
    <w:rsid w:val="00E21125"/>
    <w:rsid w:val="00E2144C"/>
    <w:rsid w:val="00E21567"/>
    <w:rsid w:val="00E2182F"/>
    <w:rsid w:val="00E218A0"/>
    <w:rsid w:val="00E21B38"/>
    <w:rsid w:val="00E21CD7"/>
    <w:rsid w:val="00E21E5F"/>
    <w:rsid w:val="00E22251"/>
    <w:rsid w:val="00E2237B"/>
    <w:rsid w:val="00E226F5"/>
    <w:rsid w:val="00E22B1C"/>
    <w:rsid w:val="00E22CE9"/>
    <w:rsid w:val="00E22D74"/>
    <w:rsid w:val="00E22DB4"/>
    <w:rsid w:val="00E23117"/>
    <w:rsid w:val="00E231CA"/>
    <w:rsid w:val="00E231E5"/>
    <w:rsid w:val="00E23357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45D"/>
    <w:rsid w:val="00E246E0"/>
    <w:rsid w:val="00E24E6F"/>
    <w:rsid w:val="00E25068"/>
    <w:rsid w:val="00E250DD"/>
    <w:rsid w:val="00E25393"/>
    <w:rsid w:val="00E25475"/>
    <w:rsid w:val="00E255FD"/>
    <w:rsid w:val="00E25654"/>
    <w:rsid w:val="00E2573A"/>
    <w:rsid w:val="00E25867"/>
    <w:rsid w:val="00E25E9D"/>
    <w:rsid w:val="00E25ED1"/>
    <w:rsid w:val="00E260B5"/>
    <w:rsid w:val="00E2612D"/>
    <w:rsid w:val="00E26157"/>
    <w:rsid w:val="00E263A9"/>
    <w:rsid w:val="00E26817"/>
    <w:rsid w:val="00E26833"/>
    <w:rsid w:val="00E269F3"/>
    <w:rsid w:val="00E26D16"/>
    <w:rsid w:val="00E26F83"/>
    <w:rsid w:val="00E272A4"/>
    <w:rsid w:val="00E272E3"/>
    <w:rsid w:val="00E277E3"/>
    <w:rsid w:val="00E2782F"/>
    <w:rsid w:val="00E27A44"/>
    <w:rsid w:val="00E27A93"/>
    <w:rsid w:val="00E27AFB"/>
    <w:rsid w:val="00E27CFF"/>
    <w:rsid w:val="00E27F7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0DA"/>
    <w:rsid w:val="00E31237"/>
    <w:rsid w:val="00E31486"/>
    <w:rsid w:val="00E315B8"/>
    <w:rsid w:val="00E316BF"/>
    <w:rsid w:val="00E3172E"/>
    <w:rsid w:val="00E3178D"/>
    <w:rsid w:val="00E317FB"/>
    <w:rsid w:val="00E31830"/>
    <w:rsid w:val="00E31A3B"/>
    <w:rsid w:val="00E31CC3"/>
    <w:rsid w:val="00E31D3C"/>
    <w:rsid w:val="00E31FF5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78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3E5D"/>
    <w:rsid w:val="00E343BB"/>
    <w:rsid w:val="00E349BB"/>
    <w:rsid w:val="00E349DD"/>
    <w:rsid w:val="00E34CDB"/>
    <w:rsid w:val="00E3505A"/>
    <w:rsid w:val="00E35066"/>
    <w:rsid w:val="00E3507B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6F46"/>
    <w:rsid w:val="00E370AF"/>
    <w:rsid w:val="00E37189"/>
    <w:rsid w:val="00E371FC"/>
    <w:rsid w:val="00E37374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51F"/>
    <w:rsid w:val="00E40836"/>
    <w:rsid w:val="00E40AA5"/>
    <w:rsid w:val="00E40B03"/>
    <w:rsid w:val="00E40B76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0B"/>
    <w:rsid w:val="00E427F3"/>
    <w:rsid w:val="00E42D2E"/>
    <w:rsid w:val="00E42D35"/>
    <w:rsid w:val="00E42DA9"/>
    <w:rsid w:val="00E42DCA"/>
    <w:rsid w:val="00E433BB"/>
    <w:rsid w:val="00E4410F"/>
    <w:rsid w:val="00E44248"/>
    <w:rsid w:val="00E444C1"/>
    <w:rsid w:val="00E444D1"/>
    <w:rsid w:val="00E44792"/>
    <w:rsid w:val="00E44812"/>
    <w:rsid w:val="00E4493A"/>
    <w:rsid w:val="00E449DA"/>
    <w:rsid w:val="00E44A7D"/>
    <w:rsid w:val="00E44DE3"/>
    <w:rsid w:val="00E44E46"/>
    <w:rsid w:val="00E45053"/>
    <w:rsid w:val="00E450AA"/>
    <w:rsid w:val="00E450C8"/>
    <w:rsid w:val="00E45211"/>
    <w:rsid w:val="00E45634"/>
    <w:rsid w:val="00E456CB"/>
    <w:rsid w:val="00E45767"/>
    <w:rsid w:val="00E45B1E"/>
    <w:rsid w:val="00E45B57"/>
    <w:rsid w:val="00E45C22"/>
    <w:rsid w:val="00E45D43"/>
    <w:rsid w:val="00E45E80"/>
    <w:rsid w:val="00E45ECB"/>
    <w:rsid w:val="00E462D1"/>
    <w:rsid w:val="00E465B6"/>
    <w:rsid w:val="00E4660F"/>
    <w:rsid w:val="00E4685C"/>
    <w:rsid w:val="00E46AF1"/>
    <w:rsid w:val="00E46D47"/>
    <w:rsid w:val="00E470B0"/>
    <w:rsid w:val="00E4745D"/>
    <w:rsid w:val="00E47524"/>
    <w:rsid w:val="00E4752F"/>
    <w:rsid w:val="00E47673"/>
    <w:rsid w:val="00E4787B"/>
    <w:rsid w:val="00E479B7"/>
    <w:rsid w:val="00E47B7F"/>
    <w:rsid w:val="00E47D56"/>
    <w:rsid w:val="00E47D91"/>
    <w:rsid w:val="00E47DAA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2A"/>
    <w:rsid w:val="00E508F8"/>
    <w:rsid w:val="00E50906"/>
    <w:rsid w:val="00E50933"/>
    <w:rsid w:val="00E50C84"/>
    <w:rsid w:val="00E50D65"/>
    <w:rsid w:val="00E50DFC"/>
    <w:rsid w:val="00E50E54"/>
    <w:rsid w:val="00E51060"/>
    <w:rsid w:val="00E510AE"/>
    <w:rsid w:val="00E5117D"/>
    <w:rsid w:val="00E51317"/>
    <w:rsid w:val="00E51605"/>
    <w:rsid w:val="00E51619"/>
    <w:rsid w:val="00E517B9"/>
    <w:rsid w:val="00E51DC6"/>
    <w:rsid w:val="00E51F76"/>
    <w:rsid w:val="00E52212"/>
    <w:rsid w:val="00E525C6"/>
    <w:rsid w:val="00E52854"/>
    <w:rsid w:val="00E52978"/>
    <w:rsid w:val="00E52A05"/>
    <w:rsid w:val="00E5316F"/>
    <w:rsid w:val="00E53289"/>
    <w:rsid w:val="00E53416"/>
    <w:rsid w:val="00E53626"/>
    <w:rsid w:val="00E536EF"/>
    <w:rsid w:val="00E53763"/>
    <w:rsid w:val="00E5379B"/>
    <w:rsid w:val="00E53ACF"/>
    <w:rsid w:val="00E53AFC"/>
    <w:rsid w:val="00E53B48"/>
    <w:rsid w:val="00E53B57"/>
    <w:rsid w:val="00E53BAD"/>
    <w:rsid w:val="00E53E82"/>
    <w:rsid w:val="00E54442"/>
    <w:rsid w:val="00E5448C"/>
    <w:rsid w:val="00E544D9"/>
    <w:rsid w:val="00E54517"/>
    <w:rsid w:val="00E54B53"/>
    <w:rsid w:val="00E54BE9"/>
    <w:rsid w:val="00E54CED"/>
    <w:rsid w:val="00E54D2E"/>
    <w:rsid w:val="00E54DD6"/>
    <w:rsid w:val="00E54EC2"/>
    <w:rsid w:val="00E55319"/>
    <w:rsid w:val="00E55421"/>
    <w:rsid w:val="00E55635"/>
    <w:rsid w:val="00E55662"/>
    <w:rsid w:val="00E557CB"/>
    <w:rsid w:val="00E5587C"/>
    <w:rsid w:val="00E55EEB"/>
    <w:rsid w:val="00E56234"/>
    <w:rsid w:val="00E562AF"/>
    <w:rsid w:val="00E565AD"/>
    <w:rsid w:val="00E565F3"/>
    <w:rsid w:val="00E56771"/>
    <w:rsid w:val="00E569CB"/>
    <w:rsid w:val="00E56BFB"/>
    <w:rsid w:val="00E56C78"/>
    <w:rsid w:val="00E56C8F"/>
    <w:rsid w:val="00E57180"/>
    <w:rsid w:val="00E57204"/>
    <w:rsid w:val="00E57259"/>
    <w:rsid w:val="00E5760E"/>
    <w:rsid w:val="00E579F5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0DE6"/>
    <w:rsid w:val="00E6111A"/>
    <w:rsid w:val="00E612D6"/>
    <w:rsid w:val="00E6134A"/>
    <w:rsid w:val="00E61354"/>
    <w:rsid w:val="00E61611"/>
    <w:rsid w:val="00E616CB"/>
    <w:rsid w:val="00E618BC"/>
    <w:rsid w:val="00E61963"/>
    <w:rsid w:val="00E6208E"/>
    <w:rsid w:val="00E6218F"/>
    <w:rsid w:val="00E621FD"/>
    <w:rsid w:val="00E6226C"/>
    <w:rsid w:val="00E62672"/>
    <w:rsid w:val="00E628A0"/>
    <w:rsid w:val="00E62C02"/>
    <w:rsid w:val="00E62C13"/>
    <w:rsid w:val="00E62F37"/>
    <w:rsid w:val="00E62F61"/>
    <w:rsid w:val="00E63059"/>
    <w:rsid w:val="00E638DD"/>
    <w:rsid w:val="00E63915"/>
    <w:rsid w:val="00E639E5"/>
    <w:rsid w:val="00E63A7E"/>
    <w:rsid w:val="00E63B6E"/>
    <w:rsid w:val="00E63BF3"/>
    <w:rsid w:val="00E63CF2"/>
    <w:rsid w:val="00E63E93"/>
    <w:rsid w:val="00E63EB6"/>
    <w:rsid w:val="00E63F3B"/>
    <w:rsid w:val="00E64158"/>
    <w:rsid w:val="00E642AE"/>
    <w:rsid w:val="00E6431B"/>
    <w:rsid w:val="00E643BF"/>
    <w:rsid w:val="00E6468B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5D3"/>
    <w:rsid w:val="00E657C6"/>
    <w:rsid w:val="00E6586A"/>
    <w:rsid w:val="00E65A5F"/>
    <w:rsid w:val="00E66146"/>
    <w:rsid w:val="00E66268"/>
    <w:rsid w:val="00E66280"/>
    <w:rsid w:val="00E663DD"/>
    <w:rsid w:val="00E665EB"/>
    <w:rsid w:val="00E6676D"/>
    <w:rsid w:val="00E66780"/>
    <w:rsid w:val="00E66A4B"/>
    <w:rsid w:val="00E66AAF"/>
    <w:rsid w:val="00E66AFD"/>
    <w:rsid w:val="00E66BBE"/>
    <w:rsid w:val="00E66BC1"/>
    <w:rsid w:val="00E66BD7"/>
    <w:rsid w:val="00E66C7D"/>
    <w:rsid w:val="00E66E20"/>
    <w:rsid w:val="00E6702A"/>
    <w:rsid w:val="00E670AB"/>
    <w:rsid w:val="00E670DB"/>
    <w:rsid w:val="00E6716F"/>
    <w:rsid w:val="00E676CF"/>
    <w:rsid w:val="00E6772A"/>
    <w:rsid w:val="00E678BA"/>
    <w:rsid w:val="00E67D40"/>
    <w:rsid w:val="00E67E1E"/>
    <w:rsid w:val="00E67FA2"/>
    <w:rsid w:val="00E701A6"/>
    <w:rsid w:val="00E70345"/>
    <w:rsid w:val="00E703E1"/>
    <w:rsid w:val="00E7047E"/>
    <w:rsid w:val="00E70545"/>
    <w:rsid w:val="00E706A2"/>
    <w:rsid w:val="00E706C1"/>
    <w:rsid w:val="00E707D9"/>
    <w:rsid w:val="00E707E3"/>
    <w:rsid w:val="00E7085D"/>
    <w:rsid w:val="00E708C8"/>
    <w:rsid w:val="00E70A1E"/>
    <w:rsid w:val="00E70C04"/>
    <w:rsid w:val="00E70C8A"/>
    <w:rsid w:val="00E70FBF"/>
    <w:rsid w:val="00E711F3"/>
    <w:rsid w:val="00E71A5A"/>
    <w:rsid w:val="00E71A81"/>
    <w:rsid w:val="00E71B72"/>
    <w:rsid w:val="00E71CF7"/>
    <w:rsid w:val="00E72158"/>
    <w:rsid w:val="00E72254"/>
    <w:rsid w:val="00E722FC"/>
    <w:rsid w:val="00E72423"/>
    <w:rsid w:val="00E72679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4A"/>
    <w:rsid w:val="00E73BB5"/>
    <w:rsid w:val="00E73EC7"/>
    <w:rsid w:val="00E74071"/>
    <w:rsid w:val="00E7413D"/>
    <w:rsid w:val="00E74227"/>
    <w:rsid w:val="00E7431E"/>
    <w:rsid w:val="00E7442D"/>
    <w:rsid w:val="00E744BF"/>
    <w:rsid w:val="00E747C2"/>
    <w:rsid w:val="00E74803"/>
    <w:rsid w:val="00E74A43"/>
    <w:rsid w:val="00E74D50"/>
    <w:rsid w:val="00E74FCC"/>
    <w:rsid w:val="00E751CD"/>
    <w:rsid w:val="00E7537E"/>
    <w:rsid w:val="00E7542D"/>
    <w:rsid w:val="00E754DD"/>
    <w:rsid w:val="00E7552D"/>
    <w:rsid w:val="00E75759"/>
    <w:rsid w:val="00E75938"/>
    <w:rsid w:val="00E75BB5"/>
    <w:rsid w:val="00E75C82"/>
    <w:rsid w:val="00E75C85"/>
    <w:rsid w:val="00E75DAB"/>
    <w:rsid w:val="00E75DAF"/>
    <w:rsid w:val="00E75E51"/>
    <w:rsid w:val="00E7606F"/>
    <w:rsid w:val="00E762F5"/>
    <w:rsid w:val="00E764E9"/>
    <w:rsid w:val="00E765E1"/>
    <w:rsid w:val="00E76669"/>
    <w:rsid w:val="00E76A41"/>
    <w:rsid w:val="00E76B78"/>
    <w:rsid w:val="00E76E88"/>
    <w:rsid w:val="00E7701A"/>
    <w:rsid w:val="00E77022"/>
    <w:rsid w:val="00E7705E"/>
    <w:rsid w:val="00E77495"/>
    <w:rsid w:val="00E777DC"/>
    <w:rsid w:val="00E779E0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0E5"/>
    <w:rsid w:val="00E81218"/>
    <w:rsid w:val="00E818E6"/>
    <w:rsid w:val="00E81918"/>
    <w:rsid w:val="00E81B6B"/>
    <w:rsid w:val="00E81BC3"/>
    <w:rsid w:val="00E81CED"/>
    <w:rsid w:val="00E81DC1"/>
    <w:rsid w:val="00E81E39"/>
    <w:rsid w:val="00E81E5B"/>
    <w:rsid w:val="00E81FF3"/>
    <w:rsid w:val="00E8225D"/>
    <w:rsid w:val="00E82665"/>
    <w:rsid w:val="00E829A8"/>
    <w:rsid w:val="00E82ADD"/>
    <w:rsid w:val="00E82B00"/>
    <w:rsid w:val="00E82B1D"/>
    <w:rsid w:val="00E82BA4"/>
    <w:rsid w:val="00E832C2"/>
    <w:rsid w:val="00E83317"/>
    <w:rsid w:val="00E834CC"/>
    <w:rsid w:val="00E8385C"/>
    <w:rsid w:val="00E83ACD"/>
    <w:rsid w:val="00E83BAE"/>
    <w:rsid w:val="00E83C73"/>
    <w:rsid w:val="00E83CE4"/>
    <w:rsid w:val="00E83D73"/>
    <w:rsid w:val="00E83DD8"/>
    <w:rsid w:val="00E83F01"/>
    <w:rsid w:val="00E83FB6"/>
    <w:rsid w:val="00E84125"/>
    <w:rsid w:val="00E8417E"/>
    <w:rsid w:val="00E8432F"/>
    <w:rsid w:val="00E843DB"/>
    <w:rsid w:val="00E84473"/>
    <w:rsid w:val="00E8451B"/>
    <w:rsid w:val="00E845CB"/>
    <w:rsid w:val="00E84793"/>
    <w:rsid w:val="00E849EB"/>
    <w:rsid w:val="00E84A63"/>
    <w:rsid w:val="00E84CB3"/>
    <w:rsid w:val="00E84D12"/>
    <w:rsid w:val="00E84E4F"/>
    <w:rsid w:val="00E84F60"/>
    <w:rsid w:val="00E85093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6B22"/>
    <w:rsid w:val="00E86D46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088"/>
    <w:rsid w:val="00E90487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744"/>
    <w:rsid w:val="00E929B0"/>
    <w:rsid w:val="00E92A2F"/>
    <w:rsid w:val="00E92FF6"/>
    <w:rsid w:val="00E93223"/>
    <w:rsid w:val="00E9324A"/>
    <w:rsid w:val="00E93331"/>
    <w:rsid w:val="00E93544"/>
    <w:rsid w:val="00E9367C"/>
    <w:rsid w:val="00E936C5"/>
    <w:rsid w:val="00E937D4"/>
    <w:rsid w:val="00E93860"/>
    <w:rsid w:val="00E939C3"/>
    <w:rsid w:val="00E93B4D"/>
    <w:rsid w:val="00E93E4C"/>
    <w:rsid w:val="00E9412F"/>
    <w:rsid w:val="00E94470"/>
    <w:rsid w:val="00E9449C"/>
    <w:rsid w:val="00E9469D"/>
    <w:rsid w:val="00E94850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A8E"/>
    <w:rsid w:val="00E95C41"/>
    <w:rsid w:val="00E95E70"/>
    <w:rsid w:val="00E95EE6"/>
    <w:rsid w:val="00E95F0A"/>
    <w:rsid w:val="00E95FB3"/>
    <w:rsid w:val="00E96216"/>
    <w:rsid w:val="00E96431"/>
    <w:rsid w:val="00E96A64"/>
    <w:rsid w:val="00E96E2D"/>
    <w:rsid w:val="00E96EE3"/>
    <w:rsid w:val="00E96F4E"/>
    <w:rsid w:val="00E96F6B"/>
    <w:rsid w:val="00E97035"/>
    <w:rsid w:val="00E974F1"/>
    <w:rsid w:val="00E977E4"/>
    <w:rsid w:val="00E97A4D"/>
    <w:rsid w:val="00E97A93"/>
    <w:rsid w:val="00E97B41"/>
    <w:rsid w:val="00E97F4C"/>
    <w:rsid w:val="00EA00F1"/>
    <w:rsid w:val="00EA01C9"/>
    <w:rsid w:val="00EA02D9"/>
    <w:rsid w:val="00EA0391"/>
    <w:rsid w:val="00EA05E5"/>
    <w:rsid w:val="00EA0759"/>
    <w:rsid w:val="00EA081B"/>
    <w:rsid w:val="00EA0850"/>
    <w:rsid w:val="00EA093A"/>
    <w:rsid w:val="00EA0AF1"/>
    <w:rsid w:val="00EA0D59"/>
    <w:rsid w:val="00EA0D98"/>
    <w:rsid w:val="00EA0E89"/>
    <w:rsid w:val="00EA0F9D"/>
    <w:rsid w:val="00EA109A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2EA0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32E"/>
    <w:rsid w:val="00EA641F"/>
    <w:rsid w:val="00EA691B"/>
    <w:rsid w:val="00EA6957"/>
    <w:rsid w:val="00EA6C67"/>
    <w:rsid w:val="00EA6CAA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0C0"/>
    <w:rsid w:val="00EB02A5"/>
    <w:rsid w:val="00EB02C0"/>
    <w:rsid w:val="00EB04AF"/>
    <w:rsid w:val="00EB04C9"/>
    <w:rsid w:val="00EB0729"/>
    <w:rsid w:val="00EB10C9"/>
    <w:rsid w:val="00EB14BA"/>
    <w:rsid w:val="00EB1598"/>
    <w:rsid w:val="00EB16CF"/>
    <w:rsid w:val="00EB16F0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8F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D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B7CBA"/>
    <w:rsid w:val="00EB7E14"/>
    <w:rsid w:val="00EC0206"/>
    <w:rsid w:val="00EC0570"/>
    <w:rsid w:val="00EC0819"/>
    <w:rsid w:val="00EC08E1"/>
    <w:rsid w:val="00EC0919"/>
    <w:rsid w:val="00EC0B5A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B69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2DB3"/>
    <w:rsid w:val="00EC3295"/>
    <w:rsid w:val="00EC3382"/>
    <w:rsid w:val="00EC33FD"/>
    <w:rsid w:val="00EC343B"/>
    <w:rsid w:val="00EC3490"/>
    <w:rsid w:val="00EC3566"/>
    <w:rsid w:val="00EC3853"/>
    <w:rsid w:val="00EC39EA"/>
    <w:rsid w:val="00EC3BE8"/>
    <w:rsid w:val="00EC3BFE"/>
    <w:rsid w:val="00EC3CAE"/>
    <w:rsid w:val="00EC3CEE"/>
    <w:rsid w:val="00EC3F00"/>
    <w:rsid w:val="00EC434F"/>
    <w:rsid w:val="00EC49EA"/>
    <w:rsid w:val="00EC4AC6"/>
    <w:rsid w:val="00EC4B55"/>
    <w:rsid w:val="00EC4E57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5EF0"/>
    <w:rsid w:val="00EC614F"/>
    <w:rsid w:val="00EC65D6"/>
    <w:rsid w:val="00EC661B"/>
    <w:rsid w:val="00EC675B"/>
    <w:rsid w:val="00EC67FF"/>
    <w:rsid w:val="00EC688A"/>
    <w:rsid w:val="00EC6894"/>
    <w:rsid w:val="00EC6B7E"/>
    <w:rsid w:val="00EC6D85"/>
    <w:rsid w:val="00EC6DF0"/>
    <w:rsid w:val="00EC777C"/>
    <w:rsid w:val="00EC77F1"/>
    <w:rsid w:val="00EC79EC"/>
    <w:rsid w:val="00EC7ABA"/>
    <w:rsid w:val="00EC7F32"/>
    <w:rsid w:val="00ED01C8"/>
    <w:rsid w:val="00ED01C9"/>
    <w:rsid w:val="00ED04A2"/>
    <w:rsid w:val="00ED04CD"/>
    <w:rsid w:val="00ED04D3"/>
    <w:rsid w:val="00ED06FD"/>
    <w:rsid w:val="00ED07D9"/>
    <w:rsid w:val="00ED07EF"/>
    <w:rsid w:val="00ED0847"/>
    <w:rsid w:val="00ED0935"/>
    <w:rsid w:val="00ED0A4E"/>
    <w:rsid w:val="00ED0C09"/>
    <w:rsid w:val="00ED0F0A"/>
    <w:rsid w:val="00ED0FC3"/>
    <w:rsid w:val="00ED123B"/>
    <w:rsid w:val="00ED1736"/>
    <w:rsid w:val="00ED18A9"/>
    <w:rsid w:val="00ED18CD"/>
    <w:rsid w:val="00ED1B21"/>
    <w:rsid w:val="00ED1F1D"/>
    <w:rsid w:val="00ED211B"/>
    <w:rsid w:val="00ED21B0"/>
    <w:rsid w:val="00ED2358"/>
    <w:rsid w:val="00ED2485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230"/>
    <w:rsid w:val="00ED44B6"/>
    <w:rsid w:val="00ED4E02"/>
    <w:rsid w:val="00ED4FE7"/>
    <w:rsid w:val="00ED5047"/>
    <w:rsid w:val="00ED5155"/>
    <w:rsid w:val="00ED518C"/>
    <w:rsid w:val="00ED5305"/>
    <w:rsid w:val="00ED562F"/>
    <w:rsid w:val="00ED58C9"/>
    <w:rsid w:val="00ED5902"/>
    <w:rsid w:val="00ED59A9"/>
    <w:rsid w:val="00ED5C58"/>
    <w:rsid w:val="00ED6181"/>
    <w:rsid w:val="00ED6690"/>
    <w:rsid w:val="00ED68DE"/>
    <w:rsid w:val="00ED6A16"/>
    <w:rsid w:val="00ED6A6A"/>
    <w:rsid w:val="00ED6D5D"/>
    <w:rsid w:val="00ED6ED8"/>
    <w:rsid w:val="00ED6F34"/>
    <w:rsid w:val="00ED6F5F"/>
    <w:rsid w:val="00ED6FA6"/>
    <w:rsid w:val="00ED6FDF"/>
    <w:rsid w:val="00ED7092"/>
    <w:rsid w:val="00ED74F9"/>
    <w:rsid w:val="00ED76A0"/>
    <w:rsid w:val="00ED770A"/>
    <w:rsid w:val="00ED7814"/>
    <w:rsid w:val="00ED79E5"/>
    <w:rsid w:val="00ED7A54"/>
    <w:rsid w:val="00ED7AC4"/>
    <w:rsid w:val="00ED7E7B"/>
    <w:rsid w:val="00ED7ECB"/>
    <w:rsid w:val="00ED7FD5"/>
    <w:rsid w:val="00EE03D7"/>
    <w:rsid w:val="00EE0481"/>
    <w:rsid w:val="00EE0516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7F5"/>
    <w:rsid w:val="00EE1871"/>
    <w:rsid w:val="00EE1984"/>
    <w:rsid w:val="00EE19C6"/>
    <w:rsid w:val="00EE1BDD"/>
    <w:rsid w:val="00EE1CAF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6E2"/>
    <w:rsid w:val="00EE395A"/>
    <w:rsid w:val="00EE413C"/>
    <w:rsid w:val="00EE434C"/>
    <w:rsid w:val="00EE43BE"/>
    <w:rsid w:val="00EE45FF"/>
    <w:rsid w:val="00EE4800"/>
    <w:rsid w:val="00EE4ACC"/>
    <w:rsid w:val="00EE50D4"/>
    <w:rsid w:val="00EE51FB"/>
    <w:rsid w:val="00EE595B"/>
    <w:rsid w:val="00EE5964"/>
    <w:rsid w:val="00EE59A5"/>
    <w:rsid w:val="00EE5D31"/>
    <w:rsid w:val="00EE5E42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5CC"/>
    <w:rsid w:val="00EF064D"/>
    <w:rsid w:val="00EF06FB"/>
    <w:rsid w:val="00EF0734"/>
    <w:rsid w:val="00EF07D7"/>
    <w:rsid w:val="00EF0862"/>
    <w:rsid w:val="00EF0967"/>
    <w:rsid w:val="00EF0CBC"/>
    <w:rsid w:val="00EF0D7B"/>
    <w:rsid w:val="00EF0ECC"/>
    <w:rsid w:val="00EF0F34"/>
    <w:rsid w:val="00EF104D"/>
    <w:rsid w:val="00EF1116"/>
    <w:rsid w:val="00EF122F"/>
    <w:rsid w:val="00EF128B"/>
    <w:rsid w:val="00EF16D1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CDC"/>
    <w:rsid w:val="00EF2DE6"/>
    <w:rsid w:val="00EF303A"/>
    <w:rsid w:val="00EF3383"/>
    <w:rsid w:val="00EF3403"/>
    <w:rsid w:val="00EF3425"/>
    <w:rsid w:val="00EF35A6"/>
    <w:rsid w:val="00EF36E6"/>
    <w:rsid w:val="00EF3747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5ACE"/>
    <w:rsid w:val="00EF5FCE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135"/>
    <w:rsid w:val="00EF7199"/>
    <w:rsid w:val="00EF71F6"/>
    <w:rsid w:val="00EF72A7"/>
    <w:rsid w:val="00EF72BE"/>
    <w:rsid w:val="00EF72DC"/>
    <w:rsid w:val="00EF7421"/>
    <w:rsid w:val="00EF74D9"/>
    <w:rsid w:val="00EF76F2"/>
    <w:rsid w:val="00EF799E"/>
    <w:rsid w:val="00EF7A7E"/>
    <w:rsid w:val="00EF7B32"/>
    <w:rsid w:val="00EF7B63"/>
    <w:rsid w:val="00EF7BA9"/>
    <w:rsid w:val="00EF7E38"/>
    <w:rsid w:val="00EF7FA4"/>
    <w:rsid w:val="00F00306"/>
    <w:rsid w:val="00F0044E"/>
    <w:rsid w:val="00F0049B"/>
    <w:rsid w:val="00F005F0"/>
    <w:rsid w:val="00F00625"/>
    <w:rsid w:val="00F008CF"/>
    <w:rsid w:val="00F009DD"/>
    <w:rsid w:val="00F00CB7"/>
    <w:rsid w:val="00F00E97"/>
    <w:rsid w:val="00F0131D"/>
    <w:rsid w:val="00F01545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8BE"/>
    <w:rsid w:val="00F02915"/>
    <w:rsid w:val="00F02FE6"/>
    <w:rsid w:val="00F0342B"/>
    <w:rsid w:val="00F035A9"/>
    <w:rsid w:val="00F03910"/>
    <w:rsid w:val="00F03BF1"/>
    <w:rsid w:val="00F03F7D"/>
    <w:rsid w:val="00F042AC"/>
    <w:rsid w:val="00F045BA"/>
    <w:rsid w:val="00F04791"/>
    <w:rsid w:val="00F04909"/>
    <w:rsid w:val="00F04B07"/>
    <w:rsid w:val="00F05219"/>
    <w:rsid w:val="00F05443"/>
    <w:rsid w:val="00F05581"/>
    <w:rsid w:val="00F0573C"/>
    <w:rsid w:val="00F05881"/>
    <w:rsid w:val="00F05989"/>
    <w:rsid w:val="00F05AE0"/>
    <w:rsid w:val="00F05B30"/>
    <w:rsid w:val="00F05BC3"/>
    <w:rsid w:val="00F05BC5"/>
    <w:rsid w:val="00F05F1C"/>
    <w:rsid w:val="00F0610B"/>
    <w:rsid w:val="00F065C7"/>
    <w:rsid w:val="00F065D0"/>
    <w:rsid w:val="00F067D8"/>
    <w:rsid w:val="00F067E2"/>
    <w:rsid w:val="00F0687F"/>
    <w:rsid w:val="00F069A1"/>
    <w:rsid w:val="00F069B9"/>
    <w:rsid w:val="00F069EA"/>
    <w:rsid w:val="00F06B3B"/>
    <w:rsid w:val="00F06B95"/>
    <w:rsid w:val="00F06C1A"/>
    <w:rsid w:val="00F07019"/>
    <w:rsid w:val="00F0738B"/>
    <w:rsid w:val="00F0751D"/>
    <w:rsid w:val="00F07B9F"/>
    <w:rsid w:val="00F07C86"/>
    <w:rsid w:val="00F07E5D"/>
    <w:rsid w:val="00F07FA9"/>
    <w:rsid w:val="00F10021"/>
    <w:rsid w:val="00F100D9"/>
    <w:rsid w:val="00F10150"/>
    <w:rsid w:val="00F10395"/>
    <w:rsid w:val="00F103AE"/>
    <w:rsid w:val="00F104CB"/>
    <w:rsid w:val="00F10616"/>
    <w:rsid w:val="00F10A65"/>
    <w:rsid w:val="00F10B41"/>
    <w:rsid w:val="00F10C00"/>
    <w:rsid w:val="00F10C6F"/>
    <w:rsid w:val="00F11186"/>
    <w:rsid w:val="00F111B2"/>
    <w:rsid w:val="00F11330"/>
    <w:rsid w:val="00F113A4"/>
    <w:rsid w:val="00F11471"/>
    <w:rsid w:val="00F11693"/>
    <w:rsid w:val="00F11737"/>
    <w:rsid w:val="00F11793"/>
    <w:rsid w:val="00F1188B"/>
    <w:rsid w:val="00F11992"/>
    <w:rsid w:val="00F11B48"/>
    <w:rsid w:val="00F11C21"/>
    <w:rsid w:val="00F11C5B"/>
    <w:rsid w:val="00F11DA5"/>
    <w:rsid w:val="00F11F07"/>
    <w:rsid w:val="00F11FD6"/>
    <w:rsid w:val="00F12039"/>
    <w:rsid w:val="00F1227A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48C"/>
    <w:rsid w:val="00F157A9"/>
    <w:rsid w:val="00F159E1"/>
    <w:rsid w:val="00F159E8"/>
    <w:rsid w:val="00F15A16"/>
    <w:rsid w:val="00F15A8D"/>
    <w:rsid w:val="00F15B27"/>
    <w:rsid w:val="00F15BAD"/>
    <w:rsid w:val="00F15C94"/>
    <w:rsid w:val="00F15D08"/>
    <w:rsid w:val="00F15D94"/>
    <w:rsid w:val="00F15EC0"/>
    <w:rsid w:val="00F15F15"/>
    <w:rsid w:val="00F16057"/>
    <w:rsid w:val="00F160FE"/>
    <w:rsid w:val="00F1621E"/>
    <w:rsid w:val="00F1626C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85"/>
    <w:rsid w:val="00F204D2"/>
    <w:rsid w:val="00F20862"/>
    <w:rsid w:val="00F20B35"/>
    <w:rsid w:val="00F20E2C"/>
    <w:rsid w:val="00F218F9"/>
    <w:rsid w:val="00F21E2F"/>
    <w:rsid w:val="00F21F33"/>
    <w:rsid w:val="00F21F46"/>
    <w:rsid w:val="00F220C4"/>
    <w:rsid w:val="00F2214F"/>
    <w:rsid w:val="00F2247A"/>
    <w:rsid w:val="00F22531"/>
    <w:rsid w:val="00F228AB"/>
    <w:rsid w:val="00F2291A"/>
    <w:rsid w:val="00F22B49"/>
    <w:rsid w:val="00F22B71"/>
    <w:rsid w:val="00F22C23"/>
    <w:rsid w:val="00F22E43"/>
    <w:rsid w:val="00F23258"/>
    <w:rsid w:val="00F232E8"/>
    <w:rsid w:val="00F2333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144"/>
    <w:rsid w:val="00F2463B"/>
    <w:rsid w:val="00F24887"/>
    <w:rsid w:val="00F24B4F"/>
    <w:rsid w:val="00F24CBC"/>
    <w:rsid w:val="00F24D2C"/>
    <w:rsid w:val="00F24D41"/>
    <w:rsid w:val="00F24FB0"/>
    <w:rsid w:val="00F251F7"/>
    <w:rsid w:val="00F25541"/>
    <w:rsid w:val="00F255FC"/>
    <w:rsid w:val="00F258E7"/>
    <w:rsid w:val="00F259A1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4F2"/>
    <w:rsid w:val="00F26869"/>
    <w:rsid w:val="00F268F8"/>
    <w:rsid w:val="00F26AAF"/>
    <w:rsid w:val="00F26B62"/>
    <w:rsid w:val="00F2701E"/>
    <w:rsid w:val="00F27194"/>
    <w:rsid w:val="00F273AD"/>
    <w:rsid w:val="00F274ED"/>
    <w:rsid w:val="00F27821"/>
    <w:rsid w:val="00F27A26"/>
    <w:rsid w:val="00F27AC8"/>
    <w:rsid w:val="00F27CB7"/>
    <w:rsid w:val="00F27D81"/>
    <w:rsid w:val="00F300AA"/>
    <w:rsid w:val="00F30171"/>
    <w:rsid w:val="00F305B9"/>
    <w:rsid w:val="00F3060F"/>
    <w:rsid w:val="00F3068D"/>
    <w:rsid w:val="00F30795"/>
    <w:rsid w:val="00F3084E"/>
    <w:rsid w:val="00F308A2"/>
    <w:rsid w:val="00F30A63"/>
    <w:rsid w:val="00F30AD2"/>
    <w:rsid w:val="00F313AC"/>
    <w:rsid w:val="00F314B7"/>
    <w:rsid w:val="00F317F9"/>
    <w:rsid w:val="00F318D4"/>
    <w:rsid w:val="00F31B51"/>
    <w:rsid w:val="00F31C0F"/>
    <w:rsid w:val="00F31E10"/>
    <w:rsid w:val="00F3201E"/>
    <w:rsid w:val="00F32F78"/>
    <w:rsid w:val="00F33102"/>
    <w:rsid w:val="00F33168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4E00"/>
    <w:rsid w:val="00F3526D"/>
    <w:rsid w:val="00F352B8"/>
    <w:rsid w:val="00F35350"/>
    <w:rsid w:val="00F3552C"/>
    <w:rsid w:val="00F35807"/>
    <w:rsid w:val="00F35825"/>
    <w:rsid w:val="00F35856"/>
    <w:rsid w:val="00F35A17"/>
    <w:rsid w:val="00F35B57"/>
    <w:rsid w:val="00F35CCA"/>
    <w:rsid w:val="00F35E22"/>
    <w:rsid w:val="00F360FB"/>
    <w:rsid w:val="00F361F5"/>
    <w:rsid w:val="00F362CB"/>
    <w:rsid w:val="00F3644F"/>
    <w:rsid w:val="00F367D9"/>
    <w:rsid w:val="00F368EA"/>
    <w:rsid w:val="00F368FA"/>
    <w:rsid w:val="00F3695E"/>
    <w:rsid w:val="00F369D8"/>
    <w:rsid w:val="00F370F0"/>
    <w:rsid w:val="00F3710B"/>
    <w:rsid w:val="00F37127"/>
    <w:rsid w:val="00F3712F"/>
    <w:rsid w:val="00F37179"/>
    <w:rsid w:val="00F372B7"/>
    <w:rsid w:val="00F372FB"/>
    <w:rsid w:val="00F37627"/>
    <w:rsid w:val="00F378B2"/>
    <w:rsid w:val="00F37903"/>
    <w:rsid w:val="00F37A5F"/>
    <w:rsid w:val="00F37B83"/>
    <w:rsid w:val="00F37C12"/>
    <w:rsid w:val="00F37C45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0EAE"/>
    <w:rsid w:val="00F4104D"/>
    <w:rsid w:val="00F417D7"/>
    <w:rsid w:val="00F41A62"/>
    <w:rsid w:val="00F41B8F"/>
    <w:rsid w:val="00F4215D"/>
    <w:rsid w:val="00F421D1"/>
    <w:rsid w:val="00F42358"/>
    <w:rsid w:val="00F425AB"/>
    <w:rsid w:val="00F42A49"/>
    <w:rsid w:val="00F42B2A"/>
    <w:rsid w:val="00F42D5A"/>
    <w:rsid w:val="00F42DC6"/>
    <w:rsid w:val="00F42EEC"/>
    <w:rsid w:val="00F42EF5"/>
    <w:rsid w:val="00F42FC9"/>
    <w:rsid w:val="00F431FA"/>
    <w:rsid w:val="00F4325A"/>
    <w:rsid w:val="00F43545"/>
    <w:rsid w:val="00F43AF2"/>
    <w:rsid w:val="00F43DCF"/>
    <w:rsid w:val="00F43E3A"/>
    <w:rsid w:val="00F44BBA"/>
    <w:rsid w:val="00F44C0D"/>
    <w:rsid w:val="00F44F09"/>
    <w:rsid w:val="00F44F49"/>
    <w:rsid w:val="00F44FBF"/>
    <w:rsid w:val="00F44FFC"/>
    <w:rsid w:val="00F4504A"/>
    <w:rsid w:val="00F453FC"/>
    <w:rsid w:val="00F45446"/>
    <w:rsid w:val="00F45809"/>
    <w:rsid w:val="00F458EF"/>
    <w:rsid w:val="00F45D65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B6F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151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9B"/>
    <w:rsid w:val="00F512A5"/>
    <w:rsid w:val="00F51317"/>
    <w:rsid w:val="00F513B3"/>
    <w:rsid w:val="00F51567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6B5"/>
    <w:rsid w:val="00F527A2"/>
    <w:rsid w:val="00F527AE"/>
    <w:rsid w:val="00F527D4"/>
    <w:rsid w:val="00F5286A"/>
    <w:rsid w:val="00F5287F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54D"/>
    <w:rsid w:val="00F546F5"/>
    <w:rsid w:val="00F54973"/>
    <w:rsid w:val="00F54B94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5FDE"/>
    <w:rsid w:val="00F560D6"/>
    <w:rsid w:val="00F5610E"/>
    <w:rsid w:val="00F5622D"/>
    <w:rsid w:val="00F565AC"/>
    <w:rsid w:val="00F56841"/>
    <w:rsid w:val="00F56929"/>
    <w:rsid w:val="00F56D9F"/>
    <w:rsid w:val="00F56E4C"/>
    <w:rsid w:val="00F56F5E"/>
    <w:rsid w:val="00F57217"/>
    <w:rsid w:val="00F57339"/>
    <w:rsid w:val="00F57485"/>
    <w:rsid w:val="00F57893"/>
    <w:rsid w:val="00F57D8B"/>
    <w:rsid w:val="00F57E47"/>
    <w:rsid w:val="00F57EC8"/>
    <w:rsid w:val="00F60036"/>
    <w:rsid w:val="00F60058"/>
    <w:rsid w:val="00F602AB"/>
    <w:rsid w:val="00F603C4"/>
    <w:rsid w:val="00F603D7"/>
    <w:rsid w:val="00F6043A"/>
    <w:rsid w:val="00F6056B"/>
    <w:rsid w:val="00F609C5"/>
    <w:rsid w:val="00F60DFC"/>
    <w:rsid w:val="00F60E0C"/>
    <w:rsid w:val="00F6103B"/>
    <w:rsid w:val="00F610D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86"/>
    <w:rsid w:val="00F63DB1"/>
    <w:rsid w:val="00F6424E"/>
    <w:rsid w:val="00F64375"/>
    <w:rsid w:val="00F647B3"/>
    <w:rsid w:val="00F649A2"/>
    <w:rsid w:val="00F64D6B"/>
    <w:rsid w:val="00F64EA8"/>
    <w:rsid w:val="00F650AE"/>
    <w:rsid w:val="00F6584E"/>
    <w:rsid w:val="00F65AAF"/>
    <w:rsid w:val="00F65F43"/>
    <w:rsid w:val="00F65FE4"/>
    <w:rsid w:val="00F65FFA"/>
    <w:rsid w:val="00F662B5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678FF"/>
    <w:rsid w:val="00F6796E"/>
    <w:rsid w:val="00F70002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BA"/>
    <w:rsid w:val="00F71BDD"/>
    <w:rsid w:val="00F71C40"/>
    <w:rsid w:val="00F71CAA"/>
    <w:rsid w:val="00F720EB"/>
    <w:rsid w:val="00F72139"/>
    <w:rsid w:val="00F7218D"/>
    <w:rsid w:val="00F7228E"/>
    <w:rsid w:val="00F722E5"/>
    <w:rsid w:val="00F72428"/>
    <w:rsid w:val="00F724DA"/>
    <w:rsid w:val="00F724E9"/>
    <w:rsid w:val="00F729CE"/>
    <w:rsid w:val="00F72B61"/>
    <w:rsid w:val="00F72F0D"/>
    <w:rsid w:val="00F737CA"/>
    <w:rsid w:val="00F73AFC"/>
    <w:rsid w:val="00F73CC4"/>
    <w:rsid w:val="00F7410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75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BCB"/>
    <w:rsid w:val="00F80E80"/>
    <w:rsid w:val="00F81030"/>
    <w:rsid w:val="00F811B3"/>
    <w:rsid w:val="00F81356"/>
    <w:rsid w:val="00F81A9D"/>
    <w:rsid w:val="00F8207A"/>
    <w:rsid w:val="00F82A1C"/>
    <w:rsid w:val="00F82BB4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556"/>
    <w:rsid w:val="00F85635"/>
    <w:rsid w:val="00F857C7"/>
    <w:rsid w:val="00F8586B"/>
    <w:rsid w:val="00F85A35"/>
    <w:rsid w:val="00F85ACF"/>
    <w:rsid w:val="00F85BCA"/>
    <w:rsid w:val="00F85CA5"/>
    <w:rsid w:val="00F85CE4"/>
    <w:rsid w:val="00F85EE1"/>
    <w:rsid w:val="00F863A8"/>
    <w:rsid w:val="00F8694D"/>
    <w:rsid w:val="00F86ACC"/>
    <w:rsid w:val="00F8709E"/>
    <w:rsid w:val="00F872BC"/>
    <w:rsid w:val="00F8751B"/>
    <w:rsid w:val="00F8757D"/>
    <w:rsid w:val="00F87828"/>
    <w:rsid w:val="00F87870"/>
    <w:rsid w:val="00F87984"/>
    <w:rsid w:val="00F87DD3"/>
    <w:rsid w:val="00F901A8"/>
    <w:rsid w:val="00F9020A"/>
    <w:rsid w:val="00F903E9"/>
    <w:rsid w:val="00F9090A"/>
    <w:rsid w:val="00F90AF3"/>
    <w:rsid w:val="00F90B45"/>
    <w:rsid w:val="00F913CC"/>
    <w:rsid w:val="00F9157E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3AA4"/>
    <w:rsid w:val="00F946FF"/>
    <w:rsid w:val="00F9476E"/>
    <w:rsid w:val="00F9489D"/>
    <w:rsid w:val="00F94AD4"/>
    <w:rsid w:val="00F94B09"/>
    <w:rsid w:val="00F94C3B"/>
    <w:rsid w:val="00F94D51"/>
    <w:rsid w:val="00F94F4D"/>
    <w:rsid w:val="00F9533E"/>
    <w:rsid w:val="00F954CD"/>
    <w:rsid w:val="00F9551B"/>
    <w:rsid w:val="00F9569D"/>
    <w:rsid w:val="00F957F8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39"/>
    <w:rsid w:val="00FA0565"/>
    <w:rsid w:val="00FA0574"/>
    <w:rsid w:val="00FA093B"/>
    <w:rsid w:val="00FA0969"/>
    <w:rsid w:val="00FA0A6A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26C"/>
    <w:rsid w:val="00FA23C7"/>
    <w:rsid w:val="00FA23F2"/>
    <w:rsid w:val="00FA24D0"/>
    <w:rsid w:val="00FA25CA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BF1"/>
    <w:rsid w:val="00FA3D72"/>
    <w:rsid w:val="00FA3DE6"/>
    <w:rsid w:val="00FA437F"/>
    <w:rsid w:val="00FA478E"/>
    <w:rsid w:val="00FA481E"/>
    <w:rsid w:val="00FA48E6"/>
    <w:rsid w:val="00FA498B"/>
    <w:rsid w:val="00FA4AF0"/>
    <w:rsid w:val="00FA4B87"/>
    <w:rsid w:val="00FA4BE4"/>
    <w:rsid w:val="00FA4C11"/>
    <w:rsid w:val="00FA5273"/>
    <w:rsid w:val="00FA5333"/>
    <w:rsid w:val="00FA5542"/>
    <w:rsid w:val="00FA5663"/>
    <w:rsid w:val="00FA5673"/>
    <w:rsid w:val="00FA5796"/>
    <w:rsid w:val="00FA5820"/>
    <w:rsid w:val="00FA5CB7"/>
    <w:rsid w:val="00FA5D86"/>
    <w:rsid w:val="00FA5DD5"/>
    <w:rsid w:val="00FA5F7F"/>
    <w:rsid w:val="00FA6068"/>
    <w:rsid w:val="00FA61D0"/>
    <w:rsid w:val="00FA6340"/>
    <w:rsid w:val="00FA6474"/>
    <w:rsid w:val="00FA653D"/>
    <w:rsid w:val="00FA6702"/>
    <w:rsid w:val="00FA6A5C"/>
    <w:rsid w:val="00FA6F0D"/>
    <w:rsid w:val="00FA6F81"/>
    <w:rsid w:val="00FA6FA3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D1"/>
    <w:rsid w:val="00FB00F4"/>
    <w:rsid w:val="00FB0220"/>
    <w:rsid w:val="00FB0355"/>
    <w:rsid w:val="00FB0682"/>
    <w:rsid w:val="00FB0858"/>
    <w:rsid w:val="00FB0920"/>
    <w:rsid w:val="00FB0AD7"/>
    <w:rsid w:val="00FB0AF3"/>
    <w:rsid w:val="00FB0B9D"/>
    <w:rsid w:val="00FB0EAF"/>
    <w:rsid w:val="00FB0EF0"/>
    <w:rsid w:val="00FB0EF9"/>
    <w:rsid w:val="00FB100F"/>
    <w:rsid w:val="00FB10B0"/>
    <w:rsid w:val="00FB1334"/>
    <w:rsid w:val="00FB158A"/>
    <w:rsid w:val="00FB186B"/>
    <w:rsid w:val="00FB19B4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322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BE5"/>
    <w:rsid w:val="00FB5C3F"/>
    <w:rsid w:val="00FB606D"/>
    <w:rsid w:val="00FB618C"/>
    <w:rsid w:val="00FB61B4"/>
    <w:rsid w:val="00FB6291"/>
    <w:rsid w:val="00FB6613"/>
    <w:rsid w:val="00FB66B8"/>
    <w:rsid w:val="00FB6820"/>
    <w:rsid w:val="00FB68C3"/>
    <w:rsid w:val="00FB698B"/>
    <w:rsid w:val="00FB710F"/>
    <w:rsid w:val="00FB7227"/>
    <w:rsid w:val="00FB77D8"/>
    <w:rsid w:val="00FB781A"/>
    <w:rsid w:val="00FB799A"/>
    <w:rsid w:val="00FB799F"/>
    <w:rsid w:val="00FB7D68"/>
    <w:rsid w:val="00FB7E34"/>
    <w:rsid w:val="00FB7E5F"/>
    <w:rsid w:val="00FC0026"/>
    <w:rsid w:val="00FC0344"/>
    <w:rsid w:val="00FC0691"/>
    <w:rsid w:val="00FC0693"/>
    <w:rsid w:val="00FC089C"/>
    <w:rsid w:val="00FC08B7"/>
    <w:rsid w:val="00FC09EF"/>
    <w:rsid w:val="00FC0A51"/>
    <w:rsid w:val="00FC0A8C"/>
    <w:rsid w:val="00FC0EEB"/>
    <w:rsid w:val="00FC0EF4"/>
    <w:rsid w:val="00FC0F49"/>
    <w:rsid w:val="00FC1033"/>
    <w:rsid w:val="00FC1173"/>
    <w:rsid w:val="00FC14AC"/>
    <w:rsid w:val="00FC1566"/>
    <w:rsid w:val="00FC1697"/>
    <w:rsid w:val="00FC17B9"/>
    <w:rsid w:val="00FC18DF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8A"/>
    <w:rsid w:val="00FC3DC5"/>
    <w:rsid w:val="00FC3F35"/>
    <w:rsid w:val="00FC3F41"/>
    <w:rsid w:val="00FC3FAB"/>
    <w:rsid w:val="00FC406C"/>
    <w:rsid w:val="00FC417A"/>
    <w:rsid w:val="00FC4180"/>
    <w:rsid w:val="00FC43C5"/>
    <w:rsid w:val="00FC454D"/>
    <w:rsid w:val="00FC4C36"/>
    <w:rsid w:val="00FC4CDE"/>
    <w:rsid w:val="00FC4F80"/>
    <w:rsid w:val="00FC51DA"/>
    <w:rsid w:val="00FC5549"/>
    <w:rsid w:val="00FC5624"/>
    <w:rsid w:val="00FC5774"/>
    <w:rsid w:val="00FC57DF"/>
    <w:rsid w:val="00FC584D"/>
    <w:rsid w:val="00FC5923"/>
    <w:rsid w:val="00FC599C"/>
    <w:rsid w:val="00FC5BB8"/>
    <w:rsid w:val="00FC5C64"/>
    <w:rsid w:val="00FC5FAC"/>
    <w:rsid w:val="00FC60A6"/>
    <w:rsid w:val="00FC665F"/>
    <w:rsid w:val="00FC66B2"/>
    <w:rsid w:val="00FC6809"/>
    <w:rsid w:val="00FC68A3"/>
    <w:rsid w:val="00FC68BD"/>
    <w:rsid w:val="00FC6ACA"/>
    <w:rsid w:val="00FC6B2D"/>
    <w:rsid w:val="00FC73A2"/>
    <w:rsid w:val="00FC751E"/>
    <w:rsid w:val="00FC75D5"/>
    <w:rsid w:val="00FC7831"/>
    <w:rsid w:val="00FC7A88"/>
    <w:rsid w:val="00FC7DB3"/>
    <w:rsid w:val="00FC7E8E"/>
    <w:rsid w:val="00FD002B"/>
    <w:rsid w:val="00FD0226"/>
    <w:rsid w:val="00FD0270"/>
    <w:rsid w:val="00FD06BE"/>
    <w:rsid w:val="00FD0738"/>
    <w:rsid w:val="00FD0AA3"/>
    <w:rsid w:val="00FD0F11"/>
    <w:rsid w:val="00FD0FC4"/>
    <w:rsid w:val="00FD137E"/>
    <w:rsid w:val="00FD1422"/>
    <w:rsid w:val="00FD14D9"/>
    <w:rsid w:val="00FD195C"/>
    <w:rsid w:val="00FD196E"/>
    <w:rsid w:val="00FD1C68"/>
    <w:rsid w:val="00FD1E24"/>
    <w:rsid w:val="00FD1E2A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66"/>
    <w:rsid w:val="00FD2CBB"/>
    <w:rsid w:val="00FD3156"/>
    <w:rsid w:val="00FD334B"/>
    <w:rsid w:val="00FD3593"/>
    <w:rsid w:val="00FD3655"/>
    <w:rsid w:val="00FD3709"/>
    <w:rsid w:val="00FD371B"/>
    <w:rsid w:val="00FD374C"/>
    <w:rsid w:val="00FD3AE7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17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5FDB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68E"/>
    <w:rsid w:val="00FD78C0"/>
    <w:rsid w:val="00FD7C9C"/>
    <w:rsid w:val="00FD7DA1"/>
    <w:rsid w:val="00FD7E98"/>
    <w:rsid w:val="00FE013F"/>
    <w:rsid w:val="00FE05D6"/>
    <w:rsid w:val="00FE0B0C"/>
    <w:rsid w:val="00FE0BBD"/>
    <w:rsid w:val="00FE0CFC"/>
    <w:rsid w:val="00FE0EE6"/>
    <w:rsid w:val="00FE0F94"/>
    <w:rsid w:val="00FE0FB7"/>
    <w:rsid w:val="00FE0FC2"/>
    <w:rsid w:val="00FE11E0"/>
    <w:rsid w:val="00FE128B"/>
    <w:rsid w:val="00FE1409"/>
    <w:rsid w:val="00FE17D7"/>
    <w:rsid w:val="00FE1827"/>
    <w:rsid w:val="00FE1B48"/>
    <w:rsid w:val="00FE2076"/>
    <w:rsid w:val="00FE2380"/>
    <w:rsid w:val="00FE23F9"/>
    <w:rsid w:val="00FE24B6"/>
    <w:rsid w:val="00FE24DF"/>
    <w:rsid w:val="00FE2550"/>
    <w:rsid w:val="00FE2C61"/>
    <w:rsid w:val="00FE2E1F"/>
    <w:rsid w:val="00FE2E26"/>
    <w:rsid w:val="00FE2EA7"/>
    <w:rsid w:val="00FE2F1B"/>
    <w:rsid w:val="00FE2F24"/>
    <w:rsid w:val="00FE30CE"/>
    <w:rsid w:val="00FE3345"/>
    <w:rsid w:val="00FE3347"/>
    <w:rsid w:val="00FE33B9"/>
    <w:rsid w:val="00FE36BF"/>
    <w:rsid w:val="00FE37AF"/>
    <w:rsid w:val="00FE3C89"/>
    <w:rsid w:val="00FE41AB"/>
    <w:rsid w:val="00FE41B2"/>
    <w:rsid w:val="00FE41E3"/>
    <w:rsid w:val="00FE421B"/>
    <w:rsid w:val="00FE4240"/>
    <w:rsid w:val="00FE455F"/>
    <w:rsid w:val="00FE47B9"/>
    <w:rsid w:val="00FE4887"/>
    <w:rsid w:val="00FE4B70"/>
    <w:rsid w:val="00FE4CDC"/>
    <w:rsid w:val="00FE4D22"/>
    <w:rsid w:val="00FE4E22"/>
    <w:rsid w:val="00FE4F1A"/>
    <w:rsid w:val="00FE503A"/>
    <w:rsid w:val="00FE5139"/>
    <w:rsid w:val="00FE53A5"/>
    <w:rsid w:val="00FE55BB"/>
    <w:rsid w:val="00FE56B1"/>
    <w:rsid w:val="00FE5831"/>
    <w:rsid w:val="00FE606B"/>
    <w:rsid w:val="00FE608D"/>
    <w:rsid w:val="00FE6102"/>
    <w:rsid w:val="00FE61D9"/>
    <w:rsid w:val="00FE622D"/>
    <w:rsid w:val="00FE64E9"/>
    <w:rsid w:val="00FE6506"/>
    <w:rsid w:val="00FE6608"/>
    <w:rsid w:val="00FE661F"/>
    <w:rsid w:val="00FE6A40"/>
    <w:rsid w:val="00FE6C3E"/>
    <w:rsid w:val="00FE6F4B"/>
    <w:rsid w:val="00FE6F90"/>
    <w:rsid w:val="00FE701A"/>
    <w:rsid w:val="00FE71CC"/>
    <w:rsid w:val="00FE7652"/>
    <w:rsid w:val="00FE76AA"/>
    <w:rsid w:val="00FE7726"/>
    <w:rsid w:val="00FE79BB"/>
    <w:rsid w:val="00FE7BEF"/>
    <w:rsid w:val="00FE7DA1"/>
    <w:rsid w:val="00FE7EC0"/>
    <w:rsid w:val="00FE7F2A"/>
    <w:rsid w:val="00FF00D0"/>
    <w:rsid w:val="00FF0155"/>
    <w:rsid w:val="00FF027A"/>
    <w:rsid w:val="00FF0427"/>
    <w:rsid w:val="00FF0574"/>
    <w:rsid w:val="00FF06D7"/>
    <w:rsid w:val="00FF0883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9BC"/>
    <w:rsid w:val="00FF2C65"/>
    <w:rsid w:val="00FF2C66"/>
    <w:rsid w:val="00FF2CEE"/>
    <w:rsid w:val="00FF2E8C"/>
    <w:rsid w:val="00FF2F0F"/>
    <w:rsid w:val="00FF30A5"/>
    <w:rsid w:val="00FF3167"/>
    <w:rsid w:val="00FF3615"/>
    <w:rsid w:val="00FF3AE2"/>
    <w:rsid w:val="00FF3B35"/>
    <w:rsid w:val="00FF3C8F"/>
    <w:rsid w:val="00FF3D00"/>
    <w:rsid w:val="00FF40A7"/>
    <w:rsid w:val="00FF40F9"/>
    <w:rsid w:val="00FF4184"/>
    <w:rsid w:val="00FF42BC"/>
    <w:rsid w:val="00FF4571"/>
    <w:rsid w:val="00FF4884"/>
    <w:rsid w:val="00FF4B1C"/>
    <w:rsid w:val="00FF4B6C"/>
    <w:rsid w:val="00FF4C60"/>
    <w:rsid w:val="00FF4FF3"/>
    <w:rsid w:val="00FF50B2"/>
    <w:rsid w:val="00FF5236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88E"/>
    <w:rsid w:val="00FF58E5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48C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A42FCB79-CAE3-4FE8-B11E-C0A6D362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6F6"/>
    <w:rPr>
      <w:color w:val="808080"/>
    </w:rPr>
  </w:style>
  <w:style w:type="character" w:customStyle="1" w:styleId="ui-provider">
    <w:name w:val="ui-provider"/>
    <w:basedOn w:val="DefaultParagraphFont"/>
    <w:rsid w:val="00E16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88E66-BBA5-486D-958F-50F60B0C5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8A94A9-2D95-42B8-BC02-19DFE4096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3736</TotalTime>
  <Pages>6</Pages>
  <Words>2088</Words>
  <Characters>8178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1108</cp:revision>
  <cp:lastPrinted>2024-02-24T19:19:00Z</cp:lastPrinted>
  <dcterms:created xsi:type="dcterms:W3CDTF">2023-08-26T18:50:00Z</dcterms:created>
  <dcterms:modified xsi:type="dcterms:W3CDTF">2024-02-27T07:15:00Z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